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BD2E0A" w:rsidRPr="0054541C" w14:paraId="3CB9B3ED" w14:textId="77777777" w:rsidTr="0026761F">
        <w:trPr>
          <w:cantSplit/>
        </w:trPr>
        <w:tc>
          <w:tcPr>
            <w:tcW w:w="10423" w:type="dxa"/>
            <w:gridSpan w:val="2"/>
            <w:shd w:val="clear" w:color="auto" w:fill="auto"/>
          </w:tcPr>
          <w:p w14:paraId="3970F026" w14:textId="6542EA11" w:rsidR="00BD2E0A" w:rsidRPr="0054541C" w:rsidRDefault="00BD2E0A" w:rsidP="0026761F">
            <w:pPr>
              <w:pStyle w:val="ZA"/>
              <w:framePr w:w="0" w:hRule="auto" w:wrap="auto" w:vAnchor="margin" w:hAnchor="text" w:yAlign="inline"/>
            </w:pPr>
            <w:bookmarkStart w:id="0" w:name="page1"/>
            <w:r w:rsidRPr="008928B1">
              <w:rPr>
                <w:sz w:val="64"/>
              </w:rPr>
              <w:t xml:space="preserve">3GPP TS 24.247 </w:t>
            </w:r>
            <w:r w:rsidRPr="008928B1">
              <w:t>V</w:t>
            </w:r>
            <w:r w:rsidR="00B209B2">
              <w:t>19.0.0</w:t>
            </w:r>
            <w:r>
              <w:t xml:space="preserve"> </w:t>
            </w:r>
            <w:r w:rsidRPr="008928B1">
              <w:rPr>
                <w:sz w:val="32"/>
              </w:rPr>
              <w:t>(</w:t>
            </w:r>
            <w:r w:rsidR="00B209B2">
              <w:rPr>
                <w:sz w:val="32"/>
              </w:rPr>
              <w:t>2024-12</w:t>
            </w:r>
            <w:r>
              <w:rPr>
                <w:sz w:val="32"/>
              </w:rPr>
              <w:t>)</w:t>
            </w:r>
          </w:p>
        </w:tc>
      </w:tr>
      <w:tr w:rsidR="00BD2E0A" w:rsidRPr="0054541C" w14:paraId="7DF817AF" w14:textId="77777777" w:rsidTr="0026761F">
        <w:trPr>
          <w:cantSplit/>
          <w:trHeight w:hRule="exact" w:val="1134"/>
        </w:trPr>
        <w:tc>
          <w:tcPr>
            <w:tcW w:w="10423" w:type="dxa"/>
            <w:gridSpan w:val="2"/>
            <w:shd w:val="clear" w:color="auto" w:fill="auto"/>
          </w:tcPr>
          <w:p w14:paraId="3B3867EF" w14:textId="77777777" w:rsidR="00BD2E0A" w:rsidRPr="0054541C" w:rsidRDefault="00BD2E0A" w:rsidP="0026761F">
            <w:pPr>
              <w:pStyle w:val="TAR"/>
            </w:pPr>
            <w:r w:rsidRPr="008928B1">
              <w:t>Technical Specification</w:t>
            </w:r>
          </w:p>
        </w:tc>
      </w:tr>
      <w:tr w:rsidR="00BD2E0A" w:rsidRPr="0054541C" w14:paraId="493CD9AF" w14:textId="77777777" w:rsidTr="0026761F">
        <w:trPr>
          <w:cantSplit/>
          <w:trHeight w:hRule="exact" w:val="3685"/>
        </w:trPr>
        <w:tc>
          <w:tcPr>
            <w:tcW w:w="10423" w:type="dxa"/>
            <w:gridSpan w:val="2"/>
            <w:tcBorders>
              <w:bottom w:val="single" w:sz="12" w:space="0" w:color="auto"/>
            </w:tcBorders>
            <w:shd w:val="clear" w:color="auto" w:fill="auto"/>
          </w:tcPr>
          <w:p w14:paraId="31B188F0" w14:textId="77777777" w:rsidR="00BD2E0A" w:rsidRPr="008928B1" w:rsidRDefault="00BD2E0A" w:rsidP="0026761F">
            <w:pPr>
              <w:pStyle w:val="ZT"/>
              <w:framePr w:wrap="auto" w:hAnchor="text" w:yAlign="inline"/>
            </w:pPr>
            <w:r w:rsidRPr="008928B1">
              <w:t>3rd Generation Partnership Project;</w:t>
            </w:r>
          </w:p>
          <w:p w14:paraId="02DF3C7A" w14:textId="77777777" w:rsidR="00BD2E0A" w:rsidRPr="008928B1" w:rsidRDefault="00BD2E0A" w:rsidP="0026761F">
            <w:pPr>
              <w:pStyle w:val="ZT"/>
              <w:framePr w:wrap="auto" w:hAnchor="text" w:yAlign="inline"/>
            </w:pPr>
            <w:r w:rsidRPr="008928B1">
              <w:t>Technical Specification Group Core Network and Terminals;</w:t>
            </w:r>
          </w:p>
          <w:p w14:paraId="491FCD44" w14:textId="77777777" w:rsidR="00BD2E0A" w:rsidRPr="008928B1" w:rsidRDefault="00BD2E0A" w:rsidP="0026761F">
            <w:pPr>
              <w:pStyle w:val="ZT"/>
              <w:framePr w:wrap="auto" w:hAnchor="text" w:yAlign="inline"/>
            </w:pPr>
            <w:r w:rsidRPr="008928B1">
              <w:t>Messaging service using the IP Multimedia (IM) Core Network (CN) subsystem;</w:t>
            </w:r>
          </w:p>
          <w:p w14:paraId="64128557" w14:textId="77777777" w:rsidR="00BD2E0A" w:rsidRPr="008928B1" w:rsidRDefault="00BD2E0A" w:rsidP="0026761F">
            <w:pPr>
              <w:pStyle w:val="ZT"/>
              <w:framePr w:wrap="auto" w:hAnchor="text" w:yAlign="inline"/>
            </w:pPr>
            <w:r w:rsidRPr="008928B1">
              <w:t>Stage 3</w:t>
            </w:r>
          </w:p>
          <w:p w14:paraId="35925111" w14:textId="531A7F9E" w:rsidR="00BD2E0A" w:rsidRPr="0054541C" w:rsidRDefault="00BD2E0A" w:rsidP="0026761F">
            <w:pPr>
              <w:pStyle w:val="ZT"/>
              <w:framePr w:wrap="auto" w:hAnchor="text" w:yAlign="inline"/>
              <w:rPr>
                <w:i/>
                <w:sz w:val="28"/>
              </w:rPr>
            </w:pPr>
            <w:r w:rsidRPr="008928B1">
              <w:t>(</w:t>
            </w:r>
            <w:r w:rsidRPr="008928B1">
              <w:rPr>
                <w:rStyle w:val="ZGSM"/>
              </w:rPr>
              <w:t>Release</w:t>
            </w:r>
            <w:r>
              <w:rPr>
                <w:rStyle w:val="ZGSM"/>
              </w:rPr>
              <w:t xml:space="preserve"> 1</w:t>
            </w:r>
            <w:r w:rsidR="00D648FD">
              <w:rPr>
                <w:rStyle w:val="ZGSM"/>
              </w:rPr>
              <w:t>9</w:t>
            </w:r>
            <w:r w:rsidRPr="008928B1">
              <w:t>)</w:t>
            </w:r>
          </w:p>
        </w:tc>
      </w:tr>
      <w:tr w:rsidR="00BD2E0A" w:rsidRPr="0054541C" w14:paraId="18D6FF49" w14:textId="77777777" w:rsidTr="0026761F">
        <w:trPr>
          <w:cantSplit/>
        </w:trPr>
        <w:tc>
          <w:tcPr>
            <w:tcW w:w="10423" w:type="dxa"/>
            <w:gridSpan w:val="2"/>
            <w:tcBorders>
              <w:top w:val="single" w:sz="12" w:space="0" w:color="auto"/>
              <w:bottom w:val="dashed" w:sz="4" w:space="0" w:color="auto"/>
            </w:tcBorders>
            <w:shd w:val="clear" w:color="auto" w:fill="auto"/>
          </w:tcPr>
          <w:p w14:paraId="3E77E69E" w14:textId="77777777" w:rsidR="00BD2E0A" w:rsidRPr="0054541C" w:rsidRDefault="00BD2E0A" w:rsidP="0026761F">
            <w:pPr>
              <w:pStyle w:val="FP"/>
            </w:pPr>
          </w:p>
        </w:tc>
      </w:tr>
      <w:bookmarkStart w:id="1" w:name="_MON_1684549432"/>
      <w:bookmarkEnd w:id="1"/>
      <w:tr w:rsidR="00BD2E0A" w:rsidRPr="0054541C" w14:paraId="71E78261" w14:textId="77777777" w:rsidTr="0026761F">
        <w:trPr>
          <w:cantSplit/>
          <w:trHeight w:hRule="exact" w:val="1531"/>
        </w:trPr>
        <w:tc>
          <w:tcPr>
            <w:tcW w:w="5211" w:type="dxa"/>
            <w:tcBorders>
              <w:top w:val="dashed" w:sz="4" w:space="0" w:color="auto"/>
              <w:bottom w:val="dashed" w:sz="4" w:space="0" w:color="auto"/>
            </w:tcBorders>
            <w:shd w:val="clear" w:color="auto" w:fill="auto"/>
          </w:tcPr>
          <w:p w14:paraId="0B0C5CBA" w14:textId="77777777" w:rsidR="00BD2E0A" w:rsidRPr="0054541C" w:rsidRDefault="00BD2E0A" w:rsidP="0026761F">
            <w:pPr>
              <w:pStyle w:val="TAL"/>
            </w:pPr>
            <w:r w:rsidRPr="00BD2E0A">
              <w:rPr>
                <w:i/>
              </w:rPr>
              <w:object w:dxaOrig="2026" w:dyaOrig="1251" w14:anchorId="087632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6pt" o:ole="">
                  <v:imagedata r:id="rId7" o:title=""/>
                </v:shape>
                <o:OLEObject Type="Embed" ProgID="Word.Picture.8" ShapeID="_x0000_i1025" DrawAspect="Content" ObjectID="_1798024346" r:id="rId8"/>
              </w:object>
            </w:r>
          </w:p>
        </w:tc>
        <w:tc>
          <w:tcPr>
            <w:tcW w:w="5212" w:type="dxa"/>
            <w:tcBorders>
              <w:top w:val="dashed" w:sz="4" w:space="0" w:color="auto"/>
              <w:bottom w:val="dashed" w:sz="4" w:space="0" w:color="auto"/>
            </w:tcBorders>
            <w:shd w:val="clear" w:color="auto" w:fill="auto"/>
          </w:tcPr>
          <w:p w14:paraId="744E10CD" w14:textId="78E42066" w:rsidR="00BD2E0A" w:rsidRPr="0054541C" w:rsidRDefault="00B209B2" w:rsidP="0026761F">
            <w:pPr>
              <w:pStyle w:val="TAR"/>
            </w:pPr>
            <w:r>
              <w:rPr>
                <w:i/>
                <w:noProof/>
              </w:rPr>
              <w:drawing>
                <wp:inline distT="0" distB="0" distL="0" distR="0" wp14:anchorId="27F4B522" wp14:editId="1C516032">
                  <wp:extent cx="1620520" cy="95059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0520" cy="950595"/>
                          </a:xfrm>
                          <a:prstGeom prst="rect">
                            <a:avLst/>
                          </a:prstGeom>
                          <a:noFill/>
                          <a:ln>
                            <a:noFill/>
                          </a:ln>
                        </pic:spPr>
                      </pic:pic>
                    </a:graphicData>
                  </a:graphic>
                </wp:inline>
              </w:drawing>
            </w:r>
          </w:p>
        </w:tc>
      </w:tr>
      <w:tr w:rsidR="00BD2E0A" w:rsidRPr="0054541C" w14:paraId="5F81B6D6" w14:textId="77777777" w:rsidTr="0026761F">
        <w:trPr>
          <w:cantSplit/>
          <w:trHeight w:hRule="exact" w:val="5783"/>
        </w:trPr>
        <w:tc>
          <w:tcPr>
            <w:tcW w:w="10423" w:type="dxa"/>
            <w:gridSpan w:val="2"/>
            <w:tcBorders>
              <w:top w:val="dashed" w:sz="4" w:space="0" w:color="auto"/>
              <w:bottom w:val="dashed" w:sz="4" w:space="0" w:color="auto"/>
            </w:tcBorders>
            <w:shd w:val="clear" w:color="auto" w:fill="auto"/>
          </w:tcPr>
          <w:p w14:paraId="5981B175" w14:textId="77777777" w:rsidR="00BD2E0A" w:rsidRPr="0054541C" w:rsidRDefault="00BD2E0A" w:rsidP="0026761F">
            <w:pPr>
              <w:pStyle w:val="FP"/>
            </w:pPr>
          </w:p>
        </w:tc>
      </w:tr>
      <w:tr w:rsidR="00BD2E0A" w:rsidRPr="0054541C" w14:paraId="2F448E09" w14:textId="77777777" w:rsidTr="0026761F">
        <w:trPr>
          <w:cantSplit/>
          <w:trHeight w:hRule="exact" w:val="964"/>
        </w:trPr>
        <w:tc>
          <w:tcPr>
            <w:tcW w:w="10423" w:type="dxa"/>
            <w:gridSpan w:val="2"/>
            <w:tcBorders>
              <w:top w:val="dashed" w:sz="4" w:space="0" w:color="auto"/>
            </w:tcBorders>
            <w:shd w:val="clear" w:color="auto" w:fill="auto"/>
          </w:tcPr>
          <w:p w14:paraId="0E5007B6" w14:textId="77777777" w:rsidR="00BD2E0A" w:rsidRPr="0054541C" w:rsidRDefault="00BD2E0A" w:rsidP="0026761F">
            <w:pPr>
              <w:rPr>
                <w:sz w:val="16"/>
                <w:szCs w:val="16"/>
              </w:rPr>
            </w:pPr>
            <w:r w:rsidRPr="0054541C">
              <w:rPr>
                <w:sz w:val="16"/>
                <w:szCs w:val="16"/>
              </w:rPr>
              <w:t>The present document has been developed within the 3rd Generation Partnership Project (3GPP</w:t>
            </w:r>
            <w:r w:rsidRPr="0054541C">
              <w:rPr>
                <w:sz w:val="16"/>
                <w:szCs w:val="16"/>
                <w:vertAlign w:val="superscript"/>
              </w:rPr>
              <w:t xml:space="preserve"> TM</w:t>
            </w:r>
            <w:r w:rsidRPr="0054541C">
              <w:rPr>
                <w:sz w:val="16"/>
                <w:szCs w:val="16"/>
              </w:rPr>
              <w:t>) and may be further elaborated for the purposes of 3GPP.</w:t>
            </w:r>
            <w:r w:rsidRPr="0054541C">
              <w:rPr>
                <w:sz w:val="16"/>
                <w:szCs w:val="16"/>
              </w:rPr>
              <w:br/>
              <w:t>The present document has not been subject to any approval process by the 3GPP</w:t>
            </w:r>
            <w:r w:rsidRPr="0054541C">
              <w:rPr>
                <w:sz w:val="16"/>
                <w:szCs w:val="16"/>
                <w:vertAlign w:val="superscript"/>
              </w:rPr>
              <w:t xml:space="preserve"> </w:t>
            </w:r>
            <w:r w:rsidRPr="0054541C">
              <w:rPr>
                <w:sz w:val="16"/>
                <w:szCs w:val="16"/>
              </w:rPr>
              <w:t>Organizational Partners and shall not be implemented.</w:t>
            </w:r>
            <w:r w:rsidRPr="0054541C">
              <w:rPr>
                <w:sz w:val="16"/>
                <w:szCs w:val="16"/>
              </w:rPr>
              <w:br/>
              <w:t>This Specification is provided for future development work within 3GPP</w:t>
            </w:r>
            <w:r w:rsidRPr="0054541C">
              <w:rPr>
                <w:sz w:val="16"/>
                <w:szCs w:val="16"/>
                <w:vertAlign w:val="superscript"/>
              </w:rPr>
              <w:t xml:space="preserve"> </w:t>
            </w:r>
            <w:r w:rsidRPr="0054541C">
              <w:rPr>
                <w:sz w:val="16"/>
                <w:szCs w:val="16"/>
              </w:rPr>
              <w:t>only. The Organizational Partners accept no liability for any use of this Specification.</w:t>
            </w:r>
            <w:r w:rsidRPr="0054541C">
              <w:rPr>
                <w:sz w:val="16"/>
                <w:szCs w:val="16"/>
              </w:rPr>
              <w:br/>
              <w:t>Specifications and Reports for implementation of the 3GPP</w:t>
            </w:r>
            <w:r w:rsidRPr="0054541C">
              <w:rPr>
                <w:sz w:val="16"/>
                <w:szCs w:val="16"/>
                <w:vertAlign w:val="superscript"/>
              </w:rPr>
              <w:t xml:space="preserve"> TM</w:t>
            </w:r>
            <w:r w:rsidRPr="0054541C">
              <w:rPr>
                <w:sz w:val="16"/>
                <w:szCs w:val="16"/>
              </w:rPr>
              <w:t xml:space="preserve"> system should be obtained via the 3GPP Organizational Partners' Publications Offices.</w:t>
            </w:r>
          </w:p>
        </w:tc>
      </w:tr>
    </w:tbl>
    <w:p w14:paraId="7409BC98" w14:textId="77777777" w:rsidR="00BD2E0A" w:rsidRPr="0054541C" w:rsidRDefault="00BD2E0A" w:rsidP="00BD2E0A">
      <w:pPr>
        <w:sectPr w:rsidR="00BD2E0A" w:rsidRPr="0054541C" w:rsidSect="009114D7">
          <w:footerReference w:type="even" r:id="rId10"/>
          <w:footerReference w:type="first" r:id="rId11"/>
          <w:footnotePr>
            <w:numRestart w:val="eachSect"/>
          </w:footnotePr>
          <w:pgSz w:w="11907" w:h="16840" w:code="9"/>
          <w:pgMar w:top="1134" w:right="851" w:bottom="397" w:left="851" w:header="0" w:footer="0" w:gutter="0"/>
          <w:cols w:space="720"/>
        </w:sectPr>
      </w:pPr>
      <w:bookmarkStart w:id="2" w:name="_MON_1684549432"/>
      <w:bookmarkEnd w:id="0"/>
      <w:bookmarkEnd w:id="2"/>
    </w:p>
    <w:tbl>
      <w:tblPr>
        <w:tblW w:w="10423" w:type="dxa"/>
        <w:tblLook w:val="04A0" w:firstRow="1" w:lastRow="0" w:firstColumn="1" w:lastColumn="0" w:noHBand="0" w:noVBand="1"/>
      </w:tblPr>
      <w:tblGrid>
        <w:gridCol w:w="10423"/>
      </w:tblGrid>
      <w:tr w:rsidR="00BD2E0A" w:rsidRPr="0054541C" w14:paraId="52F20C31" w14:textId="77777777" w:rsidTr="0026761F">
        <w:trPr>
          <w:cantSplit/>
          <w:trHeight w:hRule="exact" w:val="5669"/>
        </w:trPr>
        <w:tc>
          <w:tcPr>
            <w:tcW w:w="10423" w:type="dxa"/>
            <w:shd w:val="clear" w:color="auto" w:fill="auto"/>
          </w:tcPr>
          <w:p w14:paraId="3494FE71" w14:textId="77777777" w:rsidR="00BD2E0A" w:rsidRPr="0054541C" w:rsidRDefault="00BD2E0A" w:rsidP="0026761F">
            <w:pPr>
              <w:pStyle w:val="FP"/>
            </w:pPr>
            <w:bookmarkStart w:id="3" w:name="page2"/>
          </w:p>
        </w:tc>
      </w:tr>
      <w:tr w:rsidR="00BD2E0A" w:rsidRPr="0054541C" w14:paraId="06CFBCC6" w14:textId="77777777" w:rsidTr="0026761F">
        <w:trPr>
          <w:cantSplit/>
          <w:trHeight w:hRule="exact" w:val="5386"/>
        </w:trPr>
        <w:tc>
          <w:tcPr>
            <w:tcW w:w="10423" w:type="dxa"/>
            <w:shd w:val="clear" w:color="auto" w:fill="auto"/>
          </w:tcPr>
          <w:p w14:paraId="2ACA9728" w14:textId="77777777" w:rsidR="00BD2E0A" w:rsidRPr="0054541C" w:rsidRDefault="00BD2E0A" w:rsidP="0026761F">
            <w:pPr>
              <w:pStyle w:val="FP"/>
              <w:spacing w:after="240"/>
              <w:ind w:left="2835" w:right="2835"/>
              <w:jc w:val="center"/>
              <w:rPr>
                <w:rFonts w:ascii="Arial" w:hAnsi="Arial"/>
                <w:b/>
                <w:i/>
                <w:noProof/>
              </w:rPr>
            </w:pPr>
            <w:bookmarkStart w:id="4" w:name="coords3gpp"/>
            <w:r w:rsidRPr="0054541C">
              <w:rPr>
                <w:rFonts w:ascii="Arial" w:hAnsi="Arial"/>
                <w:b/>
                <w:i/>
                <w:noProof/>
              </w:rPr>
              <w:t>3GPP</w:t>
            </w:r>
          </w:p>
          <w:p w14:paraId="3915ADD4" w14:textId="77777777" w:rsidR="00BD2E0A" w:rsidRPr="0054541C" w:rsidRDefault="00BD2E0A" w:rsidP="0026761F">
            <w:pPr>
              <w:pStyle w:val="FP"/>
              <w:pBdr>
                <w:bottom w:val="single" w:sz="6" w:space="1" w:color="auto"/>
              </w:pBdr>
              <w:ind w:left="2835" w:right="2835"/>
              <w:jc w:val="center"/>
              <w:rPr>
                <w:noProof/>
              </w:rPr>
            </w:pPr>
            <w:r w:rsidRPr="0054541C">
              <w:rPr>
                <w:noProof/>
              </w:rPr>
              <w:t>Postal address</w:t>
            </w:r>
          </w:p>
          <w:p w14:paraId="0FBA5EC2" w14:textId="77777777" w:rsidR="00BD2E0A" w:rsidRPr="0054541C" w:rsidRDefault="00BD2E0A" w:rsidP="0026761F">
            <w:pPr>
              <w:pStyle w:val="FP"/>
              <w:ind w:left="2835" w:right="2835"/>
              <w:jc w:val="center"/>
              <w:rPr>
                <w:rFonts w:ascii="Arial" w:hAnsi="Arial"/>
                <w:noProof/>
                <w:sz w:val="18"/>
              </w:rPr>
            </w:pPr>
          </w:p>
          <w:p w14:paraId="7BD1E98D" w14:textId="77777777" w:rsidR="00BD2E0A" w:rsidRPr="0054541C" w:rsidRDefault="00BD2E0A" w:rsidP="0026761F">
            <w:pPr>
              <w:pStyle w:val="FP"/>
              <w:pBdr>
                <w:bottom w:val="single" w:sz="6" w:space="1" w:color="auto"/>
              </w:pBdr>
              <w:spacing w:before="240"/>
              <w:ind w:left="2835" w:right="2835"/>
              <w:jc w:val="center"/>
              <w:rPr>
                <w:noProof/>
              </w:rPr>
            </w:pPr>
            <w:r w:rsidRPr="0054541C">
              <w:rPr>
                <w:noProof/>
              </w:rPr>
              <w:t>3GPP support office address</w:t>
            </w:r>
          </w:p>
          <w:p w14:paraId="3EF9C574" w14:textId="77777777" w:rsidR="00BD2E0A" w:rsidRPr="008839B4" w:rsidRDefault="00BD2E0A" w:rsidP="0026761F">
            <w:pPr>
              <w:pStyle w:val="FP"/>
              <w:ind w:left="2835" w:right="2835"/>
              <w:jc w:val="center"/>
              <w:rPr>
                <w:rFonts w:ascii="Arial" w:hAnsi="Arial"/>
                <w:noProof/>
                <w:sz w:val="18"/>
                <w:lang w:val="fr-FR"/>
              </w:rPr>
            </w:pPr>
            <w:r w:rsidRPr="008839B4">
              <w:rPr>
                <w:rFonts w:ascii="Arial" w:hAnsi="Arial"/>
                <w:noProof/>
                <w:sz w:val="18"/>
                <w:lang w:val="fr-FR"/>
              </w:rPr>
              <w:t>650 Route des Lucioles - Sophia Antipolis</w:t>
            </w:r>
          </w:p>
          <w:p w14:paraId="0F18B71B" w14:textId="77777777" w:rsidR="00BD2E0A" w:rsidRPr="008839B4" w:rsidRDefault="00BD2E0A" w:rsidP="0026761F">
            <w:pPr>
              <w:pStyle w:val="FP"/>
              <w:ind w:left="2835" w:right="2835"/>
              <w:jc w:val="center"/>
              <w:rPr>
                <w:rFonts w:ascii="Arial" w:hAnsi="Arial"/>
                <w:noProof/>
                <w:sz w:val="18"/>
                <w:lang w:val="fr-FR"/>
              </w:rPr>
            </w:pPr>
            <w:r w:rsidRPr="008839B4">
              <w:rPr>
                <w:rFonts w:ascii="Arial" w:hAnsi="Arial"/>
                <w:noProof/>
                <w:sz w:val="18"/>
                <w:lang w:val="fr-FR"/>
              </w:rPr>
              <w:t>Valbonne - FRANCE</w:t>
            </w:r>
          </w:p>
          <w:p w14:paraId="4235309E" w14:textId="77777777" w:rsidR="00BD2E0A" w:rsidRPr="0054541C" w:rsidRDefault="00BD2E0A" w:rsidP="0026761F">
            <w:pPr>
              <w:pStyle w:val="FP"/>
              <w:spacing w:after="20"/>
              <w:ind w:left="2835" w:right="2835"/>
              <w:jc w:val="center"/>
              <w:rPr>
                <w:rFonts w:ascii="Arial" w:hAnsi="Arial"/>
                <w:noProof/>
                <w:sz w:val="18"/>
              </w:rPr>
            </w:pPr>
            <w:r w:rsidRPr="0054541C">
              <w:rPr>
                <w:rFonts w:ascii="Arial" w:hAnsi="Arial"/>
                <w:noProof/>
                <w:sz w:val="18"/>
              </w:rPr>
              <w:t>Tel.: +33 4 92 94 42 00 Fax: +33 4 93 65 47 16</w:t>
            </w:r>
          </w:p>
          <w:p w14:paraId="0D9704E1" w14:textId="77777777" w:rsidR="00BD2E0A" w:rsidRPr="0054541C" w:rsidRDefault="00BD2E0A" w:rsidP="0026761F">
            <w:pPr>
              <w:pStyle w:val="FP"/>
              <w:pBdr>
                <w:bottom w:val="single" w:sz="6" w:space="1" w:color="auto"/>
              </w:pBdr>
              <w:spacing w:before="240"/>
              <w:ind w:left="2835" w:right="2835"/>
              <w:jc w:val="center"/>
              <w:rPr>
                <w:noProof/>
              </w:rPr>
            </w:pPr>
            <w:r w:rsidRPr="0054541C">
              <w:rPr>
                <w:noProof/>
              </w:rPr>
              <w:t>Internet</w:t>
            </w:r>
          </w:p>
          <w:p w14:paraId="75A2D94B" w14:textId="77777777" w:rsidR="00BD2E0A" w:rsidRPr="0054541C" w:rsidRDefault="00BD2E0A" w:rsidP="0026761F">
            <w:pPr>
              <w:pStyle w:val="FP"/>
              <w:ind w:left="2835" w:right="2835"/>
              <w:jc w:val="center"/>
              <w:rPr>
                <w:rFonts w:ascii="Arial" w:hAnsi="Arial"/>
                <w:noProof/>
                <w:sz w:val="18"/>
              </w:rPr>
            </w:pPr>
            <w:r w:rsidRPr="0054541C">
              <w:rPr>
                <w:rFonts w:ascii="Arial" w:hAnsi="Arial"/>
                <w:noProof/>
                <w:sz w:val="18"/>
              </w:rPr>
              <w:t>https://www.3gpp.org</w:t>
            </w:r>
            <w:bookmarkEnd w:id="4"/>
          </w:p>
          <w:p w14:paraId="0376FCE0" w14:textId="77777777" w:rsidR="00BD2E0A" w:rsidRPr="0054541C" w:rsidRDefault="00BD2E0A" w:rsidP="0026761F">
            <w:pPr>
              <w:rPr>
                <w:noProof/>
              </w:rPr>
            </w:pPr>
          </w:p>
        </w:tc>
      </w:tr>
      <w:tr w:rsidR="00BD2E0A" w:rsidRPr="0054541C" w14:paraId="46966FD5" w14:textId="77777777" w:rsidTr="0026761F">
        <w:trPr>
          <w:cantSplit/>
        </w:trPr>
        <w:tc>
          <w:tcPr>
            <w:tcW w:w="10423" w:type="dxa"/>
            <w:shd w:val="clear" w:color="auto" w:fill="auto"/>
            <w:vAlign w:val="bottom"/>
          </w:tcPr>
          <w:p w14:paraId="6A89AF86" w14:textId="77777777" w:rsidR="00BD2E0A" w:rsidRPr="0054541C" w:rsidRDefault="00BD2E0A" w:rsidP="0026761F">
            <w:pPr>
              <w:pStyle w:val="FP"/>
              <w:pBdr>
                <w:bottom w:val="single" w:sz="6" w:space="1" w:color="auto"/>
              </w:pBdr>
              <w:spacing w:after="240"/>
              <w:jc w:val="center"/>
              <w:rPr>
                <w:rFonts w:ascii="Arial" w:hAnsi="Arial"/>
                <w:b/>
                <w:i/>
                <w:noProof/>
              </w:rPr>
            </w:pPr>
            <w:bookmarkStart w:id="5" w:name="copyrightNotification"/>
            <w:r w:rsidRPr="0054541C">
              <w:rPr>
                <w:rFonts w:ascii="Arial" w:hAnsi="Arial"/>
                <w:b/>
                <w:i/>
                <w:noProof/>
              </w:rPr>
              <w:t>Copyright Notification</w:t>
            </w:r>
          </w:p>
          <w:p w14:paraId="3F1F9F57" w14:textId="77777777" w:rsidR="00BD2E0A" w:rsidRPr="0054541C" w:rsidRDefault="00BD2E0A" w:rsidP="0026761F">
            <w:pPr>
              <w:pStyle w:val="FP"/>
              <w:jc w:val="center"/>
              <w:rPr>
                <w:noProof/>
              </w:rPr>
            </w:pPr>
            <w:r w:rsidRPr="0054541C">
              <w:rPr>
                <w:noProof/>
              </w:rPr>
              <w:t>No part may be reproduced except as authorized by written permission.</w:t>
            </w:r>
            <w:r w:rsidRPr="0054541C">
              <w:rPr>
                <w:noProof/>
              </w:rPr>
              <w:br/>
              <w:t>The copyright and the foregoing restriction extend to reproduction in all media.</w:t>
            </w:r>
          </w:p>
          <w:p w14:paraId="3B30A984" w14:textId="77777777" w:rsidR="00BD2E0A" w:rsidRPr="0054541C" w:rsidRDefault="00BD2E0A" w:rsidP="0026761F">
            <w:pPr>
              <w:pStyle w:val="FP"/>
              <w:jc w:val="center"/>
              <w:rPr>
                <w:noProof/>
              </w:rPr>
            </w:pPr>
          </w:p>
          <w:p w14:paraId="54E40FC8" w14:textId="77777777" w:rsidR="00BD2E0A" w:rsidRPr="0054541C" w:rsidRDefault="00BD2E0A" w:rsidP="0026761F">
            <w:pPr>
              <w:pStyle w:val="FP"/>
              <w:jc w:val="center"/>
              <w:rPr>
                <w:noProof/>
                <w:sz w:val="18"/>
              </w:rPr>
            </w:pPr>
            <w:r w:rsidRPr="0054541C">
              <w:rPr>
                <w:noProof/>
                <w:sz w:val="18"/>
              </w:rPr>
              <w:t xml:space="preserve">© </w:t>
            </w:r>
            <w:r>
              <w:rPr>
                <w:noProof/>
                <w:sz w:val="18"/>
              </w:rPr>
              <w:t>2024</w:t>
            </w:r>
            <w:r w:rsidRPr="0054541C">
              <w:rPr>
                <w:noProof/>
                <w:sz w:val="18"/>
              </w:rPr>
              <w:t>, 3GPP Organizational Partners (ARIB, ATIS, CCSA, ETSI, TSDSI, TTA, TTC).</w:t>
            </w:r>
            <w:bookmarkStart w:id="6" w:name="copyrightaddon"/>
            <w:bookmarkEnd w:id="6"/>
          </w:p>
          <w:p w14:paraId="4C3E5BE6" w14:textId="77777777" w:rsidR="00BD2E0A" w:rsidRPr="0054541C" w:rsidRDefault="00BD2E0A" w:rsidP="0026761F">
            <w:pPr>
              <w:pStyle w:val="FP"/>
              <w:jc w:val="center"/>
              <w:rPr>
                <w:noProof/>
                <w:sz w:val="18"/>
              </w:rPr>
            </w:pPr>
            <w:r w:rsidRPr="0054541C">
              <w:rPr>
                <w:noProof/>
                <w:sz w:val="18"/>
              </w:rPr>
              <w:t>All rights reserved.</w:t>
            </w:r>
          </w:p>
          <w:p w14:paraId="0F586425" w14:textId="77777777" w:rsidR="00BD2E0A" w:rsidRPr="0054541C" w:rsidRDefault="00BD2E0A" w:rsidP="0026761F">
            <w:pPr>
              <w:pStyle w:val="FP"/>
              <w:rPr>
                <w:noProof/>
                <w:sz w:val="18"/>
              </w:rPr>
            </w:pPr>
          </w:p>
          <w:p w14:paraId="4D068DE5" w14:textId="77777777" w:rsidR="00BD2E0A" w:rsidRPr="0054541C" w:rsidRDefault="00BD2E0A" w:rsidP="0026761F">
            <w:pPr>
              <w:pStyle w:val="FP"/>
              <w:rPr>
                <w:noProof/>
                <w:sz w:val="18"/>
              </w:rPr>
            </w:pPr>
            <w:r w:rsidRPr="0054541C">
              <w:rPr>
                <w:noProof/>
                <w:sz w:val="18"/>
              </w:rPr>
              <w:t>UMTS™ is a Trade Mark of ETSI registered for the benefit of its members</w:t>
            </w:r>
          </w:p>
          <w:p w14:paraId="0F7E7BB6" w14:textId="77777777" w:rsidR="00BD2E0A" w:rsidRPr="0054541C" w:rsidRDefault="00BD2E0A" w:rsidP="0026761F">
            <w:pPr>
              <w:pStyle w:val="FP"/>
              <w:rPr>
                <w:noProof/>
                <w:sz w:val="18"/>
              </w:rPr>
            </w:pPr>
            <w:r w:rsidRPr="0054541C">
              <w:rPr>
                <w:noProof/>
                <w:sz w:val="18"/>
              </w:rPr>
              <w:t>3GPP™ is a Trade Mark of ETSI registered for the benefit of its Members and of the 3GPP Organizational Partners</w:t>
            </w:r>
            <w:r w:rsidRPr="0054541C">
              <w:rPr>
                <w:noProof/>
                <w:sz w:val="18"/>
              </w:rPr>
              <w:br/>
              <w:t>LTE™ is a Trade Mark of ETSI registered for the benefit of its Members and of the 3GPP Organizational Partners</w:t>
            </w:r>
          </w:p>
          <w:p w14:paraId="025CAFB7" w14:textId="77777777" w:rsidR="00BD2E0A" w:rsidRPr="0054541C" w:rsidRDefault="00BD2E0A" w:rsidP="0026761F">
            <w:pPr>
              <w:pStyle w:val="FP"/>
              <w:rPr>
                <w:noProof/>
                <w:sz w:val="18"/>
              </w:rPr>
            </w:pPr>
            <w:r w:rsidRPr="0054541C">
              <w:rPr>
                <w:noProof/>
                <w:sz w:val="18"/>
              </w:rPr>
              <w:t>GSM® and the GSM logo are registered and owned by the GSM Association</w:t>
            </w:r>
            <w:bookmarkEnd w:id="5"/>
          </w:p>
          <w:p w14:paraId="38CDB49B" w14:textId="77777777" w:rsidR="00BD2E0A" w:rsidRPr="0054541C" w:rsidRDefault="00BD2E0A" w:rsidP="0026761F"/>
        </w:tc>
      </w:tr>
      <w:bookmarkEnd w:id="3"/>
    </w:tbl>
    <w:p w14:paraId="33C989B9" w14:textId="144D20D6" w:rsidR="004D234A" w:rsidRPr="008928B1" w:rsidRDefault="00BD2E0A" w:rsidP="002A1786">
      <w:pPr>
        <w:pStyle w:val="TT"/>
      </w:pPr>
      <w:r w:rsidRPr="0054541C">
        <w:br w:type="page"/>
      </w:r>
      <w:r w:rsidR="004D234A" w:rsidRPr="008928B1">
        <w:lastRenderedPageBreak/>
        <w:t>Contents</w:t>
      </w:r>
    </w:p>
    <w:p w14:paraId="44DB6F1F" w14:textId="66AB2E33" w:rsidR="008839B4" w:rsidRDefault="00270918">
      <w:pPr>
        <w:pStyle w:val="TOC1"/>
        <w:rPr>
          <w:rFonts w:ascii="Calibri" w:hAnsi="Calibri"/>
          <w:kern w:val="2"/>
          <w:szCs w:val="22"/>
        </w:rPr>
      </w:pPr>
      <w:r>
        <w:fldChar w:fldCharType="begin" w:fldLock="1"/>
      </w:r>
      <w:r>
        <w:instrText xml:space="preserve"> TOC \o "1-9" </w:instrText>
      </w:r>
      <w:r>
        <w:fldChar w:fldCharType="separate"/>
      </w:r>
      <w:r w:rsidR="008839B4">
        <w:t>Foreword</w:t>
      </w:r>
      <w:r w:rsidR="008839B4">
        <w:tab/>
      </w:r>
      <w:r w:rsidR="008839B4">
        <w:fldChar w:fldCharType="begin" w:fldLock="1"/>
      </w:r>
      <w:r w:rsidR="008839B4">
        <w:instrText xml:space="preserve"> PAGEREF _Toc163141176 \h </w:instrText>
      </w:r>
      <w:r w:rsidR="008839B4">
        <w:fldChar w:fldCharType="separate"/>
      </w:r>
      <w:r w:rsidR="008839B4">
        <w:t>5</w:t>
      </w:r>
      <w:r w:rsidR="008839B4">
        <w:fldChar w:fldCharType="end"/>
      </w:r>
    </w:p>
    <w:p w14:paraId="3142D8D8" w14:textId="61E290A6" w:rsidR="008839B4" w:rsidRDefault="008839B4">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_Toc163141177 \h </w:instrText>
      </w:r>
      <w:r>
        <w:fldChar w:fldCharType="separate"/>
      </w:r>
      <w:r>
        <w:t>6</w:t>
      </w:r>
      <w:r>
        <w:fldChar w:fldCharType="end"/>
      </w:r>
    </w:p>
    <w:p w14:paraId="6C85B57A" w14:textId="5C0E37BC" w:rsidR="008839B4" w:rsidRDefault="008839B4">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_Toc163141178 \h </w:instrText>
      </w:r>
      <w:r>
        <w:fldChar w:fldCharType="separate"/>
      </w:r>
      <w:r>
        <w:t>6</w:t>
      </w:r>
      <w:r>
        <w:fldChar w:fldCharType="end"/>
      </w:r>
    </w:p>
    <w:p w14:paraId="608FEF72" w14:textId="480BC14D" w:rsidR="008839B4" w:rsidRDefault="008839B4">
      <w:pPr>
        <w:pStyle w:val="TOC1"/>
        <w:rPr>
          <w:rFonts w:ascii="Calibri" w:hAnsi="Calibri"/>
          <w:kern w:val="2"/>
          <w:szCs w:val="22"/>
        </w:rPr>
      </w:pPr>
      <w:r>
        <w:t>3</w:t>
      </w:r>
      <w:r>
        <w:rPr>
          <w:rFonts w:ascii="Calibri" w:hAnsi="Calibri"/>
          <w:kern w:val="2"/>
          <w:szCs w:val="22"/>
        </w:rPr>
        <w:tab/>
      </w:r>
      <w:r>
        <w:t>Definitions, symbols and abbreviations</w:t>
      </w:r>
      <w:r>
        <w:tab/>
      </w:r>
      <w:r>
        <w:fldChar w:fldCharType="begin" w:fldLock="1"/>
      </w:r>
      <w:r>
        <w:instrText xml:space="preserve"> PAGEREF _Toc163141179 \h </w:instrText>
      </w:r>
      <w:r>
        <w:fldChar w:fldCharType="separate"/>
      </w:r>
      <w:r>
        <w:t>7</w:t>
      </w:r>
      <w:r>
        <w:fldChar w:fldCharType="end"/>
      </w:r>
    </w:p>
    <w:p w14:paraId="0CE1D86F" w14:textId="2027EFD7" w:rsidR="008839B4" w:rsidRDefault="008839B4">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_Toc163141180 \h </w:instrText>
      </w:r>
      <w:r>
        <w:fldChar w:fldCharType="separate"/>
      </w:r>
      <w:r>
        <w:t>7</w:t>
      </w:r>
      <w:r>
        <w:fldChar w:fldCharType="end"/>
      </w:r>
    </w:p>
    <w:p w14:paraId="4F38E301" w14:textId="06D7F206" w:rsidR="008839B4" w:rsidRDefault="008839B4">
      <w:pPr>
        <w:pStyle w:val="TOC2"/>
        <w:rPr>
          <w:rFonts w:ascii="Calibri" w:hAnsi="Calibri"/>
          <w:kern w:val="2"/>
          <w:sz w:val="22"/>
          <w:szCs w:val="22"/>
        </w:rPr>
      </w:pPr>
      <w:r>
        <w:t>3.2</w:t>
      </w:r>
      <w:r>
        <w:rPr>
          <w:rFonts w:ascii="Calibri" w:hAnsi="Calibri"/>
          <w:kern w:val="2"/>
          <w:sz w:val="22"/>
          <w:szCs w:val="22"/>
        </w:rPr>
        <w:tab/>
      </w:r>
      <w:r>
        <w:t>Abbreviations</w:t>
      </w:r>
      <w:r>
        <w:tab/>
      </w:r>
      <w:r>
        <w:fldChar w:fldCharType="begin" w:fldLock="1"/>
      </w:r>
      <w:r>
        <w:instrText xml:space="preserve"> PAGEREF _Toc163141181 \h </w:instrText>
      </w:r>
      <w:r>
        <w:fldChar w:fldCharType="separate"/>
      </w:r>
      <w:r>
        <w:t>7</w:t>
      </w:r>
      <w:r>
        <w:fldChar w:fldCharType="end"/>
      </w:r>
    </w:p>
    <w:p w14:paraId="54697E8B" w14:textId="12B29C84" w:rsidR="008839B4" w:rsidRDefault="008839B4">
      <w:pPr>
        <w:pStyle w:val="TOC1"/>
        <w:rPr>
          <w:rFonts w:ascii="Calibri" w:hAnsi="Calibri"/>
          <w:kern w:val="2"/>
          <w:szCs w:val="22"/>
        </w:rPr>
      </w:pPr>
      <w:r>
        <w:t>4</w:t>
      </w:r>
      <w:r>
        <w:rPr>
          <w:rFonts w:ascii="Calibri" w:hAnsi="Calibri"/>
          <w:kern w:val="2"/>
          <w:szCs w:val="22"/>
        </w:rPr>
        <w:tab/>
      </w:r>
      <w:r>
        <w:t>Messaging overview</w:t>
      </w:r>
      <w:r>
        <w:tab/>
      </w:r>
      <w:r>
        <w:fldChar w:fldCharType="begin" w:fldLock="1"/>
      </w:r>
      <w:r>
        <w:instrText xml:space="preserve"> PAGEREF _Toc163141182 \h </w:instrText>
      </w:r>
      <w:r>
        <w:fldChar w:fldCharType="separate"/>
      </w:r>
      <w:r>
        <w:t>8</w:t>
      </w:r>
      <w:r>
        <w:fldChar w:fldCharType="end"/>
      </w:r>
    </w:p>
    <w:p w14:paraId="6E288AE3" w14:textId="45B4AEE0" w:rsidR="008839B4" w:rsidRDefault="008839B4">
      <w:pPr>
        <w:pStyle w:val="TOC1"/>
        <w:rPr>
          <w:rFonts w:ascii="Calibri" w:hAnsi="Calibri"/>
          <w:kern w:val="2"/>
          <w:szCs w:val="22"/>
        </w:rPr>
      </w:pPr>
      <w:r>
        <w:t>5</w:t>
      </w:r>
      <w:r>
        <w:rPr>
          <w:rFonts w:ascii="Calibri" w:hAnsi="Calibri"/>
          <w:kern w:val="2"/>
          <w:szCs w:val="22"/>
        </w:rPr>
        <w:tab/>
      </w:r>
      <w:r>
        <w:t>Protocol using SIP for page-mode messaging</w:t>
      </w:r>
      <w:r>
        <w:tab/>
      </w:r>
      <w:r>
        <w:fldChar w:fldCharType="begin" w:fldLock="1"/>
      </w:r>
      <w:r>
        <w:instrText xml:space="preserve"> PAGEREF _Toc163141183 \h </w:instrText>
      </w:r>
      <w:r>
        <w:fldChar w:fldCharType="separate"/>
      </w:r>
      <w:r>
        <w:t>8</w:t>
      </w:r>
      <w:r>
        <w:fldChar w:fldCharType="end"/>
      </w:r>
    </w:p>
    <w:p w14:paraId="246511FD" w14:textId="42B4E023" w:rsidR="008839B4" w:rsidRDefault="008839B4">
      <w:pPr>
        <w:pStyle w:val="TOC2"/>
        <w:rPr>
          <w:rFonts w:ascii="Calibri" w:hAnsi="Calibri"/>
          <w:kern w:val="2"/>
          <w:sz w:val="22"/>
          <w:szCs w:val="22"/>
        </w:rPr>
      </w:pPr>
      <w:r>
        <w:t>5.1</w:t>
      </w:r>
      <w:r>
        <w:rPr>
          <w:rFonts w:ascii="Calibri" w:hAnsi="Calibri"/>
          <w:kern w:val="2"/>
          <w:sz w:val="22"/>
          <w:szCs w:val="22"/>
        </w:rPr>
        <w:tab/>
      </w:r>
      <w:r>
        <w:t>Introduction</w:t>
      </w:r>
      <w:r>
        <w:tab/>
      </w:r>
      <w:r>
        <w:fldChar w:fldCharType="begin" w:fldLock="1"/>
      </w:r>
      <w:r>
        <w:instrText xml:space="preserve"> PAGEREF _Toc163141184 \h </w:instrText>
      </w:r>
      <w:r>
        <w:fldChar w:fldCharType="separate"/>
      </w:r>
      <w:r>
        <w:t>8</w:t>
      </w:r>
      <w:r>
        <w:fldChar w:fldCharType="end"/>
      </w:r>
    </w:p>
    <w:p w14:paraId="546FE390" w14:textId="16E1A1B4" w:rsidR="008839B4" w:rsidRDefault="008839B4">
      <w:pPr>
        <w:pStyle w:val="TOC3"/>
        <w:rPr>
          <w:rFonts w:ascii="Calibri" w:hAnsi="Calibri"/>
          <w:kern w:val="2"/>
          <w:sz w:val="22"/>
          <w:szCs w:val="22"/>
        </w:rPr>
      </w:pPr>
      <w:r>
        <w:t>5.1.1</w:t>
      </w:r>
      <w:r>
        <w:rPr>
          <w:rFonts w:ascii="Calibri" w:hAnsi="Calibri"/>
          <w:kern w:val="2"/>
          <w:sz w:val="22"/>
          <w:szCs w:val="22"/>
        </w:rPr>
        <w:tab/>
      </w:r>
      <w:r>
        <w:t>Sending immediate message to multiple recipients</w:t>
      </w:r>
      <w:r>
        <w:tab/>
      </w:r>
      <w:r>
        <w:fldChar w:fldCharType="begin" w:fldLock="1"/>
      </w:r>
      <w:r>
        <w:instrText xml:space="preserve"> PAGEREF _Toc163141185 \h </w:instrText>
      </w:r>
      <w:r>
        <w:fldChar w:fldCharType="separate"/>
      </w:r>
      <w:r>
        <w:t>8</w:t>
      </w:r>
      <w:r>
        <w:fldChar w:fldCharType="end"/>
      </w:r>
    </w:p>
    <w:p w14:paraId="6379DE2E" w14:textId="1B7581DC" w:rsidR="008839B4" w:rsidRDefault="008839B4">
      <w:pPr>
        <w:pStyle w:val="TOC2"/>
        <w:rPr>
          <w:rFonts w:ascii="Calibri" w:hAnsi="Calibri"/>
          <w:kern w:val="2"/>
          <w:sz w:val="22"/>
          <w:szCs w:val="22"/>
        </w:rPr>
      </w:pPr>
      <w:r>
        <w:t>5.2</w:t>
      </w:r>
      <w:r>
        <w:rPr>
          <w:rFonts w:ascii="Calibri" w:hAnsi="Calibri"/>
          <w:kern w:val="2"/>
          <w:sz w:val="22"/>
          <w:szCs w:val="22"/>
        </w:rPr>
        <w:tab/>
      </w:r>
      <w:r>
        <w:t>Functional entities</w:t>
      </w:r>
      <w:r>
        <w:tab/>
      </w:r>
      <w:r>
        <w:fldChar w:fldCharType="begin" w:fldLock="1"/>
      </w:r>
      <w:r>
        <w:instrText xml:space="preserve"> PAGEREF _Toc163141186 \h </w:instrText>
      </w:r>
      <w:r>
        <w:fldChar w:fldCharType="separate"/>
      </w:r>
      <w:r>
        <w:t>9</w:t>
      </w:r>
      <w:r>
        <w:fldChar w:fldCharType="end"/>
      </w:r>
    </w:p>
    <w:p w14:paraId="554D86DE" w14:textId="411AFC46" w:rsidR="008839B4" w:rsidRDefault="008839B4">
      <w:pPr>
        <w:pStyle w:val="TOC3"/>
        <w:rPr>
          <w:rFonts w:ascii="Calibri" w:hAnsi="Calibri"/>
          <w:kern w:val="2"/>
          <w:sz w:val="22"/>
          <w:szCs w:val="22"/>
        </w:rPr>
      </w:pPr>
      <w:r>
        <w:t>5.2.1</w:t>
      </w:r>
      <w:r>
        <w:rPr>
          <w:rFonts w:ascii="Calibri" w:hAnsi="Calibri"/>
          <w:kern w:val="2"/>
          <w:sz w:val="22"/>
          <w:szCs w:val="22"/>
        </w:rPr>
        <w:tab/>
      </w:r>
      <w:r>
        <w:t>User Equipment (UE)</w:t>
      </w:r>
      <w:r>
        <w:tab/>
      </w:r>
      <w:r>
        <w:fldChar w:fldCharType="begin" w:fldLock="1"/>
      </w:r>
      <w:r>
        <w:instrText xml:space="preserve"> PAGEREF _Toc163141187 \h </w:instrText>
      </w:r>
      <w:r>
        <w:fldChar w:fldCharType="separate"/>
      </w:r>
      <w:r>
        <w:t>9</w:t>
      </w:r>
      <w:r>
        <w:fldChar w:fldCharType="end"/>
      </w:r>
    </w:p>
    <w:p w14:paraId="1A3BCBAA" w14:textId="3D55008F" w:rsidR="008839B4" w:rsidRDefault="008839B4">
      <w:pPr>
        <w:pStyle w:val="TOC3"/>
        <w:rPr>
          <w:rFonts w:ascii="Calibri" w:hAnsi="Calibri"/>
          <w:kern w:val="2"/>
          <w:sz w:val="22"/>
          <w:szCs w:val="22"/>
        </w:rPr>
      </w:pPr>
      <w:r>
        <w:t>5.2.2</w:t>
      </w:r>
      <w:r>
        <w:rPr>
          <w:rFonts w:ascii="Calibri" w:hAnsi="Calibri"/>
          <w:kern w:val="2"/>
          <w:sz w:val="22"/>
          <w:szCs w:val="22"/>
        </w:rPr>
        <w:tab/>
      </w:r>
      <w:r>
        <w:t>Application Server (AS)</w:t>
      </w:r>
      <w:r>
        <w:tab/>
      </w:r>
      <w:r>
        <w:fldChar w:fldCharType="begin" w:fldLock="1"/>
      </w:r>
      <w:r>
        <w:instrText xml:space="preserve"> PAGEREF _Toc163141188 \h </w:instrText>
      </w:r>
      <w:r>
        <w:fldChar w:fldCharType="separate"/>
      </w:r>
      <w:r>
        <w:t>9</w:t>
      </w:r>
      <w:r>
        <w:fldChar w:fldCharType="end"/>
      </w:r>
    </w:p>
    <w:p w14:paraId="03010A82" w14:textId="2F01AAC8" w:rsidR="008839B4" w:rsidRDefault="008839B4">
      <w:pPr>
        <w:pStyle w:val="TOC3"/>
        <w:rPr>
          <w:rFonts w:ascii="Calibri" w:hAnsi="Calibri"/>
          <w:kern w:val="2"/>
          <w:sz w:val="22"/>
          <w:szCs w:val="22"/>
        </w:rPr>
      </w:pPr>
      <w:r>
        <w:t>5.2.3</w:t>
      </w:r>
      <w:r>
        <w:rPr>
          <w:rFonts w:ascii="Calibri" w:hAnsi="Calibri"/>
          <w:kern w:val="2"/>
          <w:sz w:val="22"/>
          <w:szCs w:val="22"/>
        </w:rPr>
        <w:tab/>
      </w:r>
      <w:r>
        <w:t>Media Resource Function Controller (MRFC)</w:t>
      </w:r>
      <w:r>
        <w:tab/>
      </w:r>
      <w:r>
        <w:fldChar w:fldCharType="begin" w:fldLock="1"/>
      </w:r>
      <w:r>
        <w:instrText xml:space="preserve"> PAGEREF _Toc163141189 \h </w:instrText>
      </w:r>
      <w:r>
        <w:fldChar w:fldCharType="separate"/>
      </w:r>
      <w:r>
        <w:t>9</w:t>
      </w:r>
      <w:r>
        <w:fldChar w:fldCharType="end"/>
      </w:r>
    </w:p>
    <w:p w14:paraId="59FCD738" w14:textId="5E8E8F4D" w:rsidR="008839B4" w:rsidRDefault="008839B4">
      <w:pPr>
        <w:pStyle w:val="TOC2"/>
        <w:rPr>
          <w:rFonts w:ascii="Calibri" w:hAnsi="Calibri"/>
          <w:kern w:val="2"/>
          <w:sz w:val="22"/>
          <w:szCs w:val="22"/>
        </w:rPr>
      </w:pPr>
      <w:r>
        <w:t>5.3</w:t>
      </w:r>
      <w:r>
        <w:rPr>
          <w:rFonts w:ascii="Calibri" w:hAnsi="Calibri"/>
          <w:kern w:val="2"/>
          <w:sz w:val="22"/>
          <w:szCs w:val="22"/>
        </w:rPr>
        <w:tab/>
      </w:r>
      <w:r>
        <w:t>Role</w:t>
      </w:r>
      <w:r>
        <w:tab/>
      </w:r>
      <w:r>
        <w:fldChar w:fldCharType="begin" w:fldLock="1"/>
      </w:r>
      <w:r>
        <w:instrText xml:space="preserve"> PAGEREF _Toc163141190 \h </w:instrText>
      </w:r>
      <w:r>
        <w:fldChar w:fldCharType="separate"/>
      </w:r>
      <w:r>
        <w:t>9</w:t>
      </w:r>
      <w:r>
        <w:fldChar w:fldCharType="end"/>
      </w:r>
    </w:p>
    <w:p w14:paraId="53D96FD0" w14:textId="33635E9C" w:rsidR="008839B4" w:rsidRDefault="008839B4">
      <w:pPr>
        <w:pStyle w:val="TOC3"/>
        <w:rPr>
          <w:rFonts w:ascii="Calibri" w:hAnsi="Calibri"/>
          <w:kern w:val="2"/>
          <w:sz w:val="22"/>
          <w:szCs w:val="22"/>
        </w:rPr>
      </w:pPr>
      <w:r>
        <w:t>5.3.1</w:t>
      </w:r>
      <w:r>
        <w:rPr>
          <w:rFonts w:ascii="Calibri" w:hAnsi="Calibri"/>
          <w:kern w:val="2"/>
          <w:sz w:val="22"/>
          <w:szCs w:val="22"/>
        </w:rPr>
        <w:tab/>
      </w:r>
      <w:r>
        <w:t>Participant</w:t>
      </w:r>
      <w:r>
        <w:tab/>
      </w:r>
      <w:r>
        <w:fldChar w:fldCharType="begin" w:fldLock="1"/>
      </w:r>
      <w:r>
        <w:instrText xml:space="preserve"> PAGEREF _Toc163141191 \h </w:instrText>
      </w:r>
      <w:r>
        <w:fldChar w:fldCharType="separate"/>
      </w:r>
      <w:r>
        <w:t>9</w:t>
      </w:r>
      <w:r>
        <w:fldChar w:fldCharType="end"/>
      </w:r>
    </w:p>
    <w:p w14:paraId="57A361B1" w14:textId="4B1867CC" w:rsidR="008839B4" w:rsidRDefault="008839B4">
      <w:pPr>
        <w:pStyle w:val="TOC4"/>
        <w:rPr>
          <w:rFonts w:ascii="Calibri" w:hAnsi="Calibri"/>
          <w:kern w:val="2"/>
          <w:sz w:val="22"/>
          <w:szCs w:val="22"/>
        </w:rPr>
      </w:pPr>
      <w:r>
        <w:t>5.3.1.1</w:t>
      </w:r>
      <w:r>
        <w:rPr>
          <w:rFonts w:ascii="Calibri" w:hAnsi="Calibri"/>
          <w:kern w:val="2"/>
          <w:sz w:val="22"/>
          <w:szCs w:val="22"/>
        </w:rPr>
        <w:tab/>
      </w:r>
      <w:r>
        <w:t>General</w:t>
      </w:r>
      <w:r>
        <w:tab/>
      </w:r>
      <w:r>
        <w:fldChar w:fldCharType="begin" w:fldLock="1"/>
      </w:r>
      <w:r>
        <w:instrText xml:space="preserve"> PAGEREF _Toc163141192 \h </w:instrText>
      </w:r>
      <w:r>
        <w:fldChar w:fldCharType="separate"/>
      </w:r>
      <w:r>
        <w:t>9</w:t>
      </w:r>
      <w:r>
        <w:fldChar w:fldCharType="end"/>
      </w:r>
    </w:p>
    <w:p w14:paraId="31E7A90E" w14:textId="7FEEA4ED" w:rsidR="008839B4" w:rsidRDefault="008839B4">
      <w:pPr>
        <w:pStyle w:val="TOC4"/>
        <w:rPr>
          <w:rFonts w:ascii="Calibri" w:hAnsi="Calibri"/>
          <w:kern w:val="2"/>
          <w:sz w:val="22"/>
          <w:szCs w:val="22"/>
        </w:rPr>
      </w:pPr>
      <w:r>
        <w:t>5.3.1.2</w:t>
      </w:r>
      <w:r>
        <w:rPr>
          <w:rFonts w:ascii="Calibri" w:hAnsi="Calibri"/>
          <w:kern w:val="2"/>
          <w:sz w:val="22"/>
          <w:szCs w:val="22"/>
        </w:rPr>
        <w:tab/>
      </w:r>
      <w:r>
        <w:t>Sending of an immediate message</w:t>
      </w:r>
      <w:r>
        <w:tab/>
      </w:r>
      <w:r>
        <w:fldChar w:fldCharType="begin" w:fldLock="1"/>
      </w:r>
      <w:r>
        <w:instrText xml:space="preserve"> PAGEREF _Toc163141193 \h </w:instrText>
      </w:r>
      <w:r>
        <w:fldChar w:fldCharType="separate"/>
      </w:r>
      <w:r>
        <w:t>9</w:t>
      </w:r>
      <w:r>
        <w:fldChar w:fldCharType="end"/>
      </w:r>
    </w:p>
    <w:p w14:paraId="1F4D4B31" w14:textId="29CCBF08" w:rsidR="008839B4" w:rsidRDefault="008839B4">
      <w:pPr>
        <w:pStyle w:val="TOC4"/>
        <w:rPr>
          <w:rFonts w:ascii="Calibri" w:hAnsi="Calibri"/>
          <w:kern w:val="2"/>
          <w:sz w:val="22"/>
          <w:szCs w:val="22"/>
        </w:rPr>
      </w:pPr>
      <w:r>
        <w:t>5.3.1.3</w:t>
      </w:r>
      <w:r>
        <w:rPr>
          <w:rFonts w:ascii="Calibri" w:hAnsi="Calibri"/>
          <w:kern w:val="2"/>
          <w:sz w:val="22"/>
          <w:szCs w:val="22"/>
        </w:rPr>
        <w:tab/>
      </w:r>
      <w:r>
        <w:t>Receiving an immediate message</w:t>
      </w:r>
      <w:r>
        <w:tab/>
      </w:r>
      <w:r>
        <w:fldChar w:fldCharType="begin" w:fldLock="1"/>
      </w:r>
      <w:r>
        <w:instrText xml:space="preserve"> PAGEREF _Toc163141194 \h </w:instrText>
      </w:r>
      <w:r>
        <w:fldChar w:fldCharType="separate"/>
      </w:r>
      <w:r>
        <w:t>9</w:t>
      </w:r>
      <w:r>
        <w:fldChar w:fldCharType="end"/>
      </w:r>
    </w:p>
    <w:p w14:paraId="734A46C1" w14:textId="7E3CCD80" w:rsidR="008839B4" w:rsidRDefault="008839B4">
      <w:pPr>
        <w:pStyle w:val="TOC4"/>
        <w:rPr>
          <w:rFonts w:ascii="Calibri" w:hAnsi="Calibri"/>
          <w:kern w:val="2"/>
          <w:sz w:val="22"/>
          <w:szCs w:val="22"/>
        </w:rPr>
      </w:pPr>
      <w:r>
        <w:t>5.3.1.4</w:t>
      </w:r>
      <w:r>
        <w:rPr>
          <w:rFonts w:ascii="Calibri" w:hAnsi="Calibri"/>
          <w:kern w:val="2"/>
          <w:sz w:val="22"/>
          <w:szCs w:val="22"/>
        </w:rPr>
        <w:tab/>
      </w:r>
      <w:r>
        <w:t>Consent to list server distribution</w:t>
      </w:r>
      <w:r>
        <w:tab/>
      </w:r>
      <w:r>
        <w:fldChar w:fldCharType="begin" w:fldLock="1"/>
      </w:r>
      <w:r>
        <w:instrText xml:space="preserve"> PAGEREF _Toc163141195 \h </w:instrText>
      </w:r>
      <w:r>
        <w:fldChar w:fldCharType="separate"/>
      </w:r>
      <w:r>
        <w:t>9</w:t>
      </w:r>
      <w:r>
        <w:fldChar w:fldCharType="end"/>
      </w:r>
    </w:p>
    <w:p w14:paraId="03893D8C" w14:textId="468A2257" w:rsidR="008839B4" w:rsidRDefault="008839B4">
      <w:pPr>
        <w:pStyle w:val="TOC3"/>
        <w:rPr>
          <w:rFonts w:ascii="Calibri" w:hAnsi="Calibri"/>
          <w:kern w:val="2"/>
          <w:sz w:val="22"/>
          <w:szCs w:val="22"/>
        </w:rPr>
      </w:pPr>
      <w:r>
        <w:t>5.3.2</w:t>
      </w:r>
      <w:r>
        <w:rPr>
          <w:rFonts w:ascii="Calibri" w:hAnsi="Calibri"/>
          <w:kern w:val="2"/>
          <w:sz w:val="22"/>
          <w:szCs w:val="22"/>
        </w:rPr>
        <w:tab/>
      </w:r>
      <w:r>
        <w:t>Application Server (AS)</w:t>
      </w:r>
      <w:r>
        <w:tab/>
      </w:r>
      <w:r>
        <w:fldChar w:fldCharType="begin" w:fldLock="1"/>
      </w:r>
      <w:r>
        <w:instrText xml:space="preserve"> PAGEREF _Toc163141196 \h </w:instrText>
      </w:r>
      <w:r>
        <w:fldChar w:fldCharType="separate"/>
      </w:r>
      <w:r>
        <w:t>10</w:t>
      </w:r>
      <w:r>
        <w:fldChar w:fldCharType="end"/>
      </w:r>
    </w:p>
    <w:p w14:paraId="430AD8D5" w14:textId="78ED821F" w:rsidR="008839B4" w:rsidRDefault="008839B4">
      <w:pPr>
        <w:pStyle w:val="TOC4"/>
        <w:rPr>
          <w:rFonts w:ascii="Calibri" w:hAnsi="Calibri"/>
          <w:kern w:val="2"/>
          <w:sz w:val="22"/>
          <w:szCs w:val="22"/>
        </w:rPr>
      </w:pPr>
      <w:r>
        <w:t>5.3.2.1</w:t>
      </w:r>
      <w:r>
        <w:rPr>
          <w:rFonts w:ascii="Calibri" w:hAnsi="Calibri"/>
          <w:kern w:val="2"/>
          <w:sz w:val="22"/>
          <w:szCs w:val="22"/>
        </w:rPr>
        <w:tab/>
      </w:r>
      <w:r>
        <w:t>Receiving an immediate message for unregistered Public User Identity</w:t>
      </w:r>
      <w:r>
        <w:tab/>
      </w:r>
      <w:r>
        <w:fldChar w:fldCharType="begin" w:fldLock="1"/>
      </w:r>
      <w:r>
        <w:instrText xml:space="preserve"> PAGEREF _Toc163141197 \h </w:instrText>
      </w:r>
      <w:r>
        <w:fldChar w:fldCharType="separate"/>
      </w:r>
      <w:r>
        <w:t>10</w:t>
      </w:r>
      <w:r>
        <w:fldChar w:fldCharType="end"/>
      </w:r>
    </w:p>
    <w:p w14:paraId="122D4D55" w14:textId="1E3DCECE" w:rsidR="008839B4" w:rsidRDefault="008839B4">
      <w:pPr>
        <w:pStyle w:val="TOC3"/>
        <w:rPr>
          <w:rFonts w:ascii="Calibri" w:hAnsi="Calibri"/>
          <w:kern w:val="2"/>
          <w:sz w:val="22"/>
          <w:szCs w:val="22"/>
        </w:rPr>
      </w:pPr>
      <w:r>
        <w:t>5.3.3</w:t>
      </w:r>
      <w:r>
        <w:rPr>
          <w:rFonts w:ascii="Calibri" w:hAnsi="Calibri"/>
          <w:kern w:val="2"/>
          <w:sz w:val="22"/>
          <w:szCs w:val="22"/>
        </w:rPr>
        <w:tab/>
      </w:r>
      <w:r>
        <w:t>List Server</w:t>
      </w:r>
      <w:r>
        <w:tab/>
      </w:r>
      <w:r>
        <w:fldChar w:fldCharType="begin" w:fldLock="1"/>
      </w:r>
      <w:r>
        <w:instrText xml:space="preserve"> PAGEREF _Toc163141198 \h </w:instrText>
      </w:r>
      <w:r>
        <w:fldChar w:fldCharType="separate"/>
      </w:r>
      <w:r>
        <w:t>10</w:t>
      </w:r>
      <w:r>
        <w:fldChar w:fldCharType="end"/>
      </w:r>
    </w:p>
    <w:p w14:paraId="6EFC6335" w14:textId="1FF3CBCA" w:rsidR="008839B4" w:rsidRDefault="008839B4">
      <w:pPr>
        <w:pStyle w:val="TOC4"/>
        <w:rPr>
          <w:rFonts w:ascii="Calibri" w:hAnsi="Calibri"/>
          <w:kern w:val="2"/>
          <w:sz w:val="22"/>
          <w:szCs w:val="22"/>
        </w:rPr>
      </w:pPr>
      <w:r>
        <w:t>5.3.3.1</w:t>
      </w:r>
      <w:r>
        <w:rPr>
          <w:rFonts w:ascii="Calibri" w:hAnsi="Calibri"/>
          <w:kern w:val="2"/>
          <w:sz w:val="22"/>
          <w:szCs w:val="22"/>
        </w:rPr>
        <w:tab/>
      </w:r>
      <w:r>
        <w:t>List server originating case</w:t>
      </w:r>
      <w:r>
        <w:tab/>
      </w:r>
      <w:r>
        <w:fldChar w:fldCharType="begin" w:fldLock="1"/>
      </w:r>
      <w:r>
        <w:instrText xml:space="preserve"> PAGEREF _Toc163141199 \h </w:instrText>
      </w:r>
      <w:r>
        <w:fldChar w:fldCharType="separate"/>
      </w:r>
      <w:r>
        <w:t>10</w:t>
      </w:r>
      <w:r>
        <w:fldChar w:fldCharType="end"/>
      </w:r>
    </w:p>
    <w:p w14:paraId="6376E455" w14:textId="70A1D809" w:rsidR="008839B4" w:rsidRDefault="008839B4">
      <w:pPr>
        <w:pStyle w:val="TOC4"/>
        <w:rPr>
          <w:rFonts w:ascii="Calibri" w:hAnsi="Calibri"/>
          <w:kern w:val="2"/>
          <w:sz w:val="22"/>
          <w:szCs w:val="22"/>
        </w:rPr>
      </w:pPr>
      <w:r>
        <w:t>5.3.3.2</w:t>
      </w:r>
      <w:r>
        <w:rPr>
          <w:rFonts w:ascii="Calibri" w:hAnsi="Calibri"/>
          <w:kern w:val="2"/>
          <w:sz w:val="22"/>
          <w:szCs w:val="22"/>
        </w:rPr>
        <w:tab/>
      </w:r>
      <w:r>
        <w:t>List server terminating case</w:t>
      </w:r>
      <w:r>
        <w:tab/>
      </w:r>
      <w:r>
        <w:fldChar w:fldCharType="begin" w:fldLock="1"/>
      </w:r>
      <w:r>
        <w:instrText xml:space="preserve"> PAGEREF _Toc163141200 \h </w:instrText>
      </w:r>
      <w:r>
        <w:fldChar w:fldCharType="separate"/>
      </w:r>
      <w:r>
        <w:t>10</w:t>
      </w:r>
      <w:r>
        <w:fldChar w:fldCharType="end"/>
      </w:r>
    </w:p>
    <w:p w14:paraId="63228949" w14:textId="78411DCF" w:rsidR="008839B4" w:rsidRDefault="008839B4">
      <w:pPr>
        <w:pStyle w:val="TOC4"/>
        <w:rPr>
          <w:rFonts w:ascii="Calibri" w:hAnsi="Calibri"/>
          <w:kern w:val="2"/>
          <w:sz w:val="22"/>
          <w:szCs w:val="22"/>
        </w:rPr>
      </w:pPr>
      <w:r>
        <w:t>5.3.3.3</w:t>
      </w:r>
      <w:r>
        <w:rPr>
          <w:rFonts w:ascii="Calibri" w:hAnsi="Calibri"/>
          <w:kern w:val="2"/>
          <w:sz w:val="22"/>
          <w:szCs w:val="22"/>
        </w:rPr>
        <w:tab/>
      </w:r>
      <w:r>
        <w:t>List Server processing the MESSAGE URI-list</w:t>
      </w:r>
      <w:r>
        <w:tab/>
      </w:r>
      <w:r>
        <w:fldChar w:fldCharType="begin" w:fldLock="1"/>
      </w:r>
      <w:r>
        <w:instrText xml:space="preserve"> PAGEREF _Toc163141201 \h </w:instrText>
      </w:r>
      <w:r>
        <w:fldChar w:fldCharType="separate"/>
      </w:r>
      <w:r>
        <w:t>11</w:t>
      </w:r>
      <w:r>
        <w:fldChar w:fldCharType="end"/>
      </w:r>
    </w:p>
    <w:p w14:paraId="3EF9B1C0" w14:textId="68EADDF8" w:rsidR="008839B4" w:rsidRDefault="008839B4">
      <w:pPr>
        <w:pStyle w:val="TOC4"/>
        <w:rPr>
          <w:rFonts w:ascii="Calibri" w:hAnsi="Calibri"/>
          <w:kern w:val="2"/>
          <w:sz w:val="22"/>
          <w:szCs w:val="22"/>
        </w:rPr>
      </w:pPr>
      <w:r>
        <w:t>5.3.3.4</w:t>
      </w:r>
      <w:r>
        <w:rPr>
          <w:rFonts w:ascii="Calibri" w:hAnsi="Calibri"/>
          <w:kern w:val="2"/>
          <w:sz w:val="22"/>
          <w:szCs w:val="22"/>
        </w:rPr>
        <w:tab/>
      </w:r>
      <w:r>
        <w:t>List server support of MESSAGE URI-lists</w:t>
      </w:r>
      <w:r>
        <w:tab/>
      </w:r>
      <w:r>
        <w:fldChar w:fldCharType="begin" w:fldLock="1"/>
      </w:r>
      <w:r>
        <w:instrText xml:space="preserve"> PAGEREF _Toc163141202 \h </w:instrText>
      </w:r>
      <w:r>
        <w:fldChar w:fldCharType="separate"/>
      </w:r>
      <w:r>
        <w:t>11</w:t>
      </w:r>
      <w:r>
        <w:fldChar w:fldCharType="end"/>
      </w:r>
    </w:p>
    <w:p w14:paraId="0C24F2BD" w14:textId="70F3BEBC" w:rsidR="008839B4" w:rsidRDefault="008839B4">
      <w:pPr>
        <w:pStyle w:val="TOC1"/>
        <w:rPr>
          <w:rFonts w:ascii="Calibri" w:hAnsi="Calibri"/>
          <w:kern w:val="2"/>
          <w:szCs w:val="22"/>
        </w:rPr>
      </w:pPr>
      <w:r>
        <w:t>6</w:t>
      </w:r>
      <w:r>
        <w:rPr>
          <w:rFonts w:ascii="Calibri" w:hAnsi="Calibri"/>
          <w:kern w:val="2"/>
          <w:szCs w:val="22"/>
        </w:rPr>
        <w:tab/>
      </w:r>
      <w:r>
        <w:t>Protocol using SIP for session-mode messaging</w:t>
      </w:r>
      <w:r>
        <w:tab/>
      </w:r>
      <w:r>
        <w:fldChar w:fldCharType="begin" w:fldLock="1"/>
      </w:r>
      <w:r>
        <w:instrText xml:space="preserve"> PAGEREF _Toc163141203 \h </w:instrText>
      </w:r>
      <w:r>
        <w:fldChar w:fldCharType="separate"/>
      </w:r>
      <w:r>
        <w:t>11</w:t>
      </w:r>
      <w:r>
        <w:fldChar w:fldCharType="end"/>
      </w:r>
    </w:p>
    <w:p w14:paraId="0080E3ED" w14:textId="4E5F9A37" w:rsidR="008839B4" w:rsidRDefault="008839B4">
      <w:pPr>
        <w:pStyle w:val="TOC2"/>
        <w:rPr>
          <w:rFonts w:ascii="Calibri" w:hAnsi="Calibri"/>
          <w:kern w:val="2"/>
          <w:sz w:val="22"/>
          <w:szCs w:val="22"/>
        </w:rPr>
      </w:pPr>
      <w:r>
        <w:t>6.1</w:t>
      </w:r>
      <w:r>
        <w:rPr>
          <w:rFonts w:ascii="Calibri" w:hAnsi="Calibri"/>
          <w:kern w:val="2"/>
          <w:sz w:val="22"/>
          <w:szCs w:val="22"/>
        </w:rPr>
        <w:tab/>
      </w:r>
      <w:r>
        <w:t>Introduction</w:t>
      </w:r>
      <w:r>
        <w:tab/>
      </w:r>
      <w:r>
        <w:fldChar w:fldCharType="begin" w:fldLock="1"/>
      </w:r>
      <w:r>
        <w:instrText xml:space="preserve"> PAGEREF _Toc163141204 \h </w:instrText>
      </w:r>
      <w:r>
        <w:fldChar w:fldCharType="separate"/>
      </w:r>
      <w:r>
        <w:t>11</w:t>
      </w:r>
      <w:r>
        <w:fldChar w:fldCharType="end"/>
      </w:r>
    </w:p>
    <w:p w14:paraId="6BB4B577" w14:textId="4F569292" w:rsidR="008839B4" w:rsidRDefault="008839B4">
      <w:pPr>
        <w:pStyle w:val="TOC2"/>
        <w:rPr>
          <w:rFonts w:ascii="Calibri" w:hAnsi="Calibri"/>
          <w:kern w:val="2"/>
          <w:sz w:val="22"/>
          <w:szCs w:val="22"/>
        </w:rPr>
      </w:pPr>
      <w:r>
        <w:t>6.2</w:t>
      </w:r>
      <w:r>
        <w:rPr>
          <w:rFonts w:ascii="Calibri" w:hAnsi="Calibri"/>
          <w:kern w:val="2"/>
          <w:sz w:val="22"/>
          <w:szCs w:val="22"/>
        </w:rPr>
        <w:tab/>
      </w:r>
      <w:r>
        <w:t>Functional entities</w:t>
      </w:r>
      <w:r>
        <w:tab/>
      </w:r>
      <w:r>
        <w:fldChar w:fldCharType="begin" w:fldLock="1"/>
      </w:r>
      <w:r>
        <w:instrText xml:space="preserve"> PAGEREF _Toc163141205 \h </w:instrText>
      </w:r>
      <w:r>
        <w:fldChar w:fldCharType="separate"/>
      </w:r>
      <w:r>
        <w:t>11</w:t>
      </w:r>
      <w:r>
        <w:fldChar w:fldCharType="end"/>
      </w:r>
    </w:p>
    <w:p w14:paraId="0EA2832E" w14:textId="6E907E8C" w:rsidR="008839B4" w:rsidRDefault="008839B4">
      <w:pPr>
        <w:pStyle w:val="TOC3"/>
        <w:rPr>
          <w:rFonts w:ascii="Calibri" w:hAnsi="Calibri"/>
          <w:kern w:val="2"/>
          <w:sz w:val="22"/>
          <w:szCs w:val="22"/>
        </w:rPr>
      </w:pPr>
      <w:r>
        <w:t>6.2.1</w:t>
      </w:r>
      <w:r>
        <w:rPr>
          <w:rFonts w:ascii="Calibri" w:hAnsi="Calibri"/>
          <w:kern w:val="2"/>
          <w:sz w:val="22"/>
          <w:szCs w:val="22"/>
        </w:rPr>
        <w:tab/>
      </w:r>
      <w:r>
        <w:t>User Equipment (UE)</w:t>
      </w:r>
      <w:r>
        <w:tab/>
      </w:r>
      <w:r>
        <w:fldChar w:fldCharType="begin" w:fldLock="1"/>
      </w:r>
      <w:r>
        <w:instrText xml:space="preserve"> PAGEREF _Toc163141206 \h </w:instrText>
      </w:r>
      <w:r>
        <w:fldChar w:fldCharType="separate"/>
      </w:r>
      <w:r>
        <w:t>11</w:t>
      </w:r>
      <w:r>
        <w:fldChar w:fldCharType="end"/>
      </w:r>
    </w:p>
    <w:p w14:paraId="0B8F3EC6" w14:textId="05CCF553" w:rsidR="008839B4" w:rsidRDefault="008839B4">
      <w:pPr>
        <w:pStyle w:val="TOC2"/>
        <w:rPr>
          <w:rFonts w:ascii="Calibri" w:hAnsi="Calibri"/>
          <w:kern w:val="2"/>
          <w:sz w:val="22"/>
          <w:szCs w:val="22"/>
        </w:rPr>
      </w:pPr>
      <w:r>
        <w:t>6.3</w:t>
      </w:r>
      <w:r>
        <w:rPr>
          <w:rFonts w:ascii="Calibri" w:hAnsi="Calibri"/>
          <w:kern w:val="2"/>
          <w:sz w:val="22"/>
          <w:szCs w:val="22"/>
        </w:rPr>
        <w:tab/>
      </w:r>
      <w:r>
        <w:t>Role</w:t>
      </w:r>
      <w:r>
        <w:tab/>
      </w:r>
      <w:r>
        <w:fldChar w:fldCharType="begin" w:fldLock="1"/>
      </w:r>
      <w:r>
        <w:instrText xml:space="preserve"> PAGEREF _Toc163141207 \h </w:instrText>
      </w:r>
      <w:r>
        <w:fldChar w:fldCharType="separate"/>
      </w:r>
      <w:r>
        <w:t>12</w:t>
      </w:r>
      <w:r>
        <w:fldChar w:fldCharType="end"/>
      </w:r>
    </w:p>
    <w:p w14:paraId="1167FB36" w14:textId="3869E66B" w:rsidR="008839B4" w:rsidRDefault="008839B4">
      <w:pPr>
        <w:pStyle w:val="TOC3"/>
        <w:rPr>
          <w:rFonts w:ascii="Calibri" w:hAnsi="Calibri"/>
          <w:kern w:val="2"/>
          <w:sz w:val="22"/>
          <w:szCs w:val="22"/>
        </w:rPr>
      </w:pPr>
      <w:r>
        <w:t>6.3.1</w:t>
      </w:r>
      <w:r>
        <w:rPr>
          <w:rFonts w:ascii="Calibri" w:hAnsi="Calibri"/>
          <w:kern w:val="2"/>
          <w:sz w:val="22"/>
          <w:szCs w:val="22"/>
        </w:rPr>
        <w:tab/>
      </w:r>
      <w:r>
        <w:t>Participant</w:t>
      </w:r>
      <w:r>
        <w:tab/>
      </w:r>
      <w:r>
        <w:fldChar w:fldCharType="begin" w:fldLock="1"/>
      </w:r>
      <w:r>
        <w:instrText xml:space="preserve"> PAGEREF _Toc163141208 \h </w:instrText>
      </w:r>
      <w:r>
        <w:fldChar w:fldCharType="separate"/>
      </w:r>
      <w:r>
        <w:t>12</w:t>
      </w:r>
      <w:r>
        <w:fldChar w:fldCharType="end"/>
      </w:r>
    </w:p>
    <w:p w14:paraId="5D1D12D1" w14:textId="73325F57" w:rsidR="008839B4" w:rsidRDefault="008839B4">
      <w:pPr>
        <w:pStyle w:val="TOC4"/>
        <w:rPr>
          <w:rFonts w:ascii="Calibri" w:hAnsi="Calibri"/>
          <w:kern w:val="2"/>
          <w:sz w:val="22"/>
          <w:szCs w:val="22"/>
        </w:rPr>
      </w:pPr>
      <w:r>
        <w:t>6.3.1.1</w:t>
      </w:r>
      <w:r>
        <w:rPr>
          <w:rFonts w:ascii="Calibri" w:hAnsi="Calibri"/>
          <w:kern w:val="2"/>
          <w:sz w:val="22"/>
          <w:szCs w:val="22"/>
        </w:rPr>
        <w:tab/>
      </w:r>
      <w:r>
        <w:t>General</w:t>
      </w:r>
      <w:r>
        <w:tab/>
      </w:r>
      <w:r>
        <w:fldChar w:fldCharType="begin" w:fldLock="1"/>
      </w:r>
      <w:r>
        <w:instrText xml:space="preserve"> PAGEREF _Toc163141209 \h </w:instrText>
      </w:r>
      <w:r>
        <w:fldChar w:fldCharType="separate"/>
      </w:r>
      <w:r>
        <w:t>12</w:t>
      </w:r>
      <w:r>
        <w:fldChar w:fldCharType="end"/>
      </w:r>
    </w:p>
    <w:p w14:paraId="3F67D1B7" w14:textId="67050D30" w:rsidR="008839B4" w:rsidRDefault="008839B4">
      <w:pPr>
        <w:pStyle w:val="TOC4"/>
        <w:rPr>
          <w:rFonts w:ascii="Calibri" w:hAnsi="Calibri"/>
          <w:kern w:val="2"/>
          <w:sz w:val="22"/>
          <w:szCs w:val="22"/>
        </w:rPr>
      </w:pPr>
      <w:r>
        <w:t>6.3.1.2</w:t>
      </w:r>
      <w:r>
        <w:rPr>
          <w:rFonts w:ascii="Calibri" w:hAnsi="Calibri"/>
          <w:kern w:val="2"/>
          <w:sz w:val="22"/>
          <w:szCs w:val="22"/>
        </w:rPr>
        <w:tab/>
      </w:r>
      <w:r>
        <w:t>Session initiation - mobile originating case</w:t>
      </w:r>
      <w:r>
        <w:tab/>
      </w:r>
      <w:r>
        <w:fldChar w:fldCharType="begin" w:fldLock="1"/>
      </w:r>
      <w:r>
        <w:instrText xml:space="preserve"> PAGEREF _Toc163141210 \h </w:instrText>
      </w:r>
      <w:r>
        <w:fldChar w:fldCharType="separate"/>
      </w:r>
      <w:r>
        <w:t>12</w:t>
      </w:r>
      <w:r>
        <w:fldChar w:fldCharType="end"/>
      </w:r>
    </w:p>
    <w:p w14:paraId="0CE521A4" w14:textId="0502B0A6" w:rsidR="008839B4" w:rsidRDefault="008839B4">
      <w:pPr>
        <w:pStyle w:val="TOC4"/>
        <w:rPr>
          <w:rFonts w:ascii="Calibri" w:hAnsi="Calibri"/>
          <w:kern w:val="2"/>
          <w:sz w:val="22"/>
          <w:szCs w:val="22"/>
        </w:rPr>
      </w:pPr>
      <w:r>
        <w:t>6.3.1.3</w:t>
      </w:r>
      <w:r>
        <w:rPr>
          <w:rFonts w:ascii="Calibri" w:hAnsi="Calibri"/>
          <w:kern w:val="2"/>
          <w:sz w:val="22"/>
          <w:szCs w:val="22"/>
        </w:rPr>
        <w:tab/>
      </w:r>
      <w:r>
        <w:t>Session initiation - mobile terminating case</w:t>
      </w:r>
      <w:r>
        <w:tab/>
      </w:r>
      <w:r>
        <w:fldChar w:fldCharType="begin" w:fldLock="1"/>
      </w:r>
      <w:r>
        <w:instrText xml:space="preserve"> PAGEREF _Toc163141211 \h </w:instrText>
      </w:r>
      <w:r>
        <w:fldChar w:fldCharType="separate"/>
      </w:r>
      <w:r>
        <w:t>12</w:t>
      </w:r>
      <w:r>
        <w:fldChar w:fldCharType="end"/>
      </w:r>
    </w:p>
    <w:p w14:paraId="4D4840FB" w14:textId="355E10F1" w:rsidR="008839B4" w:rsidRDefault="008839B4">
      <w:pPr>
        <w:pStyle w:val="TOC3"/>
        <w:rPr>
          <w:rFonts w:ascii="Calibri" w:hAnsi="Calibri"/>
          <w:kern w:val="2"/>
          <w:sz w:val="22"/>
          <w:szCs w:val="22"/>
        </w:rPr>
      </w:pPr>
      <w:r>
        <w:t>6.3.2</w:t>
      </w:r>
      <w:r>
        <w:rPr>
          <w:rFonts w:ascii="Calibri" w:hAnsi="Calibri"/>
          <w:kern w:val="2"/>
          <w:sz w:val="22"/>
          <w:szCs w:val="22"/>
        </w:rPr>
        <w:tab/>
      </w:r>
      <w:r>
        <w:t>Intermediate Node</w:t>
      </w:r>
      <w:r>
        <w:tab/>
      </w:r>
      <w:r>
        <w:fldChar w:fldCharType="begin" w:fldLock="1"/>
      </w:r>
      <w:r>
        <w:instrText xml:space="preserve"> PAGEREF _Toc163141212 \h </w:instrText>
      </w:r>
      <w:r>
        <w:fldChar w:fldCharType="separate"/>
      </w:r>
      <w:r>
        <w:t>12</w:t>
      </w:r>
      <w:r>
        <w:fldChar w:fldCharType="end"/>
      </w:r>
    </w:p>
    <w:p w14:paraId="67F1C40F" w14:textId="3831FD94" w:rsidR="008839B4" w:rsidRDefault="008839B4">
      <w:pPr>
        <w:pStyle w:val="TOC4"/>
        <w:rPr>
          <w:rFonts w:ascii="Calibri" w:hAnsi="Calibri"/>
          <w:kern w:val="2"/>
          <w:sz w:val="22"/>
          <w:szCs w:val="22"/>
        </w:rPr>
      </w:pPr>
      <w:r>
        <w:t>6.3.2.1</w:t>
      </w:r>
      <w:r>
        <w:rPr>
          <w:rFonts w:ascii="Calibri" w:hAnsi="Calibri"/>
          <w:kern w:val="2"/>
          <w:sz w:val="22"/>
          <w:szCs w:val="22"/>
        </w:rPr>
        <w:tab/>
      </w:r>
      <w:r>
        <w:t>General</w:t>
      </w:r>
      <w:r>
        <w:tab/>
      </w:r>
      <w:r>
        <w:fldChar w:fldCharType="begin" w:fldLock="1"/>
      </w:r>
      <w:r>
        <w:instrText xml:space="preserve"> PAGEREF _Toc163141213 \h </w:instrText>
      </w:r>
      <w:r>
        <w:fldChar w:fldCharType="separate"/>
      </w:r>
      <w:r>
        <w:t>12</w:t>
      </w:r>
      <w:r>
        <w:fldChar w:fldCharType="end"/>
      </w:r>
    </w:p>
    <w:p w14:paraId="40FB5C59" w14:textId="50FCC3F7" w:rsidR="008839B4" w:rsidRDefault="008839B4">
      <w:pPr>
        <w:pStyle w:val="TOC4"/>
        <w:rPr>
          <w:rFonts w:ascii="Calibri" w:hAnsi="Calibri"/>
          <w:kern w:val="2"/>
          <w:sz w:val="22"/>
          <w:szCs w:val="22"/>
        </w:rPr>
      </w:pPr>
      <w:r>
        <w:t>6.3.2.2</w:t>
      </w:r>
      <w:r>
        <w:rPr>
          <w:rFonts w:ascii="Calibri" w:hAnsi="Calibri"/>
          <w:kern w:val="2"/>
          <w:sz w:val="22"/>
          <w:szCs w:val="22"/>
        </w:rPr>
        <w:tab/>
      </w:r>
      <w:r>
        <w:t>Generic procedures for all methods at the intermediate node</w:t>
      </w:r>
      <w:r>
        <w:tab/>
      </w:r>
      <w:r>
        <w:fldChar w:fldCharType="begin" w:fldLock="1"/>
      </w:r>
      <w:r>
        <w:instrText xml:space="preserve"> PAGEREF _Toc163141214 \h </w:instrText>
      </w:r>
      <w:r>
        <w:fldChar w:fldCharType="separate"/>
      </w:r>
      <w:r>
        <w:t>12</w:t>
      </w:r>
      <w:r>
        <w:fldChar w:fldCharType="end"/>
      </w:r>
    </w:p>
    <w:p w14:paraId="0612A790" w14:textId="7A4891D3" w:rsidR="008839B4" w:rsidRDefault="008839B4">
      <w:pPr>
        <w:pStyle w:val="TOC5"/>
        <w:rPr>
          <w:rFonts w:ascii="Calibri" w:hAnsi="Calibri"/>
          <w:kern w:val="2"/>
          <w:sz w:val="22"/>
          <w:szCs w:val="22"/>
        </w:rPr>
      </w:pPr>
      <w:r>
        <w:t>6.3.2.2.1</w:t>
      </w:r>
      <w:r>
        <w:rPr>
          <w:rFonts w:ascii="Calibri" w:hAnsi="Calibri"/>
          <w:kern w:val="2"/>
          <w:sz w:val="22"/>
          <w:szCs w:val="22"/>
        </w:rPr>
        <w:tab/>
      </w:r>
      <w:r>
        <w:t>Intermediate node – originating case</w:t>
      </w:r>
      <w:r>
        <w:tab/>
      </w:r>
      <w:r>
        <w:fldChar w:fldCharType="begin" w:fldLock="1"/>
      </w:r>
      <w:r>
        <w:instrText xml:space="preserve"> PAGEREF _Toc163141215 \h </w:instrText>
      </w:r>
      <w:r>
        <w:fldChar w:fldCharType="separate"/>
      </w:r>
      <w:r>
        <w:t>12</w:t>
      </w:r>
      <w:r>
        <w:fldChar w:fldCharType="end"/>
      </w:r>
    </w:p>
    <w:p w14:paraId="14B30200" w14:textId="527F6354" w:rsidR="008839B4" w:rsidRDefault="008839B4">
      <w:pPr>
        <w:pStyle w:val="TOC5"/>
        <w:rPr>
          <w:rFonts w:ascii="Calibri" w:hAnsi="Calibri"/>
          <w:kern w:val="2"/>
          <w:sz w:val="22"/>
          <w:szCs w:val="22"/>
        </w:rPr>
      </w:pPr>
      <w:r>
        <w:t>6.3.2.2.2</w:t>
      </w:r>
      <w:r>
        <w:rPr>
          <w:rFonts w:ascii="Calibri" w:hAnsi="Calibri"/>
          <w:kern w:val="2"/>
          <w:sz w:val="22"/>
          <w:szCs w:val="22"/>
        </w:rPr>
        <w:tab/>
      </w:r>
      <w:r>
        <w:t>Intermediate node – terminating case</w:t>
      </w:r>
      <w:r>
        <w:tab/>
      </w:r>
      <w:r>
        <w:fldChar w:fldCharType="begin" w:fldLock="1"/>
      </w:r>
      <w:r>
        <w:instrText xml:space="preserve"> PAGEREF _Toc163141216 \h </w:instrText>
      </w:r>
      <w:r>
        <w:fldChar w:fldCharType="separate"/>
      </w:r>
      <w:r>
        <w:t>12</w:t>
      </w:r>
      <w:r>
        <w:fldChar w:fldCharType="end"/>
      </w:r>
    </w:p>
    <w:p w14:paraId="326086CD" w14:textId="32A117DB" w:rsidR="008839B4" w:rsidRDefault="008839B4">
      <w:pPr>
        <w:pStyle w:val="TOC4"/>
        <w:rPr>
          <w:rFonts w:ascii="Calibri" w:hAnsi="Calibri"/>
          <w:kern w:val="2"/>
          <w:sz w:val="22"/>
          <w:szCs w:val="22"/>
        </w:rPr>
      </w:pPr>
      <w:r>
        <w:t>6.3.2.3</w:t>
      </w:r>
      <w:r>
        <w:rPr>
          <w:rFonts w:ascii="Calibri" w:hAnsi="Calibri"/>
          <w:kern w:val="2"/>
          <w:sz w:val="22"/>
          <w:szCs w:val="22"/>
        </w:rPr>
        <w:tab/>
      </w:r>
      <w:r>
        <w:t>Session Initiation</w:t>
      </w:r>
      <w:r>
        <w:tab/>
      </w:r>
      <w:r>
        <w:fldChar w:fldCharType="begin" w:fldLock="1"/>
      </w:r>
      <w:r>
        <w:instrText xml:space="preserve"> PAGEREF _Toc163141217 \h </w:instrText>
      </w:r>
      <w:r>
        <w:fldChar w:fldCharType="separate"/>
      </w:r>
      <w:r>
        <w:t>13</w:t>
      </w:r>
      <w:r>
        <w:fldChar w:fldCharType="end"/>
      </w:r>
    </w:p>
    <w:p w14:paraId="3C204748" w14:textId="238ECF90" w:rsidR="008839B4" w:rsidRDefault="008839B4">
      <w:pPr>
        <w:pStyle w:val="TOC5"/>
        <w:rPr>
          <w:rFonts w:ascii="Calibri" w:hAnsi="Calibri"/>
          <w:kern w:val="2"/>
          <w:sz w:val="22"/>
          <w:szCs w:val="22"/>
        </w:rPr>
      </w:pPr>
      <w:r>
        <w:t>6.3.2.3.1</w:t>
      </w:r>
      <w:r>
        <w:rPr>
          <w:rFonts w:ascii="Calibri" w:hAnsi="Calibri"/>
          <w:kern w:val="2"/>
          <w:sz w:val="22"/>
          <w:szCs w:val="22"/>
        </w:rPr>
        <w:tab/>
      </w:r>
      <w:r>
        <w:t>Session initiation – originating case</w:t>
      </w:r>
      <w:r>
        <w:tab/>
      </w:r>
      <w:r>
        <w:fldChar w:fldCharType="begin" w:fldLock="1"/>
      </w:r>
      <w:r>
        <w:instrText xml:space="preserve"> PAGEREF _Toc163141218 \h </w:instrText>
      </w:r>
      <w:r>
        <w:fldChar w:fldCharType="separate"/>
      </w:r>
      <w:r>
        <w:t>13</w:t>
      </w:r>
      <w:r>
        <w:fldChar w:fldCharType="end"/>
      </w:r>
    </w:p>
    <w:p w14:paraId="3D5B62B5" w14:textId="1B60FB7D" w:rsidR="008839B4" w:rsidRDefault="008839B4">
      <w:pPr>
        <w:pStyle w:val="TOC5"/>
        <w:rPr>
          <w:rFonts w:ascii="Calibri" w:hAnsi="Calibri"/>
          <w:kern w:val="2"/>
          <w:sz w:val="22"/>
          <w:szCs w:val="22"/>
        </w:rPr>
      </w:pPr>
      <w:r>
        <w:t>6.3.2.3.2</w:t>
      </w:r>
      <w:r>
        <w:rPr>
          <w:rFonts w:ascii="Calibri" w:hAnsi="Calibri"/>
          <w:kern w:val="2"/>
          <w:sz w:val="22"/>
          <w:szCs w:val="22"/>
        </w:rPr>
        <w:tab/>
      </w:r>
      <w:r>
        <w:t>Session initiation – terminating case</w:t>
      </w:r>
      <w:r>
        <w:tab/>
      </w:r>
      <w:r>
        <w:fldChar w:fldCharType="begin" w:fldLock="1"/>
      </w:r>
      <w:r>
        <w:instrText xml:space="preserve"> PAGEREF _Toc163141219 \h </w:instrText>
      </w:r>
      <w:r>
        <w:fldChar w:fldCharType="separate"/>
      </w:r>
      <w:r>
        <w:t>13</w:t>
      </w:r>
      <w:r>
        <w:fldChar w:fldCharType="end"/>
      </w:r>
    </w:p>
    <w:p w14:paraId="75E69384" w14:textId="3081E223" w:rsidR="008839B4" w:rsidRDefault="008839B4">
      <w:pPr>
        <w:pStyle w:val="TOC1"/>
        <w:rPr>
          <w:rFonts w:ascii="Calibri" w:hAnsi="Calibri"/>
          <w:kern w:val="2"/>
          <w:szCs w:val="22"/>
        </w:rPr>
      </w:pPr>
      <w:r>
        <w:t>7</w:t>
      </w:r>
      <w:r>
        <w:rPr>
          <w:rFonts w:ascii="Calibri" w:hAnsi="Calibri"/>
          <w:kern w:val="2"/>
          <w:szCs w:val="22"/>
        </w:rPr>
        <w:tab/>
      </w:r>
      <w:r>
        <w:t>Protocol using SIP for session-mode messaging conferences</w:t>
      </w:r>
      <w:r>
        <w:tab/>
      </w:r>
      <w:r>
        <w:fldChar w:fldCharType="begin" w:fldLock="1"/>
      </w:r>
      <w:r>
        <w:instrText xml:space="preserve"> PAGEREF _Toc163141220 \h </w:instrText>
      </w:r>
      <w:r>
        <w:fldChar w:fldCharType="separate"/>
      </w:r>
      <w:r>
        <w:t>13</w:t>
      </w:r>
      <w:r>
        <w:fldChar w:fldCharType="end"/>
      </w:r>
    </w:p>
    <w:p w14:paraId="29B62006" w14:textId="7181F3CD" w:rsidR="008839B4" w:rsidRDefault="008839B4">
      <w:pPr>
        <w:pStyle w:val="TOC2"/>
        <w:rPr>
          <w:rFonts w:ascii="Calibri" w:hAnsi="Calibri"/>
          <w:kern w:val="2"/>
          <w:sz w:val="22"/>
          <w:szCs w:val="22"/>
        </w:rPr>
      </w:pPr>
      <w:r>
        <w:t>7.1</w:t>
      </w:r>
      <w:r>
        <w:rPr>
          <w:rFonts w:ascii="Calibri" w:hAnsi="Calibri"/>
          <w:kern w:val="2"/>
          <w:sz w:val="22"/>
          <w:szCs w:val="22"/>
        </w:rPr>
        <w:tab/>
      </w:r>
      <w:r>
        <w:t>Introduction</w:t>
      </w:r>
      <w:r>
        <w:tab/>
      </w:r>
      <w:r>
        <w:fldChar w:fldCharType="begin" w:fldLock="1"/>
      </w:r>
      <w:r>
        <w:instrText xml:space="preserve"> PAGEREF _Toc163141221 \h </w:instrText>
      </w:r>
      <w:r>
        <w:fldChar w:fldCharType="separate"/>
      </w:r>
      <w:r>
        <w:t>13</w:t>
      </w:r>
      <w:r>
        <w:fldChar w:fldCharType="end"/>
      </w:r>
    </w:p>
    <w:p w14:paraId="4AF73D67" w14:textId="27422122" w:rsidR="008839B4" w:rsidRDefault="008839B4">
      <w:pPr>
        <w:pStyle w:val="TOC2"/>
        <w:rPr>
          <w:rFonts w:ascii="Calibri" w:hAnsi="Calibri"/>
          <w:kern w:val="2"/>
          <w:sz w:val="22"/>
          <w:szCs w:val="22"/>
        </w:rPr>
      </w:pPr>
      <w:r>
        <w:t>7.2</w:t>
      </w:r>
      <w:r>
        <w:rPr>
          <w:rFonts w:ascii="Calibri" w:hAnsi="Calibri"/>
          <w:kern w:val="2"/>
          <w:sz w:val="22"/>
          <w:szCs w:val="22"/>
        </w:rPr>
        <w:tab/>
      </w:r>
      <w:r>
        <w:t>Functional entities</w:t>
      </w:r>
      <w:r>
        <w:tab/>
      </w:r>
      <w:r>
        <w:fldChar w:fldCharType="begin" w:fldLock="1"/>
      </w:r>
      <w:r>
        <w:instrText xml:space="preserve"> PAGEREF _Toc163141222 \h </w:instrText>
      </w:r>
      <w:r>
        <w:fldChar w:fldCharType="separate"/>
      </w:r>
      <w:r>
        <w:t>13</w:t>
      </w:r>
      <w:r>
        <w:fldChar w:fldCharType="end"/>
      </w:r>
    </w:p>
    <w:p w14:paraId="09FB6D3E" w14:textId="58B3691F" w:rsidR="008839B4" w:rsidRDefault="008839B4">
      <w:pPr>
        <w:pStyle w:val="TOC3"/>
        <w:rPr>
          <w:rFonts w:ascii="Calibri" w:hAnsi="Calibri"/>
          <w:kern w:val="2"/>
          <w:sz w:val="22"/>
          <w:szCs w:val="22"/>
        </w:rPr>
      </w:pPr>
      <w:r>
        <w:t>7.2.1</w:t>
      </w:r>
      <w:r>
        <w:rPr>
          <w:rFonts w:ascii="Calibri" w:hAnsi="Calibri"/>
          <w:kern w:val="2"/>
          <w:sz w:val="22"/>
          <w:szCs w:val="22"/>
        </w:rPr>
        <w:tab/>
      </w:r>
      <w:r>
        <w:t>User Equipment (UE)</w:t>
      </w:r>
      <w:r>
        <w:tab/>
      </w:r>
      <w:r>
        <w:fldChar w:fldCharType="begin" w:fldLock="1"/>
      </w:r>
      <w:r>
        <w:instrText xml:space="preserve"> PAGEREF _Toc163141223 \h </w:instrText>
      </w:r>
      <w:r>
        <w:fldChar w:fldCharType="separate"/>
      </w:r>
      <w:r>
        <w:t>13</w:t>
      </w:r>
      <w:r>
        <w:fldChar w:fldCharType="end"/>
      </w:r>
    </w:p>
    <w:p w14:paraId="0D9A8851" w14:textId="3C13733B" w:rsidR="008839B4" w:rsidRDefault="008839B4">
      <w:pPr>
        <w:pStyle w:val="TOC3"/>
        <w:rPr>
          <w:rFonts w:ascii="Calibri" w:hAnsi="Calibri"/>
          <w:kern w:val="2"/>
          <w:sz w:val="22"/>
          <w:szCs w:val="22"/>
        </w:rPr>
      </w:pPr>
      <w:r>
        <w:t>7.2.2</w:t>
      </w:r>
      <w:r>
        <w:rPr>
          <w:rFonts w:ascii="Calibri" w:hAnsi="Calibri"/>
          <w:kern w:val="2"/>
          <w:sz w:val="22"/>
          <w:szCs w:val="22"/>
        </w:rPr>
        <w:tab/>
      </w:r>
      <w:r>
        <w:t>Media Resource Function Controller (MRFC)</w:t>
      </w:r>
      <w:r>
        <w:tab/>
      </w:r>
      <w:r>
        <w:fldChar w:fldCharType="begin" w:fldLock="1"/>
      </w:r>
      <w:r>
        <w:instrText xml:space="preserve"> PAGEREF _Toc163141224 \h </w:instrText>
      </w:r>
      <w:r>
        <w:fldChar w:fldCharType="separate"/>
      </w:r>
      <w:r>
        <w:t>13</w:t>
      </w:r>
      <w:r>
        <w:fldChar w:fldCharType="end"/>
      </w:r>
    </w:p>
    <w:p w14:paraId="7C6C4604" w14:textId="487229CF" w:rsidR="008839B4" w:rsidRDefault="008839B4">
      <w:pPr>
        <w:pStyle w:val="TOC3"/>
        <w:rPr>
          <w:rFonts w:ascii="Calibri" w:hAnsi="Calibri"/>
          <w:kern w:val="2"/>
          <w:sz w:val="22"/>
          <w:szCs w:val="22"/>
        </w:rPr>
      </w:pPr>
      <w:r>
        <w:t>7.2.3</w:t>
      </w:r>
      <w:r>
        <w:rPr>
          <w:rFonts w:ascii="Calibri" w:hAnsi="Calibri"/>
          <w:kern w:val="2"/>
          <w:sz w:val="22"/>
          <w:szCs w:val="22"/>
        </w:rPr>
        <w:tab/>
      </w:r>
      <w:r>
        <w:t>Conferencing Application Server (AS)</w:t>
      </w:r>
      <w:r>
        <w:tab/>
      </w:r>
      <w:r>
        <w:fldChar w:fldCharType="begin" w:fldLock="1"/>
      </w:r>
      <w:r>
        <w:instrText xml:space="preserve"> PAGEREF _Toc163141225 \h </w:instrText>
      </w:r>
      <w:r>
        <w:fldChar w:fldCharType="separate"/>
      </w:r>
      <w:r>
        <w:t>13</w:t>
      </w:r>
      <w:r>
        <w:fldChar w:fldCharType="end"/>
      </w:r>
    </w:p>
    <w:p w14:paraId="60C7094D" w14:textId="16C1DF69" w:rsidR="008839B4" w:rsidRDefault="008839B4">
      <w:pPr>
        <w:pStyle w:val="TOC1"/>
        <w:rPr>
          <w:rFonts w:ascii="Calibri" w:hAnsi="Calibri"/>
          <w:kern w:val="2"/>
          <w:szCs w:val="22"/>
        </w:rPr>
      </w:pPr>
      <w:r>
        <w:t>8</w:t>
      </w:r>
      <w:r>
        <w:rPr>
          <w:rFonts w:ascii="Calibri" w:hAnsi="Calibri"/>
          <w:kern w:val="2"/>
          <w:szCs w:val="22"/>
        </w:rPr>
        <w:tab/>
      </w:r>
      <w:r>
        <w:t>Protocol using SDP for session-mode messaging and session-mode messaging conferences</w:t>
      </w:r>
      <w:r>
        <w:tab/>
      </w:r>
      <w:r>
        <w:fldChar w:fldCharType="begin" w:fldLock="1"/>
      </w:r>
      <w:r>
        <w:instrText xml:space="preserve"> PAGEREF _Toc163141226 \h </w:instrText>
      </w:r>
      <w:r>
        <w:fldChar w:fldCharType="separate"/>
      </w:r>
      <w:r>
        <w:t>14</w:t>
      </w:r>
      <w:r>
        <w:fldChar w:fldCharType="end"/>
      </w:r>
    </w:p>
    <w:p w14:paraId="4EBCC6EF" w14:textId="32B0791E" w:rsidR="008839B4" w:rsidRDefault="008839B4">
      <w:pPr>
        <w:pStyle w:val="TOC2"/>
        <w:rPr>
          <w:rFonts w:ascii="Calibri" w:hAnsi="Calibri"/>
          <w:kern w:val="2"/>
          <w:sz w:val="22"/>
          <w:szCs w:val="22"/>
        </w:rPr>
      </w:pPr>
      <w:r>
        <w:t>8.1</w:t>
      </w:r>
      <w:r>
        <w:rPr>
          <w:rFonts w:ascii="Calibri" w:hAnsi="Calibri"/>
          <w:kern w:val="2"/>
          <w:sz w:val="22"/>
          <w:szCs w:val="22"/>
        </w:rPr>
        <w:tab/>
      </w:r>
      <w:r>
        <w:t>Introduction</w:t>
      </w:r>
      <w:r>
        <w:tab/>
      </w:r>
      <w:r>
        <w:fldChar w:fldCharType="begin" w:fldLock="1"/>
      </w:r>
      <w:r>
        <w:instrText xml:space="preserve"> PAGEREF _Toc163141227 \h </w:instrText>
      </w:r>
      <w:r>
        <w:fldChar w:fldCharType="separate"/>
      </w:r>
      <w:r>
        <w:t>14</w:t>
      </w:r>
      <w:r>
        <w:fldChar w:fldCharType="end"/>
      </w:r>
    </w:p>
    <w:p w14:paraId="3B28913F" w14:textId="6A4A5E2A" w:rsidR="008839B4" w:rsidRDefault="008839B4">
      <w:pPr>
        <w:pStyle w:val="TOC2"/>
        <w:rPr>
          <w:rFonts w:ascii="Calibri" w:hAnsi="Calibri"/>
          <w:kern w:val="2"/>
          <w:sz w:val="22"/>
          <w:szCs w:val="22"/>
        </w:rPr>
      </w:pPr>
      <w:r>
        <w:t>8.2</w:t>
      </w:r>
      <w:r>
        <w:rPr>
          <w:rFonts w:ascii="Calibri" w:hAnsi="Calibri"/>
          <w:kern w:val="2"/>
          <w:sz w:val="22"/>
          <w:szCs w:val="22"/>
        </w:rPr>
        <w:tab/>
      </w:r>
      <w:r>
        <w:t>Functional entities</w:t>
      </w:r>
      <w:r>
        <w:tab/>
      </w:r>
      <w:r>
        <w:fldChar w:fldCharType="begin" w:fldLock="1"/>
      </w:r>
      <w:r>
        <w:instrText xml:space="preserve"> PAGEREF _Toc163141228 \h </w:instrText>
      </w:r>
      <w:r>
        <w:fldChar w:fldCharType="separate"/>
      </w:r>
      <w:r>
        <w:t>14</w:t>
      </w:r>
      <w:r>
        <w:fldChar w:fldCharType="end"/>
      </w:r>
    </w:p>
    <w:p w14:paraId="1E58F03C" w14:textId="17536DFF" w:rsidR="008839B4" w:rsidRDefault="008839B4">
      <w:pPr>
        <w:pStyle w:val="TOC3"/>
        <w:rPr>
          <w:rFonts w:ascii="Calibri" w:hAnsi="Calibri"/>
          <w:kern w:val="2"/>
          <w:sz w:val="22"/>
          <w:szCs w:val="22"/>
        </w:rPr>
      </w:pPr>
      <w:r>
        <w:lastRenderedPageBreak/>
        <w:t>8.2.1</w:t>
      </w:r>
      <w:r>
        <w:rPr>
          <w:rFonts w:ascii="Calibri" w:hAnsi="Calibri"/>
          <w:kern w:val="2"/>
          <w:sz w:val="22"/>
          <w:szCs w:val="22"/>
        </w:rPr>
        <w:tab/>
      </w:r>
      <w:r>
        <w:t>User Equipment (UE)</w:t>
      </w:r>
      <w:r>
        <w:tab/>
      </w:r>
      <w:r>
        <w:fldChar w:fldCharType="begin" w:fldLock="1"/>
      </w:r>
      <w:r>
        <w:instrText xml:space="preserve"> PAGEREF _Toc163141229 \h </w:instrText>
      </w:r>
      <w:r>
        <w:fldChar w:fldCharType="separate"/>
      </w:r>
      <w:r>
        <w:t>14</w:t>
      </w:r>
      <w:r>
        <w:fldChar w:fldCharType="end"/>
      </w:r>
    </w:p>
    <w:p w14:paraId="5504F92C" w14:textId="65464E2B" w:rsidR="008839B4" w:rsidRDefault="008839B4">
      <w:pPr>
        <w:pStyle w:val="TOC3"/>
        <w:rPr>
          <w:rFonts w:ascii="Calibri" w:hAnsi="Calibri"/>
          <w:kern w:val="2"/>
          <w:sz w:val="22"/>
          <w:szCs w:val="22"/>
        </w:rPr>
      </w:pPr>
      <w:r>
        <w:t>8.2.2</w:t>
      </w:r>
      <w:r>
        <w:rPr>
          <w:rFonts w:ascii="Calibri" w:hAnsi="Calibri"/>
          <w:kern w:val="2"/>
          <w:sz w:val="22"/>
          <w:szCs w:val="22"/>
        </w:rPr>
        <w:tab/>
      </w:r>
      <w:r>
        <w:t>Media Resource Function Controller (MRFC)</w:t>
      </w:r>
      <w:r>
        <w:tab/>
      </w:r>
      <w:r>
        <w:fldChar w:fldCharType="begin" w:fldLock="1"/>
      </w:r>
      <w:r>
        <w:instrText xml:space="preserve"> PAGEREF _Toc163141230 \h </w:instrText>
      </w:r>
      <w:r>
        <w:fldChar w:fldCharType="separate"/>
      </w:r>
      <w:r>
        <w:t>14</w:t>
      </w:r>
      <w:r>
        <w:fldChar w:fldCharType="end"/>
      </w:r>
    </w:p>
    <w:p w14:paraId="3AD802D9" w14:textId="06974307" w:rsidR="008839B4" w:rsidRDefault="008839B4">
      <w:pPr>
        <w:pStyle w:val="TOC3"/>
        <w:rPr>
          <w:rFonts w:ascii="Calibri" w:hAnsi="Calibri"/>
          <w:kern w:val="2"/>
          <w:sz w:val="22"/>
          <w:szCs w:val="22"/>
        </w:rPr>
      </w:pPr>
      <w:r>
        <w:t>8.2.3</w:t>
      </w:r>
      <w:r>
        <w:rPr>
          <w:rFonts w:ascii="Calibri" w:hAnsi="Calibri"/>
          <w:kern w:val="2"/>
          <w:sz w:val="22"/>
          <w:szCs w:val="22"/>
        </w:rPr>
        <w:tab/>
      </w:r>
      <w:r>
        <w:t>Application Server (AS)</w:t>
      </w:r>
      <w:r>
        <w:tab/>
      </w:r>
      <w:r>
        <w:fldChar w:fldCharType="begin" w:fldLock="1"/>
      </w:r>
      <w:r>
        <w:instrText xml:space="preserve"> PAGEREF _Toc163141231 \h </w:instrText>
      </w:r>
      <w:r>
        <w:fldChar w:fldCharType="separate"/>
      </w:r>
      <w:r>
        <w:t>14</w:t>
      </w:r>
      <w:r>
        <w:fldChar w:fldCharType="end"/>
      </w:r>
    </w:p>
    <w:p w14:paraId="0BF20DF6" w14:textId="173A3055" w:rsidR="008839B4" w:rsidRDefault="008839B4">
      <w:pPr>
        <w:pStyle w:val="TOC2"/>
        <w:rPr>
          <w:rFonts w:ascii="Calibri" w:hAnsi="Calibri"/>
          <w:kern w:val="2"/>
          <w:sz w:val="22"/>
          <w:szCs w:val="22"/>
        </w:rPr>
      </w:pPr>
      <w:r>
        <w:t>8.3</w:t>
      </w:r>
      <w:r>
        <w:rPr>
          <w:rFonts w:ascii="Calibri" w:hAnsi="Calibri"/>
          <w:kern w:val="2"/>
          <w:sz w:val="22"/>
          <w:szCs w:val="22"/>
        </w:rPr>
        <w:tab/>
      </w:r>
      <w:r>
        <w:t>Role</w:t>
      </w:r>
      <w:r>
        <w:tab/>
      </w:r>
      <w:r>
        <w:fldChar w:fldCharType="begin" w:fldLock="1"/>
      </w:r>
      <w:r>
        <w:instrText xml:space="preserve"> PAGEREF _Toc163141232 \h </w:instrText>
      </w:r>
      <w:r>
        <w:fldChar w:fldCharType="separate"/>
      </w:r>
      <w:r>
        <w:t>14</w:t>
      </w:r>
      <w:r>
        <w:fldChar w:fldCharType="end"/>
      </w:r>
    </w:p>
    <w:p w14:paraId="600E42A6" w14:textId="28064AD2" w:rsidR="008839B4" w:rsidRDefault="008839B4">
      <w:pPr>
        <w:pStyle w:val="TOC3"/>
        <w:rPr>
          <w:rFonts w:ascii="Calibri" w:hAnsi="Calibri"/>
          <w:kern w:val="2"/>
          <w:sz w:val="22"/>
          <w:szCs w:val="22"/>
        </w:rPr>
      </w:pPr>
      <w:r>
        <w:t>8.3.1</w:t>
      </w:r>
      <w:r>
        <w:rPr>
          <w:rFonts w:ascii="Calibri" w:hAnsi="Calibri"/>
          <w:kern w:val="2"/>
          <w:sz w:val="22"/>
          <w:szCs w:val="22"/>
        </w:rPr>
        <w:tab/>
      </w:r>
      <w:r>
        <w:t>SDP offerer</w:t>
      </w:r>
      <w:r>
        <w:tab/>
      </w:r>
      <w:r>
        <w:fldChar w:fldCharType="begin" w:fldLock="1"/>
      </w:r>
      <w:r>
        <w:instrText xml:space="preserve"> PAGEREF _Toc163141233 \h </w:instrText>
      </w:r>
      <w:r>
        <w:fldChar w:fldCharType="separate"/>
      </w:r>
      <w:r>
        <w:t>14</w:t>
      </w:r>
      <w:r>
        <w:fldChar w:fldCharType="end"/>
      </w:r>
    </w:p>
    <w:p w14:paraId="1E1FC18F" w14:textId="7E676825" w:rsidR="008839B4" w:rsidRDefault="008839B4">
      <w:pPr>
        <w:pStyle w:val="TOC3"/>
        <w:rPr>
          <w:rFonts w:ascii="Calibri" w:hAnsi="Calibri"/>
          <w:kern w:val="2"/>
          <w:sz w:val="22"/>
          <w:szCs w:val="22"/>
        </w:rPr>
      </w:pPr>
      <w:r>
        <w:t>8.3.2</w:t>
      </w:r>
      <w:r>
        <w:rPr>
          <w:rFonts w:ascii="Calibri" w:hAnsi="Calibri"/>
          <w:kern w:val="2"/>
          <w:sz w:val="22"/>
          <w:szCs w:val="22"/>
        </w:rPr>
        <w:tab/>
      </w:r>
      <w:r>
        <w:t>SDP answerer</w:t>
      </w:r>
      <w:r>
        <w:tab/>
      </w:r>
      <w:r>
        <w:fldChar w:fldCharType="begin" w:fldLock="1"/>
      </w:r>
      <w:r>
        <w:instrText xml:space="preserve"> PAGEREF _Toc163141234 \h </w:instrText>
      </w:r>
      <w:r>
        <w:fldChar w:fldCharType="separate"/>
      </w:r>
      <w:r>
        <w:t>15</w:t>
      </w:r>
      <w:r>
        <w:fldChar w:fldCharType="end"/>
      </w:r>
    </w:p>
    <w:p w14:paraId="435149F7" w14:textId="05A21741" w:rsidR="008839B4" w:rsidRDefault="008839B4">
      <w:pPr>
        <w:pStyle w:val="TOC3"/>
        <w:rPr>
          <w:rFonts w:ascii="Calibri" w:hAnsi="Calibri"/>
          <w:kern w:val="2"/>
          <w:sz w:val="22"/>
          <w:szCs w:val="22"/>
        </w:rPr>
      </w:pPr>
      <w:r>
        <w:t>8.3.3</w:t>
      </w:r>
      <w:r>
        <w:rPr>
          <w:rFonts w:ascii="Calibri" w:hAnsi="Calibri"/>
          <w:kern w:val="2"/>
          <w:sz w:val="22"/>
          <w:szCs w:val="22"/>
        </w:rPr>
        <w:tab/>
      </w:r>
      <w:r>
        <w:t>Void</w:t>
      </w:r>
      <w:r>
        <w:tab/>
      </w:r>
      <w:r>
        <w:fldChar w:fldCharType="begin" w:fldLock="1"/>
      </w:r>
      <w:r>
        <w:instrText xml:space="preserve"> PAGEREF _Toc163141235 \h </w:instrText>
      </w:r>
      <w:r>
        <w:fldChar w:fldCharType="separate"/>
      </w:r>
      <w:r>
        <w:t>16</w:t>
      </w:r>
      <w:r>
        <w:fldChar w:fldCharType="end"/>
      </w:r>
    </w:p>
    <w:p w14:paraId="208F595B" w14:textId="4047B105" w:rsidR="008839B4" w:rsidRDefault="008839B4">
      <w:pPr>
        <w:pStyle w:val="TOC1"/>
        <w:rPr>
          <w:rFonts w:ascii="Calibri" w:hAnsi="Calibri"/>
          <w:kern w:val="2"/>
          <w:szCs w:val="22"/>
        </w:rPr>
      </w:pPr>
      <w:r>
        <w:t>9</w:t>
      </w:r>
      <w:r>
        <w:rPr>
          <w:rFonts w:ascii="Calibri" w:hAnsi="Calibri"/>
          <w:kern w:val="2"/>
          <w:szCs w:val="22"/>
        </w:rPr>
        <w:tab/>
      </w:r>
      <w:r>
        <w:t>Protocol using MSRP for session-mode messaging and session-mode messaging conferences</w:t>
      </w:r>
      <w:r>
        <w:tab/>
      </w:r>
      <w:r>
        <w:fldChar w:fldCharType="begin" w:fldLock="1"/>
      </w:r>
      <w:r>
        <w:instrText xml:space="preserve"> PAGEREF _Toc163141236 \h </w:instrText>
      </w:r>
      <w:r>
        <w:fldChar w:fldCharType="separate"/>
      </w:r>
      <w:r>
        <w:t>16</w:t>
      </w:r>
      <w:r>
        <w:fldChar w:fldCharType="end"/>
      </w:r>
    </w:p>
    <w:p w14:paraId="3663BC9E" w14:textId="4C35B935" w:rsidR="008839B4" w:rsidRDefault="008839B4">
      <w:pPr>
        <w:pStyle w:val="TOC2"/>
        <w:rPr>
          <w:rFonts w:ascii="Calibri" w:hAnsi="Calibri"/>
          <w:kern w:val="2"/>
          <w:sz w:val="22"/>
          <w:szCs w:val="22"/>
        </w:rPr>
      </w:pPr>
      <w:r>
        <w:t>9.1</w:t>
      </w:r>
      <w:r>
        <w:rPr>
          <w:rFonts w:ascii="Calibri" w:hAnsi="Calibri"/>
          <w:kern w:val="2"/>
          <w:sz w:val="22"/>
          <w:szCs w:val="22"/>
        </w:rPr>
        <w:tab/>
      </w:r>
      <w:r>
        <w:t>Introduction</w:t>
      </w:r>
      <w:r>
        <w:tab/>
      </w:r>
      <w:r>
        <w:fldChar w:fldCharType="begin" w:fldLock="1"/>
      </w:r>
      <w:r>
        <w:instrText xml:space="preserve"> PAGEREF _Toc163141237 \h </w:instrText>
      </w:r>
      <w:r>
        <w:fldChar w:fldCharType="separate"/>
      </w:r>
      <w:r>
        <w:t>16</w:t>
      </w:r>
      <w:r>
        <w:fldChar w:fldCharType="end"/>
      </w:r>
    </w:p>
    <w:p w14:paraId="2B47DAF5" w14:textId="194BA6CB" w:rsidR="008839B4" w:rsidRDefault="008839B4">
      <w:pPr>
        <w:pStyle w:val="TOC2"/>
        <w:rPr>
          <w:rFonts w:ascii="Calibri" w:hAnsi="Calibri"/>
          <w:kern w:val="2"/>
          <w:sz w:val="22"/>
          <w:szCs w:val="22"/>
        </w:rPr>
      </w:pPr>
      <w:r>
        <w:t>9.2</w:t>
      </w:r>
      <w:r>
        <w:rPr>
          <w:rFonts w:ascii="Calibri" w:hAnsi="Calibri"/>
          <w:kern w:val="2"/>
          <w:sz w:val="22"/>
          <w:szCs w:val="22"/>
        </w:rPr>
        <w:tab/>
      </w:r>
      <w:r>
        <w:t>Functional entities</w:t>
      </w:r>
      <w:r>
        <w:tab/>
      </w:r>
      <w:r>
        <w:fldChar w:fldCharType="begin" w:fldLock="1"/>
      </w:r>
      <w:r>
        <w:instrText xml:space="preserve"> PAGEREF _Toc163141238 \h </w:instrText>
      </w:r>
      <w:r>
        <w:fldChar w:fldCharType="separate"/>
      </w:r>
      <w:r>
        <w:t>16</w:t>
      </w:r>
      <w:r>
        <w:fldChar w:fldCharType="end"/>
      </w:r>
    </w:p>
    <w:p w14:paraId="7EA7AF82" w14:textId="06B441E5" w:rsidR="008839B4" w:rsidRDefault="008839B4">
      <w:pPr>
        <w:pStyle w:val="TOC3"/>
        <w:rPr>
          <w:rFonts w:ascii="Calibri" w:hAnsi="Calibri"/>
          <w:kern w:val="2"/>
          <w:sz w:val="22"/>
          <w:szCs w:val="22"/>
        </w:rPr>
      </w:pPr>
      <w:r>
        <w:t>9.2.1</w:t>
      </w:r>
      <w:r>
        <w:rPr>
          <w:rFonts w:ascii="Calibri" w:hAnsi="Calibri"/>
          <w:kern w:val="2"/>
          <w:sz w:val="22"/>
          <w:szCs w:val="22"/>
        </w:rPr>
        <w:tab/>
      </w:r>
      <w:r>
        <w:t>User Equipment (UE)</w:t>
      </w:r>
      <w:r>
        <w:tab/>
      </w:r>
      <w:r>
        <w:fldChar w:fldCharType="begin" w:fldLock="1"/>
      </w:r>
      <w:r>
        <w:instrText xml:space="preserve"> PAGEREF _Toc163141239 \h </w:instrText>
      </w:r>
      <w:r>
        <w:fldChar w:fldCharType="separate"/>
      </w:r>
      <w:r>
        <w:t>16</w:t>
      </w:r>
      <w:r>
        <w:fldChar w:fldCharType="end"/>
      </w:r>
    </w:p>
    <w:p w14:paraId="02050B83" w14:textId="632F9134" w:rsidR="008839B4" w:rsidRDefault="008839B4">
      <w:pPr>
        <w:pStyle w:val="TOC4"/>
        <w:rPr>
          <w:rFonts w:ascii="Calibri" w:hAnsi="Calibri"/>
          <w:kern w:val="2"/>
          <w:sz w:val="22"/>
          <w:szCs w:val="22"/>
        </w:rPr>
      </w:pPr>
      <w:r>
        <w:t>9.2.1.1</w:t>
      </w:r>
      <w:r>
        <w:rPr>
          <w:rFonts w:ascii="Calibri" w:hAnsi="Calibri"/>
          <w:kern w:val="2"/>
          <w:sz w:val="22"/>
          <w:szCs w:val="22"/>
        </w:rPr>
        <w:tab/>
      </w:r>
      <w:r>
        <w:t>General</w:t>
      </w:r>
      <w:r>
        <w:tab/>
      </w:r>
      <w:r>
        <w:fldChar w:fldCharType="begin" w:fldLock="1"/>
      </w:r>
      <w:r>
        <w:instrText xml:space="preserve"> PAGEREF _Toc163141240 \h </w:instrText>
      </w:r>
      <w:r>
        <w:fldChar w:fldCharType="separate"/>
      </w:r>
      <w:r>
        <w:t>16</w:t>
      </w:r>
      <w:r>
        <w:fldChar w:fldCharType="end"/>
      </w:r>
    </w:p>
    <w:p w14:paraId="169748AE" w14:textId="697810F8" w:rsidR="008839B4" w:rsidRDefault="008839B4">
      <w:pPr>
        <w:pStyle w:val="TOC3"/>
        <w:rPr>
          <w:rFonts w:ascii="Calibri" w:hAnsi="Calibri"/>
          <w:kern w:val="2"/>
          <w:sz w:val="22"/>
          <w:szCs w:val="22"/>
        </w:rPr>
      </w:pPr>
      <w:r>
        <w:t>9.2.2</w:t>
      </w:r>
      <w:r>
        <w:rPr>
          <w:rFonts w:ascii="Calibri" w:hAnsi="Calibri"/>
          <w:kern w:val="2"/>
          <w:sz w:val="22"/>
          <w:szCs w:val="22"/>
        </w:rPr>
        <w:tab/>
      </w:r>
      <w:r>
        <w:t>Application Server (AS)</w:t>
      </w:r>
      <w:r>
        <w:tab/>
      </w:r>
      <w:r>
        <w:fldChar w:fldCharType="begin" w:fldLock="1"/>
      </w:r>
      <w:r>
        <w:instrText xml:space="preserve"> PAGEREF _Toc163141241 \h </w:instrText>
      </w:r>
      <w:r>
        <w:fldChar w:fldCharType="separate"/>
      </w:r>
      <w:r>
        <w:t>16</w:t>
      </w:r>
      <w:r>
        <w:fldChar w:fldCharType="end"/>
      </w:r>
    </w:p>
    <w:p w14:paraId="44CBF582" w14:textId="7A1EEFCF" w:rsidR="008839B4" w:rsidRDefault="008839B4">
      <w:pPr>
        <w:pStyle w:val="TOC3"/>
        <w:rPr>
          <w:rFonts w:ascii="Calibri" w:hAnsi="Calibri"/>
          <w:kern w:val="2"/>
          <w:sz w:val="22"/>
          <w:szCs w:val="22"/>
        </w:rPr>
      </w:pPr>
      <w:r>
        <w:t>9.2.3</w:t>
      </w:r>
      <w:r>
        <w:rPr>
          <w:rFonts w:ascii="Calibri" w:hAnsi="Calibri"/>
          <w:kern w:val="2"/>
          <w:sz w:val="22"/>
          <w:szCs w:val="22"/>
        </w:rPr>
        <w:tab/>
      </w:r>
      <w:r>
        <w:t>Media Resource Function Processor (MRFP)</w:t>
      </w:r>
      <w:r>
        <w:tab/>
      </w:r>
      <w:r>
        <w:fldChar w:fldCharType="begin" w:fldLock="1"/>
      </w:r>
      <w:r>
        <w:instrText xml:space="preserve"> PAGEREF _Toc163141242 \h </w:instrText>
      </w:r>
      <w:r>
        <w:fldChar w:fldCharType="separate"/>
      </w:r>
      <w:r>
        <w:t>16</w:t>
      </w:r>
      <w:r>
        <w:fldChar w:fldCharType="end"/>
      </w:r>
    </w:p>
    <w:p w14:paraId="5F9652D8" w14:textId="01E409D8" w:rsidR="008839B4" w:rsidRDefault="008839B4">
      <w:pPr>
        <w:pStyle w:val="TOC2"/>
        <w:rPr>
          <w:rFonts w:ascii="Calibri" w:hAnsi="Calibri"/>
          <w:kern w:val="2"/>
          <w:sz w:val="22"/>
          <w:szCs w:val="22"/>
        </w:rPr>
      </w:pPr>
      <w:r>
        <w:t>9.3</w:t>
      </w:r>
      <w:r>
        <w:rPr>
          <w:rFonts w:ascii="Calibri" w:hAnsi="Calibri"/>
          <w:kern w:val="2"/>
          <w:sz w:val="22"/>
          <w:szCs w:val="22"/>
        </w:rPr>
        <w:tab/>
      </w:r>
      <w:r>
        <w:t>Role</w:t>
      </w:r>
      <w:r>
        <w:tab/>
      </w:r>
      <w:r>
        <w:fldChar w:fldCharType="begin" w:fldLock="1"/>
      </w:r>
      <w:r>
        <w:instrText xml:space="preserve"> PAGEREF _Toc163141243 \h </w:instrText>
      </w:r>
      <w:r>
        <w:fldChar w:fldCharType="separate"/>
      </w:r>
      <w:r>
        <w:t>16</w:t>
      </w:r>
      <w:r>
        <w:fldChar w:fldCharType="end"/>
      </w:r>
    </w:p>
    <w:p w14:paraId="24F50169" w14:textId="64D973A9" w:rsidR="008839B4" w:rsidRDefault="008839B4">
      <w:pPr>
        <w:pStyle w:val="TOC3"/>
        <w:rPr>
          <w:rFonts w:ascii="Calibri" w:hAnsi="Calibri"/>
          <w:kern w:val="2"/>
          <w:sz w:val="22"/>
          <w:szCs w:val="22"/>
        </w:rPr>
      </w:pPr>
      <w:r>
        <w:t>9.3.1</w:t>
      </w:r>
      <w:r>
        <w:rPr>
          <w:rFonts w:ascii="Calibri" w:hAnsi="Calibri"/>
          <w:kern w:val="2"/>
          <w:sz w:val="22"/>
          <w:szCs w:val="22"/>
        </w:rPr>
        <w:tab/>
      </w:r>
      <w:r>
        <w:t>MSRP sender</w:t>
      </w:r>
      <w:r>
        <w:tab/>
      </w:r>
      <w:r>
        <w:fldChar w:fldCharType="begin" w:fldLock="1"/>
      </w:r>
      <w:r>
        <w:instrText xml:space="preserve"> PAGEREF _Toc163141244 \h </w:instrText>
      </w:r>
      <w:r>
        <w:fldChar w:fldCharType="separate"/>
      </w:r>
      <w:r>
        <w:t>16</w:t>
      </w:r>
      <w:r>
        <w:fldChar w:fldCharType="end"/>
      </w:r>
    </w:p>
    <w:p w14:paraId="6643E3EC" w14:textId="39836B15" w:rsidR="008839B4" w:rsidRDefault="008839B4">
      <w:pPr>
        <w:pStyle w:val="TOC4"/>
        <w:rPr>
          <w:rFonts w:ascii="Calibri" w:hAnsi="Calibri"/>
          <w:kern w:val="2"/>
          <w:sz w:val="22"/>
          <w:szCs w:val="22"/>
        </w:rPr>
      </w:pPr>
      <w:r>
        <w:t>9.3.1.1</w:t>
      </w:r>
      <w:r>
        <w:rPr>
          <w:rFonts w:ascii="Calibri" w:hAnsi="Calibri"/>
          <w:kern w:val="2"/>
          <w:sz w:val="22"/>
          <w:szCs w:val="22"/>
        </w:rPr>
        <w:tab/>
      </w:r>
      <w:r>
        <w:t>MSRP sender sends a message</w:t>
      </w:r>
      <w:r>
        <w:tab/>
      </w:r>
      <w:r>
        <w:fldChar w:fldCharType="begin" w:fldLock="1"/>
      </w:r>
      <w:r>
        <w:instrText xml:space="preserve"> PAGEREF _Toc163141245 \h </w:instrText>
      </w:r>
      <w:r>
        <w:fldChar w:fldCharType="separate"/>
      </w:r>
      <w:r>
        <w:t>16</w:t>
      </w:r>
      <w:r>
        <w:fldChar w:fldCharType="end"/>
      </w:r>
    </w:p>
    <w:p w14:paraId="558BB936" w14:textId="2882F784" w:rsidR="008839B4" w:rsidRDefault="008839B4">
      <w:pPr>
        <w:pStyle w:val="TOC3"/>
        <w:rPr>
          <w:rFonts w:ascii="Calibri" w:hAnsi="Calibri"/>
          <w:kern w:val="2"/>
          <w:sz w:val="22"/>
          <w:szCs w:val="22"/>
        </w:rPr>
      </w:pPr>
      <w:r>
        <w:t>9.3.2</w:t>
      </w:r>
      <w:r>
        <w:rPr>
          <w:rFonts w:ascii="Calibri" w:hAnsi="Calibri"/>
          <w:kern w:val="2"/>
          <w:sz w:val="22"/>
          <w:szCs w:val="22"/>
        </w:rPr>
        <w:tab/>
      </w:r>
      <w:r>
        <w:t>MSRP receiver</w:t>
      </w:r>
      <w:r>
        <w:tab/>
      </w:r>
      <w:r>
        <w:fldChar w:fldCharType="begin" w:fldLock="1"/>
      </w:r>
      <w:r>
        <w:instrText xml:space="preserve"> PAGEREF _Toc163141246 \h </w:instrText>
      </w:r>
      <w:r>
        <w:fldChar w:fldCharType="separate"/>
      </w:r>
      <w:r>
        <w:t>17</w:t>
      </w:r>
      <w:r>
        <w:fldChar w:fldCharType="end"/>
      </w:r>
    </w:p>
    <w:p w14:paraId="6C4D3CB5" w14:textId="39CBE6BD" w:rsidR="008839B4" w:rsidRDefault="008839B4">
      <w:pPr>
        <w:pStyle w:val="TOC3"/>
        <w:rPr>
          <w:rFonts w:ascii="Calibri" w:hAnsi="Calibri"/>
          <w:kern w:val="2"/>
          <w:sz w:val="22"/>
          <w:szCs w:val="22"/>
        </w:rPr>
      </w:pPr>
      <w:r>
        <w:t>9.3.3</w:t>
      </w:r>
      <w:r>
        <w:rPr>
          <w:rFonts w:ascii="Calibri" w:hAnsi="Calibri"/>
          <w:kern w:val="2"/>
          <w:sz w:val="22"/>
          <w:szCs w:val="22"/>
        </w:rPr>
        <w:tab/>
      </w:r>
      <w:r>
        <w:t>Intermediate node</w:t>
      </w:r>
      <w:r>
        <w:tab/>
      </w:r>
      <w:r>
        <w:fldChar w:fldCharType="begin" w:fldLock="1"/>
      </w:r>
      <w:r>
        <w:instrText xml:space="preserve"> PAGEREF _Toc163141247 \h </w:instrText>
      </w:r>
      <w:r>
        <w:fldChar w:fldCharType="separate"/>
      </w:r>
      <w:r>
        <w:t>17</w:t>
      </w:r>
      <w:r>
        <w:fldChar w:fldCharType="end"/>
      </w:r>
    </w:p>
    <w:p w14:paraId="6A1EE1C4" w14:textId="3FC40BBD" w:rsidR="008839B4" w:rsidRDefault="008839B4">
      <w:pPr>
        <w:pStyle w:val="TOC4"/>
        <w:rPr>
          <w:rFonts w:ascii="Calibri" w:hAnsi="Calibri"/>
          <w:kern w:val="2"/>
          <w:sz w:val="22"/>
          <w:szCs w:val="22"/>
        </w:rPr>
      </w:pPr>
      <w:r>
        <w:t>9.3.3.1</w:t>
      </w:r>
      <w:r>
        <w:rPr>
          <w:rFonts w:ascii="Calibri" w:hAnsi="Calibri"/>
          <w:kern w:val="2"/>
          <w:sz w:val="22"/>
          <w:szCs w:val="22"/>
        </w:rPr>
        <w:tab/>
      </w:r>
      <w:r>
        <w:t>Intermediate node terminating case</w:t>
      </w:r>
      <w:r>
        <w:tab/>
      </w:r>
      <w:r>
        <w:fldChar w:fldCharType="begin" w:fldLock="1"/>
      </w:r>
      <w:r>
        <w:instrText xml:space="preserve"> PAGEREF _Toc163141248 \h </w:instrText>
      </w:r>
      <w:r>
        <w:fldChar w:fldCharType="separate"/>
      </w:r>
      <w:r>
        <w:t>17</w:t>
      </w:r>
      <w:r>
        <w:fldChar w:fldCharType="end"/>
      </w:r>
    </w:p>
    <w:p w14:paraId="3DC7F957" w14:textId="15B44133" w:rsidR="008839B4" w:rsidRDefault="008839B4">
      <w:pPr>
        <w:pStyle w:val="TOC4"/>
        <w:rPr>
          <w:rFonts w:ascii="Calibri" w:hAnsi="Calibri"/>
          <w:kern w:val="2"/>
          <w:sz w:val="22"/>
          <w:szCs w:val="22"/>
        </w:rPr>
      </w:pPr>
      <w:r>
        <w:t>9.3.3.2</w:t>
      </w:r>
      <w:r>
        <w:rPr>
          <w:rFonts w:ascii="Calibri" w:hAnsi="Calibri"/>
          <w:kern w:val="2"/>
          <w:sz w:val="22"/>
          <w:szCs w:val="22"/>
        </w:rPr>
        <w:tab/>
      </w:r>
      <w:r>
        <w:t>Intermediate node originating case</w:t>
      </w:r>
      <w:r>
        <w:tab/>
      </w:r>
      <w:r>
        <w:fldChar w:fldCharType="begin" w:fldLock="1"/>
      </w:r>
      <w:r>
        <w:instrText xml:space="preserve"> PAGEREF _Toc163141249 \h </w:instrText>
      </w:r>
      <w:r>
        <w:fldChar w:fldCharType="separate"/>
      </w:r>
      <w:r>
        <w:t>17</w:t>
      </w:r>
      <w:r>
        <w:fldChar w:fldCharType="end"/>
      </w:r>
    </w:p>
    <w:p w14:paraId="3BB54FFA" w14:textId="38B15AC5" w:rsidR="008839B4" w:rsidRDefault="008839B4">
      <w:pPr>
        <w:pStyle w:val="TOC1"/>
        <w:rPr>
          <w:rFonts w:ascii="Calibri" w:hAnsi="Calibri"/>
          <w:kern w:val="2"/>
          <w:szCs w:val="22"/>
        </w:rPr>
      </w:pPr>
      <w:r>
        <w:t>10</w:t>
      </w:r>
      <w:r>
        <w:rPr>
          <w:rFonts w:ascii="Calibri" w:hAnsi="Calibri"/>
          <w:kern w:val="2"/>
          <w:szCs w:val="22"/>
        </w:rPr>
        <w:tab/>
      </w:r>
      <w:r>
        <w:t>Void</w:t>
      </w:r>
      <w:r>
        <w:tab/>
      </w:r>
      <w:r>
        <w:fldChar w:fldCharType="begin" w:fldLock="1"/>
      </w:r>
      <w:r>
        <w:instrText xml:space="preserve"> PAGEREF _Toc163141250 \h </w:instrText>
      </w:r>
      <w:r>
        <w:fldChar w:fldCharType="separate"/>
      </w:r>
      <w:r>
        <w:t>18</w:t>
      </w:r>
      <w:r>
        <w:fldChar w:fldCharType="end"/>
      </w:r>
    </w:p>
    <w:p w14:paraId="35CA0DB3" w14:textId="4616990F" w:rsidR="008839B4" w:rsidRDefault="008839B4" w:rsidP="008839B4">
      <w:pPr>
        <w:pStyle w:val="TOC8"/>
        <w:rPr>
          <w:rFonts w:ascii="Calibri" w:hAnsi="Calibri"/>
          <w:b w:val="0"/>
          <w:kern w:val="2"/>
          <w:szCs w:val="22"/>
        </w:rPr>
      </w:pPr>
      <w:r>
        <w:t>Annex A (informative):</w:t>
      </w:r>
      <w:r>
        <w:tab/>
        <w:t>Example signalling flows of messaging service operation</w:t>
      </w:r>
      <w:r>
        <w:tab/>
      </w:r>
      <w:r>
        <w:fldChar w:fldCharType="begin" w:fldLock="1"/>
      </w:r>
      <w:r>
        <w:instrText xml:space="preserve"> PAGEREF _Toc163141251 \h </w:instrText>
      </w:r>
      <w:r>
        <w:fldChar w:fldCharType="separate"/>
      </w:r>
      <w:r>
        <w:t>18</w:t>
      </w:r>
      <w:r>
        <w:fldChar w:fldCharType="end"/>
      </w:r>
    </w:p>
    <w:p w14:paraId="237C6ABD" w14:textId="19C36A72" w:rsidR="008839B4" w:rsidRDefault="008839B4">
      <w:pPr>
        <w:pStyle w:val="TOC1"/>
        <w:rPr>
          <w:rFonts w:ascii="Calibri" w:hAnsi="Calibri"/>
          <w:kern w:val="2"/>
          <w:szCs w:val="22"/>
        </w:rPr>
      </w:pPr>
      <w:r>
        <w:t>A.1</w:t>
      </w:r>
      <w:r>
        <w:rPr>
          <w:rFonts w:ascii="Calibri" w:hAnsi="Calibri"/>
          <w:kern w:val="2"/>
          <w:szCs w:val="22"/>
        </w:rPr>
        <w:tab/>
      </w:r>
      <w:r>
        <w:t>Scope of signalling flows</w:t>
      </w:r>
      <w:r>
        <w:tab/>
      </w:r>
      <w:r>
        <w:fldChar w:fldCharType="begin" w:fldLock="1"/>
      </w:r>
      <w:r>
        <w:instrText xml:space="preserve"> PAGEREF _Toc163141252 \h </w:instrText>
      </w:r>
      <w:r>
        <w:fldChar w:fldCharType="separate"/>
      </w:r>
      <w:r>
        <w:t>18</w:t>
      </w:r>
      <w:r>
        <w:fldChar w:fldCharType="end"/>
      </w:r>
    </w:p>
    <w:p w14:paraId="77179EE9" w14:textId="33FD049A" w:rsidR="008839B4" w:rsidRDefault="008839B4">
      <w:pPr>
        <w:pStyle w:val="TOC1"/>
        <w:rPr>
          <w:rFonts w:ascii="Calibri" w:hAnsi="Calibri"/>
          <w:kern w:val="2"/>
          <w:szCs w:val="22"/>
        </w:rPr>
      </w:pPr>
      <w:r>
        <w:t>A.2</w:t>
      </w:r>
      <w:r>
        <w:rPr>
          <w:rFonts w:ascii="Calibri" w:hAnsi="Calibri"/>
          <w:kern w:val="2"/>
          <w:szCs w:val="22"/>
        </w:rPr>
        <w:tab/>
      </w:r>
      <w:r>
        <w:t>Introduction</w:t>
      </w:r>
      <w:r>
        <w:tab/>
      </w:r>
      <w:r>
        <w:fldChar w:fldCharType="begin" w:fldLock="1"/>
      </w:r>
      <w:r>
        <w:instrText xml:space="preserve"> PAGEREF _Toc163141253 \h </w:instrText>
      </w:r>
      <w:r>
        <w:fldChar w:fldCharType="separate"/>
      </w:r>
      <w:r>
        <w:t>18</w:t>
      </w:r>
      <w:r>
        <w:fldChar w:fldCharType="end"/>
      </w:r>
    </w:p>
    <w:p w14:paraId="60385112" w14:textId="02D0D950" w:rsidR="008839B4" w:rsidRDefault="008839B4">
      <w:pPr>
        <w:pStyle w:val="TOC2"/>
        <w:rPr>
          <w:rFonts w:ascii="Calibri" w:hAnsi="Calibri"/>
          <w:kern w:val="2"/>
          <w:sz w:val="22"/>
          <w:szCs w:val="22"/>
        </w:rPr>
      </w:pPr>
      <w:r>
        <w:t>A.2.1</w:t>
      </w:r>
      <w:r>
        <w:rPr>
          <w:rFonts w:ascii="Calibri" w:hAnsi="Calibri"/>
          <w:kern w:val="2"/>
          <w:sz w:val="22"/>
          <w:szCs w:val="22"/>
        </w:rPr>
        <w:tab/>
      </w:r>
      <w:r>
        <w:t>General</w:t>
      </w:r>
      <w:r>
        <w:tab/>
      </w:r>
      <w:r>
        <w:fldChar w:fldCharType="begin" w:fldLock="1"/>
      </w:r>
      <w:r>
        <w:instrText xml:space="preserve"> PAGEREF _Toc163141254 \h </w:instrText>
      </w:r>
      <w:r>
        <w:fldChar w:fldCharType="separate"/>
      </w:r>
      <w:r>
        <w:t>18</w:t>
      </w:r>
      <w:r>
        <w:fldChar w:fldCharType="end"/>
      </w:r>
    </w:p>
    <w:p w14:paraId="6B8B0643" w14:textId="461A7550" w:rsidR="008839B4" w:rsidRDefault="008839B4">
      <w:pPr>
        <w:pStyle w:val="TOC2"/>
        <w:rPr>
          <w:rFonts w:ascii="Calibri" w:hAnsi="Calibri"/>
          <w:kern w:val="2"/>
          <w:sz w:val="22"/>
          <w:szCs w:val="22"/>
        </w:rPr>
      </w:pPr>
      <w:r>
        <w:t>A.2.2</w:t>
      </w:r>
      <w:r>
        <w:rPr>
          <w:rFonts w:ascii="Calibri" w:hAnsi="Calibri"/>
          <w:kern w:val="2"/>
          <w:sz w:val="22"/>
          <w:szCs w:val="22"/>
        </w:rPr>
        <w:tab/>
      </w:r>
      <w:r>
        <w:t>Key required to interpret signalling flows</w:t>
      </w:r>
      <w:r>
        <w:tab/>
      </w:r>
      <w:r>
        <w:fldChar w:fldCharType="begin" w:fldLock="1"/>
      </w:r>
      <w:r>
        <w:instrText xml:space="preserve"> PAGEREF _Toc163141255 \h </w:instrText>
      </w:r>
      <w:r>
        <w:fldChar w:fldCharType="separate"/>
      </w:r>
      <w:r>
        <w:t>18</w:t>
      </w:r>
      <w:r>
        <w:fldChar w:fldCharType="end"/>
      </w:r>
    </w:p>
    <w:p w14:paraId="4F7C39AA" w14:textId="06B302B6" w:rsidR="008839B4" w:rsidRDefault="008839B4">
      <w:pPr>
        <w:pStyle w:val="TOC1"/>
        <w:rPr>
          <w:rFonts w:ascii="Calibri" w:hAnsi="Calibri"/>
          <w:kern w:val="2"/>
          <w:szCs w:val="22"/>
        </w:rPr>
      </w:pPr>
      <w:r>
        <w:t>A.3</w:t>
      </w:r>
      <w:r>
        <w:rPr>
          <w:rFonts w:ascii="Calibri" w:hAnsi="Calibri"/>
          <w:kern w:val="2"/>
          <w:szCs w:val="22"/>
        </w:rPr>
        <w:tab/>
      </w:r>
      <w:r>
        <w:t>Signalling flows demonstrating immediate messaging</w:t>
      </w:r>
      <w:r>
        <w:tab/>
      </w:r>
      <w:r>
        <w:fldChar w:fldCharType="begin" w:fldLock="1"/>
      </w:r>
      <w:r>
        <w:instrText xml:space="preserve"> PAGEREF _Toc163141256 \h </w:instrText>
      </w:r>
      <w:r>
        <w:fldChar w:fldCharType="separate"/>
      </w:r>
      <w:r>
        <w:t>19</w:t>
      </w:r>
      <w:r>
        <w:fldChar w:fldCharType="end"/>
      </w:r>
    </w:p>
    <w:p w14:paraId="6BBD1C60" w14:textId="6D7E6C7E" w:rsidR="008839B4" w:rsidRDefault="008839B4">
      <w:pPr>
        <w:pStyle w:val="TOC1"/>
        <w:rPr>
          <w:rFonts w:ascii="Calibri" w:hAnsi="Calibri"/>
          <w:kern w:val="2"/>
          <w:szCs w:val="22"/>
        </w:rPr>
      </w:pPr>
      <w:r>
        <w:t>A.4</w:t>
      </w:r>
      <w:r>
        <w:rPr>
          <w:rFonts w:ascii="Calibri" w:hAnsi="Calibri"/>
          <w:kern w:val="2"/>
          <w:szCs w:val="22"/>
        </w:rPr>
        <w:tab/>
      </w:r>
      <w:r>
        <w:t>Signalling flows demonstrating session-based messaging</w:t>
      </w:r>
      <w:r>
        <w:tab/>
      </w:r>
      <w:r>
        <w:fldChar w:fldCharType="begin" w:fldLock="1"/>
      </w:r>
      <w:r>
        <w:instrText xml:space="preserve"> PAGEREF _Toc163141257 \h </w:instrText>
      </w:r>
      <w:r>
        <w:fldChar w:fldCharType="separate"/>
      </w:r>
      <w:r>
        <w:t>19</w:t>
      </w:r>
      <w:r>
        <w:fldChar w:fldCharType="end"/>
      </w:r>
    </w:p>
    <w:p w14:paraId="50F6851C" w14:textId="0DFD4D40" w:rsidR="008839B4" w:rsidRDefault="008839B4">
      <w:pPr>
        <w:pStyle w:val="TOC2"/>
        <w:rPr>
          <w:rFonts w:ascii="Calibri" w:hAnsi="Calibri"/>
          <w:kern w:val="2"/>
          <w:sz w:val="22"/>
          <w:szCs w:val="22"/>
        </w:rPr>
      </w:pPr>
      <w:r>
        <w:t>A.4.1</w:t>
      </w:r>
      <w:r>
        <w:rPr>
          <w:rFonts w:ascii="Calibri" w:hAnsi="Calibri"/>
          <w:kern w:val="2"/>
          <w:sz w:val="22"/>
          <w:szCs w:val="22"/>
        </w:rPr>
        <w:tab/>
      </w:r>
      <w:r>
        <w:t>Introduction</w:t>
      </w:r>
      <w:r>
        <w:tab/>
      </w:r>
      <w:r>
        <w:fldChar w:fldCharType="begin" w:fldLock="1"/>
      </w:r>
      <w:r>
        <w:instrText xml:space="preserve"> PAGEREF _Toc163141258 \h </w:instrText>
      </w:r>
      <w:r>
        <w:fldChar w:fldCharType="separate"/>
      </w:r>
      <w:r>
        <w:t>19</w:t>
      </w:r>
      <w:r>
        <w:fldChar w:fldCharType="end"/>
      </w:r>
    </w:p>
    <w:p w14:paraId="1C5D754A" w14:textId="1322D1B4" w:rsidR="008839B4" w:rsidRDefault="008839B4">
      <w:pPr>
        <w:pStyle w:val="TOC2"/>
        <w:rPr>
          <w:rFonts w:ascii="Calibri" w:hAnsi="Calibri"/>
          <w:kern w:val="2"/>
          <w:sz w:val="22"/>
          <w:szCs w:val="22"/>
        </w:rPr>
      </w:pPr>
      <w:r>
        <w:t>A.4.2</w:t>
      </w:r>
      <w:r>
        <w:rPr>
          <w:rFonts w:ascii="Calibri" w:hAnsi="Calibri"/>
          <w:kern w:val="2"/>
          <w:sz w:val="22"/>
          <w:szCs w:val="22"/>
        </w:rPr>
        <w:tab/>
      </w:r>
      <w:r>
        <w:t>Establishing a session for session-based messaging without preconditions</w:t>
      </w:r>
      <w:r>
        <w:tab/>
      </w:r>
      <w:r>
        <w:fldChar w:fldCharType="begin" w:fldLock="1"/>
      </w:r>
      <w:r>
        <w:instrText xml:space="preserve"> PAGEREF _Toc163141259 \h </w:instrText>
      </w:r>
      <w:r>
        <w:fldChar w:fldCharType="separate"/>
      </w:r>
      <w:r>
        <w:t>19</w:t>
      </w:r>
      <w:r>
        <w:fldChar w:fldCharType="end"/>
      </w:r>
    </w:p>
    <w:p w14:paraId="486963DC" w14:textId="45863A0A" w:rsidR="008839B4" w:rsidRDefault="008839B4">
      <w:pPr>
        <w:pStyle w:val="TOC2"/>
        <w:rPr>
          <w:rFonts w:ascii="Calibri" w:hAnsi="Calibri"/>
          <w:kern w:val="2"/>
          <w:sz w:val="22"/>
          <w:szCs w:val="22"/>
        </w:rPr>
      </w:pPr>
      <w:r>
        <w:t>A.4.3</w:t>
      </w:r>
      <w:r>
        <w:rPr>
          <w:rFonts w:ascii="Calibri" w:hAnsi="Calibri"/>
          <w:kern w:val="2"/>
          <w:sz w:val="22"/>
          <w:szCs w:val="22"/>
        </w:rPr>
        <w:tab/>
      </w:r>
      <w:r>
        <w:t>Establishing a session for session-based messaging with Intermediate Nodes</w:t>
      </w:r>
      <w:r>
        <w:tab/>
      </w:r>
      <w:r>
        <w:fldChar w:fldCharType="begin" w:fldLock="1"/>
      </w:r>
      <w:r>
        <w:instrText xml:space="preserve"> PAGEREF _Toc163141260 \h </w:instrText>
      </w:r>
      <w:r>
        <w:fldChar w:fldCharType="separate"/>
      </w:r>
      <w:r>
        <w:t>33</w:t>
      </w:r>
      <w:r>
        <w:fldChar w:fldCharType="end"/>
      </w:r>
    </w:p>
    <w:p w14:paraId="0E28CFCF" w14:textId="6F59FE1E" w:rsidR="008839B4" w:rsidRDefault="008839B4">
      <w:pPr>
        <w:pStyle w:val="TOC2"/>
        <w:rPr>
          <w:rFonts w:ascii="Calibri" w:hAnsi="Calibri"/>
          <w:kern w:val="2"/>
          <w:sz w:val="22"/>
          <w:szCs w:val="22"/>
        </w:rPr>
      </w:pPr>
      <w:r>
        <w:t>A.4.4</w:t>
      </w:r>
      <w:r>
        <w:rPr>
          <w:rFonts w:ascii="Calibri" w:hAnsi="Calibri"/>
          <w:kern w:val="2"/>
          <w:sz w:val="22"/>
          <w:szCs w:val="22"/>
        </w:rPr>
        <w:tab/>
      </w:r>
      <w:r>
        <w:t>Establishing a session for session-based messaging with preconditions</w:t>
      </w:r>
      <w:r>
        <w:tab/>
      </w:r>
      <w:r>
        <w:fldChar w:fldCharType="begin" w:fldLock="1"/>
      </w:r>
      <w:r>
        <w:instrText xml:space="preserve"> PAGEREF _Toc163141261 \h </w:instrText>
      </w:r>
      <w:r>
        <w:fldChar w:fldCharType="separate"/>
      </w:r>
      <w:r>
        <w:t>56</w:t>
      </w:r>
      <w:r>
        <w:fldChar w:fldCharType="end"/>
      </w:r>
    </w:p>
    <w:p w14:paraId="4EB8E65B" w14:textId="1B69EEA6" w:rsidR="008839B4" w:rsidRDefault="008839B4">
      <w:pPr>
        <w:pStyle w:val="TOC1"/>
        <w:rPr>
          <w:rFonts w:ascii="Calibri" w:hAnsi="Calibri"/>
          <w:kern w:val="2"/>
          <w:szCs w:val="22"/>
        </w:rPr>
      </w:pPr>
      <w:r>
        <w:t>A.5</w:t>
      </w:r>
      <w:r>
        <w:rPr>
          <w:rFonts w:ascii="Calibri" w:hAnsi="Calibri"/>
          <w:kern w:val="2"/>
          <w:szCs w:val="22"/>
        </w:rPr>
        <w:tab/>
      </w:r>
      <w:r>
        <w:t>Flows demonstrating session-based messaging conferences</w:t>
      </w:r>
      <w:r>
        <w:tab/>
      </w:r>
      <w:r>
        <w:fldChar w:fldCharType="begin" w:fldLock="1"/>
      </w:r>
      <w:r>
        <w:instrText xml:space="preserve"> PAGEREF _Toc163141262 \h </w:instrText>
      </w:r>
      <w:r>
        <w:fldChar w:fldCharType="separate"/>
      </w:r>
      <w:r>
        <w:t>57</w:t>
      </w:r>
      <w:r>
        <w:fldChar w:fldCharType="end"/>
      </w:r>
    </w:p>
    <w:p w14:paraId="266A06B4" w14:textId="150621B2" w:rsidR="008839B4" w:rsidRDefault="008839B4">
      <w:pPr>
        <w:pStyle w:val="TOC2"/>
        <w:rPr>
          <w:rFonts w:ascii="Calibri" w:hAnsi="Calibri"/>
          <w:kern w:val="2"/>
          <w:sz w:val="22"/>
          <w:szCs w:val="22"/>
        </w:rPr>
      </w:pPr>
      <w:r>
        <w:t>A.5.1</w:t>
      </w:r>
      <w:r>
        <w:rPr>
          <w:rFonts w:ascii="Calibri" w:hAnsi="Calibri"/>
          <w:kern w:val="2"/>
          <w:sz w:val="22"/>
          <w:szCs w:val="22"/>
        </w:rPr>
        <w:tab/>
      </w:r>
      <w:r>
        <w:t>User connecting into a messaging conference</w:t>
      </w:r>
      <w:r>
        <w:tab/>
      </w:r>
      <w:r>
        <w:fldChar w:fldCharType="begin" w:fldLock="1"/>
      </w:r>
      <w:r>
        <w:instrText xml:space="preserve"> PAGEREF _Toc163141263 \h </w:instrText>
      </w:r>
      <w:r>
        <w:fldChar w:fldCharType="separate"/>
      </w:r>
      <w:r>
        <w:t>57</w:t>
      </w:r>
      <w:r>
        <w:fldChar w:fldCharType="end"/>
      </w:r>
    </w:p>
    <w:p w14:paraId="4C8FF278" w14:textId="13D39703" w:rsidR="008839B4" w:rsidRDefault="008839B4">
      <w:pPr>
        <w:pStyle w:val="TOC2"/>
        <w:rPr>
          <w:rFonts w:ascii="Calibri" w:hAnsi="Calibri"/>
          <w:kern w:val="2"/>
          <w:sz w:val="22"/>
          <w:szCs w:val="22"/>
        </w:rPr>
      </w:pPr>
      <w:r>
        <w:t>A.5.2</w:t>
      </w:r>
      <w:r>
        <w:rPr>
          <w:rFonts w:ascii="Calibri" w:hAnsi="Calibri"/>
          <w:kern w:val="2"/>
          <w:sz w:val="22"/>
          <w:szCs w:val="22"/>
        </w:rPr>
        <w:tab/>
      </w:r>
      <w:r>
        <w:t>MRFC/AS invites a user to a messaging conference</w:t>
      </w:r>
      <w:r>
        <w:tab/>
      </w:r>
      <w:r>
        <w:fldChar w:fldCharType="begin" w:fldLock="1"/>
      </w:r>
      <w:r>
        <w:instrText xml:space="preserve"> PAGEREF _Toc163141264 \h </w:instrText>
      </w:r>
      <w:r>
        <w:fldChar w:fldCharType="separate"/>
      </w:r>
      <w:r>
        <w:t>66</w:t>
      </w:r>
      <w:r>
        <w:fldChar w:fldCharType="end"/>
      </w:r>
    </w:p>
    <w:p w14:paraId="4955BF95" w14:textId="0BF7334F" w:rsidR="008839B4" w:rsidRDefault="008839B4" w:rsidP="008839B4">
      <w:pPr>
        <w:pStyle w:val="TOC8"/>
        <w:rPr>
          <w:rFonts w:ascii="Calibri" w:hAnsi="Calibri"/>
          <w:b w:val="0"/>
          <w:kern w:val="2"/>
          <w:szCs w:val="22"/>
        </w:rPr>
      </w:pPr>
      <w:r>
        <w:t>Annex B (informative):</w:t>
      </w:r>
      <w:r>
        <w:tab/>
        <w:t>Change history</w:t>
      </w:r>
      <w:r>
        <w:tab/>
      </w:r>
      <w:r>
        <w:fldChar w:fldCharType="begin" w:fldLock="1"/>
      </w:r>
      <w:r>
        <w:instrText xml:space="preserve"> PAGEREF _Toc163141265 \h </w:instrText>
      </w:r>
      <w:r>
        <w:fldChar w:fldCharType="separate"/>
      </w:r>
      <w:r>
        <w:t>76</w:t>
      </w:r>
      <w:r>
        <w:fldChar w:fldCharType="end"/>
      </w:r>
    </w:p>
    <w:p w14:paraId="0AC3076E" w14:textId="79A396BC" w:rsidR="004D234A" w:rsidRPr="008928B1" w:rsidRDefault="00270918">
      <w:r>
        <w:rPr>
          <w:noProof/>
          <w:sz w:val="22"/>
        </w:rPr>
        <w:fldChar w:fldCharType="end"/>
      </w:r>
    </w:p>
    <w:p w14:paraId="7700BCD5" w14:textId="77777777" w:rsidR="004D234A" w:rsidRPr="008928B1" w:rsidRDefault="004D234A" w:rsidP="002A1786">
      <w:pPr>
        <w:pStyle w:val="Heading1"/>
      </w:pPr>
      <w:r w:rsidRPr="008928B1">
        <w:br w:type="page"/>
      </w:r>
      <w:bookmarkStart w:id="7" w:name="_Toc163141176"/>
      <w:r w:rsidRPr="008928B1">
        <w:lastRenderedPageBreak/>
        <w:t>Foreword</w:t>
      </w:r>
      <w:bookmarkEnd w:id="7"/>
    </w:p>
    <w:p w14:paraId="72592838" w14:textId="77777777" w:rsidR="004D234A" w:rsidRPr="008928B1" w:rsidRDefault="004D234A">
      <w:r w:rsidRPr="008928B1">
        <w:t>This Technical Specification has been produced by the 3</w:t>
      </w:r>
      <w:r w:rsidRPr="008928B1">
        <w:rPr>
          <w:vertAlign w:val="superscript"/>
        </w:rPr>
        <w:t>rd</w:t>
      </w:r>
      <w:r w:rsidRPr="008928B1">
        <w:t xml:space="preserve"> Generation Partnership Project (3GPP).</w:t>
      </w:r>
    </w:p>
    <w:p w14:paraId="6168DB76" w14:textId="77777777" w:rsidR="004D234A" w:rsidRPr="008928B1" w:rsidRDefault="004D234A">
      <w:r w:rsidRPr="008928B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B82619" w14:textId="77777777" w:rsidR="004D234A" w:rsidRPr="008928B1" w:rsidRDefault="004D234A">
      <w:pPr>
        <w:pStyle w:val="B1"/>
      </w:pPr>
      <w:r w:rsidRPr="008928B1">
        <w:t>Version x.y.z</w:t>
      </w:r>
    </w:p>
    <w:p w14:paraId="499A3398" w14:textId="77777777" w:rsidR="004D234A" w:rsidRPr="008928B1" w:rsidRDefault="004D234A">
      <w:pPr>
        <w:pStyle w:val="B1"/>
      </w:pPr>
      <w:r w:rsidRPr="008928B1">
        <w:t>where:</w:t>
      </w:r>
    </w:p>
    <w:p w14:paraId="3BBA35FF" w14:textId="77777777" w:rsidR="004D234A" w:rsidRPr="008928B1" w:rsidRDefault="004D234A">
      <w:pPr>
        <w:pStyle w:val="B2"/>
      </w:pPr>
      <w:r w:rsidRPr="008928B1">
        <w:t>x</w:t>
      </w:r>
      <w:r w:rsidRPr="008928B1">
        <w:tab/>
        <w:t>the first digit:</w:t>
      </w:r>
    </w:p>
    <w:p w14:paraId="71B64110" w14:textId="77777777" w:rsidR="004D234A" w:rsidRPr="008928B1" w:rsidRDefault="004D234A">
      <w:pPr>
        <w:pStyle w:val="B3"/>
      </w:pPr>
      <w:r w:rsidRPr="008928B1">
        <w:t>1</w:t>
      </w:r>
      <w:r w:rsidRPr="008928B1">
        <w:tab/>
        <w:t>presented to TSG for information;</w:t>
      </w:r>
    </w:p>
    <w:p w14:paraId="77EB0350" w14:textId="77777777" w:rsidR="004D234A" w:rsidRPr="008928B1" w:rsidRDefault="004D234A">
      <w:pPr>
        <w:pStyle w:val="B3"/>
      </w:pPr>
      <w:r w:rsidRPr="008928B1">
        <w:t>2</w:t>
      </w:r>
      <w:r w:rsidRPr="008928B1">
        <w:tab/>
        <w:t>presented to TSG for approval;</w:t>
      </w:r>
    </w:p>
    <w:p w14:paraId="0DEB01B0" w14:textId="77777777" w:rsidR="004D234A" w:rsidRPr="008928B1" w:rsidRDefault="004D234A">
      <w:pPr>
        <w:pStyle w:val="B3"/>
      </w:pPr>
      <w:r w:rsidRPr="008928B1">
        <w:t>3</w:t>
      </w:r>
      <w:r w:rsidRPr="008928B1">
        <w:tab/>
        <w:t>or greater indicates TSG approved document under change control.</w:t>
      </w:r>
    </w:p>
    <w:p w14:paraId="0BAC6687" w14:textId="77777777" w:rsidR="004D234A" w:rsidRPr="008928B1" w:rsidRDefault="004D234A">
      <w:pPr>
        <w:pStyle w:val="B2"/>
      </w:pPr>
      <w:r w:rsidRPr="008928B1">
        <w:t>y</w:t>
      </w:r>
      <w:r w:rsidRPr="008928B1">
        <w:tab/>
        <w:t>the second digit is incremented for all changes of substance, i.e. technical enhancements, corrections, updates, etc.</w:t>
      </w:r>
    </w:p>
    <w:p w14:paraId="6FE5F540" w14:textId="77777777" w:rsidR="004D234A" w:rsidRPr="008928B1" w:rsidRDefault="004D234A">
      <w:pPr>
        <w:pStyle w:val="B2"/>
      </w:pPr>
      <w:r w:rsidRPr="008928B1">
        <w:t>z</w:t>
      </w:r>
      <w:r w:rsidRPr="008928B1">
        <w:tab/>
        <w:t>the third digit is incremented when editorial only changes have been incorporated in the document.</w:t>
      </w:r>
    </w:p>
    <w:p w14:paraId="63FE7888" w14:textId="77777777" w:rsidR="004D234A" w:rsidRPr="008928B1" w:rsidRDefault="004D234A" w:rsidP="002A1786">
      <w:pPr>
        <w:pStyle w:val="Heading1"/>
      </w:pPr>
      <w:r w:rsidRPr="008928B1">
        <w:br w:type="page"/>
      </w:r>
      <w:bookmarkStart w:id="8" w:name="_Toc163141177"/>
      <w:r w:rsidRPr="008928B1">
        <w:lastRenderedPageBreak/>
        <w:t>1</w:t>
      </w:r>
      <w:r w:rsidRPr="008928B1">
        <w:tab/>
        <w:t>Scope</w:t>
      </w:r>
      <w:bookmarkEnd w:id="8"/>
    </w:p>
    <w:p w14:paraId="3462E2FB" w14:textId="77777777" w:rsidR="004D234A" w:rsidRPr="008928B1" w:rsidRDefault="004D234A">
      <w:r w:rsidRPr="008928B1">
        <w:t>The present document provides the protocol details for the messaging service within the IP Multimedia CN Subsystem (IMS) based on the Session Initiation Protocol (SIP), the Session Description Protocol (SDP)</w:t>
      </w:r>
      <w:r w:rsidR="00324ACA" w:rsidRPr="008928B1">
        <w:t xml:space="preserve"> and</w:t>
      </w:r>
      <w:r w:rsidRPr="008928B1">
        <w:t xml:space="preserve">, the Message Session Relay Protocol (MSRP) . The document covers immediate messaging, session based messaging and session-based messaging conferences, as described in </w:t>
      </w:r>
      <w:r w:rsidR="00D92A3C">
        <w:t>3GPP </w:t>
      </w:r>
      <w:r w:rsidRPr="008928B1">
        <w:t>TS</w:t>
      </w:r>
      <w:r w:rsidR="00D92A3C">
        <w:t> </w:t>
      </w:r>
      <w:r w:rsidRPr="008928B1">
        <w:t>22.340</w:t>
      </w:r>
      <w:r w:rsidR="00032BCF">
        <w:t> </w:t>
      </w:r>
      <w:r w:rsidR="00032BCF">
        <w:rPr>
          <w:rFonts w:hint="eastAsia"/>
          <w:lang w:eastAsia="zh-CN"/>
        </w:rPr>
        <w:t>[11]</w:t>
      </w:r>
      <w:r w:rsidRPr="008928B1">
        <w:t>.</w:t>
      </w:r>
    </w:p>
    <w:p w14:paraId="50AA8E66" w14:textId="77777777" w:rsidR="004D234A" w:rsidRPr="008928B1" w:rsidRDefault="004D234A">
      <w:r w:rsidRPr="008928B1">
        <w:t>Where possible the present document specifies the requirements for this protocol by reference to specifications produced by the IETF within the scope of SIP, SDP</w:t>
      </w:r>
      <w:r w:rsidR="00324ACA" w:rsidRPr="008928B1">
        <w:t xml:space="preserve"> and</w:t>
      </w:r>
      <w:r w:rsidRPr="008928B1">
        <w:t>, MSRP, either directly, or as modified by 3GPP TS 24.229</w:t>
      </w:r>
      <w:r w:rsidR="00032BCF">
        <w:t> </w:t>
      </w:r>
      <w:r w:rsidR="00032BCF">
        <w:rPr>
          <w:rFonts w:hint="eastAsia"/>
          <w:lang w:eastAsia="zh-CN"/>
        </w:rPr>
        <w:t>[5]</w:t>
      </w:r>
      <w:r w:rsidRPr="008928B1">
        <w:t>.</w:t>
      </w:r>
    </w:p>
    <w:p w14:paraId="3A25C961" w14:textId="77777777" w:rsidR="004D234A" w:rsidRPr="008928B1" w:rsidRDefault="004D234A">
      <w:r w:rsidRPr="008928B1">
        <w:t>The present document is applicable to Application Servers (ASs) , Media Resource Function Controllers (MRFCs), Media Resource Function Processors (MRFPs)  and to User Equipment (UE) providing messaging capabilities.</w:t>
      </w:r>
    </w:p>
    <w:p w14:paraId="56AB5E69" w14:textId="77777777" w:rsidR="004D234A" w:rsidRPr="008928B1" w:rsidRDefault="004D234A">
      <w:r w:rsidRPr="008928B1">
        <w:t xml:space="preserve">This document does not cover the signalling between a MRFC and a MRFP. </w:t>
      </w:r>
    </w:p>
    <w:p w14:paraId="0751C9A0" w14:textId="77777777" w:rsidR="004D234A" w:rsidRPr="008928B1" w:rsidRDefault="004D234A" w:rsidP="002A1786">
      <w:pPr>
        <w:pStyle w:val="Heading1"/>
      </w:pPr>
      <w:bookmarkStart w:id="9" w:name="_Toc163141178"/>
      <w:r w:rsidRPr="008928B1">
        <w:t>2</w:t>
      </w:r>
      <w:r w:rsidRPr="008928B1">
        <w:tab/>
        <w:t>References</w:t>
      </w:r>
      <w:bookmarkEnd w:id="9"/>
    </w:p>
    <w:p w14:paraId="67B0ACAE" w14:textId="77777777" w:rsidR="004D234A" w:rsidRPr="008928B1" w:rsidRDefault="004D234A">
      <w:r w:rsidRPr="008928B1">
        <w:t>The following documents contain provisions which, through reference in this text, constitute provisions of the present document.</w:t>
      </w:r>
    </w:p>
    <w:p w14:paraId="7FDD79D5" w14:textId="77777777" w:rsidR="004D234A" w:rsidRPr="008928B1" w:rsidRDefault="00270918" w:rsidP="00270918">
      <w:pPr>
        <w:pStyle w:val="B1"/>
      </w:pPr>
      <w:r>
        <w:t>-</w:t>
      </w:r>
      <w:r>
        <w:tab/>
      </w:r>
      <w:r w:rsidR="004D234A" w:rsidRPr="008928B1">
        <w:t>References are either specific (identified by date of publication, edition number, version number, etc.) or non</w:t>
      </w:r>
      <w:r w:rsidR="004D234A" w:rsidRPr="008928B1">
        <w:noBreakHyphen/>
        <w:t>specific.</w:t>
      </w:r>
    </w:p>
    <w:p w14:paraId="6E97CC6C" w14:textId="77777777" w:rsidR="004D234A" w:rsidRPr="008928B1" w:rsidRDefault="00270918" w:rsidP="00270918">
      <w:pPr>
        <w:pStyle w:val="B1"/>
      </w:pPr>
      <w:r>
        <w:t>-</w:t>
      </w:r>
      <w:r>
        <w:tab/>
      </w:r>
      <w:r w:rsidR="004D234A" w:rsidRPr="008928B1">
        <w:t>For a specific reference, subsequent revisions do not apply.</w:t>
      </w:r>
    </w:p>
    <w:p w14:paraId="508A48BD" w14:textId="77777777" w:rsidR="004D234A" w:rsidRPr="008928B1" w:rsidRDefault="00270918" w:rsidP="00270918">
      <w:pPr>
        <w:pStyle w:val="B1"/>
      </w:pPr>
      <w:r>
        <w:t>-</w:t>
      </w:r>
      <w:r>
        <w:tab/>
      </w:r>
      <w:r w:rsidR="004D234A" w:rsidRPr="008928B1">
        <w:t xml:space="preserve">For a non-specific reference, the latest version applies. In the case of a reference to a 3GPP document (including a GSM document), a non-specific reference implicitly refers to the latest version of that document </w:t>
      </w:r>
      <w:r w:rsidR="004D234A" w:rsidRPr="008928B1">
        <w:rPr>
          <w:i/>
          <w:iCs/>
        </w:rPr>
        <w:t>in the same Release as the present document</w:t>
      </w:r>
      <w:r w:rsidR="004D234A" w:rsidRPr="008928B1">
        <w:t>.</w:t>
      </w:r>
    </w:p>
    <w:p w14:paraId="64155E17" w14:textId="77777777" w:rsidR="004D234A" w:rsidRPr="008928B1" w:rsidRDefault="004D234A">
      <w:pPr>
        <w:pStyle w:val="EX"/>
      </w:pPr>
      <w:r w:rsidRPr="008928B1">
        <w:t>[1]</w:t>
      </w:r>
      <w:r w:rsidRPr="008928B1">
        <w:tab/>
        <w:t>3GPP TR 21.905: "Vocabulary</w:t>
      </w:r>
      <w:r w:rsidR="00032BCF">
        <w:rPr>
          <w:rFonts w:hint="eastAsia"/>
          <w:lang w:eastAsia="zh-CN"/>
        </w:rPr>
        <w:t xml:space="preserve"> for 3GPP Specifications</w:t>
      </w:r>
      <w:r w:rsidRPr="008928B1">
        <w:t>".</w:t>
      </w:r>
    </w:p>
    <w:p w14:paraId="22C7739F" w14:textId="77777777" w:rsidR="004D234A" w:rsidRPr="008928B1" w:rsidRDefault="004D234A">
      <w:pPr>
        <w:pStyle w:val="EX"/>
      </w:pPr>
      <w:r w:rsidRPr="008928B1">
        <w:t>[2]</w:t>
      </w:r>
      <w:r w:rsidR="00270918">
        <w:tab/>
      </w:r>
      <w:r w:rsidRPr="008928B1">
        <w:t>3GPP TS 22.228: "Service requirements for the Internet Protocol (IP) multimedia core network subsystem; Stage</w:t>
      </w:r>
      <w:r w:rsidR="00D92A3C">
        <w:t> </w:t>
      </w:r>
      <w:r w:rsidRPr="008928B1">
        <w:t>1".</w:t>
      </w:r>
    </w:p>
    <w:p w14:paraId="58AB5761" w14:textId="77777777" w:rsidR="004D234A" w:rsidRPr="008928B1" w:rsidRDefault="004D234A">
      <w:pPr>
        <w:pStyle w:val="EX"/>
        <w:rPr>
          <w:snapToGrid w:val="0"/>
          <w:color w:val="000000"/>
        </w:rPr>
      </w:pPr>
      <w:r w:rsidRPr="008928B1">
        <w:t>[3]</w:t>
      </w:r>
      <w:r w:rsidRPr="008928B1">
        <w:tab/>
        <w:t>3GPP TS 23.218: "IP Multimedia (IM) Session Handling; IP Mu</w:t>
      </w:r>
      <w:r w:rsidR="00D92A3C">
        <w:t>ltimedia (IM) call model; Stage </w:t>
      </w:r>
      <w:r w:rsidRPr="008928B1">
        <w:t>2".</w:t>
      </w:r>
    </w:p>
    <w:p w14:paraId="4043FC0E" w14:textId="77777777" w:rsidR="004D234A" w:rsidRPr="008928B1" w:rsidRDefault="004D234A">
      <w:pPr>
        <w:pStyle w:val="EX"/>
      </w:pPr>
      <w:bookmarkStart w:id="10" w:name="_MCCTEMPBM_CRPT98360000___5"/>
      <w:r w:rsidRPr="008928B1">
        <w:rPr>
          <w:snapToGrid w:val="0"/>
          <w:color w:val="000000"/>
        </w:rPr>
        <w:t>[4]</w:t>
      </w:r>
      <w:r w:rsidRPr="008928B1">
        <w:rPr>
          <w:snapToGrid w:val="0"/>
          <w:color w:val="000000"/>
        </w:rPr>
        <w:tab/>
      </w:r>
      <w:r w:rsidRPr="008928B1">
        <w:t>3GPP TS 24.228</w:t>
      </w:r>
      <w:r w:rsidR="00D92A3C">
        <w:t xml:space="preserve"> </w:t>
      </w:r>
      <w:r w:rsidR="009440C7" w:rsidRPr="008928B1">
        <w:t>Release 5</w:t>
      </w:r>
      <w:r w:rsidRPr="008928B1">
        <w:t>: "Signalling flows for the IP multimedia call control based on SIP a</w:t>
      </w:r>
      <w:r w:rsidR="00D92A3C">
        <w:t>nd SDP; Stage </w:t>
      </w:r>
      <w:r w:rsidRPr="008928B1">
        <w:t>3".</w:t>
      </w:r>
    </w:p>
    <w:bookmarkEnd w:id="10"/>
    <w:p w14:paraId="0B297A6F" w14:textId="77777777" w:rsidR="004D234A" w:rsidRPr="008928B1" w:rsidRDefault="004D234A">
      <w:pPr>
        <w:pStyle w:val="EX"/>
      </w:pPr>
      <w:r w:rsidRPr="008928B1">
        <w:t>[5]</w:t>
      </w:r>
      <w:r w:rsidRPr="008928B1">
        <w:tab/>
        <w:t xml:space="preserve">3GPP TS 24.229: "IP </w:t>
      </w:r>
      <w:r w:rsidR="00032BCF">
        <w:rPr>
          <w:rFonts w:hint="eastAsia"/>
          <w:lang w:eastAsia="zh-CN"/>
        </w:rPr>
        <w:t>m</w:t>
      </w:r>
      <w:r w:rsidR="00032BCF" w:rsidRPr="008928B1">
        <w:t xml:space="preserve">ultimedia </w:t>
      </w:r>
      <w:r w:rsidR="00032BCF">
        <w:rPr>
          <w:rFonts w:hint="eastAsia"/>
          <w:lang w:eastAsia="zh-CN"/>
        </w:rPr>
        <w:t>c</w:t>
      </w:r>
      <w:r w:rsidR="00032BCF" w:rsidRPr="008928B1">
        <w:t xml:space="preserve">all </w:t>
      </w:r>
      <w:r w:rsidR="00032BCF">
        <w:rPr>
          <w:rFonts w:hint="eastAsia"/>
          <w:lang w:eastAsia="zh-CN"/>
        </w:rPr>
        <w:t>c</w:t>
      </w:r>
      <w:r w:rsidR="00032BCF" w:rsidRPr="008928B1">
        <w:t xml:space="preserve">ontrol </w:t>
      </w:r>
      <w:r w:rsidR="00032BCF">
        <w:rPr>
          <w:rFonts w:hint="eastAsia"/>
          <w:lang w:eastAsia="zh-CN"/>
        </w:rPr>
        <w:t>p</w:t>
      </w:r>
      <w:r w:rsidR="00032BCF" w:rsidRPr="008928B1">
        <w:t>roto</w:t>
      </w:r>
      <w:r w:rsidR="00032BCF">
        <w:t xml:space="preserve">col </w:t>
      </w:r>
      <w:r w:rsidR="00D92A3C">
        <w:t xml:space="preserve">based on </w:t>
      </w:r>
      <w:r w:rsidR="00032BCF" w:rsidRPr="00E74A1D">
        <w:t xml:space="preserve">Session Initiation Protocol </w:t>
      </w:r>
      <w:r w:rsidR="00032BCF">
        <w:rPr>
          <w:rFonts w:hint="eastAsia"/>
          <w:lang w:eastAsia="zh-CN"/>
        </w:rPr>
        <w:t>(</w:t>
      </w:r>
      <w:r w:rsidR="00D92A3C">
        <w:t>SIP</w:t>
      </w:r>
      <w:r w:rsidR="00032BCF">
        <w:rPr>
          <w:rFonts w:hint="eastAsia"/>
          <w:lang w:eastAsia="zh-CN"/>
        </w:rPr>
        <w:t>)</w:t>
      </w:r>
      <w:r w:rsidR="00D92A3C">
        <w:t xml:space="preserve"> and </w:t>
      </w:r>
      <w:r w:rsidR="00032BCF" w:rsidRPr="00E74A1D">
        <w:t>Session Description Protocol (</w:t>
      </w:r>
      <w:r w:rsidR="00D92A3C">
        <w:t>SDP</w:t>
      </w:r>
      <w:r w:rsidR="00032BCF">
        <w:rPr>
          <w:rFonts w:hint="eastAsia"/>
          <w:lang w:eastAsia="zh-CN"/>
        </w:rPr>
        <w:t>)</w:t>
      </w:r>
      <w:r w:rsidR="00D92A3C">
        <w:t>; Stage </w:t>
      </w:r>
      <w:r w:rsidRPr="008928B1">
        <w:t>3".</w:t>
      </w:r>
    </w:p>
    <w:p w14:paraId="514AA387" w14:textId="77777777" w:rsidR="004D234A" w:rsidRPr="008928B1" w:rsidRDefault="004D234A">
      <w:pPr>
        <w:pStyle w:val="EX"/>
      </w:pPr>
      <w:r w:rsidRPr="008928B1">
        <w:t>[6]</w:t>
      </w:r>
      <w:r w:rsidRPr="008928B1">
        <w:tab/>
        <w:t>3GPP TS 23.228: "IP Mu</w:t>
      </w:r>
      <w:r w:rsidR="00D92A3C">
        <w:t>ltimedia Subsystem (IMS); Stage 2".</w:t>
      </w:r>
    </w:p>
    <w:p w14:paraId="37705C84" w14:textId="77777777" w:rsidR="004D234A" w:rsidRPr="008928B1" w:rsidRDefault="004D234A">
      <w:pPr>
        <w:pStyle w:val="EX"/>
      </w:pPr>
      <w:r w:rsidRPr="008928B1">
        <w:t>[7]</w:t>
      </w:r>
      <w:r w:rsidRPr="008928B1">
        <w:tab/>
      </w:r>
      <w:r w:rsidR="00420E2D">
        <w:t>IETF </w:t>
      </w:r>
      <w:r w:rsidR="00D92A3C">
        <w:t>RFC 3261 (March </w:t>
      </w:r>
      <w:r w:rsidRPr="008928B1">
        <w:t>2002): "SIP: Session Initiation Protocol".</w:t>
      </w:r>
    </w:p>
    <w:p w14:paraId="6C9A1210" w14:textId="77777777" w:rsidR="004D234A" w:rsidRPr="008928B1" w:rsidRDefault="004D234A">
      <w:pPr>
        <w:pStyle w:val="EX"/>
      </w:pPr>
      <w:r w:rsidRPr="008928B1">
        <w:t>[8]</w:t>
      </w:r>
      <w:r w:rsidRPr="008928B1">
        <w:tab/>
      </w:r>
      <w:r w:rsidR="00420E2D">
        <w:t>IETF </w:t>
      </w:r>
      <w:r w:rsidRPr="008928B1">
        <w:t xml:space="preserve">RFC 3428 </w:t>
      </w:r>
      <w:r w:rsidR="00D92A3C">
        <w:t>(December </w:t>
      </w:r>
      <w:r w:rsidRPr="008928B1">
        <w:t>2002): "Session Initiation Protocol (SIP) Extension for Instant Messaging".</w:t>
      </w:r>
    </w:p>
    <w:p w14:paraId="6DB3CF0B" w14:textId="77777777" w:rsidR="004D234A" w:rsidRPr="008928B1" w:rsidRDefault="004D234A">
      <w:pPr>
        <w:pStyle w:val="EX"/>
      </w:pPr>
      <w:r w:rsidRPr="008928B1">
        <w:t>[9]</w:t>
      </w:r>
      <w:r w:rsidRPr="008928B1">
        <w:tab/>
      </w:r>
      <w:r w:rsidR="00420E2D">
        <w:t>IETF </w:t>
      </w:r>
      <w:r w:rsidR="004E7921">
        <w:t>RFC 4975</w:t>
      </w:r>
      <w:r w:rsidR="00420E2D">
        <w:t xml:space="preserve"> </w:t>
      </w:r>
      <w:r w:rsidRPr="008928B1">
        <w:t>(</w:t>
      </w:r>
      <w:r w:rsidR="004E7921">
        <w:t>September</w:t>
      </w:r>
      <w:r w:rsidR="00D92A3C">
        <w:t> </w:t>
      </w:r>
      <w:r w:rsidR="004E7921">
        <w:t>2007</w:t>
      </w:r>
      <w:r w:rsidRPr="008928B1">
        <w:t>): "The Message Session Relay Protocol</w:t>
      </w:r>
      <w:r w:rsidR="004E7921">
        <w:t xml:space="preserve"> (MSRP)</w:t>
      </w:r>
      <w:r w:rsidRPr="008928B1">
        <w:t>".</w:t>
      </w:r>
    </w:p>
    <w:p w14:paraId="261AD41B" w14:textId="77777777" w:rsidR="004D234A" w:rsidRPr="008928B1" w:rsidRDefault="004D234A" w:rsidP="00F25621">
      <w:pPr>
        <w:pStyle w:val="EX"/>
      </w:pPr>
      <w:r w:rsidRPr="008928B1">
        <w:t>[10]</w:t>
      </w:r>
      <w:r w:rsidRPr="008928B1">
        <w:tab/>
        <w:t>3GPP TS 24.147: "Conferencing using the IP Multimedia (IM) Core Network (CN) subsys</w:t>
      </w:r>
      <w:r w:rsidR="00D92A3C">
        <w:t>tem; Stage </w:t>
      </w:r>
      <w:r w:rsidRPr="008928B1">
        <w:t>3".</w:t>
      </w:r>
    </w:p>
    <w:p w14:paraId="6E47D411" w14:textId="77777777" w:rsidR="004D234A" w:rsidRPr="008928B1" w:rsidRDefault="004D234A" w:rsidP="00F25621">
      <w:pPr>
        <w:pStyle w:val="EX"/>
      </w:pPr>
      <w:r w:rsidRPr="008928B1">
        <w:t>[11]</w:t>
      </w:r>
      <w:r w:rsidRPr="008928B1">
        <w:tab/>
        <w:t>3GPP TS 22.340: "IP Multimedi</w:t>
      </w:r>
      <w:r w:rsidR="00D92A3C">
        <w:t>a System (IMS) messaging; Stage </w:t>
      </w:r>
      <w:r w:rsidRPr="008928B1">
        <w:t>1</w:t>
      </w:r>
      <w:r w:rsidR="00D92A3C">
        <w:t>"</w:t>
      </w:r>
      <w:r w:rsidRPr="008928B1">
        <w:t>.</w:t>
      </w:r>
    </w:p>
    <w:p w14:paraId="549F7C39" w14:textId="77777777" w:rsidR="0067140C" w:rsidRPr="008928B1" w:rsidRDefault="0067140C" w:rsidP="0067140C">
      <w:pPr>
        <w:pStyle w:val="EX"/>
      </w:pPr>
      <w:r w:rsidRPr="008928B1">
        <w:t>[12]</w:t>
      </w:r>
      <w:r w:rsidRPr="008928B1">
        <w:tab/>
      </w:r>
      <w:r w:rsidR="00420E2D">
        <w:t>IETF </w:t>
      </w:r>
      <w:r w:rsidR="00420E2D">
        <w:rPr>
          <w:rFonts w:eastAsia="MS Mincho"/>
        </w:rPr>
        <w:t xml:space="preserve">RFC 5365 </w:t>
      </w:r>
      <w:r w:rsidRPr="008928B1">
        <w:rPr>
          <w:rFonts w:eastAsia="MS Mincho"/>
        </w:rPr>
        <w:t>(</w:t>
      </w:r>
      <w:r w:rsidR="00420E2D">
        <w:rPr>
          <w:rFonts w:eastAsia="MS Mincho"/>
        </w:rPr>
        <w:t>October 2008</w:t>
      </w:r>
      <w:r w:rsidRPr="008928B1">
        <w:t>)</w:t>
      </w:r>
      <w:r w:rsidRPr="008928B1">
        <w:rPr>
          <w:rFonts w:eastAsia="MS Mincho"/>
        </w:rPr>
        <w:t>: "Multiple-Recipient MESSAGE Requests in the Session Initiation Protocol (SIP)"</w:t>
      </w:r>
      <w:r w:rsidRPr="008928B1">
        <w:t>.</w:t>
      </w:r>
    </w:p>
    <w:p w14:paraId="056D6DDA" w14:textId="77777777" w:rsidR="0021010D" w:rsidRDefault="0021010D" w:rsidP="0021010D">
      <w:pPr>
        <w:pStyle w:val="EX"/>
      </w:pPr>
      <w:r w:rsidRPr="008928B1">
        <w:t>[13]</w:t>
      </w:r>
      <w:r w:rsidRPr="008928B1">
        <w:tab/>
      </w:r>
      <w:r w:rsidR="00420E2D">
        <w:t>IETF </w:t>
      </w:r>
      <w:r w:rsidRPr="008928B1">
        <w:t>RFC</w:t>
      </w:r>
      <w:r w:rsidR="00420E2D">
        <w:t> </w:t>
      </w:r>
      <w:r w:rsidRPr="008928B1">
        <w:t xml:space="preserve">3994 </w:t>
      </w:r>
      <w:r w:rsidR="00D92A3C">
        <w:t>(January </w:t>
      </w:r>
      <w:r w:rsidRPr="008928B1">
        <w:t>2005): "Indication of Message Composition for Instant Messaging".</w:t>
      </w:r>
    </w:p>
    <w:p w14:paraId="521C0130" w14:textId="77777777" w:rsidR="00AE707B" w:rsidRPr="008928B1" w:rsidRDefault="00AE707B" w:rsidP="00AE707B">
      <w:pPr>
        <w:pStyle w:val="EX"/>
      </w:pPr>
      <w:bookmarkStart w:id="11" w:name="_MCCTEMPBM_CRPT98360001___5"/>
      <w:r w:rsidRPr="008928B1">
        <w:rPr>
          <w:snapToGrid w:val="0"/>
          <w:color w:val="000000"/>
        </w:rPr>
        <w:lastRenderedPageBreak/>
        <w:t>[14]</w:t>
      </w:r>
      <w:r w:rsidRPr="008928B1">
        <w:rPr>
          <w:snapToGrid w:val="0"/>
          <w:color w:val="000000"/>
        </w:rPr>
        <w:tab/>
      </w:r>
      <w:r w:rsidR="00420E2D">
        <w:rPr>
          <w:snapToGrid w:val="0"/>
          <w:color w:val="000000"/>
        </w:rPr>
        <w:t>3GPP </w:t>
      </w:r>
      <w:r w:rsidRPr="008928B1">
        <w:t>TS</w:t>
      </w:r>
      <w:r w:rsidR="00420E2D">
        <w:t> </w:t>
      </w:r>
      <w:r w:rsidRPr="008928B1">
        <w:t xml:space="preserve">26.141 </w:t>
      </w:r>
      <w:r w:rsidR="00420E2D">
        <w:t>"</w:t>
      </w:r>
      <w:r w:rsidRPr="008928B1">
        <w:t>IP Multimedia System (IMS) Messaging and Presence; Media formats and codecs</w:t>
      </w:r>
      <w:r w:rsidR="00420E2D">
        <w:t>"</w:t>
      </w:r>
      <w:r w:rsidRPr="008928B1">
        <w:t>.</w:t>
      </w:r>
    </w:p>
    <w:bookmarkEnd w:id="11"/>
    <w:p w14:paraId="176662BC" w14:textId="77777777" w:rsidR="00E968D0" w:rsidRPr="008928B1" w:rsidRDefault="00E968D0" w:rsidP="00E968D0">
      <w:pPr>
        <w:pStyle w:val="EX"/>
      </w:pPr>
      <w:r w:rsidRPr="008928B1">
        <w:t>[15]</w:t>
      </w:r>
      <w:r w:rsidRPr="008928B1">
        <w:tab/>
      </w:r>
      <w:r w:rsidR="00032BCF">
        <w:rPr>
          <w:rFonts w:hint="eastAsia"/>
          <w:lang w:eastAsia="zh-CN"/>
        </w:rPr>
        <w:t>IETF</w:t>
      </w:r>
      <w:r w:rsidR="00032BCF">
        <w:rPr>
          <w:snapToGrid w:val="0"/>
          <w:color w:val="000000"/>
        </w:rPr>
        <w:t> </w:t>
      </w:r>
      <w:r w:rsidR="00777A46">
        <w:t>RFC 5547</w:t>
      </w:r>
      <w:r w:rsidR="00D92A3C">
        <w:t xml:space="preserve"> (</w:t>
      </w:r>
      <w:r w:rsidR="00242DA4">
        <w:t>May </w:t>
      </w:r>
      <w:r w:rsidR="00171AEC" w:rsidRPr="008928B1">
        <w:t>200</w:t>
      </w:r>
      <w:r w:rsidR="00242DA4">
        <w:t>9</w:t>
      </w:r>
      <w:r w:rsidR="00171AEC" w:rsidRPr="008928B1">
        <w:t>):</w:t>
      </w:r>
      <w:r w:rsidR="00777A46">
        <w:t xml:space="preserve"> </w:t>
      </w:r>
      <w:r w:rsidR="00171AEC" w:rsidRPr="008928B1">
        <w:rPr>
          <w:rFonts w:eastAsia="MS Mincho"/>
        </w:rPr>
        <w:t>"</w:t>
      </w:r>
      <w:r w:rsidR="00171AEC" w:rsidRPr="008928B1">
        <w:t>A Session Description Protocol (SDP) Offer/Answer Mechanism to Enable File Transfer</w:t>
      </w:r>
      <w:r w:rsidR="00171AEC" w:rsidRPr="008928B1">
        <w:rPr>
          <w:rFonts w:eastAsia="MS Mincho"/>
        </w:rPr>
        <w:t>"</w:t>
      </w:r>
      <w:r w:rsidRPr="008928B1">
        <w:t>.</w:t>
      </w:r>
    </w:p>
    <w:p w14:paraId="4DE68709" w14:textId="77777777" w:rsidR="00E07D0F" w:rsidRPr="00F36432" w:rsidRDefault="00E07D0F" w:rsidP="00E07D0F">
      <w:pPr>
        <w:pStyle w:val="EX"/>
      </w:pPr>
      <w:r>
        <w:t>[16</w:t>
      </w:r>
      <w:r w:rsidRPr="00F36432">
        <w:t>]</w:t>
      </w:r>
      <w:r w:rsidRPr="00F36432">
        <w:tab/>
      </w:r>
      <w:r w:rsidR="00420E2D">
        <w:t xml:space="preserve">IETF RFC 5360 </w:t>
      </w:r>
      <w:r w:rsidRPr="00F36432">
        <w:t>(</w:t>
      </w:r>
      <w:r w:rsidR="00420E2D">
        <w:t>October 2008</w:t>
      </w:r>
      <w:r w:rsidRPr="00F36432">
        <w:t>): "</w:t>
      </w:r>
      <w:r w:rsidRPr="00F36432">
        <w:rPr>
          <w:rFonts w:eastAsia="SimSun"/>
        </w:rPr>
        <w:t>A Framework for Consent-Based Communications in the Session Initiation Protocol (SIP)".</w:t>
      </w:r>
    </w:p>
    <w:p w14:paraId="1FD73BB7" w14:textId="77777777" w:rsidR="00E81B26" w:rsidRDefault="007157B9" w:rsidP="00E81B26">
      <w:pPr>
        <w:pStyle w:val="EX"/>
        <w:ind w:left="1620" w:hanging="1336"/>
      </w:pPr>
      <w:bookmarkStart w:id="12" w:name="_MCCTEMPBM_CRPT98360002___2"/>
      <w:r>
        <w:t>[17]</w:t>
      </w:r>
      <w:r>
        <w:tab/>
      </w:r>
      <w:r w:rsidRPr="000801B4">
        <w:t>3GPP2</w:t>
      </w:r>
      <w:r w:rsidR="00420E2D">
        <w:t> </w:t>
      </w:r>
      <w:r w:rsidRPr="000801B4">
        <w:t>C.S0050-B:</w:t>
      </w:r>
      <w:r>
        <w:t xml:space="preserve"> </w:t>
      </w:r>
      <w:r w:rsidR="00420E2D">
        <w:t>"</w:t>
      </w:r>
      <w:r w:rsidRPr="000801B4">
        <w:t>3GPP2 File Formats for Multimedia Services</w:t>
      </w:r>
      <w:r w:rsidR="00420E2D">
        <w:t>"</w:t>
      </w:r>
      <w:r>
        <w:t>.</w:t>
      </w:r>
    </w:p>
    <w:bookmarkEnd w:id="12"/>
    <w:p w14:paraId="1F1A8DFC" w14:textId="77777777" w:rsidR="00E81B26" w:rsidRPr="00F36432" w:rsidRDefault="00E81B26" w:rsidP="00E81B26">
      <w:pPr>
        <w:pStyle w:val="EX"/>
      </w:pPr>
      <w:r>
        <w:t>[18]</w:t>
      </w:r>
      <w:r>
        <w:tab/>
      </w:r>
      <w:r w:rsidR="00507ABF">
        <w:t>IETF RFC 6135</w:t>
      </w:r>
      <w:r w:rsidRPr="00F36432">
        <w:t xml:space="preserve"> (</w:t>
      </w:r>
      <w:r w:rsidR="00507ABF">
        <w:t>February 2011</w:t>
      </w:r>
      <w:r>
        <w:t>): "An Alternative Connection Model for the Message Session Relay Protocol (MSRP)</w:t>
      </w:r>
      <w:r w:rsidRPr="00F36432">
        <w:rPr>
          <w:rFonts w:eastAsia="SimSun"/>
        </w:rPr>
        <w:t>".</w:t>
      </w:r>
    </w:p>
    <w:p w14:paraId="58C5C05B" w14:textId="77777777" w:rsidR="00777A46" w:rsidRPr="00F36432" w:rsidRDefault="00777A46" w:rsidP="00777A46">
      <w:pPr>
        <w:pStyle w:val="EX"/>
      </w:pPr>
      <w:r>
        <w:t>[19]</w:t>
      </w:r>
      <w:r>
        <w:tab/>
      </w:r>
      <w:r w:rsidR="00032BCF">
        <w:t>IETF RFC 6714 (August 2012</w:t>
      </w:r>
      <w:r w:rsidR="00032BCF" w:rsidRPr="008928B1">
        <w:t>)</w:t>
      </w:r>
      <w:r>
        <w:t>: "</w:t>
      </w:r>
      <w:r w:rsidR="00C80708" w:rsidRPr="00C80708">
        <w:t xml:space="preserve"> </w:t>
      </w:r>
      <w:r w:rsidR="00C80708" w:rsidRPr="005C65A7">
        <w:t>Connection Establishment for Media Anchoring (CEMA) for the Message Session Relay Protocol (MSRP)</w:t>
      </w:r>
      <w:r w:rsidRPr="00F36432">
        <w:rPr>
          <w:rFonts w:eastAsia="SimSun"/>
        </w:rPr>
        <w:t>".</w:t>
      </w:r>
    </w:p>
    <w:p w14:paraId="35714BA9" w14:textId="77777777" w:rsidR="004D234A" w:rsidRPr="008928B1" w:rsidRDefault="004D234A" w:rsidP="002A1786">
      <w:pPr>
        <w:pStyle w:val="Heading1"/>
      </w:pPr>
      <w:bookmarkStart w:id="13" w:name="_Toc163141179"/>
      <w:r w:rsidRPr="008928B1">
        <w:t>3</w:t>
      </w:r>
      <w:r w:rsidRPr="008928B1">
        <w:tab/>
        <w:t>Definitions, symbols and abbreviations</w:t>
      </w:r>
      <w:bookmarkEnd w:id="13"/>
    </w:p>
    <w:p w14:paraId="56705BC0" w14:textId="77777777" w:rsidR="004D234A" w:rsidRPr="008928B1" w:rsidRDefault="004D234A" w:rsidP="002A1786">
      <w:pPr>
        <w:pStyle w:val="Heading2"/>
      </w:pPr>
      <w:bookmarkStart w:id="14" w:name="_Toc163141180"/>
      <w:r w:rsidRPr="008928B1">
        <w:t>3.1</w:t>
      </w:r>
      <w:r w:rsidRPr="008928B1">
        <w:tab/>
        <w:t>Definitions</w:t>
      </w:r>
      <w:bookmarkEnd w:id="14"/>
    </w:p>
    <w:p w14:paraId="2F7CA7EC" w14:textId="77777777" w:rsidR="0021010D" w:rsidRPr="008928B1" w:rsidRDefault="0021010D" w:rsidP="0021010D">
      <w:pPr>
        <w:ind w:left="2552" w:hanging="2552"/>
      </w:pPr>
      <w:bookmarkStart w:id="15" w:name="_MCCTEMPBM_CRPT98360003___2"/>
      <w:r w:rsidRPr="008928B1">
        <w:rPr>
          <w:b/>
          <w:bCs/>
        </w:rPr>
        <w:t>IsComposing information</w:t>
      </w:r>
      <w:r w:rsidRPr="008928B1">
        <w:rPr>
          <w:b/>
          <w:bCs/>
        </w:rPr>
        <w:tab/>
      </w:r>
      <w:r w:rsidRPr="008928B1">
        <w:t>This is a term used to indicate that an indication is sent to the communicating user when a user in entering a new message.</w:t>
      </w:r>
    </w:p>
    <w:bookmarkEnd w:id="15"/>
    <w:p w14:paraId="5C42D409" w14:textId="77777777" w:rsidR="004D234A" w:rsidRPr="008928B1" w:rsidRDefault="004D234A">
      <w:r w:rsidRPr="008928B1">
        <w:t xml:space="preserve">For the purposes of the present document, the following terms and definitions given in </w:t>
      </w:r>
      <w:r w:rsidR="00D92A3C">
        <w:t>3GPP </w:t>
      </w:r>
      <w:r w:rsidRPr="008928B1">
        <w:t>TS</w:t>
      </w:r>
      <w:r w:rsidR="00D92A3C">
        <w:t> 22.340 </w:t>
      </w:r>
      <w:r w:rsidRPr="008928B1">
        <w:t>[11] apply:</w:t>
      </w:r>
    </w:p>
    <w:p w14:paraId="0ACD4C2B" w14:textId="77777777" w:rsidR="004D234A" w:rsidRPr="008928B1" w:rsidRDefault="004D234A">
      <w:pPr>
        <w:pStyle w:val="EX"/>
        <w:rPr>
          <w:b/>
          <w:bCs/>
        </w:rPr>
      </w:pPr>
      <w:r w:rsidRPr="008928B1">
        <w:rPr>
          <w:b/>
          <w:bCs/>
        </w:rPr>
        <w:t>Immediate messaging</w:t>
      </w:r>
    </w:p>
    <w:p w14:paraId="00EFBA82" w14:textId="77777777" w:rsidR="004D234A" w:rsidRPr="008928B1" w:rsidRDefault="004D234A">
      <w:pPr>
        <w:pStyle w:val="EX"/>
        <w:rPr>
          <w:b/>
          <w:bCs/>
        </w:rPr>
      </w:pPr>
      <w:r w:rsidRPr="008928B1">
        <w:rPr>
          <w:b/>
          <w:bCs/>
        </w:rPr>
        <w:t>Session based messaging</w:t>
      </w:r>
    </w:p>
    <w:p w14:paraId="07D2B923" w14:textId="77777777" w:rsidR="004D234A" w:rsidRPr="008928B1" w:rsidRDefault="004D234A">
      <w:pPr>
        <w:pStyle w:val="EX"/>
        <w:rPr>
          <w:b/>
          <w:bCs/>
        </w:rPr>
      </w:pPr>
      <w:r w:rsidRPr="008928B1">
        <w:rPr>
          <w:b/>
          <w:bCs/>
        </w:rPr>
        <w:t>Session based messaging conferences</w:t>
      </w:r>
    </w:p>
    <w:p w14:paraId="3A153820" w14:textId="77777777" w:rsidR="004D234A" w:rsidRPr="008928B1" w:rsidRDefault="004D234A">
      <w:r w:rsidRPr="008928B1">
        <w:t xml:space="preserve">For the purposes of the present document, the </w:t>
      </w:r>
      <w:r w:rsidR="00032BCF">
        <w:rPr>
          <w:rFonts w:hint="eastAsia"/>
          <w:lang w:eastAsia="zh-CN"/>
        </w:rPr>
        <w:t>following</w:t>
      </w:r>
      <w:r w:rsidRPr="008928B1">
        <w:t xml:space="preserve"> terms and definitions given in </w:t>
      </w:r>
      <w:r w:rsidR="004E7921">
        <w:t>RFC 4975</w:t>
      </w:r>
      <w:r w:rsidRPr="008928B1">
        <w:t> [9] apply:</w:t>
      </w:r>
    </w:p>
    <w:p w14:paraId="5B1702BF" w14:textId="77777777" w:rsidR="004D234A" w:rsidRPr="00EC24B4" w:rsidRDefault="004D234A">
      <w:pPr>
        <w:pStyle w:val="EX"/>
        <w:rPr>
          <w:b/>
          <w:bCs/>
          <w:lang w:val="en-US"/>
        </w:rPr>
      </w:pPr>
      <w:r w:rsidRPr="00EC24B4">
        <w:rPr>
          <w:b/>
          <w:bCs/>
          <w:lang w:val="en-US"/>
        </w:rPr>
        <w:t>Host</w:t>
      </w:r>
    </w:p>
    <w:p w14:paraId="1CD136C0" w14:textId="77777777" w:rsidR="004D234A" w:rsidRPr="00EC24B4" w:rsidRDefault="004D234A">
      <w:pPr>
        <w:pStyle w:val="EX"/>
        <w:rPr>
          <w:b/>
          <w:bCs/>
          <w:lang w:val="en-US"/>
        </w:rPr>
      </w:pPr>
      <w:r w:rsidRPr="00EC24B4">
        <w:rPr>
          <w:b/>
          <w:bCs/>
          <w:lang w:val="en-US"/>
        </w:rPr>
        <w:t>Page-mode messaging</w:t>
      </w:r>
    </w:p>
    <w:p w14:paraId="212E23AB" w14:textId="77777777" w:rsidR="004D234A" w:rsidRPr="00EC24B4" w:rsidRDefault="004D234A">
      <w:pPr>
        <w:pStyle w:val="EX"/>
        <w:rPr>
          <w:b/>
          <w:bCs/>
          <w:lang w:val="en-US"/>
        </w:rPr>
      </w:pPr>
      <w:r w:rsidRPr="00EC24B4">
        <w:rPr>
          <w:b/>
          <w:bCs/>
          <w:lang w:val="en-US"/>
        </w:rPr>
        <w:t>Session inactivity timer</w:t>
      </w:r>
    </w:p>
    <w:p w14:paraId="021B0847" w14:textId="77777777" w:rsidR="004D234A" w:rsidRPr="00EC24B4" w:rsidRDefault="004D234A">
      <w:pPr>
        <w:pStyle w:val="EX"/>
        <w:rPr>
          <w:b/>
          <w:bCs/>
          <w:lang w:val="en-US"/>
        </w:rPr>
      </w:pPr>
      <w:r w:rsidRPr="00EC24B4">
        <w:rPr>
          <w:b/>
          <w:bCs/>
          <w:lang w:val="en-US"/>
        </w:rPr>
        <w:t>Session-mode messaging</w:t>
      </w:r>
    </w:p>
    <w:p w14:paraId="62194543" w14:textId="77777777" w:rsidR="004D234A" w:rsidRPr="008928B1" w:rsidRDefault="004D234A">
      <w:pPr>
        <w:pStyle w:val="EX"/>
        <w:rPr>
          <w:b/>
          <w:bCs/>
        </w:rPr>
      </w:pPr>
      <w:r w:rsidRPr="008928B1">
        <w:rPr>
          <w:b/>
          <w:bCs/>
        </w:rPr>
        <w:t>Session-mode messaging conferences</w:t>
      </w:r>
    </w:p>
    <w:p w14:paraId="7E830164" w14:textId="77777777" w:rsidR="004D234A" w:rsidRPr="008928B1" w:rsidRDefault="004D234A">
      <w:pPr>
        <w:pStyle w:val="EX"/>
        <w:rPr>
          <w:b/>
          <w:bCs/>
        </w:rPr>
      </w:pPr>
      <w:r w:rsidRPr="008928B1">
        <w:rPr>
          <w:b/>
          <w:bCs/>
        </w:rPr>
        <w:t xml:space="preserve">Visitor </w:t>
      </w:r>
    </w:p>
    <w:p w14:paraId="02D9594F" w14:textId="77777777" w:rsidR="004D234A" w:rsidRPr="008928B1" w:rsidRDefault="004D234A">
      <w:r w:rsidRPr="008928B1">
        <w:t>For the purposes of the present document, the following terms and definitions given in 3GPP TS 24.147 [10] apply:</w:t>
      </w:r>
    </w:p>
    <w:p w14:paraId="6743E877" w14:textId="77777777" w:rsidR="004D234A" w:rsidRPr="008928B1" w:rsidRDefault="004D234A">
      <w:pPr>
        <w:pStyle w:val="EX"/>
        <w:rPr>
          <w:b/>
          <w:bCs/>
        </w:rPr>
      </w:pPr>
      <w:r w:rsidRPr="008928B1">
        <w:rPr>
          <w:b/>
          <w:bCs/>
        </w:rPr>
        <w:t>Conferencing Application Server</w:t>
      </w:r>
    </w:p>
    <w:p w14:paraId="333A02FD" w14:textId="77777777" w:rsidR="004D234A" w:rsidRPr="008928B1" w:rsidRDefault="004D234A" w:rsidP="002A1786">
      <w:pPr>
        <w:pStyle w:val="Heading2"/>
      </w:pPr>
      <w:bookmarkStart w:id="16" w:name="_Toc163141181"/>
      <w:r w:rsidRPr="008928B1">
        <w:t>3.2</w:t>
      </w:r>
      <w:r w:rsidRPr="008928B1">
        <w:tab/>
        <w:t>Abbreviations</w:t>
      </w:r>
      <w:bookmarkEnd w:id="16"/>
    </w:p>
    <w:p w14:paraId="539161A6" w14:textId="77777777" w:rsidR="004D234A" w:rsidRPr="008928B1" w:rsidRDefault="004D234A">
      <w:pPr>
        <w:keepNext/>
      </w:pPr>
      <w:r w:rsidRPr="008928B1">
        <w:t>For the purposes of the present document, the following abbreviations apply:</w:t>
      </w:r>
    </w:p>
    <w:p w14:paraId="0B5C10EC" w14:textId="77777777" w:rsidR="004D234A" w:rsidRPr="008928B1" w:rsidRDefault="004D234A">
      <w:pPr>
        <w:pStyle w:val="EW"/>
      </w:pPr>
      <w:r w:rsidRPr="008928B1">
        <w:t>AS</w:t>
      </w:r>
      <w:r w:rsidRPr="008928B1">
        <w:tab/>
        <w:t>Application Server</w:t>
      </w:r>
    </w:p>
    <w:p w14:paraId="6601EBA0" w14:textId="77777777" w:rsidR="004D234A" w:rsidRPr="008928B1" w:rsidRDefault="004D234A">
      <w:pPr>
        <w:pStyle w:val="EW"/>
      </w:pPr>
      <w:r w:rsidRPr="008928B1">
        <w:t>CN</w:t>
      </w:r>
      <w:r w:rsidRPr="008928B1">
        <w:tab/>
        <w:t>Core Network</w:t>
      </w:r>
    </w:p>
    <w:p w14:paraId="72B9344F" w14:textId="77777777" w:rsidR="004D234A" w:rsidRPr="008928B1" w:rsidRDefault="004D234A">
      <w:pPr>
        <w:pStyle w:val="EW"/>
      </w:pPr>
      <w:r w:rsidRPr="008928B1">
        <w:t>DM</w:t>
      </w:r>
      <w:r w:rsidRPr="008928B1">
        <w:tab/>
        <w:t>Data manipulator</w:t>
      </w:r>
    </w:p>
    <w:p w14:paraId="4618BD13" w14:textId="77777777" w:rsidR="004D234A" w:rsidRPr="008928B1" w:rsidRDefault="004D234A">
      <w:pPr>
        <w:pStyle w:val="EW"/>
      </w:pPr>
      <w:r w:rsidRPr="008928B1">
        <w:t>DMS</w:t>
      </w:r>
      <w:r w:rsidRPr="008928B1">
        <w:tab/>
        <w:t>Data manipulation server</w:t>
      </w:r>
    </w:p>
    <w:p w14:paraId="3E1A5DD7" w14:textId="77777777" w:rsidR="004D234A" w:rsidRPr="008928B1" w:rsidRDefault="004D234A">
      <w:pPr>
        <w:pStyle w:val="EW"/>
      </w:pPr>
      <w:r w:rsidRPr="008928B1">
        <w:t>IM</w:t>
      </w:r>
      <w:r w:rsidRPr="008928B1">
        <w:tab/>
        <w:t>IP Multimedia</w:t>
      </w:r>
    </w:p>
    <w:p w14:paraId="148ED614" w14:textId="77777777" w:rsidR="004D234A" w:rsidRPr="008928B1" w:rsidRDefault="004D234A">
      <w:pPr>
        <w:pStyle w:val="EW"/>
      </w:pPr>
      <w:r w:rsidRPr="008928B1">
        <w:t>IMS</w:t>
      </w:r>
      <w:r w:rsidRPr="008928B1">
        <w:tab/>
        <w:t>IP Multimedia CN subsystem</w:t>
      </w:r>
    </w:p>
    <w:p w14:paraId="46B76FFE" w14:textId="77777777" w:rsidR="004D234A" w:rsidRPr="008928B1" w:rsidRDefault="004D234A">
      <w:pPr>
        <w:pStyle w:val="EW"/>
      </w:pPr>
      <w:r w:rsidRPr="008928B1">
        <w:t>IP</w:t>
      </w:r>
      <w:r w:rsidRPr="008928B1">
        <w:tab/>
        <w:t>Internet Protocol</w:t>
      </w:r>
    </w:p>
    <w:p w14:paraId="06503BFE" w14:textId="77777777" w:rsidR="004D234A" w:rsidRPr="008928B1" w:rsidRDefault="004D234A">
      <w:pPr>
        <w:pStyle w:val="EW"/>
      </w:pPr>
      <w:r w:rsidRPr="008928B1">
        <w:t>MRFC</w:t>
      </w:r>
      <w:r w:rsidRPr="008928B1">
        <w:tab/>
        <w:t>Media Resource Function Controllers</w:t>
      </w:r>
    </w:p>
    <w:p w14:paraId="4F1A3525" w14:textId="77777777" w:rsidR="004D234A" w:rsidRPr="008928B1" w:rsidRDefault="004D234A">
      <w:pPr>
        <w:pStyle w:val="EW"/>
      </w:pPr>
      <w:r w:rsidRPr="008928B1">
        <w:lastRenderedPageBreak/>
        <w:t>MRFP</w:t>
      </w:r>
      <w:r w:rsidRPr="008928B1">
        <w:tab/>
        <w:t xml:space="preserve">Media Resource Function Processors  </w:t>
      </w:r>
    </w:p>
    <w:p w14:paraId="3B75BD49" w14:textId="77777777" w:rsidR="004D234A" w:rsidRPr="008928B1" w:rsidRDefault="004D234A">
      <w:pPr>
        <w:pStyle w:val="EW"/>
      </w:pPr>
      <w:r w:rsidRPr="008928B1">
        <w:t>MSRP</w:t>
      </w:r>
      <w:r w:rsidRPr="008928B1">
        <w:tab/>
        <w:t xml:space="preserve">Message Session Relay Protocol </w:t>
      </w:r>
    </w:p>
    <w:p w14:paraId="2EEB6220" w14:textId="77777777" w:rsidR="004D234A" w:rsidRPr="008928B1" w:rsidRDefault="004D234A">
      <w:pPr>
        <w:pStyle w:val="EW"/>
      </w:pPr>
      <w:r w:rsidRPr="008928B1">
        <w:t>SBLP</w:t>
      </w:r>
      <w:r w:rsidRPr="008928B1">
        <w:tab/>
        <w:t>Service Based Local Policy</w:t>
      </w:r>
    </w:p>
    <w:p w14:paraId="17203FD7" w14:textId="77777777" w:rsidR="004D234A" w:rsidRPr="004B4ED2" w:rsidRDefault="004D234A">
      <w:pPr>
        <w:pStyle w:val="EW"/>
      </w:pPr>
      <w:r w:rsidRPr="004B4ED2">
        <w:t>SDP</w:t>
      </w:r>
      <w:r w:rsidRPr="004B4ED2">
        <w:tab/>
        <w:t>Session Description Protocol</w:t>
      </w:r>
    </w:p>
    <w:p w14:paraId="4B3DE941" w14:textId="77777777" w:rsidR="004D234A" w:rsidRPr="004B4ED2" w:rsidRDefault="004D234A">
      <w:pPr>
        <w:pStyle w:val="EW"/>
      </w:pPr>
      <w:r w:rsidRPr="004B4ED2">
        <w:t>SIP</w:t>
      </w:r>
      <w:r w:rsidRPr="004B4ED2">
        <w:tab/>
        <w:t>Session Initiation Protocol</w:t>
      </w:r>
    </w:p>
    <w:p w14:paraId="212A4DC3" w14:textId="77777777" w:rsidR="004D234A" w:rsidRPr="008928B1" w:rsidRDefault="004D234A">
      <w:pPr>
        <w:pStyle w:val="EW"/>
      </w:pPr>
      <w:r w:rsidRPr="008928B1">
        <w:t>UE</w:t>
      </w:r>
      <w:r w:rsidRPr="008928B1">
        <w:tab/>
        <w:t>User Equipment</w:t>
      </w:r>
    </w:p>
    <w:p w14:paraId="6EF601F0" w14:textId="77777777" w:rsidR="004D234A" w:rsidRPr="008928B1" w:rsidRDefault="004D234A">
      <w:pPr>
        <w:pStyle w:val="EW"/>
      </w:pPr>
      <w:r w:rsidRPr="008928B1">
        <w:t>URL</w:t>
      </w:r>
      <w:r w:rsidRPr="008928B1">
        <w:tab/>
        <w:t>Uniform Resource Locator</w:t>
      </w:r>
    </w:p>
    <w:p w14:paraId="6EB534B1" w14:textId="77777777" w:rsidR="004D234A" w:rsidRPr="008928B1" w:rsidRDefault="004D234A" w:rsidP="002A1786">
      <w:pPr>
        <w:pStyle w:val="Heading1"/>
      </w:pPr>
      <w:bookmarkStart w:id="17" w:name="_Toc163141182"/>
      <w:r w:rsidRPr="008928B1">
        <w:t>4</w:t>
      </w:r>
      <w:r w:rsidRPr="008928B1">
        <w:tab/>
        <w:t>Messaging overview</w:t>
      </w:r>
      <w:bookmarkEnd w:id="17"/>
    </w:p>
    <w:p w14:paraId="38B368B5" w14:textId="77777777" w:rsidR="004D234A" w:rsidRPr="008928B1" w:rsidRDefault="004D234A">
      <w:r w:rsidRPr="008928B1">
        <w:t xml:space="preserve">The basic services for the IP Multimedia core network Subsystem (IMS), as defined in 3GPP TS 24.229 [5], allow a user to initiate, modify and terminate media sessions using the Session Initiation Protocol, as defined in RFC 3261 [7]. Although these basic mechanisms already allow the exchange of instant messaging information using SIP, this functionality can be extended to provide a richer service within the IMS. </w:t>
      </w:r>
    </w:p>
    <w:p w14:paraId="55C4ABB6" w14:textId="77777777" w:rsidR="004D234A" w:rsidRPr="008928B1" w:rsidRDefault="004D234A">
      <w:r w:rsidRPr="008928B1">
        <w:t>The messaging service within the IM CN subsystem provides the means for a user to send or receive single messages immediately to / from another user and to create and participate in a messaging conference with one ore more other users. Participants to such message based communication may be internal or external to the home network.</w:t>
      </w:r>
    </w:p>
    <w:p w14:paraId="74FC5BA7" w14:textId="77777777" w:rsidR="004D234A" w:rsidRPr="008928B1" w:rsidRDefault="004D234A">
      <w:r w:rsidRPr="008928B1">
        <w:t xml:space="preserve">When to use an immediate message and when to use a session-based messaging session will depend on the application. </w:t>
      </w:r>
    </w:p>
    <w:p w14:paraId="1054FD26" w14:textId="77777777" w:rsidR="004D234A" w:rsidRPr="008928B1" w:rsidRDefault="004D234A">
      <w:pPr>
        <w:pStyle w:val="NO"/>
      </w:pPr>
      <w:r w:rsidRPr="008928B1">
        <w:t>NOTE:</w:t>
      </w:r>
      <w:r w:rsidRPr="008928B1">
        <w:tab/>
        <w:t>Some participants may always use session-based messaging, while others may use immediate messaging or a combination of session-based messaging and immediate messaging dependant of the characteristics of the messaging session. The criteria are implementation and application specific.</w:t>
      </w:r>
    </w:p>
    <w:p w14:paraId="27804870" w14:textId="77777777" w:rsidR="004D234A" w:rsidRPr="008928B1" w:rsidRDefault="004D234A">
      <w:r w:rsidRPr="008928B1">
        <w:t xml:space="preserve">For immediate messaging the procedures for page-mode messaging, as defined in RFC 3428 </w:t>
      </w:r>
      <w:r w:rsidR="00B36D8B" w:rsidRPr="008928B1">
        <w:t xml:space="preserve">[8] </w:t>
      </w:r>
      <w:r w:rsidRPr="008928B1">
        <w:t xml:space="preserve">or for session-mode messaging, as defined in </w:t>
      </w:r>
      <w:r w:rsidR="004E7921">
        <w:t>RFC 4975 </w:t>
      </w:r>
      <w:r w:rsidR="00B36D8B" w:rsidRPr="008928B1">
        <w:t>[9]</w:t>
      </w:r>
      <w:r w:rsidR="00777A46">
        <w:t xml:space="preserve">, </w:t>
      </w:r>
      <w:r w:rsidR="00032BCF">
        <w:t>RFC 6714</w:t>
      </w:r>
      <w:r w:rsidR="00777A46">
        <w:t> [19]</w:t>
      </w:r>
      <w:r w:rsidR="00B36D8B" w:rsidRPr="008928B1">
        <w:t xml:space="preserve"> </w:t>
      </w:r>
      <w:r w:rsidR="00E81B26">
        <w:t xml:space="preserve">and </w:t>
      </w:r>
      <w:r w:rsidR="00507ABF">
        <w:rPr>
          <w:noProof/>
        </w:rPr>
        <w:t>RFC 6135</w:t>
      </w:r>
      <w:r w:rsidR="00E81B26">
        <w:t xml:space="preserve"> [18] </w:t>
      </w:r>
      <w:r w:rsidRPr="008928B1">
        <w:t xml:space="preserve">are utilized. When to use an page-mode messaging and when to use session-mode messaging session for the purpose of immediate messaging will depend on the application. </w:t>
      </w:r>
    </w:p>
    <w:p w14:paraId="7F67BBE9" w14:textId="77777777" w:rsidR="004D234A" w:rsidRPr="008928B1" w:rsidRDefault="004D234A">
      <w:r w:rsidRPr="008928B1">
        <w:t>For session-based messaging and session-based messaging conferences, the Message Session Relay Protocol (MSRP) is utilized to transport messages.</w:t>
      </w:r>
    </w:p>
    <w:p w14:paraId="49A0E7EF" w14:textId="77777777" w:rsidR="005D6161" w:rsidRDefault="004D234A" w:rsidP="005D6161">
      <w:r w:rsidRPr="008928B1">
        <w:t>The architecture for the 3GPP messaging is specified in 3GPP TS 23.228 [6] and 3GPP TS 23.218 [3].</w:t>
      </w:r>
      <w:r w:rsidR="00AE707B" w:rsidRPr="008928B1">
        <w:t xml:space="preserve"> The 3GPP recommended media formats and codecs are specified in 3GPP TS 26.141 [14].</w:t>
      </w:r>
      <w:r w:rsidR="007157B9">
        <w:t xml:space="preserve"> The </w:t>
      </w:r>
      <w:r w:rsidR="007157B9" w:rsidRPr="008928B1">
        <w:t>3GPP</w:t>
      </w:r>
      <w:r w:rsidR="007157B9">
        <w:t>2</w:t>
      </w:r>
      <w:r w:rsidR="007157B9" w:rsidRPr="008928B1">
        <w:t xml:space="preserve"> recommended</w:t>
      </w:r>
      <w:r w:rsidR="007157B9">
        <w:t xml:space="preserve"> </w:t>
      </w:r>
      <w:r w:rsidR="007157B9" w:rsidRPr="008928B1">
        <w:t xml:space="preserve">media formats and codecs are specified in </w:t>
      </w:r>
      <w:r w:rsidR="007157B9" w:rsidRPr="000801B4">
        <w:t>3GPP2 C.S0050-B</w:t>
      </w:r>
      <w:r w:rsidR="00D92A3C">
        <w:t> </w:t>
      </w:r>
      <w:r w:rsidR="007157B9">
        <w:t>[17</w:t>
      </w:r>
      <w:r w:rsidR="007157B9" w:rsidRPr="008928B1">
        <w:t>].</w:t>
      </w:r>
    </w:p>
    <w:p w14:paraId="3CEE9344" w14:textId="77777777" w:rsidR="004D234A" w:rsidRPr="008928B1" w:rsidRDefault="005D6161" w:rsidP="005D6161">
      <w:r>
        <w:t>The functional split for session-mode messaging between an AS, MRFC and MRFP is that same as that described in clause 4 in 3GPP TS 24.147 [10] for SIP based conferences. The functional split between the AS, MRFC and MRFP for page-model messaging is out of scope of the present document.</w:t>
      </w:r>
    </w:p>
    <w:p w14:paraId="27947092" w14:textId="77777777" w:rsidR="004D234A" w:rsidRPr="008928B1" w:rsidRDefault="004D234A" w:rsidP="002A1786">
      <w:pPr>
        <w:pStyle w:val="Heading1"/>
      </w:pPr>
      <w:bookmarkStart w:id="18" w:name="_Toc163141183"/>
      <w:r w:rsidRPr="008928B1">
        <w:t>5</w:t>
      </w:r>
      <w:r w:rsidRPr="008928B1">
        <w:tab/>
        <w:t>Protocol using SIP for page-mode messaging</w:t>
      </w:r>
      <w:bookmarkEnd w:id="18"/>
    </w:p>
    <w:p w14:paraId="04AF54DA" w14:textId="77777777" w:rsidR="004D234A" w:rsidRPr="008928B1" w:rsidRDefault="004D234A" w:rsidP="002A1786">
      <w:pPr>
        <w:pStyle w:val="Heading2"/>
      </w:pPr>
      <w:bookmarkStart w:id="19" w:name="_Toc163141184"/>
      <w:r w:rsidRPr="008928B1">
        <w:t>5.1</w:t>
      </w:r>
      <w:r w:rsidRPr="008928B1">
        <w:tab/>
        <w:t>Introduction</w:t>
      </w:r>
      <w:bookmarkEnd w:id="19"/>
    </w:p>
    <w:p w14:paraId="5556F16E" w14:textId="77777777" w:rsidR="0067140C" w:rsidRPr="008928B1" w:rsidRDefault="0067140C" w:rsidP="002A1786">
      <w:pPr>
        <w:pStyle w:val="Heading3"/>
      </w:pPr>
      <w:bookmarkStart w:id="20" w:name="_Toc163141185"/>
      <w:r w:rsidRPr="008928B1">
        <w:t>5.1.1</w:t>
      </w:r>
      <w:r w:rsidRPr="008928B1">
        <w:tab/>
        <w:t>Sending immediate message to multiple recipients</w:t>
      </w:r>
      <w:bookmarkEnd w:id="20"/>
      <w:r w:rsidRPr="008928B1">
        <w:t xml:space="preserve"> </w:t>
      </w:r>
    </w:p>
    <w:p w14:paraId="0378F8AF" w14:textId="77777777" w:rsidR="0067140C" w:rsidRPr="008928B1" w:rsidRDefault="0067140C" w:rsidP="0067140C">
      <w:r w:rsidRPr="008928B1">
        <w:t xml:space="preserve">The UE may be able to send a single immediate message to multiple recipients by including in the MESSAGE request the </w:t>
      </w:r>
      <w:r w:rsidRPr="008928B1">
        <w:rPr>
          <w:rFonts w:eastAsia="MS Mincho"/>
        </w:rPr>
        <w:t xml:space="preserve">list of URIs (i.e., </w:t>
      </w:r>
      <w:r w:rsidRPr="008928B1">
        <w:t>URI-list) that identify the intended recipients.</w:t>
      </w:r>
    </w:p>
    <w:p w14:paraId="52E8FE61" w14:textId="77777777" w:rsidR="0067140C" w:rsidRPr="008928B1" w:rsidRDefault="0067140C" w:rsidP="0067140C">
      <w:pPr>
        <w:rPr>
          <w:rFonts w:eastAsia="MS Mincho"/>
        </w:rPr>
      </w:pPr>
      <w:r w:rsidRPr="008928B1">
        <w:rPr>
          <w:rFonts w:eastAsia="MS Mincho"/>
        </w:rPr>
        <w:t xml:space="preserve">The UE shall create a MESSAGE request </w:t>
      </w:r>
      <w:r w:rsidRPr="008928B1">
        <w:t xml:space="preserve">in accordance with 3GPP TS 24.229 [5], and it shall </w:t>
      </w:r>
      <w:r w:rsidRPr="008928B1">
        <w:rPr>
          <w:rFonts w:eastAsia="MS Mincho"/>
        </w:rPr>
        <w:t xml:space="preserve">also include a multipart body in the MESSAGE request. The Request-URI shall be set to the SIP URI of the </w:t>
      </w:r>
      <w:r w:rsidRPr="008928B1">
        <w:t>Application Server that implements the role of the List Server</w:t>
      </w:r>
      <w:r w:rsidRPr="008928B1">
        <w:rPr>
          <w:rFonts w:eastAsia="MS Mincho"/>
        </w:rPr>
        <w:t>. The multipart body shall contain the body carrying the</w:t>
      </w:r>
      <w:r w:rsidR="00F25621" w:rsidRPr="008928B1">
        <w:rPr>
          <w:rFonts w:eastAsia="MS Mincho"/>
        </w:rPr>
        <w:t xml:space="preserve"> URI-list</w:t>
      </w:r>
      <w:r w:rsidR="00A11CA5" w:rsidRPr="008928B1">
        <w:rPr>
          <w:rFonts w:eastAsia="MS Mincho"/>
        </w:rPr>
        <w:t xml:space="preserve"> </w:t>
      </w:r>
      <w:r w:rsidRPr="008928B1">
        <w:rPr>
          <w:rFonts w:eastAsia="MS Mincho"/>
        </w:rPr>
        <w:t xml:space="preserve">(in the XML format) whose Content-Disposition type is 'recipient-list', and the body that contains the </w:t>
      </w:r>
      <w:r w:rsidRPr="008928B1">
        <w:t>immediate</w:t>
      </w:r>
      <w:r w:rsidRPr="008928B1">
        <w:rPr>
          <w:rFonts w:eastAsia="MS Mincho"/>
        </w:rPr>
        <w:t xml:space="preserve"> message payload as specified in the </w:t>
      </w:r>
      <w:r w:rsidR="00420E2D">
        <w:rPr>
          <w:rFonts w:eastAsia="MS Mincho"/>
        </w:rPr>
        <w:t>RFC 5365 </w:t>
      </w:r>
      <w:r w:rsidRPr="008928B1">
        <w:rPr>
          <w:rFonts w:eastAsia="MS Mincho"/>
        </w:rPr>
        <w:t>[12].</w:t>
      </w:r>
    </w:p>
    <w:p w14:paraId="4F73C0E7" w14:textId="77777777" w:rsidR="0067140C" w:rsidRPr="008928B1" w:rsidRDefault="0067140C" w:rsidP="0067140C">
      <w:r w:rsidRPr="008928B1">
        <w:t>The handling of the received response shall be in accordance with 3GPP TS 24.229 [5].</w:t>
      </w:r>
    </w:p>
    <w:p w14:paraId="26BC4CD0" w14:textId="77777777" w:rsidR="004D234A" w:rsidRPr="008928B1" w:rsidRDefault="004D234A" w:rsidP="002A1786">
      <w:pPr>
        <w:pStyle w:val="Heading2"/>
      </w:pPr>
      <w:bookmarkStart w:id="21" w:name="_Toc163141186"/>
      <w:r w:rsidRPr="008928B1">
        <w:lastRenderedPageBreak/>
        <w:t>5.2</w:t>
      </w:r>
      <w:r w:rsidRPr="008928B1">
        <w:tab/>
        <w:t>Functional entities</w:t>
      </w:r>
      <w:bookmarkEnd w:id="21"/>
    </w:p>
    <w:p w14:paraId="20DB9ACF" w14:textId="77777777" w:rsidR="004D234A" w:rsidRPr="008928B1" w:rsidRDefault="004D234A" w:rsidP="002A1786">
      <w:pPr>
        <w:pStyle w:val="Heading3"/>
      </w:pPr>
      <w:bookmarkStart w:id="22" w:name="_Toc163141187"/>
      <w:r w:rsidRPr="008928B1">
        <w:t>5.2.1</w:t>
      </w:r>
      <w:r w:rsidRPr="008928B1">
        <w:tab/>
        <w:t>User Equipment (UE)</w:t>
      </w:r>
      <w:bookmarkEnd w:id="22"/>
    </w:p>
    <w:p w14:paraId="23CEC979" w14:textId="07C3AC82" w:rsidR="004D234A" w:rsidRPr="008928B1" w:rsidRDefault="004D234A">
      <w:r w:rsidRPr="008928B1">
        <w:t xml:space="preserve">For the purpose of page-mode messaging, the UE shall implement the role of a Participant as described in </w:t>
      </w:r>
      <w:r w:rsidR="009E449F">
        <w:t>clause</w:t>
      </w:r>
      <w:r w:rsidRPr="008928B1">
        <w:t xml:space="preserve"> 5.3.1. </w:t>
      </w:r>
    </w:p>
    <w:p w14:paraId="4F13EB5E" w14:textId="77777777" w:rsidR="004D234A" w:rsidRPr="008928B1" w:rsidRDefault="004D234A" w:rsidP="002A1786">
      <w:pPr>
        <w:pStyle w:val="Heading3"/>
      </w:pPr>
      <w:bookmarkStart w:id="23" w:name="_Toc163141188"/>
      <w:r w:rsidRPr="008928B1">
        <w:t>5.2.2</w:t>
      </w:r>
      <w:r w:rsidRPr="008928B1">
        <w:tab/>
        <w:t>Application Server (AS)</w:t>
      </w:r>
      <w:bookmarkEnd w:id="23"/>
    </w:p>
    <w:p w14:paraId="4A3948C5" w14:textId="77777777" w:rsidR="0025662D" w:rsidRPr="008928B1" w:rsidRDefault="0025662D" w:rsidP="0025662D">
      <w:r w:rsidRPr="008928B1">
        <w:t>As the functional split</w:t>
      </w:r>
      <w:r w:rsidR="005D6161">
        <w:t xml:space="preserve"> for the purposes of page mode messaging</w:t>
      </w:r>
      <w:r w:rsidRPr="008928B1">
        <w:t xml:space="preserve"> between the AS and the MRFC is out of scope of the present document, the procedures are described for a combined AS and MRFC. The AS and MRFC may either be collocated, or interoperate using a proprietary protocol and a proprietary functional split.</w:t>
      </w:r>
    </w:p>
    <w:p w14:paraId="12A97C52" w14:textId="19DEA541" w:rsidR="004D234A" w:rsidRPr="008928B1" w:rsidRDefault="004D234A">
      <w:r w:rsidRPr="008928B1">
        <w:t xml:space="preserve">For the purpose of page-mode messaging, an Application Server may implement the role of a List Server as described in </w:t>
      </w:r>
      <w:r w:rsidR="009E449F">
        <w:t>clause</w:t>
      </w:r>
      <w:r w:rsidRPr="008928B1">
        <w:t> 5.3.</w:t>
      </w:r>
      <w:r w:rsidR="00664D14" w:rsidRPr="008928B1">
        <w:t>3</w:t>
      </w:r>
      <w:r w:rsidRPr="008928B1">
        <w:t xml:space="preserve">. An Application Server may implement the role of a Participant as described in </w:t>
      </w:r>
      <w:r w:rsidR="009E449F">
        <w:t>clause</w:t>
      </w:r>
      <w:r w:rsidRPr="008928B1">
        <w:t> 5.3.1</w:t>
      </w:r>
    </w:p>
    <w:p w14:paraId="0B130599" w14:textId="77777777" w:rsidR="0025662D" w:rsidRPr="008928B1" w:rsidRDefault="0025662D" w:rsidP="002A1786">
      <w:pPr>
        <w:pStyle w:val="Heading3"/>
        <w:ind w:left="0" w:firstLine="0"/>
      </w:pPr>
      <w:bookmarkStart w:id="24" w:name="_Toc163141189"/>
      <w:bookmarkStart w:id="25" w:name="_MCCTEMPBM_CRPT98360004___2"/>
      <w:r w:rsidRPr="008928B1">
        <w:t>5.2.3</w:t>
      </w:r>
      <w:r w:rsidRPr="008928B1">
        <w:tab/>
        <w:t>Media Resource Function Controller (MRFC)</w:t>
      </w:r>
      <w:bookmarkEnd w:id="24"/>
    </w:p>
    <w:bookmarkEnd w:id="25"/>
    <w:p w14:paraId="73CA6DB6" w14:textId="14C2B9D2" w:rsidR="0025662D" w:rsidRPr="008928B1" w:rsidRDefault="0025662D" w:rsidP="0025662D">
      <w:r w:rsidRPr="008928B1">
        <w:t xml:space="preserve">As the function split </w:t>
      </w:r>
      <w:r w:rsidR="005D6161">
        <w:t>for the purposes of page mode messaging</w:t>
      </w:r>
      <w:r w:rsidR="005D6161" w:rsidRPr="00343676">
        <w:t xml:space="preserve"> </w:t>
      </w:r>
      <w:r w:rsidRPr="008928B1">
        <w:t xml:space="preserve">between the MRFC and the AS is out of scope of the present document, the procedures for the MRFC are described together with those for the AS in </w:t>
      </w:r>
      <w:r w:rsidR="009E449F">
        <w:t>clause</w:t>
      </w:r>
      <w:r w:rsidRPr="008928B1">
        <w:t> 5.2.2.</w:t>
      </w:r>
    </w:p>
    <w:p w14:paraId="37DFC29F" w14:textId="77777777" w:rsidR="004D234A" w:rsidRPr="008928B1" w:rsidRDefault="004D234A" w:rsidP="002A1786">
      <w:pPr>
        <w:pStyle w:val="Heading2"/>
      </w:pPr>
      <w:bookmarkStart w:id="26" w:name="_Toc163141190"/>
      <w:r w:rsidRPr="008928B1">
        <w:t>5.3</w:t>
      </w:r>
      <w:r w:rsidRPr="008928B1">
        <w:tab/>
        <w:t>Role</w:t>
      </w:r>
      <w:bookmarkEnd w:id="26"/>
    </w:p>
    <w:p w14:paraId="1E3A2FFF" w14:textId="77777777" w:rsidR="004D234A" w:rsidRPr="008928B1" w:rsidRDefault="004D234A" w:rsidP="002A1786">
      <w:pPr>
        <w:pStyle w:val="Heading3"/>
      </w:pPr>
      <w:bookmarkStart w:id="27" w:name="_Toc163141191"/>
      <w:r w:rsidRPr="008928B1">
        <w:t>5.3.1</w:t>
      </w:r>
      <w:r w:rsidRPr="008928B1">
        <w:tab/>
        <w:t>Participant</w:t>
      </w:r>
      <w:bookmarkEnd w:id="27"/>
    </w:p>
    <w:p w14:paraId="39500222" w14:textId="77777777" w:rsidR="004D234A" w:rsidRPr="008928B1" w:rsidRDefault="004D234A" w:rsidP="002A1786">
      <w:pPr>
        <w:pStyle w:val="Heading4"/>
      </w:pPr>
      <w:bookmarkStart w:id="28" w:name="_Toc163141192"/>
      <w:r w:rsidRPr="008928B1">
        <w:t>5.3.1.1</w:t>
      </w:r>
      <w:r w:rsidR="00270918">
        <w:tab/>
      </w:r>
      <w:r w:rsidRPr="008928B1">
        <w:t>General</w:t>
      </w:r>
      <w:bookmarkEnd w:id="28"/>
    </w:p>
    <w:p w14:paraId="4D6EAA8B" w14:textId="77777777" w:rsidR="004D234A" w:rsidRPr="008928B1" w:rsidRDefault="004D234A">
      <w:r w:rsidRPr="008928B1">
        <w:t>For the purpose of page-mode messaging a participant will send a page-mode message using a SIP MESSAGE request as defined in RFC 3428 [8] to another participant.</w:t>
      </w:r>
    </w:p>
    <w:p w14:paraId="29916852" w14:textId="77777777" w:rsidR="004D234A" w:rsidRPr="008928B1" w:rsidRDefault="004D234A" w:rsidP="002A1786">
      <w:pPr>
        <w:pStyle w:val="Heading4"/>
      </w:pPr>
      <w:bookmarkStart w:id="29" w:name="_Toc163141193"/>
      <w:r w:rsidRPr="008928B1">
        <w:t>5.3.1.2</w:t>
      </w:r>
      <w:r w:rsidR="00270918">
        <w:tab/>
      </w:r>
      <w:r w:rsidRPr="008928B1">
        <w:t>Sending of an immediate message</w:t>
      </w:r>
      <w:bookmarkEnd w:id="29"/>
    </w:p>
    <w:p w14:paraId="4A5BD2C0" w14:textId="1E8BD6D4" w:rsidR="004D234A" w:rsidRPr="008928B1" w:rsidRDefault="004D234A">
      <w:r w:rsidRPr="008928B1">
        <w:t xml:space="preserve">When sending a page-mode message to another participant </w:t>
      </w:r>
      <w:r w:rsidR="0025662D" w:rsidRPr="008928B1">
        <w:t xml:space="preserve">or to a list server, </w:t>
      </w:r>
      <w:r w:rsidRPr="008928B1">
        <w:t xml:space="preserve">the participant shall construct and send a MESSAGE request in accordance with RFC 3428 [8] and </w:t>
      </w:r>
      <w:r w:rsidR="009E449F">
        <w:t>clause</w:t>
      </w:r>
      <w:r w:rsidRPr="008928B1">
        <w:t> 5.1.2A.1 of 3GPP TS 24.229 [5].</w:t>
      </w:r>
    </w:p>
    <w:p w14:paraId="3FB0FC19" w14:textId="77777777" w:rsidR="0021010D" w:rsidRPr="008928B1" w:rsidRDefault="0021010D" w:rsidP="0021010D">
      <w:bookmarkStart w:id="30" w:name="_MCCTEMPBM_CRPT98360005___7"/>
      <w:r w:rsidRPr="008928B1">
        <w:t>The participant may include in a MESSAGE request an isComposing status message as defined in RFC 3994 </w:t>
      </w:r>
      <w:r w:rsidRPr="008928B1">
        <w:rPr>
          <w:rFonts w:ascii="Times New (W1)" w:hAnsi="Times New (W1)"/>
        </w:rPr>
        <w:t>[</w:t>
      </w:r>
      <w:r w:rsidR="006752DB" w:rsidRPr="008928B1">
        <w:rPr>
          <w:rFonts w:ascii="Times New (W1)" w:hAnsi="Times New (W1)"/>
        </w:rPr>
        <w:t>13</w:t>
      </w:r>
      <w:r w:rsidRPr="008928B1">
        <w:rPr>
          <w:rFonts w:ascii="Times New (W1)" w:hAnsi="Times New (W1)"/>
        </w:rPr>
        <w:t>].</w:t>
      </w:r>
    </w:p>
    <w:bookmarkEnd w:id="30"/>
    <w:p w14:paraId="03C41796" w14:textId="77777777" w:rsidR="0021010D" w:rsidRPr="008928B1" w:rsidRDefault="0021010D" w:rsidP="0021010D">
      <w:r w:rsidRPr="008928B1">
        <w:t>The participant shall stop transmitting isComposing status messages if the participant receives a 415 (Unsupported Media Type) status code in a response to a MESSAGE request containing the status indication.</w:t>
      </w:r>
    </w:p>
    <w:p w14:paraId="14C99A6E" w14:textId="77777777" w:rsidR="0025662D" w:rsidRPr="008928B1" w:rsidRDefault="0025662D" w:rsidP="0025662D">
      <w:r w:rsidRPr="008928B1">
        <w:t>The Request URI shall either be:</w:t>
      </w:r>
    </w:p>
    <w:p w14:paraId="153625A3" w14:textId="77777777" w:rsidR="0025662D" w:rsidRPr="008928B1" w:rsidRDefault="0025662D" w:rsidP="0025662D">
      <w:pPr>
        <w:pStyle w:val="B1"/>
        <w:ind w:left="284" w:firstLine="0"/>
      </w:pPr>
      <w:bookmarkStart w:id="31" w:name="_MCCTEMPBM_CRPT98360006___2"/>
      <w:r w:rsidRPr="008928B1">
        <w:t>-</w:t>
      </w:r>
      <w:r w:rsidRPr="008928B1">
        <w:tab/>
        <w:t>the URI of the other participant; or</w:t>
      </w:r>
    </w:p>
    <w:p w14:paraId="594E901E" w14:textId="77777777" w:rsidR="0025662D" w:rsidRPr="008928B1" w:rsidRDefault="0025662D" w:rsidP="0025662D">
      <w:pPr>
        <w:pStyle w:val="B1"/>
        <w:ind w:left="284" w:firstLine="0"/>
      </w:pPr>
      <w:r w:rsidRPr="008928B1">
        <w:t>-</w:t>
      </w:r>
      <w:r w:rsidRPr="008928B1">
        <w:tab/>
        <w:t>a PSI identifying a group.</w:t>
      </w:r>
    </w:p>
    <w:p w14:paraId="35FBA7B0" w14:textId="77777777" w:rsidR="004D234A" w:rsidRPr="008928B1" w:rsidRDefault="004D234A" w:rsidP="002A1786">
      <w:pPr>
        <w:pStyle w:val="Heading4"/>
      </w:pPr>
      <w:bookmarkStart w:id="32" w:name="_Toc163141194"/>
      <w:bookmarkEnd w:id="31"/>
      <w:r w:rsidRPr="008928B1">
        <w:t>5.3.1.3</w:t>
      </w:r>
      <w:r w:rsidR="00270918">
        <w:tab/>
      </w:r>
      <w:r w:rsidRPr="008928B1">
        <w:t>Receiving an immediate message</w:t>
      </w:r>
      <w:bookmarkEnd w:id="32"/>
    </w:p>
    <w:p w14:paraId="125CEE25" w14:textId="7678D619" w:rsidR="004D234A" w:rsidRPr="008928B1" w:rsidRDefault="004D234A">
      <w:r w:rsidRPr="008928B1">
        <w:t xml:space="preserve">Upon receipt of a MESSAGE request, the participant shall perform the procedures as described in RFC 3428 [8] and </w:t>
      </w:r>
      <w:r w:rsidR="009E449F">
        <w:t>clause</w:t>
      </w:r>
      <w:r w:rsidRPr="008928B1">
        <w:t> 5.1.2A.2 of 3GPP TS 24.229 [5].</w:t>
      </w:r>
    </w:p>
    <w:p w14:paraId="1228C7CD" w14:textId="50963494" w:rsidR="004D234A" w:rsidRDefault="004D234A">
      <w:pPr>
        <w:pStyle w:val="NO"/>
      </w:pPr>
      <w:r w:rsidRPr="008928B1">
        <w:t>NOTE:</w:t>
      </w:r>
      <w:r w:rsidRPr="008928B1">
        <w:tab/>
        <w:t xml:space="preserve">A MESSAGE request can be used for applications other than immediate messaging (e.g. 3GPP TS 23.228 [6] </w:t>
      </w:r>
      <w:r w:rsidR="009E449F">
        <w:t>clause</w:t>
      </w:r>
      <w:r w:rsidRPr="008928B1">
        <w:t> 5.4.9), and the handling of received MESSAGE requests for such applications is outside the scope of this specification.</w:t>
      </w:r>
    </w:p>
    <w:p w14:paraId="4185CC74" w14:textId="77777777" w:rsidR="00E07D0F" w:rsidRDefault="00E07D0F" w:rsidP="002A1786">
      <w:pPr>
        <w:pStyle w:val="Heading4"/>
      </w:pPr>
      <w:bookmarkStart w:id="33" w:name="_Toc163141195"/>
      <w:r>
        <w:t>5.3.1.4</w:t>
      </w:r>
      <w:r>
        <w:tab/>
        <w:t>Consent to list server distribution</w:t>
      </w:r>
      <w:bookmarkEnd w:id="33"/>
    </w:p>
    <w:p w14:paraId="450154D5" w14:textId="77777777" w:rsidR="00E07D0F" w:rsidRPr="008928B1" w:rsidRDefault="00E07D0F" w:rsidP="00E07D0F">
      <w:r>
        <w:t xml:space="preserve">A participant capable of receiving message requests should support the requirements of a recipient defined in </w:t>
      </w:r>
      <w:r w:rsidR="00827107">
        <w:t>RFC 5360 </w:t>
      </w:r>
      <w:r>
        <w:t> [16].</w:t>
      </w:r>
    </w:p>
    <w:p w14:paraId="5F204F49" w14:textId="77777777" w:rsidR="008D759B" w:rsidRPr="008928B1" w:rsidRDefault="008D759B" w:rsidP="002A1786">
      <w:pPr>
        <w:pStyle w:val="Heading3"/>
      </w:pPr>
      <w:bookmarkStart w:id="34" w:name="_Toc163141196"/>
      <w:r w:rsidRPr="008928B1">
        <w:lastRenderedPageBreak/>
        <w:t>5.3.2</w:t>
      </w:r>
      <w:r w:rsidRPr="008928B1">
        <w:tab/>
        <w:t>Application Server (AS)</w:t>
      </w:r>
      <w:bookmarkEnd w:id="34"/>
    </w:p>
    <w:p w14:paraId="758E908A" w14:textId="77777777" w:rsidR="008D759B" w:rsidRPr="008928B1" w:rsidRDefault="008D759B" w:rsidP="002A1786">
      <w:pPr>
        <w:pStyle w:val="Heading4"/>
      </w:pPr>
      <w:bookmarkStart w:id="35" w:name="_Toc163141197"/>
      <w:r w:rsidRPr="008928B1">
        <w:t>5.3.2.1</w:t>
      </w:r>
      <w:r w:rsidR="00270918">
        <w:tab/>
      </w:r>
      <w:r w:rsidRPr="008928B1">
        <w:t>Receiving an immediate message for unregistered Public User Identity</w:t>
      </w:r>
      <w:bookmarkEnd w:id="35"/>
    </w:p>
    <w:p w14:paraId="794BE2FC" w14:textId="77777777" w:rsidR="008D759B" w:rsidRPr="008928B1" w:rsidRDefault="008D759B" w:rsidP="008D759B">
      <w:r w:rsidRPr="008928B1">
        <w:t>When an immediate message destined for an unregistered Public User Identity arrives at the user's home network, the I-CSCF and S-CSCF perform the actions as s</w:t>
      </w:r>
      <w:r w:rsidR="00D92A3C">
        <w:t>pecified in 3GPP TS 24.229 [5].</w:t>
      </w:r>
    </w:p>
    <w:p w14:paraId="6F4FCA44" w14:textId="77777777" w:rsidR="008D759B" w:rsidRPr="008928B1" w:rsidRDefault="008D759B" w:rsidP="00334FDA">
      <w:r w:rsidRPr="008928B1">
        <w:t xml:space="preserve">If the Public User Identity has services related to unregistered state activated (i.e., hold the MESSAGE request temporarily in the network.), the MESSAGE request will be routed to an AS, which processes the request further on. The AS may then hold the MESSAGE request and deliver the MESSAGE request when either the UE becomes reachable or </w:t>
      </w:r>
      <w:r w:rsidRPr="008928B1">
        <w:rPr>
          <w:rFonts w:eastAsia="MS Mincho"/>
        </w:rPr>
        <w:t xml:space="preserve">the validity of the message expires as specified in </w:t>
      </w:r>
      <w:r w:rsidR="00D92A3C">
        <w:t>RFC 3428 </w:t>
      </w:r>
      <w:r w:rsidRPr="008928B1">
        <w:t>[8].</w:t>
      </w:r>
    </w:p>
    <w:p w14:paraId="630F821F" w14:textId="77777777" w:rsidR="0025662D" w:rsidRPr="008928B1" w:rsidRDefault="0025662D" w:rsidP="008839B4">
      <w:pPr>
        <w:pStyle w:val="Heading3"/>
      </w:pPr>
      <w:bookmarkStart w:id="36" w:name="_Toc163141198"/>
      <w:r w:rsidRPr="008839B4">
        <w:t>5.3.3</w:t>
      </w:r>
      <w:r w:rsidRPr="008839B4">
        <w:tab/>
        <w:t>List Server</w:t>
      </w:r>
      <w:bookmarkEnd w:id="36"/>
    </w:p>
    <w:p w14:paraId="64FFBCFF" w14:textId="77777777" w:rsidR="0025662D" w:rsidRPr="008928B1" w:rsidRDefault="0025662D" w:rsidP="008839B4">
      <w:pPr>
        <w:pStyle w:val="Heading4"/>
      </w:pPr>
      <w:bookmarkStart w:id="37" w:name="_Toc163141199"/>
      <w:r w:rsidRPr="008839B4">
        <w:t>5.3.3.1</w:t>
      </w:r>
      <w:r w:rsidRPr="008839B4">
        <w:tab/>
        <w:t>List server originating case</w:t>
      </w:r>
      <w:bookmarkEnd w:id="37"/>
    </w:p>
    <w:p w14:paraId="42026564" w14:textId="5C7F93B1" w:rsidR="0025662D" w:rsidRPr="008928B1" w:rsidRDefault="0025662D" w:rsidP="0025662D">
      <w:r w:rsidRPr="008928B1">
        <w:t xml:space="preserve">In addition to the procedure specified in </w:t>
      </w:r>
      <w:r w:rsidR="009E449F">
        <w:t>clause</w:t>
      </w:r>
      <w:r w:rsidR="00D92A3C">
        <w:t> </w:t>
      </w:r>
      <w:r w:rsidRPr="008928B1">
        <w:t>5.3.</w:t>
      </w:r>
      <w:r w:rsidR="0067140C" w:rsidRPr="008928B1">
        <w:t>3</w:t>
      </w:r>
      <w:r w:rsidRPr="008928B1">
        <w:t xml:space="preserve">.2 the list server shall follow the procedures of 3GPP TS 24.229 [5] </w:t>
      </w:r>
      <w:r w:rsidR="009E449F">
        <w:t>clause</w:t>
      </w:r>
      <w:r w:rsidRPr="008928B1">
        <w:t> 5.7.3 when acting as an originating UA.</w:t>
      </w:r>
    </w:p>
    <w:p w14:paraId="70F8969A" w14:textId="77777777" w:rsidR="0025662D" w:rsidRPr="008928B1" w:rsidRDefault="0025662D" w:rsidP="008839B4">
      <w:r w:rsidRPr="008928B1">
        <w:t xml:space="preserve"> The PSI is used to address a predefined list of URIs.  </w:t>
      </w:r>
    </w:p>
    <w:p w14:paraId="0BB673A8" w14:textId="77777777" w:rsidR="0025662D" w:rsidRPr="008928B1" w:rsidRDefault="0025662D" w:rsidP="0025662D">
      <w:r w:rsidRPr="008928B1">
        <w:t>The list server shall send a MESSAGE request to each of the entries in the predefined U</w:t>
      </w:r>
      <w:r w:rsidR="0098447C" w:rsidRPr="008928B1">
        <w:t>R</w:t>
      </w:r>
      <w:r w:rsidRPr="008928B1">
        <w:t xml:space="preserve">I list. For each of MESSAGE requests the list server shall </w:t>
      </w:r>
      <w:r w:rsidR="0098447C" w:rsidRPr="008928B1">
        <w:t>populate the header fields as follows</w:t>
      </w:r>
      <w:r w:rsidRPr="008928B1">
        <w:t xml:space="preserve">: </w:t>
      </w:r>
    </w:p>
    <w:p w14:paraId="717FA21C" w14:textId="77777777" w:rsidR="0025662D" w:rsidRPr="008928B1" w:rsidRDefault="0025662D" w:rsidP="0025662D">
      <w:pPr>
        <w:pStyle w:val="B1"/>
        <w:ind w:left="284" w:firstLine="0"/>
      </w:pPr>
      <w:bookmarkStart w:id="38" w:name="_MCCTEMPBM_CRPT98360009___2"/>
      <w:r w:rsidRPr="008928B1">
        <w:t>a)</w:t>
      </w:r>
      <w:r w:rsidRPr="008928B1">
        <w:tab/>
        <w:t xml:space="preserve">the Request URI header </w:t>
      </w:r>
      <w:r w:rsidR="0098447C" w:rsidRPr="008928B1">
        <w:t xml:space="preserve">fields set </w:t>
      </w:r>
      <w:r w:rsidRPr="008928B1">
        <w:t xml:space="preserve">to the URI of one of the entries of the </w:t>
      </w:r>
      <w:r w:rsidR="0098447C" w:rsidRPr="008928B1">
        <w:t>predefined URI</w:t>
      </w:r>
      <w:r w:rsidRPr="008928B1">
        <w:t xml:space="preserve"> list;</w:t>
      </w:r>
    </w:p>
    <w:bookmarkEnd w:id="38"/>
    <w:p w14:paraId="487B0136" w14:textId="77777777" w:rsidR="0098447C" w:rsidRPr="008928B1" w:rsidRDefault="0098447C" w:rsidP="0098447C">
      <w:pPr>
        <w:pStyle w:val="B1"/>
      </w:pPr>
      <w:r w:rsidRPr="008928B1">
        <w:t>b)</w:t>
      </w:r>
      <w:r w:rsidRPr="008928B1">
        <w:tab/>
        <w:t xml:space="preserve">the From header </w:t>
      </w:r>
      <w:r w:rsidRPr="008928B1">
        <w:rPr>
          <w:rFonts w:eastAsia="MS Mincho"/>
        </w:rPr>
        <w:t>field</w:t>
      </w:r>
      <w:r w:rsidRPr="008928B1">
        <w:t xml:space="preserve"> set to the </w:t>
      </w:r>
      <w:r w:rsidRPr="008928B1">
        <w:rPr>
          <w:rFonts w:eastAsia="MS Mincho"/>
        </w:rPr>
        <w:t>same value as the From header field (excluding the "tag" parameter) that was received in the incoming MESSAGE request</w:t>
      </w:r>
      <w:r w:rsidRPr="008928B1">
        <w:t>;</w:t>
      </w:r>
    </w:p>
    <w:p w14:paraId="31EA43F8" w14:textId="77777777" w:rsidR="0098447C" w:rsidRPr="008928B1" w:rsidRDefault="0098447C" w:rsidP="0098447C">
      <w:pPr>
        <w:pStyle w:val="B1"/>
      </w:pPr>
      <w:r w:rsidRPr="008928B1">
        <w:t>c)</w:t>
      </w:r>
      <w:r w:rsidRPr="008928B1">
        <w:tab/>
        <w:t xml:space="preserve">the To header </w:t>
      </w:r>
      <w:r w:rsidRPr="008928B1">
        <w:rPr>
          <w:rFonts w:eastAsia="MS Mincho"/>
        </w:rPr>
        <w:t>fields</w:t>
      </w:r>
      <w:r w:rsidRPr="008928B1">
        <w:t xml:space="preserve"> set to the </w:t>
      </w:r>
      <w:r w:rsidRPr="008928B1">
        <w:rPr>
          <w:rFonts w:eastAsia="MS Mincho"/>
        </w:rPr>
        <w:t>same value as the To header field that was received in the incoming MESSAGE request</w:t>
      </w:r>
      <w:r w:rsidRPr="008928B1">
        <w:t>;</w:t>
      </w:r>
    </w:p>
    <w:p w14:paraId="033E4249" w14:textId="77777777" w:rsidR="0025662D" w:rsidRPr="008928B1" w:rsidRDefault="0098447C" w:rsidP="0025662D">
      <w:pPr>
        <w:pStyle w:val="B1"/>
        <w:ind w:left="284" w:firstLine="0"/>
      </w:pPr>
      <w:bookmarkStart w:id="39" w:name="_PERM_MCCTEMPBM_CRPT98360010___2"/>
      <w:r w:rsidRPr="008928B1">
        <w:t>d</w:t>
      </w:r>
      <w:r w:rsidR="0025662D" w:rsidRPr="008928B1">
        <w:t>)</w:t>
      </w:r>
      <w:r w:rsidR="0025662D" w:rsidRPr="008928B1">
        <w:tab/>
        <w:t xml:space="preserve">the P-Charging-Vector header </w:t>
      </w:r>
      <w:r w:rsidR="008C6ECE" w:rsidRPr="008928B1">
        <w:t xml:space="preserve">that </w:t>
      </w:r>
      <w:r w:rsidR="004E7921">
        <w:t>includes</w:t>
      </w:r>
      <w:r w:rsidR="0025662D" w:rsidRPr="008928B1">
        <w:t>:</w:t>
      </w:r>
    </w:p>
    <w:p w14:paraId="06819F0C" w14:textId="77777777" w:rsidR="0025662D" w:rsidRPr="008928B1" w:rsidRDefault="0025662D" w:rsidP="0025662D">
      <w:pPr>
        <w:pStyle w:val="B2"/>
        <w:ind w:left="567" w:firstLine="0"/>
      </w:pPr>
      <w:bookmarkStart w:id="40" w:name="_PERM_MCCTEMPBM_CRPT98360011___2"/>
      <w:bookmarkEnd w:id="39"/>
      <w:r w:rsidRPr="008928B1">
        <w:t>1)</w:t>
      </w:r>
      <w:r w:rsidRPr="008928B1">
        <w:tab/>
        <w:t>the value of the icid parameter if available; and</w:t>
      </w:r>
    </w:p>
    <w:p w14:paraId="35BF4F80" w14:textId="77777777" w:rsidR="0025662D" w:rsidRPr="008928B1" w:rsidRDefault="0025662D" w:rsidP="0025662D">
      <w:pPr>
        <w:pStyle w:val="B2"/>
        <w:ind w:left="567" w:firstLine="0"/>
      </w:pPr>
      <w:r w:rsidRPr="008928B1">
        <w:t>2)</w:t>
      </w:r>
      <w:r w:rsidRPr="008928B1">
        <w:tab/>
        <w:t>the value of the orig-ioi parameter if available;</w:t>
      </w:r>
    </w:p>
    <w:p w14:paraId="0759BE8E" w14:textId="265A2672" w:rsidR="0025662D" w:rsidRPr="008928B1" w:rsidRDefault="0098447C" w:rsidP="0025662D">
      <w:pPr>
        <w:pStyle w:val="B1"/>
        <w:ind w:left="284" w:firstLine="0"/>
      </w:pPr>
      <w:bookmarkStart w:id="41" w:name="_PERM_MCCTEMPBM_CRPT98360012___2"/>
      <w:bookmarkEnd w:id="40"/>
      <w:r w:rsidRPr="008928B1">
        <w:t>e</w:t>
      </w:r>
      <w:r w:rsidR="0025662D" w:rsidRPr="008928B1">
        <w:t>)</w:t>
      </w:r>
      <w:r w:rsidR="0025662D" w:rsidRPr="008928B1">
        <w:tab/>
        <w:t xml:space="preserve">the P-Charging-Function-Addresses header </w:t>
      </w:r>
      <w:r w:rsidRPr="008928B1">
        <w:t>containing the values</w:t>
      </w:r>
      <w:r w:rsidR="0025662D" w:rsidRPr="008928B1">
        <w:t xml:space="preserve"> received in the </w:t>
      </w:r>
      <w:r w:rsidRPr="008928B1">
        <w:t>incoming</w:t>
      </w:r>
      <w:r w:rsidR="008C6ECE" w:rsidRPr="008928B1">
        <w:t xml:space="preserve"> </w:t>
      </w:r>
      <w:r w:rsidR="0025662D" w:rsidRPr="008928B1">
        <w:t xml:space="preserve">MESSAGE request or, if the P-Charging-Function-Addresses header was not received in the </w:t>
      </w:r>
      <w:r w:rsidRPr="008928B1">
        <w:t xml:space="preserve">incoming </w:t>
      </w:r>
      <w:r w:rsidR="0025662D" w:rsidRPr="008928B1">
        <w:t>MESSAGE request, indicate the values applicable for the list server in the P-Charging-Function-Addresses header;</w:t>
      </w:r>
    </w:p>
    <w:p w14:paraId="18F008B5" w14:textId="09D95F9F" w:rsidR="0025662D" w:rsidRDefault="0098447C" w:rsidP="0025662D">
      <w:pPr>
        <w:pStyle w:val="B1"/>
        <w:ind w:left="284" w:firstLine="0"/>
      </w:pPr>
      <w:r w:rsidRPr="008928B1">
        <w:t>f</w:t>
      </w:r>
      <w:r w:rsidR="0025662D" w:rsidRPr="008928B1">
        <w:t>)</w:t>
      </w:r>
      <w:r w:rsidR="0025662D" w:rsidRPr="008928B1">
        <w:tab/>
        <w:t xml:space="preserve">the P-Asserted Identity header and Privacy header </w:t>
      </w:r>
      <w:r w:rsidRPr="008928B1">
        <w:t>containing</w:t>
      </w:r>
      <w:r w:rsidR="0025662D" w:rsidRPr="008928B1">
        <w:t xml:space="preserve"> the values received in the MESSAGE request;</w:t>
      </w:r>
      <w:r w:rsidR="00B209B2">
        <w:t xml:space="preserve"> and</w:t>
      </w:r>
    </w:p>
    <w:p w14:paraId="3861E28A" w14:textId="14615751" w:rsidR="00B209B2" w:rsidRPr="008928B1" w:rsidRDefault="00B209B2" w:rsidP="0025662D">
      <w:pPr>
        <w:pStyle w:val="B1"/>
        <w:ind w:left="284" w:firstLine="0"/>
      </w:pPr>
      <w:r>
        <w:t>g)</w:t>
      </w:r>
      <w:r>
        <w:tab/>
        <w:t xml:space="preserve">if allowed by local policy, </w:t>
      </w:r>
      <w:r w:rsidRPr="008928B1">
        <w:t xml:space="preserve">the </w:t>
      </w:r>
      <w:r>
        <w:t>Resource-Priority</w:t>
      </w:r>
      <w:r w:rsidRPr="008928B1">
        <w:t xml:space="preserve"> header </w:t>
      </w:r>
      <w:r w:rsidRPr="008928B1">
        <w:rPr>
          <w:rFonts w:eastAsia="MS Mincho"/>
        </w:rPr>
        <w:t>field</w:t>
      </w:r>
      <w:r w:rsidRPr="008928B1">
        <w:t xml:space="preserve"> set to the </w:t>
      </w:r>
      <w:r w:rsidRPr="008928B1">
        <w:rPr>
          <w:rFonts w:eastAsia="MS Mincho"/>
        </w:rPr>
        <w:t xml:space="preserve">same value as the </w:t>
      </w:r>
      <w:r>
        <w:rPr>
          <w:rFonts w:eastAsia="MS Mincho"/>
        </w:rPr>
        <w:t>Resource-Priority</w:t>
      </w:r>
      <w:r w:rsidRPr="008928B1">
        <w:rPr>
          <w:rFonts w:eastAsia="MS Mincho"/>
        </w:rPr>
        <w:t xml:space="preserve"> header field that was received in the incoming MESSAGE request</w:t>
      </w:r>
      <w:r>
        <w:t>.</w:t>
      </w:r>
    </w:p>
    <w:bookmarkEnd w:id="41"/>
    <w:p w14:paraId="4B8AC74B" w14:textId="77777777" w:rsidR="0025662D" w:rsidRPr="008928B1" w:rsidRDefault="0025662D" w:rsidP="008839B4">
      <w:r w:rsidRPr="008928B1">
        <w:t>The handling of the 200 (OK) response shall be in accordance with 3GPP TS 24.229 [5].</w:t>
      </w:r>
    </w:p>
    <w:p w14:paraId="260C6349" w14:textId="77777777" w:rsidR="0025662D" w:rsidRPr="008928B1" w:rsidRDefault="0025662D" w:rsidP="008839B4">
      <w:pPr>
        <w:pStyle w:val="Heading4"/>
      </w:pPr>
      <w:bookmarkStart w:id="42" w:name="_Toc163141200"/>
      <w:r w:rsidRPr="008839B4">
        <w:t>5.3.3.2</w:t>
      </w:r>
      <w:r w:rsidRPr="008839B4">
        <w:tab/>
        <w:t>List server terminating case</w:t>
      </w:r>
      <w:bookmarkEnd w:id="42"/>
    </w:p>
    <w:p w14:paraId="4449B598" w14:textId="77777777" w:rsidR="0025662D" w:rsidRPr="008928B1" w:rsidRDefault="0025662D" w:rsidP="008839B4">
      <w:r w:rsidRPr="008928B1">
        <w:t>Upon receipt of a MESSAGE request that includes a PSI in the request URI the list server shall:</w:t>
      </w:r>
    </w:p>
    <w:p w14:paraId="5AC86C66" w14:textId="3923DC36" w:rsidR="0025662D" w:rsidRPr="008928B1" w:rsidRDefault="0025662D" w:rsidP="0025662D">
      <w:pPr>
        <w:pStyle w:val="B1"/>
      </w:pPr>
      <w:r w:rsidRPr="008928B1">
        <w:t>1)</w:t>
      </w:r>
      <w:r w:rsidRPr="008928B1">
        <w:tab/>
        <w:t xml:space="preserve">check if the PSI is allocated to a predefined URI list and rejects the request in accordance with RFC 3261 [7] if it is not allocated. The following actions in this </w:t>
      </w:r>
      <w:r w:rsidR="009E449F">
        <w:t>clause</w:t>
      </w:r>
      <w:r w:rsidRPr="008928B1">
        <w:t xml:space="preserve"> shall only be performed if the distribution list URI is allocated;</w:t>
      </w:r>
    </w:p>
    <w:p w14:paraId="55F35946" w14:textId="2133E136" w:rsidR="0025662D" w:rsidRPr="008928B1" w:rsidRDefault="0025662D" w:rsidP="0025662D">
      <w:pPr>
        <w:pStyle w:val="B1"/>
      </w:pPr>
      <w:r w:rsidRPr="008928B1">
        <w:t>2)</w:t>
      </w:r>
      <w:r w:rsidRPr="008928B1">
        <w:tab/>
        <w:t xml:space="preserve">verify the identity of the user as described in </w:t>
      </w:r>
      <w:r w:rsidR="009E449F">
        <w:t>clause</w:t>
      </w:r>
      <w:r w:rsidRPr="008928B1">
        <w:t xml:space="preserve"> 5.7.1.4 of 3GPP TS 24.229 [5] and authorize the request as described in </w:t>
      </w:r>
      <w:r w:rsidR="009E449F">
        <w:t>clause</w:t>
      </w:r>
      <w:r w:rsidRPr="008928B1">
        <w:t xml:space="preserve"> 5.7.1.5 of 3GPP TS 24.229 [5]. The following actions in this </w:t>
      </w:r>
      <w:r w:rsidR="009E449F">
        <w:t>clause</w:t>
      </w:r>
      <w:r w:rsidRPr="008928B1">
        <w:t xml:space="preserve"> shall only be performed if the request can be authorized;</w:t>
      </w:r>
    </w:p>
    <w:p w14:paraId="73B4B28F" w14:textId="455C751B" w:rsidR="0025662D" w:rsidRPr="008928B1" w:rsidRDefault="0025662D" w:rsidP="0025662D">
      <w:pPr>
        <w:pStyle w:val="B1"/>
      </w:pPr>
      <w:r w:rsidRPr="008928B1">
        <w:lastRenderedPageBreak/>
        <w:t>3)</w:t>
      </w:r>
      <w:r w:rsidRPr="008928B1">
        <w:tab/>
        <w:t xml:space="preserve">create a 202 (Accepted) response. The response shall be in accordance with  the procedures of 3GPP TS 24.229 [5] </w:t>
      </w:r>
      <w:r w:rsidR="009E449F">
        <w:t>clause</w:t>
      </w:r>
      <w:r w:rsidRPr="008928B1">
        <w:t> 5.7.1.2 in relation to the contents of the P-Charging-Function-Addresses header and the P-Charging-Vector header; and :</w:t>
      </w:r>
    </w:p>
    <w:p w14:paraId="763319DF" w14:textId="77777777" w:rsidR="0025662D" w:rsidRPr="008928B1" w:rsidRDefault="0025662D" w:rsidP="0025662D">
      <w:pPr>
        <w:pStyle w:val="B2"/>
      </w:pPr>
      <w:r w:rsidRPr="008928B1">
        <w:t>a)</w:t>
      </w:r>
      <w:r w:rsidRPr="008928B1">
        <w:tab/>
        <w:t>include the P-Charging-Vector header including:</w:t>
      </w:r>
    </w:p>
    <w:p w14:paraId="21747F04" w14:textId="77777777" w:rsidR="0025662D" w:rsidRPr="008928B1" w:rsidRDefault="0025662D" w:rsidP="0025662D">
      <w:pPr>
        <w:pStyle w:val="B3"/>
      </w:pPr>
      <w:r w:rsidRPr="008928B1">
        <w:t>i)</w:t>
      </w:r>
      <w:r w:rsidRPr="008928B1">
        <w:tab/>
        <w:t>the value of the icid parameter as received in the MESSAGE request;</w:t>
      </w:r>
    </w:p>
    <w:p w14:paraId="0D3991CD" w14:textId="77777777" w:rsidR="0025662D" w:rsidRPr="008928B1" w:rsidRDefault="0025662D" w:rsidP="0025662D">
      <w:pPr>
        <w:pStyle w:val="B3"/>
      </w:pPr>
      <w:r w:rsidRPr="008928B1">
        <w:t>ii)</w:t>
      </w:r>
      <w:r w:rsidRPr="008928B1">
        <w:tab/>
        <w:t>the value of the orig-ioi parameter as received in the MESSAGE request; and</w:t>
      </w:r>
    </w:p>
    <w:p w14:paraId="749B14AD" w14:textId="77777777" w:rsidR="0025662D" w:rsidRPr="008928B1" w:rsidRDefault="0025662D" w:rsidP="0025662D">
      <w:pPr>
        <w:pStyle w:val="B3"/>
      </w:pPr>
      <w:r w:rsidRPr="008928B1">
        <w:t>iii)</w:t>
      </w:r>
      <w:r w:rsidRPr="008928B1">
        <w:tab/>
        <w:t>the term-ioi parameter, indicating the network of the list server; and</w:t>
      </w:r>
    </w:p>
    <w:p w14:paraId="7C751B51" w14:textId="2FC3D750" w:rsidR="0025662D" w:rsidRDefault="0025662D" w:rsidP="0025662D">
      <w:pPr>
        <w:pStyle w:val="B2"/>
      </w:pPr>
      <w:r w:rsidRPr="008928B1">
        <w:t>b)</w:t>
      </w:r>
      <w:r w:rsidRPr="008928B1">
        <w:tab/>
        <w:t>include the P-Charging-Function-Addresses header as received in the MESSAGE request or, if the P-Charging-Function-Addresses header was not received in the MESSAGE request, indicate the values applicable for the list server in the P-Charging-Function-Addresses header;</w:t>
      </w:r>
    </w:p>
    <w:p w14:paraId="38F37EF3" w14:textId="6B1AA75F" w:rsidR="00B209B2" w:rsidRPr="008928B1" w:rsidRDefault="00B209B2" w:rsidP="00DD152E">
      <w:pPr>
        <w:pStyle w:val="B1"/>
        <w:overflowPunct/>
        <w:autoSpaceDE/>
        <w:autoSpaceDN/>
        <w:adjustRightInd/>
        <w:textAlignment w:val="auto"/>
      </w:pPr>
      <w:r>
        <w:rPr>
          <w:lang w:eastAsia="en-US"/>
        </w:rPr>
        <w:t>3A</w:t>
      </w:r>
      <w:r w:rsidRPr="00D866B4">
        <w:rPr>
          <w:lang w:eastAsia="en-US"/>
        </w:rPr>
        <w:t>)</w:t>
      </w:r>
      <w:r w:rsidRPr="00D866B4">
        <w:rPr>
          <w:lang w:eastAsia="en-US"/>
        </w:rPr>
        <w:tab/>
      </w:r>
      <w:r>
        <w:rPr>
          <w:lang w:eastAsia="en-US"/>
        </w:rPr>
        <w:t xml:space="preserve">if allowed by local policy, </w:t>
      </w:r>
      <w:r w:rsidRPr="008928B1">
        <w:rPr>
          <w:lang w:eastAsia="en-US"/>
        </w:rPr>
        <w:t xml:space="preserve">include </w:t>
      </w:r>
      <w:r>
        <w:rPr>
          <w:lang w:eastAsia="en-US"/>
        </w:rPr>
        <w:t xml:space="preserve">in </w:t>
      </w:r>
      <w:r w:rsidRPr="008928B1">
        <w:rPr>
          <w:lang w:eastAsia="en-US"/>
        </w:rPr>
        <w:t>the 202 (Accepted) response</w:t>
      </w:r>
      <w:r w:rsidRPr="00D866B4">
        <w:rPr>
          <w:lang w:eastAsia="en-US"/>
        </w:rPr>
        <w:t xml:space="preserve"> the Resource-Priority header </w:t>
      </w:r>
      <w:r w:rsidRPr="00DD152E">
        <w:rPr>
          <w:lang w:eastAsia="en-US"/>
        </w:rPr>
        <w:t>field</w:t>
      </w:r>
      <w:r w:rsidRPr="00D866B4">
        <w:rPr>
          <w:lang w:eastAsia="en-US"/>
        </w:rPr>
        <w:t xml:space="preserve"> set to the </w:t>
      </w:r>
      <w:r w:rsidRPr="00DD152E">
        <w:rPr>
          <w:lang w:eastAsia="en-US"/>
        </w:rPr>
        <w:t>same value as the Resource-Priority header field that was received in the incoming MESSAGE request</w:t>
      </w:r>
      <w:r w:rsidRPr="00D866B4">
        <w:rPr>
          <w:lang w:eastAsia="en-US"/>
        </w:rPr>
        <w:t xml:space="preserve">; </w:t>
      </w:r>
      <w:r>
        <w:rPr>
          <w:lang w:eastAsia="en-US"/>
        </w:rPr>
        <w:t>and</w:t>
      </w:r>
    </w:p>
    <w:p w14:paraId="33A5F6FA" w14:textId="77777777" w:rsidR="0025662D" w:rsidRPr="008928B1" w:rsidRDefault="0025662D" w:rsidP="0025662D">
      <w:pPr>
        <w:pStyle w:val="B1"/>
      </w:pPr>
      <w:r w:rsidRPr="008928B1">
        <w:t>4)</w:t>
      </w:r>
      <w:r w:rsidR="00270918">
        <w:tab/>
      </w:r>
      <w:r w:rsidRPr="008928B1">
        <w:t xml:space="preserve">send the 202 (Accepted) response. </w:t>
      </w:r>
    </w:p>
    <w:p w14:paraId="010094BD" w14:textId="77777777" w:rsidR="0067140C" w:rsidRPr="008928B1" w:rsidRDefault="0067140C" w:rsidP="002A1786">
      <w:pPr>
        <w:pStyle w:val="Heading4"/>
      </w:pPr>
      <w:bookmarkStart w:id="43" w:name="_Toc163141201"/>
      <w:r w:rsidRPr="008928B1">
        <w:t>5.3.3.3</w:t>
      </w:r>
      <w:r w:rsidRPr="008928B1">
        <w:tab/>
        <w:t>List Server processing the MESSAGE URI-list</w:t>
      </w:r>
      <w:bookmarkEnd w:id="43"/>
    </w:p>
    <w:p w14:paraId="0E56C7D1" w14:textId="77777777" w:rsidR="0067140C" w:rsidRPr="008928B1" w:rsidRDefault="0067140C" w:rsidP="0067140C">
      <w:pPr>
        <w:rPr>
          <w:rFonts w:eastAsia="MS Mincho"/>
        </w:rPr>
      </w:pPr>
      <w:r w:rsidRPr="008928B1">
        <w:rPr>
          <w:rFonts w:eastAsia="MS Mincho"/>
        </w:rPr>
        <w:t xml:space="preserve">Upon receiving the MESSAGE request with the URI-list included in the multipart body, the List Server shall inform the UE that it has received the MESSAGE request by returning the 202 (Accepted) response. Subsequently, the List Server shall create a MESSAGE request for each intended recipient listed in the URI-list, and it shall insert the </w:t>
      </w:r>
      <w:r w:rsidRPr="008928B1">
        <w:t>immediate</w:t>
      </w:r>
      <w:r w:rsidRPr="008928B1">
        <w:rPr>
          <w:rFonts w:eastAsia="MS Mincho"/>
        </w:rPr>
        <w:t xml:space="preserve"> message payload into the body of each outgoing MESSAGES request.</w:t>
      </w:r>
    </w:p>
    <w:p w14:paraId="323C5666" w14:textId="77777777" w:rsidR="0067140C" w:rsidRPr="008928B1" w:rsidRDefault="0067140C" w:rsidP="0067140C">
      <w:r w:rsidRPr="008928B1">
        <w:rPr>
          <w:rFonts w:eastAsia="MS Mincho"/>
        </w:rPr>
        <w:t xml:space="preserve">When creating the outgoing MESSAGE requests destined for each recipient, the List Server shall follow the procedures described in the </w:t>
      </w:r>
      <w:r w:rsidRPr="008928B1">
        <w:t xml:space="preserve">3GPP TS 24.229 [5]. </w:t>
      </w:r>
      <w:r w:rsidRPr="008928B1">
        <w:rPr>
          <w:rFonts w:eastAsia="MS Mincho"/>
        </w:rPr>
        <w:t xml:space="preserve">The List Server </w:t>
      </w:r>
      <w:r w:rsidRPr="008928B1">
        <w:t xml:space="preserve">shall populate the header fields of each outgoing </w:t>
      </w:r>
      <w:r w:rsidRPr="008928B1">
        <w:rPr>
          <w:rFonts w:eastAsia="MS Mincho"/>
        </w:rPr>
        <w:t>MESSAGE request</w:t>
      </w:r>
      <w:r w:rsidRPr="008928B1">
        <w:t xml:space="preserve"> as follows:</w:t>
      </w:r>
    </w:p>
    <w:p w14:paraId="4FCB523F" w14:textId="77777777" w:rsidR="0067140C" w:rsidRPr="008928B1" w:rsidRDefault="0067140C" w:rsidP="0067140C">
      <w:pPr>
        <w:pStyle w:val="B1"/>
      </w:pPr>
      <w:r w:rsidRPr="008928B1">
        <w:t>-</w:t>
      </w:r>
      <w:r w:rsidRPr="008928B1">
        <w:tab/>
      </w:r>
      <w:r w:rsidRPr="008928B1">
        <w:rPr>
          <w:rFonts w:eastAsia="MS Mincho"/>
        </w:rPr>
        <w:t xml:space="preserve">the Request-URI </w:t>
      </w:r>
      <w:r w:rsidRPr="008928B1">
        <w:t>set to</w:t>
      </w:r>
      <w:r w:rsidRPr="008928B1">
        <w:rPr>
          <w:rFonts w:eastAsia="MS Mincho"/>
        </w:rPr>
        <w:t xml:space="preserve"> the SIP URI of the intended recipient</w:t>
      </w:r>
      <w:r w:rsidRPr="008928B1">
        <w:t>;</w:t>
      </w:r>
    </w:p>
    <w:p w14:paraId="461F0C25" w14:textId="77777777" w:rsidR="0067140C" w:rsidRPr="008928B1" w:rsidRDefault="0067140C" w:rsidP="0067140C">
      <w:pPr>
        <w:pStyle w:val="B1"/>
      </w:pPr>
      <w:r w:rsidRPr="008928B1">
        <w:t>-</w:t>
      </w:r>
      <w:r w:rsidRPr="008928B1">
        <w:tab/>
        <w:t xml:space="preserve">the From header </w:t>
      </w:r>
      <w:r w:rsidRPr="008928B1">
        <w:rPr>
          <w:rFonts w:eastAsia="MS Mincho"/>
        </w:rPr>
        <w:t>field</w:t>
      </w:r>
      <w:r w:rsidRPr="008928B1">
        <w:t xml:space="preserve"> set to the </w:t>
      </w:r>
      <w:r w:rsidRPr="008928B1">
        <w:rPr>
          <w:rFonts w:eastAsia="MS Mincho"/>
        </w:rPr>
        <w:t>same value as the From header field that was received in the incoming MESSAGE request</w:t>
      </w:r>
      <w:r w:rsidRPr="008928B1">
        <w:t>;</w:t>
      </w:r>
    </w:p>
    <w:p w14:paraId="3021D417" w14:textId="77777777" w:rsidR="0067140C" w:rsidRPr="008928B1" w:rsidRDefault="0067140C" w:rsidP="0067140C">
      <w:pPr>
        <w:pStyle w:val="B1"/>
      </w:pPr>
      <w:r w:rsidRPr="008928B1">
        <w:t>-</w:t>
      </w:r>
      <w:r w:rsidRPr="008928B1">
        <w:tab/>
        <w:t xml:space="preserve">the To header set to the SIP URI </w:t>
      </w:r>
      <w:r w:rsidRPr="008928B1">
        <w:rPr>
          <w:rFonts w:eastAsia="MS Mincho"/>
        </w:rPr>
        <w:t>of the intended recipient</w:t>
      </w:r>
      <w:r w:rsidRPr="008928B1">
        <w:t>; and</w:t>
      </w:r>
    </w:p>
    <w:p w14:paraId="1CD2385F" w14:textId="76A70FCF" w:rsidR="0067140C" w:rsidRPr="008928B1" w:rsidRDefault="0067140C" w:rsidP="0067140C">
      <w:pPr>
        <w:pStyle w:val="B1"/>
      </w:pPr>
      <w:r w:rsidRPr="008928B1">
        <w:t>-</w:t>
      </w:r>
      <w:r w:rsidRPr="008928B1">
        <w:tab/>
        <w:t xml:space="preserve">the remaining headers set to the values as specified in 3GPP TS 24.229 [5] </w:t>
      </w:r>
      <w:r w:rsidR="009E449F">
        <w:t>clause</w:t>
      </w:r>
      <w:r w:rsidR="00D92A3C">
        <w:t> </w:t>
      </w:r>
      <w:r w:rsidRPr="008928B1">
        <w:t>5.7.3.</w:t>
      </w:r>
    </w:p>
    <w:p w14:paraId="47C948F6" w14:textId="77777777" w:rsidR="0067140C" w:rsidRPr="008928B1" w:rsidRDefault="0067140C" w:rsidP="0067140C">
      <w:pPr>
        <w:rPr>
          <w:rFonts w:eastAsia="MS Mincho"/>
        </w:rPr>
      </w:pPr>
      <w:r w:rsidRPr="008928B1">
        <w:rPr>
          <w:rFonts w:eastAsia="MS Mincho"/>
        </w:rPr>
        <w:t xml:space="preserve">The List Server </w:t>
      </w:r>
      <w:r w:rsidRPr="008928B1">
        <w:t xml:space="preserve">shall also </w:t>
      </w:r>
      <w:r w:rsidRPr="008928B1">
        <w:rPr>
          <w:rFonts w:eastAsia="MS Mincho"/>
        </w:rPr>
        <w:t xml:space="preserve">compose the multipart body of the outgoing MESSAGE request as specified in the </w:t>
      </w:r>
      <w:r w:rsidR="00420E2D">
        <w:rPr>
          <w:rFonts w:eastAsia="MS Mincho"/>
        </w:rPr>
        <w:t>RFC 5365 </w:t>
      </w:r>
      <w:r w:rsidRPr="008928B1">
        <w:rPr>
          <w:rFonts w:eastAsia="MS Mincho"/>
        </w:rPr>
        <w:t>[12], and included it in the outgoing MESSAGE request.</w:t>
      </w:r>
    </w:p>
    <w:p w14:paraId="1000E4E7" w14:textId="308F1657" w:rsidR="008D759B" w:rsidRDefault="0067140C" w:rsidP="00382868">
      <w:r w:rsidRPr="008928B1">
        <w:rPr>
          <w:rFonts w:eastAsia="MS Mincho"/>
        </w:rPr>
        <w:t xml:space="preserve">When sending the MESSAGE request to each recipient, and processing the respective responses, the List Server shall behave as specified in the </w:t>
      </w:r>
      <w:r w:rsidRPr="008928B1">
        <w:t xml:space="preserve">3GPP TS 24.229 [5] </w:t>
      </w:r>
      <w:r w:rsidR="009E449F">
        <w:t>clause</w:t>
      </w:r>
      <w:r w:rsidR="00D92A3C">
        <w:t> </w:t>
      </w:r>
      <w:r w:rsidRPr="008928B1">
        <w:t>5.7.</w:t>
      </w:r>
    </w:p>
    <w:p w14:paraId="0D5A3C1A" w14:textId="77777777" w:rsidR="00E07D0F" w:rsidRDefault="00E07D0F" w:rsidP="002A1786">
      <w:pPr>
        <w:pStyle w:val="Heading4"/>
      </w:pPr>
      <w:bookmarkStart w:id="44" w:name="_Toc163141202"/>
      <w:r>
        <w:t>5.3.3.4</w:t>
      </w:r>
      <w:r>
        <w:tab/>
        <w:t>List server support of MESSAGE URI-lists</w:t>
      </w:r>
      <w:bookmarkEnd w:id="44"/>
    </w:p>
    <w:p w14:paraId="59C05E2D" w14:textId="77777777" w:rsidR="00E07D0F" w:rsidRPr="008928B1" w:rsidRDefault="00E07D0F" w:rsidP="00382868">
      <w:r w:rsidRPr="003C1AC9">
        <w:t xml:space="preserve">A list server shall support the relay requirements of </w:t>
      </w:r>
      <w:r w:rsidR="00827107">
        <w:t>RFC 5360 </w:t>
      </w:r>
      <w:r>
        <w:t>[16]</w:t>
      </w:r>
      <w:r w:rsidRPr="003C1AC9">
        <w:t xml:space="preserve">. The </w:t>
      </w:r>
      <w:r>
        <w:t>l</w:t>
      </w:r>
      <w:r w:rsidRPr="003C1AC9">
        <w:t>ist server may also support the store and forward server</w:t>
      </w:r>
      <w:r>
        <w:t xml:space="preserve"> requirements of </w:t>
      </w:r>
      <w:r w:rsidR="00827107">
        <w:t>RFC 5360 </w:t>
      </w:r>
      <w:r>
        <w:t>[16].</w:t>
      </w:r>
    </w:p>
    <w:p w14:paraId="43E9CF0C" w14:textId="77777777" w:rsidR="004D234A" w:rsidRPr="008928B1" w:rsidRDefault="004D234A" w:rsidP="002A1786">
      <w:pPr>
        <w:pStyle w:val="Heading1"/>
      </w:pPr>
      <w:bookmarkStart w:id="45" w:name="_Toc163141203"/>
      <w:r w:rsidRPr="008928B1">
        <w:lastRenderedPageBreak/>
        <w:t>6</w:t>
      </w:r>
      <w:r w:rsidRPr="008928B1">
        <w:tab/>
        <w:t>Protocol using SIP for session-mode messaging</w:t>
      </w:r>
      <w:bookmarkEnd w:id="45"/>
    </w:p>
    <w:p w14:paraId="7BB8CC02" w14:textId="77777777" w:rsidR="004D234A" w:rsidRPr="008928B1" w:rsidRDefault="004D234A" w:rsidP="002A1786">
      <w:pPr>
        <w:pStyle w:val="Heading2"/>
      </w:pPr>
      <w:bookmarkStart w:id="46" w:name="_Toc163141204"/>
      <w:r w:rsidRPr="008928B1">
        <w:t>6.1</w:t>
      </w:r>
      <w:r w:rsidRPr="008928B1">
        <w:tab/>
        <w:t>Introduction</w:t>
      </w:r>
      <w:bookmarkEnd w:id="46"/>
    </w:p>
    <w:p w14:paraId="7B7761F5" w14:textId="77777777" w:rsidR="004D234A" w:rsidRPr="008928B1" w:rsidRDefault="004D234A" w:rsidP="002A1786">
      <w:pPr>
        <w:pStyle w:val="Heading2"/>
      </w:pPr>
      <w:bookmarkStart w:id="47" w:name="_Toc163141205"/>
      <w:r w:rsidRPr="008928B1">
        <w:t>6.2</w:t>
      </w:r>
      <w:r w:rsidRPr="008928B1">
        <w:tab/>
        <w:t>Functional entities</w:t>
      </w:r>
      <w:bookmarkEnd w:id="47"/>
    </w:p>
    <w:p w14:paraId="2DF5F050" w14:textId="77777777" w:rsidR="004D234A" w:rsidRPr="008928B1" w:rsidRDefault="004D234A" w:rsidP="002A1786">
      <w:pPr>
        <w:pStyle w:val="Heading3"/>
      </w:pPr>
      <w:bookmarkStart w:id="48" w:name="_Toc163141206"/>
      <w:r w:rsidRPr="008928B1">
        <w:t>6.2.1</w:t>
      </w:r>
      <w:r w:rsidRPr="008928B1">
        <w:tab/>
        <w:t>User Equipment (UE)</w:t>
      </w:r>
      <w:bookmarkEnd w:id="48"/>
    </w:p>
    <w:p w14:paraId="4F10EDBA" w14:textId="760D7AC5" w:rsidR="004D234A" w:rsidRPr="008928B1" w:rsidRDefault="004D234A">
      <w:r w:rsidRPr="008928B1">
        <w:t>For the purpose of session-mode messaging, the UE shall implement the role of a Participant a</w:t>
      </w:r>
      <w:r w:rsidR="00D92A3C">
        <w:t xml:space="preserve">s described in </w:t>
      </w:r>
      <w:r w:rsidR="009E449F">
        <w:t>clause</w:t>
      </w:r>
      <w:r w:rsidR="00D92A3C">
        <w:t> 6.3.1.</w:t>
      </w:r>
    </w:p>
    <w:p w14:paraId="577CC90B" w14:textId="77777777" w:rsidR="004D234A" w:rsidRPr="008928B1" w:rsidRDefault="004D234A" w:rsidP="002A1786">
      <w:pPr>
        <w:pStyle w:val="Heading2"/>
      </w:pPr>
      <w:bookmarkStart w:id="49" w:name="_Toc163141207"/>
      <w:r w:rsidRPr="008928B1">
        <w:t>6.3</w:t>
      </w:r>
      <w:r w:rsidRPr="008928B1">
        <w:tab/>
        <w:t>Role</w:t>
      </w:r>
      <w:bookmarkEnd w:id="49"/>
    </w:p>
    <w:p w14:paraId="693987FB" w14:textId="77777777" w:rsidR="004D234A" w:rsidRPr="008928B1" w:rsidRDefault="004D234A" w:rsidP="002A1786">
      <w:pPr>
        <w:pStyle w:val="Heading3"/>
      </w:pPr>
      <w:bookmarkStart w:id="50" w:name="_Toc163141208"/>
      <w:r w:rsidRPr="008928B1">
        <w:t>6.3.1</w:t>
      </w:r>
      <w:r w:rsidRPr="008928B1">
        <w:tab/>
        <w:t>Participant</w:t>
      </w:r>
      <w:bookmarkEnd w:id="50"/>
    </w:p>
    <w:p w14:paraId="5F2291FB" w14:textId="77777777" w:rsidR="004D234A" w:rsidRPr="008928B1" w:rsidRDefault="004D234A" w:rsidP="002A1786">
      <w:pPr>
        <w:pStyle w:val="Heading4"/>
        <w:rPr>
          <w:rFonts w:eastAsia="MS Mincho"/>
        </w:rPr>
      </w:pPr>
      <w:bookmarkStart w:id="51" w:name="_Toc163141209"/>
      <w:r w:rsidRPr="008928B1">
        <w:rPr>
          <w:noProof/>
        </w:rPr>
        <w:t>6.3.1.1</w:t>
      </w:r>
      <w:r w:rsidRPr="008928B1">
        <w:rPr>
          <w:noProof/>
        </w:rPr>
        <w:tab/>
      </w:r>
      <w:r w:rsidRPr="008928B1">
        <w:t>General</w:t>
      </w:r>
      <w:bookmarkEnd w:id="51"/>
    </w:p>
    <w:p w14:paraId="4C47364E" w14:textId="77777777" w:rsidR="004D234A" w:rsidRPr="008928B1" w:rsidRDefault="004D234A">
      <w:r w:rsidRPr="008928B1">
        <w:t>The participant shall perform SIP related session procedures in accordance with 3GPP TS 24.229 [5] to set up the dialog used for session-based messaging.</w:t>
      </w:r>
    </w:p>
    <w:p w14:paraId="62FB2C4B" w14:textId="77777777" w:rsidR="004D234A" w:rsidRPr="008928B1" w:rsidRDefault="004D234A" w:rsidP="002A1786">
      <w:pPr>
        <w:pStyle w:val="Heading4"/>
        <w:rPr>
          <w:rFonts w:eastAsia="MS Mincho"/>
        </w:rPr>
      </w:pPr>
      <w:bookmarkStart w:id="52" w:name="_Toc163141210"/>
      <w:r w:rsidRPr="008928B1">
        <w:rPr>
          <w:noProof/>
        </w:rPr>
        <w:t>6.3.1.2</w:t>
      </w:r>
      <w:r w:rsidRPr="008928B1">
        <w:rPr>
          <w:noProof/>
        </w:rPr>
        <w:tab/>
      </w:r>
      <w:r w:rsidRPr="008928B1">
        <w:t>Session initiation - mobile originating case</w:t>
      </w:r>
      <w:bookmarkEnd w:id="52"/>
    </w:p>
    <w:p w14:paraId="58DF30E8" w14:textId="77777777" w:rsidR="00F25621" w:rsidRPr="008928B1" w:rsidRDefault="00F25621" w:rsidP="00F25621">
      <w:pPr>
        <w:rPr>
          <w:rFonts w:eastAsia="MS Mincho"/>
        </w:rPr>
      </w:pPr>
      <w:r w:rsidRPr="008928B1">
        <w:rPr>
          <w:rFonts w:eastAsia="MS Mincho"/>
        </w:rPr>
        <w:t xml:space="preserve">When the originating participant wishes to engage the terminating participant in a session-mode message session, it shall use the call initiation procedure specified in </w:t>
      </w:r>
      <w:r w:rsidR="004E7921">
        <w:rPr>
          <w:rFonts w:eastAsia="MS Mincho"/>
        </w:rPr>
        <w:t>3GPP </w:t>
      </w:r>
      <w:r w:rsidR="00D92A3C">
        <w:rPr>
          <w:rFonts w:eastAsia="MS Mincho"/>
        </w:rPr>
        <w:t>TS </w:t>
      </w:r>
      <w:r w:rsidRPr="008928B1">
        <w:rPr>
          <w:rFonts w:eastAsia="MS Mincho"/>
        </w:rPr>
        <w:t>24</w:t>
      </w:r>
      <w:r w:rsidR="004E7921">
        <w:rPr>
          <w:rFonts w:eastAsia="MS Mincho"/>
        </w:rPr>
        <w:t>.</w:t>
      </w:r>
      <w:r w:rsidR="00D92A3C">
        <w:rPr>
          <w:rFonts w:eastAsia="MS Mincho"/>
        </w:rPr>
        <w:t>229 </w:t>
      </w:r>
      <w:r w:rsidRPr="008928B1">
        <w:t>[5].</w:t>
      </w:r>
      <w:r w:rsidRPr="008928B1">
        <w:rPr>
          <w:rFonts w:eastAsia="MS Mincho"/>
        </w:rPr>
        <w:t xml:space="preserve"> The Request URI header shall include the URI of the terminating participant.</w:t>
      </w:r>
    </w:p>
    <w:p w14:paraId="05641132" w14:textId="77777777" w:rsidR="004D234A" w:rsidRPr="008928B1" w:rsidRDefault="004D234A" w:rsidP="002A1786">
      <w:pPr>
        <w:pStyle w:val="Heading4"/>
      </w:pPr>
      <w:bookmarkStart w:id="53" w:name="_Toc163141211"/>
      <w:r w:rsidRPr="008928B1">
        <w:rPr>
          <w:noProof/>
        </w:rPr>
        <w:t>6.3.1.3</w:t>
      </w:r>
      <w:r w:rsidR="00270918">
        <w:rPr>
          <w:noProof/>
        </w:rPr>
        <w:tab/>
      </w:r>
      <w:r w:rsidRPr="008928B1">
        <w:t>Session initiation - mobile terminating case</w:t>
      </w:r>
      <w:bookmarkEnd w:id="53"/>
    </w:p>
    <w:p w14:paraId="6AF467A1" w14:textId="77777777" w:rsidR="00F25621" w:rsidRPr="008928B1" w:rsidRDefault="00F25621" w:rsidP="00F25621">
      <w:r w:rsidRPr="008928B1">
        <w:rPr>
          <w:rFonts w:eastAsia="MS Mincho"/>
        </w:rPr>
        <w:t xml:space="preserve">When the terminating participant receives an initial INVITE request from the originating endpoint proposing a message session, the terminating participant shall apply the procedures as </w:t>
      </w:r>
      <w:r w:rsidRPr="008928B1">
        <w:t xml:space="preserve">specified in </w:t>
      </w:r>
      <w:r w:rsidRPr="008928B1">
        <w:rPr>
          <w:snapToGrid w:val="0"/>
        </w:rPr>
        <w:t>3GPP</w:t>
      </w:r>
      <w:r w:rsidR="00D92A3C">
        <w:t> TS </w:t>
      </w:r>
      <w:r w:rsidRPr="008928B1">
        <w:t>24.229 [5].</w:t>
      </w:r>
    </w:p>
    <w:p w14:paraId="3D387BBB" w14:textId="77777777" w:rsidR="004D234A" w:rsidRPr="008928B1" w:rsidRDefault="004D234A" w:rsidP="008839B4">
      <w:pPr>
        <w:pStyle w:val="Heading3"/>
      </w:pPr>
      <w:bookmarkStart w:id="54" w:name="_Toc163141212"/>
      <w:r w:rsidRPr="008839B4">
        <w:t>6.3.2</w:t>
      </w:r>
      <w:r w:rsidR="00270918" w:rsidRPr="008839B4">
        <w:tab/>
      </w:r>
      <w:r w:rsidRPr="008839B4">
        <w:t>Intermediate Node</w:t>
      </w:r>
      <w:bookmarkEnd w:id="54"/>
    </w:p>
    <w:p w14:paraId="3AEF92AB" w14:textId="77777777" w:rsidR="004D234A" w:rsidRPr="008928B1" w:rsidRDefault="004D234A" w:rsidP="008839B4">
      <w:pPr>
        <w:pStyle w:val="Heading4"/>
      </w:pPr>
      <w:bookmarkStart w:id="55" w:name="_Toc163141213"/>
      <w:r w:rsidRPr="008839B4">
        <w:t>6.3.2.1</w:t>
      </w:r>
      <w:r w:rsidRPr="008839B4">
        <w:tab/>
        <w:t>General</w:t>
      </w:r>
      <w:bookmarkEnd w:id="55"/>
    </w:p>
    <w:p w14:paraId="13DA8CE1" w14:textId="7368EDA8" w:rsidR="004D234A" w:rsidRPr="008928B1" w:rsidRDefault="00D92A3C">
      <w:r>
        <w:t xml:space="preserve">The intermediate node </w:t>
      </w:r>
      <w:r w:rsidR="004D234A" w:rsidRPr="008928B1">
        <w:t>shall act as a Routeing B2BUA</w:t>
      </w:r>
      <w:r>
        <w:t xml:space="preserve"> as specified in </w:t>
      </w:r>
      <w:r w:rsidR="009E449F">
        <w:t>clause</w:t>
      </w:r>
      <w:r>
        <w:t> 5.7 in 3GPP TS 24.229 </w:t>
      </w:r>
      <w:r w:rsidR="004D234A" w:rsidRPr="008928B1">
        <w:t>[5].</w:t>
      </w:r>
    </w:p>
    <w:p w14:paraId="425B56A6" w14:textId="77777777" w:rsidR="004D234A" w:rsidRPr="008928B1" w:rsidRDefault="004D234A" w:rsidP="002A1786">
      <w:pPr>
        <w:pStyle w:val="Heading4"/>
      </w:pPr>
      <w:bookmarkStart w:id="56" w:name="_Toc163141214"/>
      <w:r w:rsidRPr="008928B1">
        <w:t>6.3.2.2</w:t>
      </w:r>
      <w:r w:rsidRPr="008928B1">
        <w:tab/>
        <w:t>Generic procedures for all methods at the intermediate node</w:t>
      </w:r>
      <w:bookmarkEnd w:id="56"/>
    </w:p>
    <w:p w14:paraId="45180003" w14:textId="77777777" w:rsidR="004D234A" w:rsidRPr="008928B1" w:rsidRDefault="004D234A" w:rsidP="002A1786">
      <w:pPr>
        <w:pStyle w:val="Heading5"/>
      </w:pPr>
      <w:bookmarkStart w:id="57" w:name="_Toc163141215"/>
      <w:r w:rsidRPr="008928B1">
        <w:t>6.3.2.2.1</w:t>
      </w:r>
      <w:r w:rsidRPr="008928B1">
        <w:tab/>
        <w:t>Intermediate node – originating case</w:t>
      </w:r>
      <w:bookmarkEnd w:id="57"/>
    </w:p>
    <w:p w14:paraId="44C54789" w14:textId="05FDEB96" w:rsidR="004D234A" w:rsidRPr="008928B1" w:rsidRDefault="004D234A">
      <w:r w:rsidRPr="008928B1">
        <w:t xml:space="preserve">The intermediate node shall follow the procedures of 3GPP TS 24.229 [5] </w:t>
      </w:r>
      <w:r w:rsidR="009E449F">
        <w:t>clause</w:t>
      </w:r>
      <w:r w:rsidRPr="008928B1">
        <w:t> 5.7.3 when acting as an originating UA.</w:t>
      </w:r>
    </w:p>
    <w:p w14:paraId="5F562171" w14:textId="77777777" w:rsidR="004D234A" w:rsidRPr="008928B1" w:rsidRDefault="004D234A" w:rsidP="002A1786">
      <w:pPr>
        <w:pStyle w:val="Heading5"/>
      </w:pPr>
      <w:bookmarkStart w:id="58" w:name="_Toc163141216"/>
      <w:r w:rsidRPr="008928B1">
        <w:t>6.3.2.2.2</w:t>
      </w:r>
      <w:r w:rsidR="00270918">
        <w:tab/>
      </w:r>
      <w:r w:rsidRPr="008928B1">
        <w:t>Intermediate node – terminating case</w:t>
      </w:r>
      <w:bookmarkEnd w:id="58"/>
    </w:p>
    <w:p w14:paraId="064DE19E" w14:textId="31E25C7B" w:rsidR="004D234A" w:rsidRPr="008928B1" w:rsidRDefault="004D234A">
      <w:r w:rsidRPr="008928B1">
        <w:t xml:space="preserve">Upon receipt of an initial request the intermediate node shall follow the procedures of 3GPP TS 24.229 [5] </w:t>
      </w:r>
      <w:r w:rsidR="009E449F">
        <w:t>clause</w:t>
      </w:r>
      <w:r w:rsidRPr="008928B1">
        <w:t> 5.7.1.2 in relation to the contents of the P-Charging-Function-Addresses header and the P-Charging-Vector header.</w:t>
      </w:r>
    </w:p>
    <w:p w14:paraId="74D51DA6" w14:textId="77777777" w:rsidR="004D234A" w:rsidRPr="008928B1" w:rsidRDefault="004D234A">
      <w:r w:rsidRPr="008928B1">
        <w:t>When creating the first response for this initial request, the intermediate node shall:</w:t>
      </w:r>
    </w:p>
    <w:p w14:paraId="2EDF4C70" w14:textId="77777777" w:rsidR="004D234A" w:rsidRPr="008928B1" w:rsidRDefault="004D234A">
      <w:pPr>
        <w:pStyle w:val="B1"/>
      </w:pPr>
      <w:r w:rsidRPr="008928B1">
        <w:t>1)</w:t>
      </w:r>
      <w:r w:rsidRPr="008928B1">
        <w:tab/>
        <w:t>include the P-Charging-Vector header including:</w:t>
      </w:r>
    </w:p>
    <w:p w14:paraId="47842427" w14:textId="77777777" w:rsidR="004D234A" w:rsidRPr="008928B1" w:rsidRDefault="004D234A">
      <w:pPr>
        <w:pStyle w:val="B2"/>
      </w:pPr>
      <w:r w:rsidRPr="008928B1">
        <w:lastRenderedPageBreak/>
        <w:t>a)</w:t>
      </w:r>
      <w:r w:rsidRPr="008928B1">
        <w:tab/>
        <w:t>the value of the icid parameter as received in the initial request;</w:t>
      </w:r>
    </w:p>
    <w:p w14:paraId="336BC03D" w14:textId="77777777" w:rsidR="004D234A" w:rsidRPr="008928B1" w:rsidRDefault="004D234A">
      <w:pPr>
        <w:pStyle w:val="B2"/>
      </w:pPr>
      <w:r w:rsidRPr="008928B1">
        <w:t>b)</w:t>
      </w:r>
      <w:r w:rsidRPr="008928B1">
        <w:tab/>
        <w:t>the value of the orig-ioi parameter as received in the initial request; and</w:t>
      </w:r>
    </w:p>
    <w:p w14:paraId="47BAB65B" w14:textId="77777777" w:rsidR="004D234A" w:rsidRPr="008928B1" w:rsidRDefault="004D234A">
      <w:pPr>
        <w:pStyle w:val="B2"/>
      </w:pPr>
      <w:r w:rsidRPr="008928B1">
        <w:t>c)</w:t>
      </w:r>
      <w:r w:rsidRPr="008928B1">
        <w:tab/>
        <w:t>the term-ioi parameter, indicating the network of the intermediate node; and</w:t>
      </w:r>
    </w:p>
    <w:p w14:paraId="60F2A4DD" w14:textId="77777777" w:rsidR="004D234A" w:rsidRPr="008928B1" w:rsidRDefault="004D234A">
      <w:pPr>
        <w:pStyle w:val="B1"/>
      </w:pPr>
      <w:r w:rsidRPr="008928B1">
        <w:t>2)</w:t>
      </w:r>
      <w:r w:rsidRPr="008928B1">
        <w:tab/>
        <w:t>include the P-Charging-Function-Addresses header as received in the initial request or, if the P-Charging-Function-Addresses header was not received in the initial request indicate the values applicable for the conference in the P-Charging-Function-Addresses header.</w:t>
      </w:r>
    </w:p>
    <w:p w14:paraId="57AB8A06" w14:textId="77777777" w:rsidR="004D234A" w:rsidRPr="008928B1" w:rsidRDefault="004D234A">
      <w:r w:rsidRPr="008928B1">
        <w:t>When creating responses for an initial INVITE request, the intermediate node shall additionally send the 200 (OK) response to the initial INVITE request only after the resource reservation has been completed.</w:t>
      </w:r>
    </w:p>
    <w:p w14:paraId="6ADAFCEA" w14:textId="77777777" w:rsidR="004D234A" w:rsidRPr="008928B1" w:rsidRDefault="004D234A" w:rsidP="002A1786">
      <w:pPr>
        <w:pStyle w:val="Heading4"/>
      </w:pPr>
      <w:bookmarkStart w:id="59" w:name="_Toc163141217"/>
      <w:r w:rsidRPr="008928B1">
        <w:t>6.3.2.3</w:t>
      </w:r>
      <w:r w:rsidRPr="008928B1">
        <w:tab/>
        <w:t>Session Initiation</w:t>
      </w:r>
      <w:bookmarkEnd w:id="59"/>
      <w:r w:rsidRPr="008928B1">
        <w:t xml:space="preserve"> </w:t>
      </w:r>
    </w:p>
    <w:p w14:paraId="6E259D0F" w14:textId="77777777" w:rsidR="004D234A" w:rsidRPr="008928B1" w:rsidRDefault="004D234A" w:rsidP="002A1786">
      <w:pPr>
        <w:pStyle w:val="Heading5"/>
      </w:pPr>
      <w:bookmarkStart w:id="60" w:name="_Toc163141218"/>
      <w:r w:rsidRPr="008928B1">
        <w:t>6.3.2.3.1</w:t>
      </w:r>
      <w:r w:rsidRPr="008928B1">
        <w:tab/>
        <w:t>Session initiation – originating case</w:t>
      </w:r>
      <w:bookmarkEnd w:id="60"/>
    </w:p>
    <w:p w14:paraId="340732A0" w14:textId="77777777" w:rsidR="004D234A" w:rsidRPr="008928B1" w:rsidRDefault="004D234A">
      <w:r w:rsidRPr="008928B1">
        <w:t xml:space="preserve">The intermediate node shall follow the procedures of </w:t>
      </w:r>
      <w:r w:rsidR="00D92A3C">
        <w:rPr>
          <w:snapToGrid w:val="0"/>
        </w:rPr>
        <w:t>3GPP TS </w:t>
      </w:r>
      <w:r w:rsidRPr="008928B1">
        <w:rPr>
          <w:snapToGrid w:val="0"/>
        </w:rPr>
        <w:t>24.229</w:t>
      </w:r>
      <w:r w:rsidR="00D92A3C">
        <w:rPr>
          <w:snapToGrid w:val="0"/>
        </w:rPr>
        <w:t> </w:t>
      </w:r>
      <w:r w:rsidRPr="008928B1">
        <w:rPr>
          <w:snapToGrid w:val="0"/>
        </w:rPr>
        <w:t>[5] at call initiation</w:t>
      </w:r>
      <w:r w:rsidRPr="008928B1">
        <w:t>.</w:t>
      </w:r>
    </w:p>
    <w:p w14:paraId="132DE671" w14:textId="77777777" w:rsidR="004D234A" w:rsidRPr="008928B1" w:rsidRDefault="004D234A">
      <w:r w:rsidRPr="008928B1">
        <w:t>The intermediate node shall populate the INVITE as specified for a Routeing B2BUA with the following clarification:</w:t>
      </w:r>
    </w:p>
    <w:p w14:paraId="62EE2702" w14:textId="77777777" w:rsidR="004D234A" w:rsidRPr="008928B1" w:rsidRDefault="004D234A">
      <w:pPr>
        <w:pStyle w:val="B1"/>
      </w:pPr>
      <w:r w:rsidRPr="008928B1">
        <w:t>a)</w:t>
      </w:r>
      <w:r w:rsidRPr="008928B1">
        <w:tab/>
        <w:t xml:space="preserve">the Request URI to the URI as in the received Request URI: </w:t>
      </w:r>
    </w:p>
    <w:p w14:paraId="655B6D23" w14:textId="77777777" w:rsidR="004D234A" w:rsidRPr="008928B1" w:rsidRDefault="004D234A">
      <w:pPr>
        <w:pStyle w:val="B1"/>
      </w:pPr>
      <w:r w:rsidRPr="008928B1">
        <w:t>b)</w:t>
      </w:r>
      <w:r w:rsidRPr="008928B1">
        <w:tab/>
        <w:t xml:space="preserve">the To header to the same display name and  URI as in the received  To header;  </w:t>
      </w:r>
    </w:p>
    <w:p w14:paraId="7F76C9C1" w14:textId="77777777" w:rsidR="004D234A" w:rsidRPr="008928B1" w:rsidRDefault="004D234A">
      <w:pPr>
        <w:pStyle w:val="B1"/>
      </w:pPr>
      <w:r w:rsidRPr="008928B1">
        <w:t>c)</w:t>
      </w:r>
      <w:r w:rsidRPr="008928B1">
        <w:tab/>
        <w:t>the From header sent includes the same display name and URI as in the From header in the received INVITE; and</w:t>
      </w:r>
    </w:p>
    <w:p w14:paraId="0B26DC7D" w14:textId="77777777" w:rsidR="004D234A" w:rsidRPr="008928B1" w:rsidRDefault="004D234A">
      <w:pPr>
        <w:pStyle w:val="B1"/>
      </w:pPr>
      <w:r w:rsidRPr="008928B1">
        <w:t>d)</w:t>
      </w:r>
      <w:r w:rsidRPr="008928B1">
        <w:tab/>
        <w:t xml:space="preserve">the P-Asserted-Identity header and privacy  includes the same information as in the received  P-Asserted-Identity header and Privacy header; and </w:t>
      </w:r>
    </w:p>
    <w:p w14:paraId="6CE5661F" w14:textId="77777777" w:rsidR="004D234A" w:rsidRPr="008928B1" w:rsidRDefault="004D234A">
      <w:r w:rsidRPr="008928B1">
        <w:t xml:space="preserve">If the intermediate node is not able to establish a TCP connection for the MSRP session the intermediate node shall send BYE towards the participant and release the associated recourses. </w:t>
      </w:r>
    </w:p>
    <w:p w14:paraId="378BB4BD" w14:textId="77777777" w:rsidR="004D234A" w:rsidRPr="008928B1" w:rsidRDefault="004D234A" w:rsidP="002A1786">
      <w:pPr>
        <w:pStyle w:val="Heading5"/>
      </w:pPr>
      <w:bookmarkStart w:id="61" w:name="_Toc163141219"/>
      <w:r w:rsidRPr="008928B1">
        <w:t>6.3.2.3.2</w:t>
      </w:r>
      <w:r w:rsidRPr="008928B1">
        <w:tab/>
        <w:t>Session initiation – terminating case</w:t>
      </w:r>
      <w:bookmarkEnd w:id="61"/>
    </w:p>
    <w:p w14:paraId="05A18BB5" w14:textId="77777777" w:rsidR="004D234A" w:rsidRPr="008928B1" w:rsidRDefault="004D234A">
      <w:r w:rsidRPr="008928B1">
        <w:t>Upon receipt of an INVITE request that includes the terminating participant URI in the request URI, the intermediate node shall:</w:t>
      </w:r>
    </w:p>
    <w:p w14:paraId="21795873" w14:textId="02BF87BB" w:rsidR="004D234A" w:rsidRPr="008928B1" w:rsidRDefault="004D234A">
      <w:pPr>
        <w:pStyle w:val="B1"/>
      </w:pPr>
      <w:r w:rsidRPr="008928B1">
        <w:t>1)</w:t>
      </w:r>
      <w:r w:rsidRPr="008928B1">
        <w:tab/>
        <w:t xml:space="preserve">verify the identity of the user as described in </w:t>
      </w:r>
      <w:r w:rsidR="009E449F">
        <w:t>clause</w:t>
      </w:r>
      <w:r w:rsidRPr="008928B1">
        <w:t xml:space="preserve"> 5.7.1.4 of 3GPP TS 24.229 [5] and authorize the request as described in </w:t>
      </w:r>
      <w:r w:rsidR="009E449F">
        <w:t>clause</w:t>
      </w:r>
      <w:r w:rsidRPr="008928B1">
        <w:t xml:space="preserve"> 5.7.1.5 of 3GPP TS 24.229 [5]. The following actions in this </w:t>
      </w:r>
      <w:r w:rsidR="009E449F">
        <w:t>clause</w:t>
      </w:r>
      <w:r w:rsidRPr="008928B1">
        <w:t xml:space="preserve"> shall only be performed if the request can be authorized;</w:t>
      </w:r>
    </w:p>
    <w:p w14:paraId="4743085F" w14:textId="77777777" w:rsidR="004D234A" w:rsidRPr="008928B1" w:rsidRDefault="004D234A">
      <w:pPr>
        <w:pStyle w:val="B1"/>
      </w:pPr>
      <w:r w:rsidRPr="008928B1">
        <w:t>2)</w:t>
      </w:r>
      <w:r w:rsidRPr="008928B1">
        <w:tab/>
        <w:t xml:space="preserve">establish </w:t>
      </w:r>
      <w:r w:rsidR="00D92A3C">
        <w:t>the session in accordance with 3GPP TS 24.229 </w:t>
      </w:r>
      <w:r w:rsidRPr="008928B1">
        <w:t>[5]</w:t>
      </w:r>
      <w:r w:rsidR="00032BCF">
        <w:t>; and</w:t>
      </w:r>
    </w:p>
    <w:p w14:paraId="71A5011F" w14:textId="77777777" w:rsidR="004D234A" w:rsidRPr="008928B1" w:rsidRDefault="004D234A">
      <w:pPr>
        <w:pStyle w:val="B1"/>
      </w:pPr>
      <w:r w:rsidRPr="008928B1">
        <w:t>3)</w:t>
      </w:r>
      <w:r w:rsidRPr="008928B1">
        <w:tab/>
        <w:t xml:space="preserve">create a 200 (OK) response. </w:t>
      </w:r>
    </w:p>
    <w:p w14:paraId="6228EF95" w14:textId="77777777" w:rsidR="004D234A" w:rsidRPr="008928B1" w:rsidRDefault="004D234A" w:rsidP="002A1786">
      <w:pPr>
        <w:pStyle w:val="Heading1"/>
      </w:pPr>
      <w:bookmarkStart w:id="62" w:name="_Toc163141220"/>
      <w:r w:rsidRPr="008928B1">
        <w:t>7</w:t>
      </w:r>
      <w:r w:rsidRPr="008928B1">
        <w:tab/>
        <w:t>Protocol using SIP for session-mode messaging conferences</w:t>
      </w:r>
      <w:bookmarkEnd w:id="62"/>
    </w:p>
    <w:p w14:paraId="577C0191" w14:textId="77777777" w:rsidR="004D234A" w:rsidRPr="008928B1" w:rsidRDefault="004D234A" w:rsidP="002A1786">
      <w:pPr>
        <w:pStyle w:val="Heading2"/>
      </w:pPr>
      <w:bookmarkStart w:id="63" w:name="_Toc163141221"/>
      <w:r w:rsidRPr="008928B1">
        <w:t>7.1</w:t>
      </w:r>
      <w:r w:rsidRPr="008928B1">
        <w:tab/>
        <w:t>Introduction</w:t>
      </w:r>
      <w:bookmarkEnd w:id="63"/>
    </w:p>
    <w:p w14:paraId="4B54FABB" w14:textId="77777777" w:rsidR="004D234A" w:rsidRPr="008928B1" w:rsidRDefault="004D234A">
      <w:r w:rsidRPr="008928B1">
        <w:t>Void.</w:t>
      </w:r>
    </w:p>
    <w:p w14:paraId="1623B6B9" w14:textId="77777777" w:rsidR="004D234A" w:rsidRPr="008928B1" w:rsidRDefault="004D234A" w:rsidP="002A1786">
      <w:pPr>
        <w:pStyle w:val="Heading2"/>
      </w:pPr>
      <w:bookmarkStart w:id="64" w:name="_Toc163141222"/>
      <w:r w:rsidRPr="008928B1">
        <w:lastRenderedPageBreak/>
        <w:t>7.2</w:t>
      </w:r>
      <w:r w:rsidRPr="008928B1">
        <w:tab/>
        <w:t>Functional entities</w:t>
      </w:r>
      <w:bookmarkEnd w:id="64"/>
    </w:p>
    <w:p w14:paraId="73258210" w14:textId="77777777" w:rsidR="004D234A" w:rsidRPr="008928B1" w:rsidRDefault="004D234A" w:rsidP="002A1786">
      <w:pPr>
        <w:pStyle w:val="Heading3"/>
      </w:pPr>
      <w:bookmarkStart w:id="65" w:name="_Toc163141223"/>
      <w:r w:rsidRPr="008928B1">
        <w:t>7.2.1</w:t>
      </w:r>
      <w:r w:rsidRPr="008928B1">
        <w:tab/>
        <w:t>User Equipment (UE)</w:t>
      </w:r>
      <w:bookmarkEnd w:id="65"/>
    </w:p>
    <w:p w14:paraId="00FB9C1F" w14:textId="0727EDC9" w:rsidR="004D234A" w:rsidRPr="008928B1" w:rsidRDefault="004D234A">
      <w:r w:rsidRPr="008928B1">
        <w:t xml:space="preserve">For the purpose of session-mode messaging conferences, the UE shall implement the role of a Participant as described in </w:t>
      </w:r>
      <w:r w:rsidR="009E449F">
        <w:t>clause</w:t>
      </w:r>
      <w:r w:rsidRPr="008928B1">
        <w:t> 6.3.1 and the pr</w:t>
      </w:r>
      <w:r w:rsidR="00D92A3C">
        <w:t xml:space="preserve">ocedures described in </w:t>
      </w:r>
      <w:r w:rsidR="009E449F">
        <w:t>clause</w:t>
      </w:r>
      <w:r w:rsidR="00D92A3C">
        <w:t> 5.2.1 in 3GPP TS 24.147 [10].</w:t>
      </w:r>
    </w:p>
    <w:p w14:paraId="4FA111ED" w14:textId="77777777" w:rsidR="004D234A" w:rsidRPr="008928B1" w:rsidRDefault="004D234A" w:rsidP="002A1786">
      <w:pPr>
        <w:pStyle w:val="Heading3"/>
      </w:pPr>
      <w:bookmarkStart w:id="66" w:name="_Toc163141224"/>
      <w:r w:rsidRPr="008928B1">
        <w:t>7.2.2</w:t>
      </w:r>
      <w:r w:rsidRPr="008928B1">
        <w:tab/>
        <w:t>Media Resource Function Controller (MRFC)</w:t>
      </w:r>
      <w:bookmarkEnd w:id="66"/>
    </w:p>
    <w:p w14:paraId="71398192" w14:textId="103EB0DB" w:rsidR="004D234A" w:rsidRPr="008928B1" w:rsidRDefault="004D234A">
      <w:r w:rsidRPr="008928B1">
        <w:t>For the purpose of session-based messaging conferences, the MRFC shall follow the proc</w:t>
      </w:r>
      <w:r w:rsidR="00D92A3C">
        <w:t xml:space="preserve">edures described in </w:t>
      </w:r>
      <w:r w:rsidR="009E449F">
        <w:t>clause</w:t>
      </w:r>
      <w:r w:rsidR="00D92A3C">
        <w:t> 5.2.2 in 3GPP TS 24.147 [10].</w:t>
      </w:r>
    </w:p>
    <w:p w14:paraId="462CA67D" w14:textId="77777777" w:rsidR="004D234A" w:rsidRPr="008928B1" w:rsidRDefault="004D234A" w:rsidP="002A1786">
      <w:pPr>
        <w:pStyle w:val="Heading3"/>
      </w:pPr>
      <w:bookmarkStart w:id="67" w:name="_Toc163141225"/>
      <w:r w:rsidRPr="008928B1">
        <w:t>7.2.3</w:t>
      </w:r>
      <w:r w:rsidRPr="008928B1">
        <w:tab/>
        <w:t>Conferencing Application Server (AS)</w:t>
      </w:r>
      <w:bookmarkEnd w:id="67"/>
    </w:p>
    <w:p w14:paraId="39FBEB58" w14:textId="14303AF2" w:rsidR="004D234A" w:rsidRDefault="004D234A">
      <w:r w:rsidRPr="008928B1">
        <w:t xml:space="preserve">For the purpose of session-based messaging conferences, the AS shall follow the procedures described in </w:t>
      </w:r>
      <w:r w:rsidR="009E449F">
        <w:t>clause</w:t>
      </w:r>
      <w:r w:rsidR="00D92A3C">
        <w:t> 5.2.3 in 3GPP TS 24.147 [10].</w:t>
      </w:r>
    </w:p>
    <w:p w14:paraId="7DCC5809" w14:textId="77777777" w:rsidR="00B209B2" w:rsidRDefault="00B209B2" w:rsidP="00B209B2">
      <w:r>
        <w:t>If the AS has received an indication that MPS for messaging is enabled in the HSS for the UE, if allowed by local policy, the AS shall:</w:t>
      </w:r>
    </w:p>
    <w:p w14:paraId="235A53F2" w14:textId="77777777" w:rsidR="00B209B2" w:rsidRDefault="00B209B2" w:rsidP="00B209B2">
      <w:pPr>
        <w:pStyle w:val="B1"/>
      </w:pPr>
      <w:r w:rsidRPr="00EB5F70">
        <w:t>-</w:t>
      </w:r>
      <w:r w:rsidRPr="00EB5F70">
        <w:tab/>
      </w:r>
      <w:r>
        <w:t>when receiving an INVITE request initiating a conference, send a re-INVITE request or an UPDATE request with an appropriate Resource-Priority header value for MPS to the UE; and</w:t>
      </w:r>
    </w:p>
    <w:p w14:paraId="491250AA" w14:textId="5B533C5C" w:rsidR="00B209B2" w:rsidRPr="008928B1" w:rsidRDefault="00B209B2" w:rsidP="00DD152E">
      <w:pPr>
        <w:pStyle w:val="B1"/>
        <w:overflowPunct/>
        <w:autoSpaceDE/>
        <w:autoSpaceDN/>
        <w:adjustRightInd/>
        <w:textAlignment w:val="auto"/>
      </w:pPr>
      <w:r>
        <w:rPr>
          <w:lang w:eastAsia="en-US"/>
        </w:rPr>
        <w:t>-</w:t>
      </w:r>
      <w:r>
        <w:rPr>
          <w:lang w:eastAsia="en-US"/>
        </w:rPr>
        <w:tab/>
        <w:t>when sending an INVITE request to invite a UE to a conference, e.g., when servicing an invite list, add an appropriate Resource-Priority header value for MPS to the INVITE request.</w:t>
      </w:r>
    </w:p>
    <w:p w14:paraId="108051F5" w14:textId="77777777" w:rsidR="004D234A" w:rsidRPr="008928B1" w:rsidRDefault="004D234A" w:rsidP="002A1786">
      <w:pPr>
        <w:pStyle w:val="Heading1"/>
      </w:pPr>
      <w:bookmarkStart w:id="68" w:name="_Toc163141226"/>
      <w:r w:rsidRPr="008928B1">
        <w:t>8</w:t>
      </w:r>
      <w:r w:rsidRPr="008928B1">
        <w:tab/>
        <w:t>Protocol using SDP for session-mode messaging and session-mode messaging conferences</w:t>
      </w:r>
      <w:bookmarkEnd w:id="68"/>
      <w:r w:rsidRPr="008928B1">
        <w:t xml:space="preserve"> </w:t>
      </w:r>
    </w:p>
    <w:p w14:paraId="25D4E651" w14:textId="77777777" w:rsidR="004D234A" w:rsidRPr="008928B1" w:rsidRDefault="004D234A" w:rsidP="002A1786">
      <w:pPr>
        <w:pStyle w:val="Heading2"/>
      </w:pPr>
      <w:bookmarkStart w:id="69" w:name="_Toc163141227"/>
      <w:r w:rsidRPr="008928B1">
        <w:t>8.1</w:t>
      </w:r>
      <w:r w:rsidRPr="008928B1">
        <w:tab/>
        <w:t>Introduction</w:t>
      </w:r>
      <w:bookmarkEnd w:id="69"/>
    </w:p>
    <w:p w14:paraId="739481BF" w14:textId="77777777" w:rsidR="004D234A" w:rsidRPr="008928B1" w:rsidRDefault="004D234A" w:rsidP="002A1786">
      <w:pPr>
        <w:pStyle w:val="Heading2"/>
      </w:pPr>
      <w:bookmarkStart w:id="70" w:name="_Toc163141228"/>
      <w:r w:rsidRPr="008928B1">
        <w:t>8.2</w:t>
      </w:r>
      <w:r w:rsidRPr="008928B1">
        <w:tab/>
        <w:t>Functional entities</w:t>
      </w:r>
      <w:bookmarkEnd w:id="70"/>
    </w:p>
    <w:p w14:paraId="234271CD" w14:textId="77777777" w:rsidR="004D234A" w:rsidRPr="008928B1" w:rsidRDefault="004D234A" w:rsidP="002A1786">
      <w:pPr>
        <w:pStyle w:val="Heading3"/>
      </w:pPr>
      <w:bookmarkStart w:id="71" w:name="_Toc163141229"/>
      <w:r w:rsidRPr="008928B1">
        <w:t>8.2.1</w:t>
      </w:r>
      <w:r w:rsidRPr="008928B1">
        <w:tab/>
        <w:t>User Equipment (UE)</w:t>
      </w:r>
      <w:bookmarkEnd w:id="71"/>
    </w:p>
    <w:p w14:paraId="4714913A" w14:textId="77777777" w:rsidR="004D234A" w:rsidRPr="008928B1" w:rsidRDefault="004D234A">
      <w:r w:rsidRPr="008928B1">
        <w:t>For the purpose of session-mode messaging and session-mode messaging conferences, the UE shall implement the</w:t>
      </w:r>
      <w:r w:rsidR="00D92A3C">
        <w:t xml:space="preserve"> role of:</w:t>
      </w:r>
    </w:p>
    <w:p w14:paraId="7B142A0B" w14:textId="7DD43540" w:rsidR="004D234A" w:rsidRPr="008928B1" w:rsidRDefault="004D234A">
      <w:pPr>
        <w:pStyle w:val="B1"/>
      </w:pPr>
      <w:r w:rsidRPr="008928B1">
        <w:t>-</w:t>
      </w:r>
      <w:r w:rsidRPr="008928B1">
        <w:tab/>
        <w:t>an SDP of</w:t>
      </w:r>
      <w:r w:rsidR="00D92A3C">
        <w:t xml:space="preserve">ferer as described in </w:t>
      </w:r>
      <w:r w:rsidR="009E449F">
        <w:t>clause</w:t>
      </w:r>
      <w:r w:rsidR="00D92A3C">
        <w:t> </w:t>
      </w:r>
      <w:r w:rsidRPr="008928B1">
        <w:t>8.3.1; and</w:t>
      </w:r>
    </w:p>
    <w:p w14:paraId="4F9DEF3E" w14:textId="50199944" w:rsidR="004D234A" w:rsidRPr="008928B1" w:rsidRDefault="004D234A">
      <w:pPr>
        <w:pStyle w:val="B1"/>
      </w:pPr>
      <w:r w:rsidRPr="008928B1">
        <w:t>-</w:t>
      </w:r>
      <w:r w:rsidRPr="008928B1">
        <w:tab/>
        <w:t xml:space="preserve">an SDP answerer as described in </w:t>
      </w:r>
      <w:r w:rsidR="009E449F">
        <w:t>clause</w:t>
      </w:r>
      <w:r w:rsidR="00D92A3C">
        <w:t> </w:t>
      </w:r>
      <w:r w:rsidRPr="008928B1">
        <w:t>8.3.2.</w:t>
      </w:r>
    </w:p>
    <w:p w14:paraId="78EFF21D" w14:textId="77777777" w:rsidR="004D234A" w:rsidRPr="008928B1" w:rsidRDefault="004D234A" w:rsidP="002A1786">
      <w:pPr>
        <w:pStyle w:val="Heading3"/>
      </w:pPr>
      <w:bookmarkStart w:id="72" w:name="_Toc163141230"/>
      <w:r w:rsidRPr="008928B1">
        <w:t>8.2.2</w:t>
      </w:r>
      <w:r w:rsidRPr="008928B1">
        <w:tab/>
        <w:t>Media Resource Function Controller (MRFC)</w:t>
      </w:r>
      <w:bookmarkEnd w:id="72"/>
      <w:r w:rsidRPr="008928B1">
        <w:t xml:space="preserve"> </w:t>
      </w:r>
    </w:p>
    <w:p w14:paraId="28284583" w14:textId="4D529CF4" w:rsidR="005D6161" w:rsidRPr="008928B1" w:rsidRDefault="005D6161" w:rsidP="005D6161">
      <w:r>
        <w:t>The MRFC</w:t>
      </w:r>
      <w:r w:rsidRPr="008928B1">
        <w:t xml:space="preserve"> shall implement the role of </w:t>
      </w:r>
      <w:r w:rsidRPr="0050730B">
        <w:t xml:space="preserve">an intermediate node as described in </w:t>
      </w:r>
      <w:r w:rsidR="009E449F">
        <w:t>clause</w:t>
      </w:r>
      <w:r>
        <w:t> </w:t>
      </w:r>
      <w:r w:rsidRPr="0050730B">
        <w:t>8.3.3</w:t>
      </w:r>
      <w:r>
        <w:t>.</w:t>
      </w:r>
    </w:p>
    <w:p w14:paraId="2BFF798C" w14:textId="77777777" w:rsidR="004D234A" w:rsidRPr="008928B1" w:rsidRDefault="004D234A" w:rsidP="002A1786">
      <w:pPr>
        <w:pStyle w:val="Heading3"/>
      </w:pPr>
      <w:bookmarkStart w:id="73" w:name="_Toc163141231"/>
      <w:r w:rsidRPr="008928B1">
        <w:t>8.2.3</w:t>
      </w:r>
      <w:r w:rsidRPr="008928B1">
        <w:tab/>
        <w:t>Application Server (AS)</w:t>
      </w:r>
      <w:bookmarkEnd w:id="73"/>
    </w:p>
    <w:p w14:paraId="02E6CA3A" w14:textId="11B0095A" w:rsidR="00F25621" w:rsidRPr="008928B1" w:rsidRDefault="004D234A" w:rsidP="005D6161">
      <w:pPr>
        <w:rPr>
          <w:rStyle w:val="B1Char"/>
        </w:rPr>
      </w:pPr>
      <w:r w:rsidRPr="008928B1">
        <w:t>The AS shall implement the role of</w:t>
      </w:r>
      <w:r w:rsidR="005D6161">
        <w:t xml:space="preserve"> </w:t>
      </w:r>
      <w:r w:rsidR="00F25621" w:rsidRPr="008928B1">
        <w:rPr>
          <w:rStyle w:val="B1Char"/>
        </w:rPr>
        <w:t xml:space="preserve">an SDP offerer, as described in </w:t>
      </w:r>
      <w:r w:rsidR="009E449F">
        <w:rPr>
          <w:rStyle w:val="B1Char"/>
        </w:rPr>
        <w:t>clause</w:t>
      </w:r>
      <w:r w:rsidR="005D6161">
        <w:rPr>
          <w:rStyle w:val="B1Char"/>
        </w:rPr>
        <w:t> </w:t>
      </w:r>
      <w:r w:rsidR="00F25621" w:rsidRPr="008928B1">
        <w:rPr>
          <w:rStyle w:val="B1Char"/>
        </w:rPr>
        <w:t>8.3.1, and an SDP</w:t>
      </w:r>
      <w:r w:rsidR="005D6161">
        <w:rPr>
          <w:rStyle w:val="B1Char"/>
        </w:rPr>
        <w:t xml:space="preserve"> </w:t>
      </w:r>
      <w:r w:rsidR="00F25621" w:rsidRPr="008928B1">
        <w:rPr>
          <w:rStyle w:val="B1Char"/>
        </w:rPr>
        <w:t xml:space="preserve">answerer, as described in </w:t>
      </w:r>
      <w:r w:rsidR="009E449F">
        <w:rPr>
          <w:rStyle w:val="B1Char"/>
        </w:rPr>
        <w:t>clause</w:t>
      </w:r>
      <w:r w:rsidR="005D6161">
        <w:rPr>
          <w:rStyle w:val="B1Char"/>
        </w:rPr>
        <w:t> </w:t>
      </w:r>
      <w:r w:rsidR="00F25621" w:rsidRPr="008928B1">
        <w:rPr>
          <w:rStyle w:val="B1Char"/>
        </w:rPr>
        <w:t>8.3.2 when engaged in a session mode session between a SDP offerer and SDP answerer.</w:t>
      </w:r>
    </w:p>
    <w:p w14:paraId="6AE8C8CB" w14:textId="77777777" w:rsidR="00F25621" w:rsidRPr="008928B1" w:rsidRDefault="00F25621" w:rsidP="00F25621">
      <w:pPr>
        <w:pStyle w:val="NO"/>
      </w:pPr>
      <w:r w:rsidRPr="008928B1">
        <w:rPr>
          <w:rStyle w:val="B1Char"/>
        </w:rPr>
        <w:t>NOTE:</w:t>
      </w:r>
      <w:r w:rsidRPr="008928B1">
        <w:rPr>
          <w:rStyle w:val="B1Char"/>
        </w:rPr>
        <w:tab/>
        <w:t>An AS, that is on the signalling path for the related SIP signalling, is not mandated to terminate the related MSRP.</w:t>
      </w:r>
    </w:p>
    <w:p w14:paraId="7F6BF6A6" w14:textId="77777777" w:rsidR="004D234A" w:rsidRPr="008928B1" w:rsidRDefault="004D234A" w:rsidP="002A1786">
      <w:pPr>
        <w:pStyle w:val="Heading2"/>
      </w:pPr>
      <w:bookmarkStart w:id="74" w:name="_Toc163141232"/>
      <w:r w:rsidRPr="008928B1">
        <w:lastRenderedPageBreak/>
        <w:t>8.3</w:t>
      </w:r>
      <w:r w:rsidRPr="008928B1">
        <w:tab/>
        <w:t>Role</w:t>
      </w:r>
      <w:bookmarkEnd w:id="74"/>
    </w:p>
    <w:p w14:paraId="6BE24C97" w14:textId="77777777" w:rsidR="004D234A" w:rsidRPr="008928B1" w:rsidRDefault="004D234A" w:rsidP="008839B4">
      <w:pPr>
        <w:pStyle w:val="Heading3"/>
      </w:pPr>
      <w:bookmarkStart w:id="75" w:name="_Toc163141233"/>
      <w:r w:rsidRPr="008839B4">
        <w:t>8.3.1</w:t>
      </w:r>
      <w:r w:rsidRPr="008839B4">
        <w:tab/>
        <w:t>SDP offerer</w:t>
      </w:r>
      <w:bookmarkEnd w:id="75"/>
    </w:p>
    <w:p w14:paraId="63A13AA9" w14:textId="69CEF0EB" w:rsidR="004D234A" w:rsidRPr="008928B1" w:rsidRDefault="004D234A">
      <w:r w:rsidRPr="008928B1">
        <w:t>When an SDP offerer wants to create a session mode m</w:t>
      </w:r>
      <w:r w:rsidR="00032BCF">
        <w:t>e</w:t>
      </w:r>
      <w:r w:rsidRPr="008928B1">
        <w:t xml:space="preserve">ssaging session, the SDP offerer shall populate the SDP as specified in </w:t>
      </w:r>
      <w:r w:rsidR="009E449F">
        <w:t>clause</w:t>
      </w:r>
      <w:r w:rsidR="00D92A3C">
        <w:t> </w:t>
      </w:r>
      <w:r w:rsidRPr="008928B1">
        <w:t xml:space="preserve">6.1 in </w:t>
      </w:r>
      <w:r w:rsidR="004E7921">
        <w:t>3GPP </w:t>
      </w:r>
      <w:r w:rsidRPr="008928B1">
        <w:t>TS 24.229</w:t>
      </w:r>
      <w:r w:rsidR="004E7921">
        <w:t> </w:t>
      </w:r>
      <w:r w:rsidRPr="008928B1">
        <w:t xml:space="preserve">[5]. </w:t>
      </w:r>
      <w:r w:rsidR="00032BCF">
        <w:t xml:space="preserve">In addition the </w:t>
      </w:r>
      <w:r w:rsidRPr="008928B1">
        <w:t>SDP offerer shall also include</w:t>
      </w:r>
      <w:r w:rsidR="00032BCF">
        <w:t xml:space="preserve"> an SDP media description for an MSRP session. The SDP media description shall include</w:t>
      </w:r>
      <w:r w:rsidRPr="008928B1">
        <w:t>:</w:t>
      </w:r>
    </w:p>
    <w:p w14:paraId="3B543E56" w14:textId="77777777" w:rsidR="004D234A" w:rsidRPr="008928B1" w:rsidRDefault="004D234A">
      <w:pPr>
        <w:pStyle w:val="B1"/>
      </w:pPr>
      <w:r w:rsidRPr="008928B1">
        <w:t>a)</w:t>
      </w:r>
      <w:r w:rsidRPr="008928B1">
        <w:tab/>
      </w:r>
      <w:r w:rsidR="00032BCF">
        <w:t>an SDP msrp-cema attribute, in accordance with RFC 6714 [19</w:t>
      </w:r>
      <w:r w:rsidR="00032BCF" w:rsidRPr="008928B1">
        <w:t>]</w:t>
      </w:r>
      <w:r w:rsidRPr="008928B1">
        <w:t>;</w:t>
      </w:r>
    </w:p>
    <w:p w14:paraId="29E83406" w14:textId="77777777" w:rsidR="004D234A" w:rsidRPr="008928B1" w:rsidRDefault="004D234A">
      <w:pPr>
        <w:pStyle w:val="B1"/>
      </w:pPr>
      <w:r w:rsidRPr="008928B1">
        <w:t>b)</w:t>
      </w:r>
      <w:r w:rsidRPr="008928B1">
        <w:tab/>
        <w:t xml:space="preserve">the supported MIME types in the </w:t>
      </w:r>
      <w:r w:rsidR="00032BCF">
        <w:t xml:space="preserve">SDP </w:t>
      </w:r>
      <w:r w:rsidRPr="008928B1">
        <w:t>accept-types or accept-wrapped-types attributes</w:t>
      </w:r>
      <w:r w:rsidR="00032BCF">
        <w:t>,</w:t>
      </w:r>
      <w:r w:rsidRPr="008928B1">
        <w:t xml:space="preserve"> in accordance with </w:t>
      </w:r>
      <w:r w:rsidR="004E7921">
        <w:t>RFC 4975</w:t>
      </w:r>
      <w:r w:rsidRPr="008928B1">
        <w:t> [9];</w:t>
      </w:r>
    </w:p>
    <w:p w14:paraId="4C20884B" w14:textId="77777777" w:rsidR="004D234A" w:rsidRDefault="004D234A">
      <w:pPr>
        <w:pStyle w:val="B1"/>
      </w:pPr>
      <w:r w:rsidRPr="008928B1">
        <w:t>c)</w:t>
      </w:r>
      <w:r w:rsidRPr="008928B1">
        <w:tab/>
      </w:r>
      <w:r w:rsidR="009D744F" w:rsidRPr="001E1C02">
        <w:t>a</w:t>
      </w:r>
      <w:r w:rsidR="009D744F">
        <w:t>n SDP path attribute, with a</w:t>
      </w:r>
      <w:r w:rsidR="009D744F" w:rsidRPr="001E1C02">
        <w:t xml:space="preserve"> value for the authority component that does not resolve to a vali</w:t>
      </w:r>
      <w:r w:rsidR="009D744F">
        <w:t>d IP address</w:t>
      </w:r>
      <w:r w:rsidR="009D744F" w:rsidRPr="001E1C02">
        <w:t xml:space="preserve">, and </w:t>
      </w:r>
      <w:r w:rsidR="009D744F">
        <w:t xml:space="preserve">with </w:t>
      </w:r>
      <w:r w:rsidR="009D744F" w:rsidRPr="001E1C02">
        <w:t>a valid session-id component</w:t>
      </w:r>
      <w:r w:rsidR="009D744F">
        <w:t>, in the MSRP URI component of the attribute</w:t>
      </w:r>
      <w:r w:rsidRPr="008928B1">
        <w:t xml:space="preserve"> </w:t>
      </w:r>
      <w:r w:rsidR="00E81B26">
        <w:t>;</w:t>
      </w:r>
      <w:r w:rsidR="00777A46">
        <w:t xml:space="preserve"> and</w:t>
      </w:r>
    </w:p>
    <w:p w14:paraId="17199557" w14:textId="77777777" w:rsidR="00E81B26" w:rsidRDefault="00E81B26" w:rsidP="00E81B26">
      <w:pPr>
        <w:pStyle w:val="B1"/>
      </w:pPr>
      <w:r>
        <w:t>d</w:t>
      </w:r>
      <w:r w:rsidRPr="008928B1">
        <w:t>)</w:t>
      </w:r>
      <w:r w:rsidRPr="008928B1">
        <w:tab/>
      </w:r>
      <w:r>
        <w:t>an</w:t>
      </w:r>
      <w:r w:rsidRPr="008928B1">
        <w:t xml:space="preserve"> </w:t>
      </w:r>
      <w:r w:rsidR="00032BCF">
        <w:t xml:space="preserve">SDP </w:t>
      </w:r>
      <w:r>
        <w:t>setup attribute</w:t>
      </w:r>
      <w:r w:rsidR="00032BCF">
        <w:t>,</w:t>
      </w:r>
      <w:r>
        <w:t xml:space="preserve"> in accordance with </w:t>
      </w:r>
      <w:r w:rsidR="00507ABF">
        <w:rPr>
          <w:noProof/>
        </w:rPr>
        <w:t>RFC 6135</w:t>
      </w:r>
      <w:r>
        <w:t> [18]</w:t>
      </w:r>
      <w:r w:rsidR="00777A46">
        <w:t>.</w:t>
      </w:r>
    </w:p>
    <w:p w14:paraId="4B82FA41" w14:textId="77777777" w:rsidR="004D234A" w:rsidRPr="008928B1" w:rsidRDefault="004D234A">
      <w:r w:rsidRPr="008928B1">
        <w:t>The SDP may also include a</w:t>
      </w:r>
      <w:r w:rsidR="00E81B26">
        <w:t xml:space="preserve">n </w:t>
      </w:r>
      <w:r w:rsidR="00032BCF">
        <w:t xml:space="preserve">SDP </w:t>
      </w:r>
      <w:r w:rsidRPr="008928B1">
        <w:t>max-size attribute</w:t>
      </w:r>
      <w:r w:rsidR="00032BCF" w:rsidRPr="008928B1">
        <w:t xml:space="preserve">, in accordance with </w:t>
      </w:r>
      <w:r w:rsidR="00032BCF">
        <w:t>RFC 4975</w:t>
      </w:r>
      <w:r w:rsidR="00032BCF" w:rsidRPr="008928B1">
        <w:t> [9]</w:t>
      </w:r>
      <w:r w:rsidRPr="008928B1">
        <w:t>.</w:t>
      </w:r>
    </w:p>
    <w:p w14:paraId="7AC76CAC" w14:textId="77777777" w:rsidR="0021010D" w:rsidRPr="008928B1" w:rsidRDefault="0021010D" w:rsidP="0021010D">
      <w:r w:rsidRPr="008928B1">
        <w:t xml:space="preserve">The SDP offerer may want to indicate to the other user(s), that the SDP offerer is prepared to receive isComposing information, then it shall add the MIME type </w:t>
      </w:r>
      <w:r w:rsidR="00032BCF" w:rsidRPr="0091628F">
        <w:t>"</w:t>
      </w:r>
      <w:r w:rsidRPr="008928B1">
        <w:t>application/ im-iscomposing+xml</w:t>
      </w:r>
      <w:r w:rsidR="00032BCF" w:rsidRPr="0091628F">
        <w:t>"</w:t>
      </w:r>
      <w:r w:rsidRPr="008928B1">
        <w:t xml:space="preserve"> to the </w:t>
      </w:r>
      <w:r w:rsidR="00032BCF">
        <w:t xml:space="preserve">SDP </w:t>
      </w:r>
      <w:r w:rsidRPr="008928B1">
        <w:t>accept</w:t>
      </w:r>
      <w:r w:rsidR="00032BCF">
        <w:t>-</w:t>
      </w:r>
      <w:r w:rsidRPr="008928B1">
        <w:t>type or access-wrapped</w:t>
      </w:r>
      <w:r w:rsidR="00032BCF">
        <w:t>-</w:t>
      </w:r>
      <w:r w:rsidRPr="008928B1">
        <w:t>types attributes.</w:t>
      </w:r>
    </w:p>
    <w:p w14:paraId="4FA0F340" w14:textId="77777777" w:rsidR="00032BCF" w:rsidRPr="008928B1" w:rsidDel="00906BEB" w:rsidRDefault="00032BCF" w:rsidP="00032BCF">
      <w:pPr>
        <w:pStyle w:val="NO"/>
      </w:pPr>
      <w:r w:rsidRPr="008928B1">
        <w:t>NOTE:</w:t>
      </w:r>
      <w:r w:rsidRPr="008928B1">
        <w:tab/>
      </w:r>
      <w:r>
        <w:t>When the SDP offerer receives an SDP answer, if the SDP media description for the MSRP session does not contain an SDP msrp-cema attribute, the SDP offerer might fall back to the RFC 4975</w:t>
      </w:r>
      <w:r w:rsidRPr="008928B1">
        <w:t> [9]</w:t>
      </w:r>
      <w:r>
        <w:t xml:space="preserve"> procedures, in accordance with RFC 6714 [19</w:t>
      </w:r>
      <w:r w:rsidRPr="008928B1">
        <w:t>]</w:t>
      </w:r>
      <w:r>
        <w:t>. In such case, the SDP offerer will send a new SDP offer that does not include an SDP msrp-cema attribute</w:t>
      </w:r>
      <w:r w:rsidR="009D744F">
        <w:t>, and in which the authority component in the MSRP URI component of the SDP path attribute is set in accordance with RFC 4975</w:t>
      </w:r>
      <w:r w:rsidR="009D744F" w:rsidRPr="008928B1">
        <w:t> [9]</w:t>
      </w:r>
      <w:r>
        <w:t>.</w:t>
      </w:r>
    </w:p>
    <w:p w14:paraId="6CA0C653" w14:textId="77777777" w:rsidR="00E81B26" w:rsidRDefault="00032BCF" w:rsidP="00E81B26">
      <w:r>
        <w:t>Otherwise</w:t>
      </w:r>
      <w:r w:rsidR="00E81B26">
        <w:t xml:space="preserve">, if the SDP answer contains an </w:t>
      </w:r>
      <w:r>
        <w:t xml:space="preserve">SDP </w:t>
      </w:r>
      <w:r w:rsidR="00E81B26">
        <w:t xml:space="preserve">setup attribute with a </w:t>
      </w:r>
      <w:r w:rsidR="00E81B26" w:rsidRPr="0091628F">
        <w:t>"</w:t>
      </w:r>
      <w:r w:rsidR="00E81B26">
        <w:t>passive</w:t>
      </w:r>
      <w:r w:rsidR="00E81B26" w:rsidRPr="0091628F">
        <w:t>"</w:t>
      </w:r>
      <w:r w:rsidR="00E81B26">
        <w:t xml:space="preserve"> value, the SDP offerer shall set up a TCP connection (if not already available) when an IP-CAN bearer with sufficient QoS is available.</w:t>
      </w:r>
    </w:p>
    <w:p w14:paraId="6EE54374" w14:textId="77777777" w:rsidR="00E968D0" w:rsidRPr="008928B1" w:rsidRDefault="00E81B26" w:rsidP="00E968D0">
      <w:r>
        <w:t xml:space="preserve">In accordance with </w:t>
      </w:r>
      <w:r w:rsidR="00507ABF">
        <w:rPr>
          <w:noProof/>
        </w:rPr>
        <w:t>RFC 6135</w:t>
      </w:r>
      <w:r>
        <w:t xml:space="preserve"> [18], the SDP offerer </w:t>
      </w:r>
      <w:r w:rsidR="00777A46">
        <w:t>shall</w:t>
      </w:r>
      <w:r>
        <w:t xml:space="preserve"> not include an </w:t>
      </w:r>
      <w:r w:rsidR="00032BCF">
        <w:t xml:space="preserve">SDP </w:t>
      </w:r>
      <w:r>
        <w:t xml:space="preserve">connection attribute in the initial SDP offer. </w:t>
      </w:r>
      <w:r w:rsidR="00E968D0" w:rsidRPr="008928B1">
        <w:t xml:space="preserve">For file transfer, the SDP shall also include </w:t>
      </w:r>
      <w:r w:rsidR="00032BCF">
        <w:t xml:space="preserve">SDP </w:t>
      </w:r>
      <w:r w:rsidR="00E968D0" w:rsidRPr="008928B1">
        <w:t xml:space="preserve">media </w:t>
      </w:r>
      <w:r w:rsidR="0017783D">
        <w:t xml:space="preserve">level </w:t>
      </w:r>
      <w:r w:rsidR="00E968D0" w:rsidRPr="008928B1">
        <w:t xml:space="preserve">attributes in accordance with </w:t>
      </w:r>
      <w:r w:rsidR="00777A46">
        <w:t>RFC 5547 </w:t>
      </w:r>
      <w:r w:rsidR="00E968D0" w:rsidRPr="008928B1">
        <w:t>[15]</w:t>
      </w:r>
      <w:r w:rsidR="0017783D">
        <w:t xml:space="preserve">, with the exception that it shall include the </w:t>
      </w:r>
      <w:r w:rsidR="00032BCF">
        <w:t xml:space="preserve">SDP </w:t>
      </w:r>
      <w:r w:rsidR="0017783D">
        <w:t>file</w:t>
      </w:r>
      <w:r w:rsidR="00032BCF">
        <w:t>-</w:t>
      </w:r>
      <w:r w:rsidR="0017783D">
        <w:t>selector attribute with at least a size parameter.</w:t>
      </w:r>
    </w:p>
    <w:p w14:paraId="6C59A928" w14:textId="77777777" w:rsidR="004D234A" w:rsidRPr="008928B1" w:rsidRDefault="00032BCF">
      <w:r>
        <w:t>For file transfer, once the MSRP 200 (OK) response for the last MSRP SEND request is received, the SDP offerer shall terminate the MSRP session associated with the file transfer by sending an SDP offer where the port value of the SDP media description for the MSRP session is zero. In case there are no other SDP media descriptions associated with the SIP session, the SDP offerer shall send a SIP BYE request in order to terminate the SIP session.</w:t>
      </w:r>
    </w:p>
    <w:p w14:paraId="46BB52A6" w14:textId="77777777" w:rsidR="004D234A" w:rsidRPr="008928B1" w:rsidRDefault="004D234A" w:rsidP="008839B4">
      <w:pPr>
        <w:pStyle w:val="Heading3"/>
      </w:pPr>
      <w:bookmarkStart w:id="76" w:name="_Toc163141234"/>
      <w:r w:rsidRPr="008839B4">
        <w:t>8.3.2</w:t>
      </w:r>
      <w:r w:rsidRPr="008839B4">
        <w:tab/>
        <w:t>SDP answerer</w:t>
      </w:r>
      <w:bookmarkEnd w:id="76"/>
    </w:p>
    <w:p w14:paraId="1B5E9288" w14:textId="0C3F3DD0" w:rsidR="004D234A" w:rsidRPr="008928B1" w:rsidRDefault="004D234A">
      <w:r w:rsidRPr="008928B1">
        <w:t xml:space="preserve">SDP answerer shall populate the SDP answer as specified in </w:t>
      </w:r>
      <w:r w:rsidR="009E449F">
        <w:t>clause</w:t>
      </w:r>
      <w:r w:rsidR="00D92A3C">
        <w:t> </w:t>
      </w:r>
      <w:r w:rsidRPr="008928B1">
        <w:t xml:space="preserve">6.1 in </w:t>
      </w:r>
      <w:r w:rsidR="00A600E6">
        <w:t>3GPP </w:t>
      </w:r>
      <w:r w:rsidR="00D92A3C">
        <w:t>TS </w:t>
      </w:r>
      <w:r w:rsidRPr="008928B1">
        <w:t>24.229</w:t>
      </w:r>
      <w:r w:rsidR="00A600E6">
        <w:t> </w:t>
      </w:r>
      <w:r w:rsidRPr="008928B1">
        <w:t xml:space="preserve">[5]. In addition the </w:t>
      </w:r>
      <w:r w:rsidR="00032BCF">
        <w:t xml:space="preserve">SDP </w:t>
      </w:r>
      <w:r w:rsidRPr="008928B1">
        <w:t>answerer shall include</w:t>
      </w:r>
      <w:r w:rsidR="00032BCF">
        <w:t xml:space="preserve"> an SDP media description for an MSRP session. The SDP media description shall include</w:t>
      </w:r>
      <w:r w:rsidRPr="008928B1">
        <w:t>:</w:t>
      </w:r>
    </w:p>
    <w:p w14:paraId="16283849" w14:textId="77777777" w:rsidR="004D234A" w:rsidRPr="008928B1" w:rsidRDefault="004D234A">
      <w:pPr>
        <w:pStyle w:val="B1"/>
      </w:pPr>
      <w:r w:rsidRPr="008928B1">
        <w:t>a)</w:t>
      </w:r>
      <w:r w:rsidRPr="008928B1">
        <w:tab/>
      </w:r>
      <w:r w:rsidR="00032BCF">
        <w:t>an SDP msrp-cema attribute, if the precondition described in RFC 6714 [19</w:t>
      </w:r>
      <w:r w:rsidR="00032BCF" w:rsidRPr="008928B1">
        <w:t>]</w:t>
      </w:r>
      <w:r w:rsidR="00032BCF">
        <w:t xml:space="preserve"> for including the attribute is fulfilled. Otherwise the SDP answerer will fall back to the RFC 4975</w:t>
      </w:r>
      <w:r w:rsidR="00032BCF" w:rsidRPr="008928B1">
        <w:t> [9]</w:t>
      </w:r>
      <w:r w:rsidR="00032BCF">
        <w:t xml:space="preserve"> procedures</w:t>
      </w:r>
      <w:r w:rsidRPr="008928B1">
        <w:t>;</w:t>
      </w:r>
    </w:p>
    <w:p w14:paraId="200409EF" w14:textId="77777777" w:rsidR="004D234A" w:rsidRPr="008928B1" w:rsidRDefault="004D234A">
      <w:pPr>
        <w:pStyle w:val="B1"/>
      </w:pPr>
      <w:r w:rsidRPr="008928B1">
        <w:t>b)</w:t>
      </w:r>
      <w:r w:rsidRPr="008928B1">
        <w:tab/>
        <w:t xml:space="preserve">the supported MIME types in the </w:t>
      </w:r>
      <w:r w:rsidR="00032BCF">
        <w:t xml:space="preserve">SDP </w:t>
      </w:r>
      <w:r w:rsidRPr="008928B1">
        <w:t>accept-types or accept-wrapped-types attributes</w:t>
      </w:r>
      <w:r w:rsidR="00032BCF">
        <w:t>,</w:t>
      </w:r>
      <w:r w:rsidRPr="008928B1">
        <w:t xml:space="preserve"> in accordance with </w:t>
      </w:r>
      <w:r w:rsidR="00A600E6">
        <w:t>RFC 4975</w:t>
      </w:r>
      <w:r w:rsidRPr="008928B1">
        <w:t> [9];</w:t>
      </w:r>
    </w:p>
    <w:p w14:paraId="55FDDF41" w14:textId="77777777" w:rsidR="009D744F" w:rsidRDefault="004D234A" w:rsidP="009D744F">
      <w:pPr>
        <w:pStyle w:val="B1"/>
      </w:pPr>
      <w:r w:rsidRPr="008928B1">
        <w:t>c)</w:t>
      </w:r>
      <w:r w:rsidR="009D744F">
        <w:tab/>
      </w:r>
      <w:r w:rsidR="009D744F" w:rsidRPr="001E1C02">
        <w:t>if the pre</w:t>
      </w:r>
      <w:r w:rsidR="009D744F">
        <w:t>condition described in RFC 6714 </w:t>
      </w:r>
      <w:r w:rsidR="009D744F" w:rsidRPr="001E1C02">
        <w:t xml:space="preserve">[19] for including the </w:t>
      </w:r>
      <w:r w:rsidR="009D744F">
        <w:t xml:space="preserve">SDP </w:t>
      </w:r>
      <w:r w:rsidR="009D744F" w:rsidRPr="001E1C02">
        <w:t>msrp-cema attribute is fulfilled</w:t>
      </w:r>
      <w:r w:rsidR="009D744F">
        <w:t>,</w:t>
      </w:r>
      <w:r w:rsidR="009D744F" w:rsidRPr="001E1C02">
        <w:t xml:space="preserve"> a</w:t>
      </w:r>
      <w:r w:rsidR="009D744F">
        <w:t>n SDP path attribute, with a</w:t>
      </w:r>
      <w:r w:rsidR="009D744F" w:rsidRPr="001E1C02">
        <w:t xml:space="preserve"> value for the authority component that does not resolve to a vali</w:t>
      </w:r>
      <w:r w:rsidR="009D744F">
        <w:t>d IP address</w:t>
      </w:r>
      <w:r w:rsidR="009D744F" w:rsidRPr="001E1C02">
        <w:t xml:space="preserve">, and </w:t>
      </w:r>
      <w:r w:rsidR="009D744F">
        <w:t xml:space="preserve">with </w:t>
      </w:r>
      <w:r w:rsidR="009D744F" w:rsidRPr="001E1C02">
        <w:t>a valid session-id component</w:t>
      </w:r>
      <w:r w:rsidR="009D744F">
        <w:t>, in the MSRP URI component of the attribute</w:t>
      </w:r>
      <w:r w:rsidR="00E81B26">
        <w:t>;</w:t>
      </w:r>
      <w:r w:rsidR="009D744F" w:rsidRPr="009D744F">
        <w:t xml:space="preserve"> </w:t>
      </w:r>
    </w:p>
    <w:p w14:paraId="076A9AC1" w14:textId="77777777" w:rsidR="004D234A" w:rsidRDefault="009D744F" w:rsidP="009D744F">
      <w:pPr>
        <w:pStyle w:val="B1"/>
      </w:pPr>
      <w:r>
        <w:t>d</w:t>
      </w:r>
      <w:r w:rsidRPr="008928B1">
        <w:t>)</w:t>
      </w:r>
      <w:r w:rsidRPr="008928B1">
        <w:tab/>
      </w:r>
      <w:r w:rsidRPr="001E1C02">
        <w:t xml:space="preserve">if the precondition described in </w:t>
      </w:r>
      <w:r>
        <w:t>RFC 6714 </w:t>
      </w:r>
      <w:r w:rsidRPr="001E1C02">
        <w:t xml:space="preserve">[19] for including the </w:t>
      </w:r>
      <w:r>
        <w:t xml:space="preserve">SDP </w:t>
      </w:r>
      <w:r w:rsidRPr="001E1C02">
        <w:t xml:space="preserve">msrp-cema attribute is </w:t>
      </w:r>
      <w:r>
        <w:t xml:space="preserve">not </w:t>
      </w:r>
      <w:r w:rsidRPr="001E1C02">
        <w:t>fulfilled</w:t>
      </w:r>
      <w:r>
        <w:t>, an SDP path attribute in accordance with RFC 4975</w:t>
      </w:r>
      <w:r w:rsidRPr="008928B1">
        <w:t> [9]</w:t>
      </w:r>
      <w:r>
        <w:t>; and</w:t>
      </w:r>
    </w:p>
    <w:p w14:paraId="1FBFA54C" w14:textId="77777777" w:rsidR="00E81B26" w:rsidDel="00F97370" w:rsidRDefault="009D744F" w:rsidP="00E81B26">
      <w:pPr>
        <w:pStyle w:val="B1"/>
      </w:pPr>
      <w:r>
        <w:t>e</w:t>
      </w:r>
      <w:r w:rsidR="00E81B26" w:rsidRPr="008928B1">
        <w:t>)</w:t>
      </w:r>
      <w:r w:rsidR="00E81B26" w:rsidRPr="008928B1">
        <w:tab/>
      </w:r>
      <w:r w:rsidR="00E81B26">
        <w:t>an</w:t>
      </w:r>
      <w:r w:rsidR="00E81B26" w:rsidRPr="008928B1">
        <w:t xml:space="preserve"> </w:t>
      </w:r>
      <w:r w:rsidR="00032BCF">
        <w:t xml:space="preserve">SDP </w:t>
      </w:r>
      <w:r w:rsidR="00E81B26">
        <w:t>setup attribute</w:t>
      </w:r>
      <w:r w:rsidR="00032BCF">
        <w:t>,</w:t>
      </w:r>
      <w:r w:rsidR="00E81B26">
        <w:t xml:space="preserve"> in accordance with </w:t>
      </w:r>
      <w:r w:rsidR="00507ABF">
        <w:rPr>
          <w:noProof/>
        </w:rPr>
        <w:t>RFC 6135</w:t>
      </w:r>
      <w:r w:rsidR="00E81B26">
        <w:t> [18]</w:t>
      </w:r>
      <w:r w:rsidR="00777A46">
        <w:t>.</w:t>
      </w:r>
    </w:p>
    <w:p w14:paraId="16351D84" w14:textId="77777777" w:rsidR="004D234A" w:rsidRPr="008928B1" w:rsidRDefault="004D234A">
      <w:r w:rsidRPr="008928B1">
        <w:t>The SDP</w:t>
      </w:r>
      <w:r w:rsidR="00E81B26">
        <w:t xml:space="preserve"> answerer </w:t>
      </w:r>
      <w:r w:rsidRPr="008928B1">
        <w:t>may also include a</w:t>
      </w:r>
      <w:r w:rsidR="00E81B26">
        <w:t>n</w:t>
      </w:r>
      <w:r w:rsidRPr="008928B1">
        <w:t xml:space="preserve"> </w:t>
      </w:r>
      <w:r w:rsidR="00032BCF">
        <w:t xml:space="preserve">SDP </w:t>
      </w:r>
      <w:r w:rsidRPr="008928B1">
        <w:t>max-size attribute</w:t>
      </w:r>
      <w:r w:rsidR="00032BCF" w:rsidRPr="008928B1">
        <w:t xml:space="preserve">, in accordance with </w:t>
      </w:r>
      <w:r w:rsidR="00032BCF">
        <w:t>RFC 4975</w:t>
      </w:r>
      <w:r w:rsidR="00032BCF" w:rsidRPr="008928B1">
        <w:t> [9]</w:t>
      </w:r>
      <w:r w:rsidRPr="008928B1">
        <w:t>.</w:t>
      </w:r>
    </w:p>
    <w:p w14:paraId="0EBA20AE" w14:textId="77777777" w:rsidR="00E81B26" w:rsidRDefault="0021010D" w:rsidP="00E81B26">
      <w:r w:rsidRPr="008928B1">
        <w:lastRenderedPageBreak/>
        <w:t xml:space="preserve">If </w:t>
      </w:r>
      <w:r w:rsidR="00032BCF">
        <w:t xml:space="preserve">the </w:t>
      </w:r>
      <w:r w:rsidRPr="008928B1">
        <w:t xml:space="preserve">SDP answerer </w:t>
      </w:r>
      <w:r w:rsidR="00A600E6">
        <w:t xml:space="preserve">receives </w:t>
      </w:r>
      <w:r w:rsidRPr="008928B1">
        <w:t xml:space="preserve">the MIME type </w:t>
      </w:r>
      <w:r w:rsidR="00032BCF" w:rsidRPr="0091628F">
        <w:t>"</w:t>
      </w:r>
      <w:r w:rsidRPr="008928B1">
        <w:t>application/im-iscomposing+xml</w:t>
      </w:r>
      <w:r w:rsidR="00032BCF" w:rsidRPr="0091628F">
        <w:t>"</w:t>
      </w:r>
      <w:r w:rsidRPr="008928B1">
        <w:t xml:space="preserve"> in the </w:t>
      </w:r>
      <w:r w:rsidR="00032BCF">
        <w:t xml:space="preserve">SDP </w:t>
      </w:r>
      <w:r w:rsidRPr="008928B1">
        <w:t xml:space="preserve">accept-types or accept-wrapped-types attribute and the SDP answerer accepts the exchange of isComposing information the SDP answerer shall add the MIME type </w:t>
      </w:r>
      <w:r w:rsidR="00032BCF" w:rsidRPr="0091628F">
        <w:t>"</w:t>
      </w:r>
      <w:r w:rsidRPr="008928B1">
        <w:t>application/im-iscomposing+xml</w:t>
      </w:r>
      <w:r w:rsidR="00032BCF" w:rsidRPr="0091628F">
        <w:t>"</w:t>
      </w:r>
      <w:r w:rsidRPr="008928B1">
        <w:t xml:space="preserve"> to the </w:t>
      </w:r>
      <w:r w:rsidR="00032BCF">
        <w:t xml:space="preserve">SDP </w:t>
      </w:r>
      <w:r w:rsidRPr="008928B1">
        <w:t>accept-types or access-wrapped types attributes.</w:t>
      </w:r>
    </w:p>
    <w:p w14:paraId="158470E1" w14:textId="77777777" w:rsidR="0021010D" w:rsidRPr="008928B1" w:rsidRDefault="00E81B26" w:rsidP="00E81B26">
      <w:r>
        <w:t xml:space="preserve">If the SDP answer contains an </w:t>
      </w:r>
      <w:r w:rsidR="00032BCF">
        <w:t xml:space="preserve">SDP </w:t>
      </w:r>
      <w:r>
        <w:t xml:space="preserve">setup attribute with an </w:t>
      </w:r>
      <w:r w:rsidRPr="0091628F">
        <w:t>"</w:t>
      </w:r>
      <w:r>
        <w:t>active</w:t>
      </w:r>
      <w:r w:rsidRPr="0091628F">
        <w:t>"</w:t>
      </w:r>
      <w:r>
        <w:t xml:space="preserve"> value, the SDP answerer shall set up a TCP connection (if not already available) when an IP-CAN bearer with sufficient QoS is available.</w:t>
      </w:r>
    </w:p>
    <w:p w14:paraId="14EB2E06" w14:textId="77777777" w:rsidR="00E968D0" w:rsidRPr="008928B1" w:rsidRDefault="00E968D0">
      <w:r w:rsidRPr="008928B1">
        <w:t xml:space="preserve">For file transfer, the </w:t>
      </w:r>
      <w:r w:rsidR="00032BCF">
        <w:t xml:space="preserve">SDP </w:t>
      </w:r>
      <w:r w:rsidRPr="008928B1">
        <w:t xml:space="preserve">answerer shall behave in accordance with </w:t>
      </w:r>
      <w:r w:rsidR="00777A46">
        <w:t>RFC 5547</w:t>
      </w:r>
      <w:r w:rsidR="00D92A3C">
        <w:t> </w:t>
      </w:r>
      <w:r w:rsidRPr="008928B1">
        <w:t>[15].</w:t>
      </w:r>
    </w:p>
    <w:p w14:paraId="1D515E32" w14:textId="77777777" w:rsidR="004D234A" w:rsidRPr="008928B1" w:rsidRDefault="004D234A" w:rsidP="008839B4">
      <w:pPr>
        <w:pStyle w:val="Heading3"/>
        <w:rPr>
          <w:noProof/>
        </w:rPr>
      </w:pPr>
      <w:bookmarkStart w:id="77" w:name="_Toc163141235"/>
      <w:r w:rsidRPr="008839B4">
        <w:t>8.3.3</w:t>
      </w:r>
      <w:r w:rsidRPr="008839B4">
        <w:tab/>
      </w:r>
      <w:r w:rsidR="00032BCF" w:rsidRPr="008839B4">
        <w:t>Void</w:t>
      </w:r>
      <w:bookmarkEnd w:id="77"/>
    </w:p>
    <w:p w14:paraId="5597589D" w14:textId="77777777" w:rsidR="004D234A" w:rsidRPr="008928B1" w:rsidRDefault="004D234A" w:rsidP="002A1786">
      <w:pPr>
        <w:pStyle w:val="Heading1"/>
      </w:pPr>
      <w:bookmarkStart w:id="78" w:name="_Toc163141236"/>
      <w:r w:rsidRPr="008928B1">
        <w:t>9</w:t>
      </w:r>
      <w:r w:rsidRPr="008928B1">
        <w:tab/>
        <w:t>Protocol using MSRP for session-mode messaging and session-mode messaging conferences</w:t>
      </w:r>
      <w:bookmarkEnd w:id="78"/>
      <w:r w:rsidRPr="008928B1">
        <w:t xml:space="preserve"> </w:t>
      </w:r>
    </w:p>
    <w:p w14:paraId="2A2F5E92" w14:textId="77777777" w:rsidR="004D234A" w:rsidRPr="008928B1" w:rsidRDefault="004D234A" w:rsidP="002A1786">
      <w:pPr>
        <w:pStyle w:val="Heading2"/>
      </w:pPr>
      <w:bookmarkStart w:id="79" w:name="_Toc163141237"/>
      <w:r w:rsidRPr="008928B1">
        <w:t>9.1</w:t>
      </w:r>
      <w:r w:rsidRPr="008928B1">
        <w:tab/>
        <w:t>Introduction</w:t>
      </w:r>
      <w:bookmarkEnd w:id="79"/>
    </w:p>
    <w:p w14:paraId="764BD137" w14:textId="77777777" w:rsidR="004D234A" w:rsidRPr="008928B1" w:rsidRDefault="004D234A" w:rsidP="002A1786">
      <w:pPr>
        <w:pStyle w:val="Heading2"/>
      </w:pPr>
      <w:bookmarkStart w:id="80" w:name="_Toc163141238"/>
      <w:r w:rsidRPr="008928B1">
        <w:t>9.2</w:t>
      </w:r>
      <w:r w:rsidRPr="008928B1">
        <w:tab/>
        <w:t>Functional entities</w:t>
      </w:r>
      <w:bookmarkEnd w:id="80"/>
    </w:p>
    <w:p w14:paraId="55A62470" w14:textId="77777777" w:rsidR="004D234A" w:rsidRPr="008928B1" w:rsidRDefault="004D234A" w:rsidP="002A1786">
      <w:pPr>
        <w:pStyle w:val="Heading3"/>
      </w:pPr>
      <w:bookmarkStart w:id="81" w:name="_Toc163141239"/>
      <w:r w:rsidRPr="008928B1">
        <w:t>9.2.1</w:t>
      </w:r>
      <w:r w:rsidRPr="008928B1">
        <w:tab/>
        <w:t>User Equipment (UE)</w:t>
      </w:r>
      <w:bookmarkEnd w:id="81"/>
    </w:p>
    <w:p w14:paraId="61D0C775" w14:textId="77777777" w:rsidR="004D234A" w:rsidRPr="008928B1" w:rsidRDefault="004D234A" w:rsidP="002A1786">
      <w:pPr>
        <w:pStyle w:val="Heading4"/>
      </w:pPr>
      <w:bookmarkStart w:id="82" w:name="_Toc163141240"/>
      <w:r w:rsidRPr="008928B1">
        <w:t>9.2.1.1</w:t>
      </w:r>
      <w:r w:rsidRPr="008928B1">
        <w:tab/>
        <w:t>General</w:t>
      </w:r>
      <w:bookmarkEnd w:id="82"/>
    </w:p>
    <w:p w14:paraId="2180CD7D" w14:textId="77777777" w:rsidR="004D234A" w:rsidRPr="008928B1" w:rsidRDefault="004D234A">
      <w:r w:rsidRPr="008928B1">
        <w:t xml:space="preserve">The UE shall: </w:t>
      </w:r>
    </w:p>
    <w:p w14:paraId="65580328" w14:textId="4FE1C11F" w:rsidR="004D234A" w:rsidRPr="008928B1" w:rsidRDefault="004D234A">
      <w:pPr>
        <w:pStyle w:val="B1"/>
      </w:pPr>
      <w:r w:rsidRPr="008928B1">
        <w:t>-</w:t>
      </w:r>
      <w:r w:rsidRPr="008928B1">
        <w:tab/>
        <w:t xml:space="preserve">implement the role of an MSRP sender as described in </w:t>
      </w:r>
      <w:r w:rsidR="009E449F">
        <w:t>clause</w:t>
      </w:r>
      <w:r w:rsidR="00D92A3C">
        <w:t> </w:t>
      </w:r>
      <w:r w:rsidRPr="008928B1">
        <w:t>9.3.1; and</w:t>
      </w:r>
    </w:p>
    <w:p w14:paraId="7C7E120F" w14:textId="6B73A995" w:rsidR="004D234A" w:rsidRPr="008928B1" w:rsidRDefault="004D234A">
      <w:pPr>
        <w:pStyle w:val="B1"/>
      </w:pPr>
      <w:r w:rsidRPr="008928B1">
        <w:t>-</w:t>
      </w:r>
      <w:r w:rsidRPr="008928B1">
        <w:tab/>
        <w:t xml:space="preserve">implement the role of an MSRP receiver as described in </w:t>
      </w:r>
      <w:r w:rsidR="009E449F">
        <w:t>clause</w:t>
      </w:r>
      <w:r w:rsidR="00D92A3C">
        <w:t> </w:t>
      </w:r>
      <w:r w:rsidRPr="008928B1">
        <w:t>9.3.2.</w:t>
      </w:r>
    </w:p>
    <w:p w14:paraId="0B87C54F" w14:textId="77777777" w:rsidR="004D234A" w:rsidRPr="008928B1" w:rsidRDefault="004D234A" w:rsidP="002A1786">
      <w:pPr>
        <w:pStyle w:val="Heading3"/>
      </w:pPr>
      <w:bookmarkStart w:id="83" w:name="_Toc163141241"/>
      <w:r w:rsidRPr="008928B1">
        <w:t>9.2.2</w:t>
      </w:r>
      <w:r w:rsidRPr="008928B1">
        <w:tab/>
        <w:t>Application Server (AS)</w:t>
      </w:r>
      <w:bookmarkEnd w:id="83"/>
    </w:p>
    <w:p w14:paraId="72A924EA" w14:textId="0CBAE9A6" w:rsidR="004D234A" w:rsidRPr="008928B1" w:rsidRDefault="005D6161" w:rsidP="005D6161">
      <w:r>
        <w:t>T</w:t>
      </w:r>
      <w:r w:rsidR="004D234A" w:rsidRPr="008928B1">
        <w:t>he AS shall implement the role of</w:t>
      </w:r>
      <w:r>
        <w:t xml:space="preserve"> </w:t>
      </w:r>
      <w:r w:rsidR="004D234A" w:rsidRPr="008928B1">
        <w:t xml:space="preserve">a MSRP sender, as described in </w:t>
      </w:r>
      <w:r w:rsidR="009E449F">
        <w:t>clause</w:t>
      </w:r>
      <w:r>
        <w:t> </w:t>
      </w:r>
      <w:r w:rsidR="004D234A" w:rsidRPr="008928B1">
        <w:t xml:space="preserve">9.3.1, and a MSRP receiver, as described in </w:t>
      </w:r>
      <w:r w:rsidR="009E449F">
        <w:t>clause</w:t>
      </w:r>
      <w:r>
        <w:t> </w:t>
      </w:r>
      <w:r w:rsidR="004D234A" w:rsidRPr="008928B1">
        <w:t>9.3.2 when engaged in a session mode session between a MSRP sender and MSRP receiver.</w:t>
      </w:r>
    </w:p>
    <w:p w14:paraId="5DFA0E35" w14:textId="77777777" w:rsidR="004D234A" w:rsidRPr="008928B1" w:rsidRDefault="004D234A">
      <w:pPr>
        <w:pStyle w:val="NO"/>
      </w:pPr>
      <w:r w:rsidRPr="008928B1">
        <w:t>NOTE:</w:t>
      </w:r>
      <w:r w:rsidRPr="008928B1">
        <w:tab/>
        <w:t>An AS, that is on the signalling path for the related SIP signalling, is not mandated to terminate the related MSRP.</w:t>
      </w:r>
    </w:p>
    <w:p w14:paraId="5CFFE1FE" w14:textId="77777777" w:rsidR="004D234A" w:rsidRPr="008928B1" w:rsidRDefault="004D234A" w:rsidP="002A1786">
      <w:pPr>
        <w:pStyle w:val="Heading3"/>
      </w:pPr>
      <w:bookmarkStart w:id="84" w:name="_Toc163141242"/>
      <w:r w:rsidRPr="008928B1">
        <w:t>9.2.3</w:t>
      </w:r>
      <w:r w:rsidRPr="008928B1">
        <w:tab/>
        <w:t>Media Resource Function Processor (MRFP)</w:t>
      </w:r>
      <w:bookmarkEnd w:id="84"/>
    </w:p>
    <w:p w14:paraId="5F8DA5D6" w14:textId="5DFC12C0" w:rsidR="005D6161" w:rsidRDefault="005D6161" w:rsidP="005D6161">
      <w:r>
        <w:t xml:space="preserve">The MRFP shall implement the role of an intermediate node as described in </w:t>
      </w:r>
      <w:r w:rsidR="009E449F">
        <w:t>clause</w:t>
      </w:r>
      <w:r>
        <w:t> 9.3.3.</w:t>
      </w:r>
    </w:p>
    <w:p w14:paraId="581FF768" w14:textId="7CB3AD9F" w:rsidR="005D6161" w:rsidRDefault="005D6161" w:rsidP="005D6161">
      <w:r>
        <w:t xml:space="preserve">The MRFP may implement the role of an MSRP sender as described in </w:t>
      </w:r>
      <w:r w:rsidR="009E449F">
        <w:t>clause</w:t>
      </w:r>
      <w:r>
        <w:t> 9.3.1.</w:t>
      </w:r>
    </w:p>
    <w:p w14:paraId="5D632380" w14:textId="12BE8553" w:rsidR="005D6161" w:rsidRPr="008928B1" w:rsidRDefault="005D6161" w:rsidP="005D6161">
      <w:r>
        <w:t xml:space="preserve">The MRFP may implement the role of an MSRP receiver as described in </w:t>
      </w:r>
      <w:r w:rsidR="009E449F">
        <w:t>clause</w:t>
      </w:r>
      <w:r>
        <w:t> 9.3.2.</w:t>
      </w:r>
    </w:p>
    <w:p w14:paraId="3F55D3B8" w14:textId="77777777" w:rsidR="004D234A" w:rsidRPr="008928B1" w:rsidRDefault="004D234A" w:rsidP="002A1786">
      <w:pPr>
        <w:pStyle w:val="Heading2"/>
      </w:pPr>
      <w:bookmarkStart w:id="85" w:name="_Toc163141243"/>
      <w:r w:rsidRPr="008928B1">
        <w:lastRenderedPageBreak/>
        <w:t>9.3</w:t>
      </w:r>
      <w:r w:rsidRPr="008928B1">
        <w:tab/>
        <w:t>Role</w:t>
      </w:r>
      <w:bookmarkEnd w:id="85"/>
    </w:p>
    <w:p w14:paraId="5AA81B19" w14:textId="77777777" w:rsidR="004D234A" w:rsidRPr="008928B1" w:rsidRDefault="004D234A" w:rsidP="008839B4">
      <w:pPr>
        <w:pStyle w:val="Heading3"/>
      </w:pPr>
      <w:bookmarkStart w:id="86" w:name="_Toc163141244"/>
      <w:r w:rsidRPr="008839B4">
        <w:t>9.3.1</w:t>
      </w:r>
      <w:r w:rsidRPr="008839B4">
        <w:tab/>
        <w:t>MSRP sender</w:t>
      </w:r>
      <w:bookmarkEnd w:id="86"/>
    </w:p>
    <w:p w14:paraId="7E248570" w14:textId="77777777" w:rsidR="004D234A" w:rsidRPr="008928B1" w:rsidRDefault="004D234A" w:rsidP="002A1786">
      <w:pPr>
        <w:pStyle w:val="Heading4"/>
      </w:pPr>
      <w:bookmarkStart w:id="87" w:name="_Toc163141245"/>
      <w:r w:rsidRPr="008928B1">
        <w:t>9.3.1.1</w:t>
      </w:r>
      <w:r w:rsidRPr="008928B1">
        <w:tab/>
        <w:t>MSRP sender sends a message</w:t>
      </w:r>
      <w:bookmarkEnd w:id="87"/>
      <w:r w:rsidRPr="008928B1">
        <w:t xml:space="preserve"> </w:t>
      </w:r>
    </w:p>
    <w:p w14:paraId="5A202773" w14:textId="77777777" w:rsidR="004D234A" w:rsidRPr="008928B1" w:rsidRDefault="004D234A">
      <w:r w:rsidRPr="008928B1">
        <w:t xml:space="preserve">When a MSRP sender wishes to send a message, the MSRP sender shall ensure that the message length </w:t>
      </w:r>
      <w:r w:rsidR="00032BCF">
        <w:t>does not exceed</w:t>
      </w:r>
      <w:r w:rsidRPr="008928B1">
        <w:t xml:space="preserve"> the </w:t>
      </w:r>
      <w:r w:rsidR="00032BCF">
        <w:t xml:space="preserve">SDP </w:t>
      </w:r>
      <w:r w:rsidRPr="008928B1">
        <w:t>max-size attribute</w:t>
      </w:r>
      <w:r w:rsidR="00032BCF">
        <w:t xml:space="preserve"> value associated with the MSRP session</w:t>
      </w:r>
      <w:r w:rsidRPr="008928B1">
        <w:t xml:space="preserve">. Depending on the message length the message may be included in one SEND request or chunked into </w:t>
      </w:r>
      <w:r w:rsidR="00032BCF">
        <w:t>multiple</w:t>
      </w:r>
      <w:r w:rsidRPr="008928B1">
        <w:t xml:space="preserve"> SEND requests</w:t>
      </w:r>
      <w:r w:rsidR="00032BCF">
        <w:t>, in accordance with</w:t>
      </w:r>
      <w:r w:rsidR="00032BCF" w:rsidRPr="00C83D4E">
        <w:t xml:space="preserve"> </w:t>
      </w:r>
      <w:r w:rsidR="00032BCF">
        <w:t>RFC 4975</w:t>
      </w:r>
      <w:r w:rsidR="00032BCF" w:rsidRPr="008928B1">
        <w:t> [9]</w:t>
      </w:r>
      <w:r w:rsidRPr="008928B1">
        <w:t>.</w:t>
      </w:r>
    </w:p>
    <w:p w14:paraId="1E965A18" w14:textId="77777777" w:rsidR="00522F2E" w:rsidRPr="008928B1" w:rsidRDefault="00522F2E" w:rsidP="00522F2E">
      <w:r w:rsidRPr="008928B1">
        <w:t xml:space="preserve">The SEND request shall include </w:t>
      </w:r>
      <w:r w:rsidR="00032BCF">
        <w:t>a</w:t>
      </w:r>
      <w:r w:rsidRPr="008928B1">
        <w:t xml:space="preserve"> Byte-Range header.</w:t>
      </w:r>
      <w:r w:rsidR="00A600E6">
        <w:t xml:space="preserve"> </w:t>
      </w:r>
      <w:r w:rsidRPr="008928B1">
        <w:t>The MSRP sender shall populate the Byte-Range header fields as follows:</w:t>
      </w:r>
    </w:p>
    <w:p w14:paraId="090B131A" w14:textId="77777777" w:rsidR="00522F2E" w:rsidRPr="008928B1" w:rsidRDefault="00522F2E" w:rsidP="00522F2E">
      <w:pPr>
        <w:pStyle w:val="B1"/>
      </w:pPr>
      <w:r w:rsidRPr="008928B1">
        <w:t>-</w:t>
      </w:r>
      <w:r w:rsidRPr="008928B1">
        <w:tab/>
        <w:t>the range end set to * (</w:t>
      </w:r>
      <w:r w:rsidR="00A600E6">
        <w:t>interruptible</w:t>
      </w:r>
      <w:r w:rsidRPr="008928B1">
        <w:t xml:space="preserve">), to make the chunks </w:t>
      </w:r>
      <w:r w:rsidR="00A600E6">
        <w:t>interruptible</w:t>
      </w:r>
      <w:r w:rsidRPr="008928B1">
        <w:t>, if the SEND request is longer than 2048 octets; and</w:t>
      </w:r>
    </w:p>
    <w:p w14:paraId="08E891C2" w14:textId="77777777" w:rsidR="00522F2E" w:rsidRPr="008928B1" w:rsidRDefault="00522F2E" w:rsidP="00522F2E">
      <w:pPr>
        <w:pStyle w:val="B1"/>
      </w:pPr>
      <w:r w:rsidRPr="008928B1">
        <w:t>-</w:t>
      </w:r>
      <w:r w:rsidRPr="008928B1">
        <w:tab/>
        <w:t xml:space="preserve">the total field set to the total size of the message. </w:t>
      </w:r>
    </w:p>
    <w:p w14:paraId="5D2C73A0" w14:textId="77777777" w:rsidR="0021010D" w:rsidRPr="008928B1" w:rsidRDefault="004D234A">
      <w:r w:rsidRPr="008928B1">
        <w:t xml:space="preserve">The MSRP sender shall create a SEND request in accordance with </w:t>
      </w:r>
      <w:r w:rsidR="00A600E6">
        <w:t>RFC 4975</w:t>
      </w:r>
      <w:r w:rsidRPr="008928B1">
        <w:t> [9]</w:t>
      </w:r>
      <w:r w:rsidR="00E81B26">
        <w:t xml:space="preserve"> and </w:t>
      </w:r>
      <w:r w:rsidR="00507ABF">
        <w:rPr>
          <w:noProof/>
        </w:rPr>
        <w:t>RFC 6135</w:t>
      </w:r>
      <w:r w:rsidR="00E81B26">
        <w:rPr>
          <w:noProof/>
        </w:rPr>
        <w:t> </w:t>
      </w:r>
      <w:r w:rsidR="00E81B26">
        <w:t>[18]</w:t>
      </w:r>
      <w:r w:rsidRPr="008928B1">
        <w:t>, where the value of To-Path is the MSRP URI shall be set to value of path attribute received in a SDP offer or a SDP answer.</w:t>
      </w:r>
    </w:p>
    <w:p w14:paraId="0D5CAB27" w14:textId="77777777" w:rsidR="004D234A" w:rsidRPr="008928B1" w:rsidRDefault="0021010D">
      <w:r w:rsidRPr="008928B1">
        <w:t>If it is possible to exchange isComposing information, the MSRP sender may include in a SEND request an isComposing s</w:t>
      </w:r>
      <w:r w:rsidR="00D92A3C">
        <w:t>tatus message as defined in RFC </w:t>
      </w:r>
      <w:r w:rsidRPr="008928B1">
        <w:t>3994 [</w:t>
      </w:r>
      <w:r w:rsidR="006752DB" w:rsidRPr="008928B1">
        <w:t>13</w:t>
      </w:r>
      <w:r w:rsidRPr="008928B1">
        <w:t>].</w:t>
      </w:r>
    </w:p>
    <w:p w14:paraId="371EAB78" w14:textId="77777777" w:rsidR="004D234A" w:rsidRPr="008928B1" w:rsidRDefault="004D234A" w:rsidP="008839B4">
      <w:pPr>
        <w:pStyle w:val="Heading3"/>
      </w:pPr>
      <w:bookmarkStart w:id="88" w:name="_Toc163141246"/>
      <w:r w:rsidRPr="008839B4">
        <w:t>9.3.2</w:t>
      </w:r>
      <w:r w:rsidRPr="008839B4">
        <w:tab/>
        <w:t>MSRP receiver</w:t>
      </w:r>
      <w:bookmarkEnd w:id="88"/>
    </w:p>
    <w:p w14:paraId="2EA4EC31" w14:textId="77777777" w:rsidR="004D234A" w:rsidRPr="008928B1" w:rsidRDefault="004D234A">
      <w:r w:rsidRPr="008928B1">
        <w:t xml:space="preserve">When a MSRP receiver receives a SEND request, the MSRP receiver shall parse the SEND request.  The MSRP receiver shall either send a response including: </w:t>
      </w:r>
    </w:p>
    <w:p w14:paraId="0805E63A" w14:textId="77777777" w:rsidR="004D234A" w:rsidRPr="008928B1" w:rsidRDefault="004D234A">
      <w:pPr>
        <w:pStyle w:val="B1"/>
      </w:pPr>
      <w:r w:rsidRPr="008928B1">
        <w:t>a)</w:t>
      </w:r>
      <w:r w:rsidRPr="008928B1">
        <w:tab/>
        <w:t xml:space="preserve">a 200 (OK) status-code , as specified in </w:t>
      </w:r>
      <w:r w:rsidR="00A600E6">
        <w:t>RFC 4975</w:t>
      </w:r>
      <w:r w:rsidRPr="008928B1">
        <w:t> [9], for the concerned SEND message if the parsing was successful; or</w:t>
      </w:r>
    </w:p>
    <w:p w14:paraId="655DEB0D" w14:textId="77777777" w:rsidR="004D234A" w:rsidRPr="008928B1" w:rsidRDefault="004D234A">
      <w:pPr>
        <w:pStyle w:val="B1"/>
      </w:pPr>
      <w:r w:rsidRPr="008928B1">
        <w:t>b)</w:t>
      </w:r>
      <w:r w:rsidRPr="008928B1">
        <w:tab/>
        <w:t xml:space="preserve">an appropriate status-code, as specified in </w:t>
      </w:r>
      <w:r w:rsidR="00A600E6">
        <w:t>RFC 4975</w:t>
      </w:r>
      <w:r w:rsidRPr="008928B1">
        <w:t xml:space="preserve"> [9], for the concerned SEND message if the parsing was unsuccessful. </w:t>
      </w:r>
    </w:p>
    <w:p w14:paraId="5F0F4376" w14:textId="77777777" w:rsidR="004D234A" w:rsidRPr="008928B1" w:rsidRDefault="004D234A">
      <w:r w:rsidRPr="008928B1">
        <w:t>The MSRP receiver shall send a REPORT request if this is explicit or implicit requested in the SEND request(s) belonging to the message. It shall either be:</w:t>
      </w:r>
    </w:p>
    <w:p w14:paraId="679BFBBA" w14:textId="77777777" w:rsidR="004D234A" w:rsidRPr="008928B1" w:rsidRDefault="004D234A">
      <w:pPr>
        <w:pStyle w:val="B1"/>
      </w:pPr>
      <w:r w:rsidRPr="008928B1">
        <w:t>a)</w:t>
      </w:r>
      <w:r w:rsidRPr="008928B1">
        <w:tab/>
        <w:t xml:space="preserve">a successful REPORT request including status-code 200 (OK) if a complete message is received and  the Report-Success header in the SEND request was set to </w:t>
      </w:r>
      <w:r w:rsidR="00A600E6">
        <w:t>"</w:t>
      </w:r>
      <w:r w:rsidRPr="008928B1">
        <w:t>yes</w:t>
      </w:r>
      <w:r w:rsidR="00A600E6">
        <w:t>"</w:t>
      </w:r>
      <w:r w:rsidRPr="008928B1">
        <w:t>; or</w:t>
      </w:r>
    </w:p>
    <w:p w14:paraId="6615040E" w14:textId="77777777" w:rsidR="004D234A" w:rsidRPr="008928B1" w:rsidRDefault="004D234A">
      <w:pPr>
        <w:pStyle w:val="B1"/>
      </w:pPr>
      <w:r w:rsidRPr="008928B1">
        <w:t>b)</w:t>
      </w:r>
      <w:r w:rsidRPr="008928B1">
        <w:tab/>
        <w:t xml:space="preserve">an unsuccessful REPORT request including status-code other than 200 (OK) as defined in </w:t>
      </w:r>
      <w:r w:rsidR="00A600E6">
        <w:t>RFC 4975</w:t>
      </w:r>
      <w:r w:rsidRPr="008928B1">
        <w:t xml:space="preserve"> [9] if the MSRP receiver can conclude that a complete  message is not received and  the Report-Failure header is set to </w:t>
      </w:r>
      <w:r w:rsidR="00A600E6">
        <w:t>"</w:t>
      </w:r>
      <w:r w:rsidRPr="008928B1">
        <w:t>yes</w:t>
      </w:r>
      <w:r w:rsidR="00A600E6">
        <w:t>"</w:t>
      </w:r>
      <w:r w:rsidRPr="008928B1">
        <w:t xml:space="preserve"> or not included. The criteria to conclude that a complete message is not received are specified in </w:t>
      </w:r>
      <w:r w:rsidR="00A600E6">
        <w:t>RFC 4975</w:t>
      </w:r>
      <w:r w:rsidRPr="008928B1">
        <w:t> [9].</w:t>
      </w:r>
    </w:p>
    <w:p w14:paraId="4F498618" w14:textId="77777777" w:rsidR="004D234A" w:rsidRPr="008928B1" w:rsidRDefault="004D234A" w:rsidP="008839B4">
      <w:pPr>
        <w:pStyle w:val="Heading3"/>
      </w:pPr>
      <w:bookmarkStart w:id="89" w:name="_Toc163141247"/>
      <w:r w:rsidRPr="008839B4">
        <w:t>9.3.3</w:t>
      </w:r>
      <w:r w:rsidRPr="008839B4">
        <w:tab/>
        <w:t>Intermediate node</w:t>
      </w:r>
      <w:bookmarkEnd w:id="89"/>
    </w:p>
    <w:p w14:paraId="52AA2DF8" w14:textId="77777777" w:rsidR="004D234A" w:rsidRPr="008928B1" w:rsidRDefault="004D234A" w:rsidP="008839B4">
      <w:pPr>
        <w:pStyle w:val="Heading4"/>
      </w:pPr>
      <w:bookmarkStart w:id="90" w:name="_Toc163141248"/>
      <w:r w:rsidRPr="008839B4">
        <w:t>9.3.3.1</w:t>
      </w:r>
      <w:r w:rsidRPr="008839B4">
        <w:tab/>
        <w:t>Intermediate node terminating case</w:t>
      </w:r>
      <w:bookmarkEnd w:id="90"/>
    </w:p>
    <w:p w14:paraId="65B26878" w14:textId="77777777" w:rsidR="004D234A" w:rsidRPr="008928B1" w:rsidRDefault="004D234A">
      <w:r w:rsidRPr="008928B1">
        <w:t xml:space="preserve">When an intermediate node receives a SEND request, the intermediate node shall: </w:t>
      </w:r>
    </w:p>
    <w:p w14:paraId="085EBA95" w14:textId="77777777" w:rsidR="004D234A" w:rsidRPr="008928B1" w:rsidRDefault="004D234A">
      <w:pPr>
        <w:pStyle w:val="B1"/>
      </w:pPr>
      <w:r w:rsidRPr="008928B1">
        <w:t>1)</w:t>
      </w:r>
      <w:r w:rsidRPr="008928B1">
        <w:tab/>
        <w:t xml:space="preserve">parse the SEND request and either send a response including: </w:t>
      </w:r>
    </w:p>
    <w:p w14:paraId="3528AAB0" w14:textId="77777777" w:rsidR="004D234A" w:rsidRPr="008928B1" w:rsidRDefault="004D234A">
      <w:pPr>
        <w:pStyle w:val="B2"/>
      </w:pPr>
      <w:r w:rsidRPr="008928B1">
        <w:t>a)</w:t>
      </w:r>
      <w:r w:rsidRPr="008928B1">
        <w:tab/>
        <w:t xml:space="preserve">a 200 (OK) status-code, as specified in </w:t>
      </w:r>
      <w:r w:rsidR="00A600E6">
        <w:t>RFC 4975</w:t>
      </w:r>
      <w:r w:rsidRPr="008928B1">
        <w:t> [9], for the concerned SEND message, if the parsing was successful; or</w:t>
      </w:r>
    </w:p>
    <w:p w14:paraId="7429037E" w14:textId="77777777" w:rsidR="004D234A" w:rsidRPr="008928B1" w:rsidRDefault="004D234A">
      <w:pPr>
        <w:pStyle w:val="B2"/>
      </w:pPr>
      <w:r w:rsidRPr="008928B1">
        <w:t>b)</w:t>
      </w:r>
      <w:r w:rsidRPr="008928B1">
        <w:tab/>
        <w:t xml:space="preserve">an appropriate status-code, as specified in </w:t>
      </w:r>
      <w:r w:rsidR="00A600E6">
        <w:t>RFC 4975</w:t>
      </w:r>
      <w:r w:rsidRPr="008928B1">
        <w:t> [9], for the concerned SEND message if the parsing was unsuccessful.; and</w:t>
      </w:r>
    </w:p>
    <w:p w14:paraId="6477E5A4" w14:textId="49AA7160" w:rsidR="004D234A" w:rsidRPr="008928B1" w:rsidRDefault="004D234A">
      <w:pPr>
        <w:pStyle w:val="B1"/>
      </w:pPr>
      <w:r w:rsidRPr="008928B1">
        <w:t>2)</w:t>
      </w:r>
      <w:r w:rsidRPr="008928B1">
        <w:tab/>
        <w:t xml:space="preserve">determine that a complete message has been received. The following actions in this </w:t>
      </w:r>
      <w:r w:rsidR="009E449F">
        <w:t>clause</w:t>
      </w:r>
      <w:r w:rsidRPr="008928B1">
        <w:t xml:space="preserve"> shall only be performed if a complete message is received.</w:t>
      </w:r>
    </w:p>
    <w:p w14:paraId="66B1C1EE" w14:textId="77777777" w:rsidR="004D234A" w:rsidRPr="008928B1" w:rsidRDefault="004D234A">
      <w:r w:rsidRPr="008928B1">
        <w:lastRenderedPageBreak/>
        <w:t>The MSRP receiver shall send a REPORT request if this is explicit or implicit requested in the SEND request(s) associated to the same message. It shall either be:</w:t>
      </w:r>
    </w:p>
    <w:p w14:paraId="4C69C33E" w14:textId="77777777" w:rsidR="004D234A" w:rsidRPr="008928B1" w:rsidRDefault="004D234A">
      <w:pPr>
        <w:pStyle w:val="B1"/>
      </w:pPr>
      <w:r w:rsidRPr="008928B1">
        <w:t>a)</w:t>
      </w:r>
      <w:r w:rsidRPr="008928B1">
        <w:tab/>
        <w:t xml:space="preserve">a successful REPORT request including status-code 200 (OK) if  the intermediate node concludes that all available users on the distribution list has received the complete message or a concerned user has received the complete message and the Report-Success header in the SEND request was set to </w:t>
      </w:r>
      <w:r w:rsidR="00A600E6">
        <w:t>"</w:t>
      </w:r>
      <w:r w:rsidRPr="008928B1">
        <w:t>yes</w:t>
      </w:r>
      <w:r w:rsidR="00A600E6">
        <w:t>"</w:t>
      </w:r>
      <w:r w:rsidRPr="008928B1">
        <w:t>; or</w:t>
      </w:r>
    </w:p>
    <w:p w14:paraId="1073FE10" w14:textId="77777777" w:rsidR="004D234A" w:rsidRPr="008928B1" w:rsidRDefault="004D234A">
      <w:pPr>
        <w:pStyle w:val="B1"/>
      </w:pPr>
      <w:r w:rsidRPr="008928B1">
        <w:t>b)</w:t>
      </w:r>
      <w:r w:rsidRPr="008928B1">
        <w:tab/>
        <w:t xml:space="preserve">an unsuccessful REPORT request including status-code other than 200 (OK) as defined in </w:t>
      </w:r>
      <w:r w:rsidR="00A600E6">
        <w:t>RFC 4975</w:t>
      </w:r>
      <w:r w:rsidRPr="008928B1">
        <w:t xml:space="preserve"> [9] if the intermediate node conclude that a complete message has not been received or that a complete message has not been able to be delivered to all available users on the distribution list or to a  particular member of the distribution list.  </w:t>
      </w:r>
    </w:p>
    <w:p w14:paraId="4CE66BCD" w14:textId="77777777" w:rsidR="004D234A" w:rsidRPr="008928B1" w:rsidRDefault="004D234A" w:rsidP="002A1786">
      <w:pPr>
        <w:pStyle w:val="Heading4"/>
      </w:pPr>
      <w:bookmarkStart w:id="91" w:name="_Toc163141249"/>
      <w:r w:rsidRPr="008928B1">
        <w:t>9.3.3.2</w:t>
      </w:r>
      <w:r w:rsidRPr="008928B1">
        <w:tab/>
        <w:t>Intermediate node originating case</w:t>
      </w:r>
      <w:bookmarkEnd w:id="91"/>
    </w:p>
    <w:p w14:paraId="3EC275F5" w14:textId="77777777" w:rsidR="00522F2E" w:rsidRPr="008928B1" w:rsidRDefault="004D234A">
      <w:r w:rsidRPr="008928B1">
        <w:t xml:space="preserve">When an intermediate node wishes to send a message, the intermediate shall ensure that the message length </w:t>
      </w:r>
      <w:r w:rsidR="00032BCF">
        <w:t>does not exceed</w:t>
      </w:r>
      <w:r w:rsidRPr="008928B1">
        <w:t xml:space="preserve"> the </w:t>
      </w:r>
      <w:r w:rsidR="00032BCF">
        <w:t xml:space="preserve">SDP </w:t>
      </w:r>
      <w:r w:rsidRPr="008928B1">
        <w:t>max-size attribute</w:t>
      </w:r>
      <w:r w:rsidR="00032BCF">
        <w:t xml:space="preserve"> value associated with the MSRP session</w:t>
      </w:r>
      <w:r w:rsidRPr="008928B1">
        <w:t xml:space="preserve">. Depending on the message length the message may be included in one SEND request or chunked into </w:t>
      </w:r>
      <w:r w:rsidR="00032BCF">
        <w:t>multiple</w:t>
      </w:r>
      <w:r w:rsidRPr="008928B1">
        <w:t xml:space="preserve"> SEND requests</w:t>
      </w:r>
      <w:r w:rsidR="00032BCF">
        <w:t>, in accordance with</w:t>
      </w:r>
      <w:r w:rsidR="00032BCF" w:rsidRPr="00C83D4E">
        <w:t xml:space="preserve"> </w:t>
      </w:r>
      <w:r w:rsidR="00032BCF">
        <w:t>RFC 4975</w:t>
      </w:r>
      <w:r w:rsidR="00032BCF" w:rsidRPr="008928B1">
        <w:t> [9]</w:t>
      </w:r>
      <w:r w:rsidRPr="008928B1">
        <w:t>.</w:t>
      </w:r>
    </w:p>
    <w:p w14:paraId="453413B7" w14:textId="77777777" w:rsidR="00522F2E" w:rsidRPr="008928B1" w:rsidRDefault="00522F2E" w:rsidP="00522F2E">
      <w:r w:rsidRPr="008928B1">
        <w:t xml:space="preserve">The SEND request shall include </w:t>
      </w:r>
      <w:r w:rsidR="00032BCF">
        <w:t>a</w:t>
      </w:r>
      <w:r w:rsidRPr="008928B1">
        <w:t xml:space="preserve"> Byte-Range header.</w:t>
      </w:r>
      <w:r w:rsidR="00A600E6">
        <w:t xml:space="preserve"> </w:t>
      </w:r>
      <w:r w:rsidRPr="008928B1">
        <w:t>The MSRP sender shall populate the Byte-Range header fields as follows:</w:t>
      </w:r>
    </w:p>
    <w:p w14:paraId="79E539E7" w14:textId="77777777" w:rsidR="00522F2E" w:rsidRPr="008928B1" w:rsidRDefault="00522F2E" w:rsidP="00522F2E">
      <w:pPr>
        <w:pStyle w:val="B1"/>
      </w:pPr>
      <w:r w:rsidRPr="008928B1">
        <w:t>-</w:t>
      </w:r>
      <w:r w:rsidRPr="008928B1">
        <w:tab/>
        <w:t>the range-end field  set to * (</w:t>
      </w:r>
      <w:r w:rsidR="00A600E6">
        <w:t>interruptible</w:t>
      </w:r>
      <w:r w:rsidRPr="008928B1">
        <w:t xml:space="preserve">), to make the chunks </w:t>
      </w:r>
      <w:r w:rsidR="00A600E6">
        <w:t>interruptible</w:t>
      </w:r>
      <w:r w:rsidRPr="008928B1">
        <w:t>, if the SEND request is longer than 2048 octets; and</w:t>
      </w:r>
    </w:p>
    <w:p w14:paraId="69EB5EBB" w14:textId="77777777" w:rsidR="004D234A" w:rsidRPr="008928B1" w:rsidRDefault="00522F2E" w:rsidP="00522F2E">
      <w:pPr>
        <w:pStyle w:val="B1"/>
      </w:pPr>
      <w:r w:rsidRPr="008928B1">
        <w:t>-</w:t>
      </w:r>
      <w:r w:rsidRPr="008928B1">
        <w:tab/>
        <w:t>the total field set to the total size of the message.</w:t>
      </w:r>
    </w:p>
    <w:p w14:paraId="059E2A0B" w14:textId="77777777" w:rsidR="004D234A" w:rsidRPr="008928B1" w:rsidRDefault="004D234A">
      <w:r w:rsidRPr="008928B1">
        <w:t xml:space="preserve">The intermediate shall create a SEND request in accordance with </w:t>
      </w:r>
      <w:r w:rsidR="00A600E6">
        <w:t>RFC 4975</w:t>
      </w:r>
      <w:r w:rsidRPr="008928B1">
        <w:t> [9]</w:t>
      </w:r>
      <w:r w:rsidR="00E81B26">
        <w:t xml:space="preserve"> and </w:t>
      </w:r>
      <w:r w:rsidR="00507ABF">
        <w:rPr>
          <w:noProof/>
        </w:rPr>
        <w:t>RFC 6135</w:t>
      </w:r>
      <w:r w:rsidR="00E81B26">
        <w:t> [18]</w:t>
      </w:r>
      <w:r w:rsidRPr="008928B1">
        <w:t xml:space="preserve"> with the following clarifications:</w:t>
      </w:r>
    </w:p>
    <w:p w14:paraId="1FBF9003" w14:textId="77777777" w:rsidR="004D234A" w:rsidRPr="008928B1" w:rsidRDefault="004D234A">
      <w:pPr>
        <w:pStyle w:val="B1"/>
      </w:pPr>
      <w:r w:rsidRPr="008928B1">
        <w:t>1)</w:t>
      </w:r>
      <w:r w:rsidRPr="008928B1">
        <w:tab/>
        <w:t>set  the Report-Success header as received in the SEND request;</w:t>
      </w:r>
    </w:p>
    <w:p w14:paraId="1304766B" w14:textId="77777777" w:rsidR="004D234A" w:rsidRPr="008928B1" w:rsidRDefault="004D234A">
      <w:pPr>
        <w:pStyle w:val="B1"/>
      </w:pPr>
      <w:r w:rsidRPr="008928B1">
        <w:t>2) set  the Report-Failure header as received in the SEND request; and</w:t>
      </w:r>
    </w:p>
    <w:p w14:paraId="2D3FAA9C" w14:textId="77777777" w:rsidR="004D234A" w:rsidRPr="008928B1" w:rsidRDefault="004D234A">
      <w:pPr>
        <w:pStyle w:val="B1"/>
      </w:pPr>
      <w:r w:rsidRPr="008928B1">
        <w:t>3) depending on the received MSRP URI</w:t>
      </w:r>
    </w:p>
    <w:p w14:paraId="7E80DDF0" w14:textId="77777777" w:rsidR="004D234A" w:rsidRPr="008928B1" w:rsidRDefault="004D234A">
      <w:pPr>
        <w:pStyle w:val="B2"/>
      </w:pPr>
      <w:r w:rsidRPr="008928B1">
        <w:t>a)</w:t>
      </w:r>
      <w:r w:rsidRPr="008928B1">
        <w:tab/>
        <w:t>either send  the SEND request to all available user of the conference; or</w:t>
      </w:r>
    </w:p>
    <w:p w14:paraId="30CF3407" w14:textId="77777777" w:rsidR="004D234A" w:rsidRPr="008928B1" w:rsidRDefault="004D234A">
      <w:pPr>
        <w:pStyle w:val="B2"/>
      </w:pPr>
      <w:r w:rsidRPr="008928B1">
        <w:t xml:space="preserve">b) send the SEND request to one MSRP receiver. </w:t>
      </w:r>
    </w:p>
    <w:p w14:paraId="180BC37E" w14:textId="77777777" w:rsidR="004D234A" w:rsidRPr="008928B1" w:rsidRDefault="004D234A" w:rsidP="002A1786">
      <w:pPr>
        <w:pStyle w:val="Heading1"/>
      </w:pPr>
      <w:bookmarkStart w:id="92" w:name="_Toc163141250"/>
      <w:r w:rsidRPr="008928B1">
        <w:t>10</w:t>
      </w:r>
      <w:r w:rsidRPr="008928B1">
        <w:tab/>
      </w:r>
      <w:r w:rsidR="00324ACA" w:rsidRPr="008928B1">
        <w:t>Void</w:t>
      </w:r>
      <w:bookmarkEnd w:id="92"/>
    </w:p>
    <w:p w14:paraId="16576F2D" w14:textId="77777777" w:rsidR="000D50E0" w:rsidRPr="008928B1" w:rsidRDefault="000D50E0" w:rsidP="000D50E0"/>
    <w:p w14:paraId="3350BFE1" w14:textId="77777777" w:rsidR="004D234A" w:rsidRPr="008928B1" w:rsidRDefault="004D234A" w:rsidP="002A1786">
      <w:pPr>
        <w:pStyle w:val="Heading8"/>
      </w:pPr>
      <w:bookmarkStart w:id="93" w:name="_Toc163141251"/>
      <w:r w:rsidRPr="008928B1">
        <w:t>Annex A (informative):</w:t>
      </w:r>
      <w:r w:rsidRPr="008928B1">
        <w:br/>
        <w:t>Example signalling flows of messaging service operation</w:t>
      </w:r>
      <w:bookmarkEnd w:id="93"/>
    </w:p>
    <w:p w14:paraId="3BDDECDC" w14:textId="77777777" w:rsidR="004D234A" w:rsidRPr="008928B1" w:rsidRDefault="004D234A" w:rsidP="002A1786">
      <w:pPr>
        <w:pStyle w:val="Heading1"/>
      </w:pPr>
      <w:bookmarkStart w:id="94" w:name="_Toc163141252"/>
      <w:r w:rsidRPr="008928B1">
        <w:t>A.1</w:t>
      </w:r>
      <w:r w:rsidRPr="008928B1">
        <w:tab/>
        <w:t>Scope of signalling flows</w:t>
      </w:r>
      <w:bookmarkEnd w:id="94"/>
    </w:p>
    <w:p w14:paraId="4BD490C2" w14:textId="77777777" w:rsidR="004D234A" w:rsidRPr="008928B1" w:rsidRDefault="004D234A">
      <w:r w:rsidRPr="008928B1">
        <w:t>This annex gives examples of signalling flows for conferencing within the IP Multimedia CN Subsystem (IMS) based on the Session Initiation Protocol (SIP), SIP Events, the Session Description Protocol (SDP) and other protocols.</w:t>
      </w:r>
    </w:p>
    <w:p w14:paraId="34C23E57" w14:textId="77777777" w:rsidR="004D234A" w:rsidRPr="008928B1" w:rsidRDefault="004D234A">
      <w:r w:rsidRPr="008928B1">
        <w:t>These signalling flows provide detailed signalling flows, which expand on the overview inform</w:t>
      </w:r>
      <w:r w:rsidR="00D92A3C">
        <w:t>ation flows provided in 3GPP TS </w:t>
      </w:r>
      <w:r w:rsidRPr="008928B1">
        <w:t>23.228 [6].</w:t>
      </w:r>
    </w:p>
    <w:p w14:paraId="1ADE5D9C" w14:textId="77777777" w:rsidR="004D234A" w:rsidRPr="008928B1" w:rsidRDefault="004D234A" w:rsidP="002A1786">
      <w:pPr>
        <w:pStyle w:val="Heading1"/>
      </w:pPr>
      <w:bookmarkStart w:id="95" w:name="_Toc163141253"/>
      <w:r w:rsidRPr="008928B1">
        <w:lastRenderedPageBreak/>
        <w:t>A.2</w:t>
      </w:r>
      <w:r w:rsidRPr="008928B1">
        <w:tab/>
        <w:t>Introduction</w:t>
      </w:r>
      <w:bookmarkEnd w:id="95"/>
    </w:p>
    <w:p w14:paraId="5FB9E085" w14:textId="77777777" w:rsidR="004D234A" w:rsidRPr="008928B1" w:rsidRDefault="004D234A" w:rsidP="002A1786">
      <w:pPr>
        <w:pStyle w:val="Heading2"/>
      </w:pPr>
      <w:bookmarkStart w:id="96" w:name="_Toc163141254"/>
      <w:r w:rsidRPr="008928B1">
        <w:t>A.2.1</w:t>
      </w:r>
      <w:r w:rsidRPr="008928B1">
        <w:tab/>
        <w:t>General</w:t>
      </w:r>
      <w:bookmarkEnd w:id="96"/>
    </w:p>
    <w:p w14:paraId="78E726A7" w14:textId="77777777" w:rsidR="004D234A" w:rsidRPr="008928B1" w:rsidRDefault="004D234A" w:rsidP="002A1786">
      <w:pPr>
        <w:pStyle w:val="Heading2"/>
      </w:pPr>
      <w:bookmarkStart w:id="97" w:name="_Toc163141255"/>
      <w:r w:rsidRPr="008928B1">
        <w:t>A.2.2</w:t>
      </w:r>
      <w:r w:rsidRPr="008928B1">
        <w:tab/>
        <w:t>Key required to interpret signalling flows</w:t>
      </w:r>
      <w:bookmarkEnd w:id="97"/>
    </w:p>
    <w:p w14:paraId="56C2DACA" w14:textId="7A48E23E" w:rsidR="0098298C" w:rsidRDefault="004D234A" w:rsidP="0098298C">
      <w:pPr>
        <w:rPr>
          <w:lang w:eastAsia="zh-CN"/>
        </w:rPr>
      </w:pPr>
      <w:r w:rsidRPr="008928B1">
        <w:t>The key to interpret signalling flows specified in 3GPP TS 24.228</w:t>
      </w:r>
      <w:r w:rsidR="00D92A3C">
        <w:t> </w:t>
      </w:r>
      <w:r w:rsidRPr="008928B1">
        <w:t xml:space="preserve">[4] </w:t>
      </w:r>
      <w:r w:rsidR="009E449F">
        <w:t>clause</w:t>
      </w:r>
      <w:r w:rsidRPr="008928B1">
        <w:t> 4.1 applies with the additions specified below</w:t>
      </w:r>
      <w:r w:rsidR="0098298C" w:rsidRPr="0098298C">
        <w:rPr>
          <w:rFonts w:hint="eastAsia"/>
          <w:lang w:eastAsia="zh-CN"/>
        </w:rPr>
        <w:t xml:space="preserve"> </w:t>
      </w:r>
      <w:r w:rsidR="0098298C">
        <w:rPr>
          <w:rFonts w:hint="eastAsia"/>
          <w:lang w:eastAsia="zh-CN"/>
        </w:rPr>
        <w:t>:</w:t>
      </w:r>
    </w:p>
    <w:p w14:paraId="0C50569F" w14:textId="77777777" w:rsidR="004D234A" w:rsidRPr="008928B1" w:rsidRDefault="0098298C" w:rsidP="0098298C">
      <w:pPr>
        <w:pStyle w:val="B1"/>
      </w:pPr>
      <w:r>
        <w:t>-</w:t>
      </w:r>
      <w:r>
        <w:tab/>
      </w:r>
      <w:r>
        <w:rPr>
          <w:rFonts w:hint="eastAsia"/>
          <w:lang w:eastAsia="zh-CN"/>
        </w:rPr>
        <w:t xml:space="preserve">#### represents the contents in the headers are not shown and does not impact </w:t>
      </w:r>
      <w:r>
        <w:rPr>
          <w:lang w:eastAsia="zh-CN"/>
        </w:rPr>
        <w:t xml:space="preserve">the implementation of the </w:t>
      </w:r>
      <w:r>
        <w:rPr>
          <w:rFonts w:hint="eastAsia"/>
          <w:lang w:eastAsia="zh-CN"/>
        </w:rPr>
        <w:t>flows.</w:t>
      </w:r>
    </w:p>
    <w:p w14:paraId="0117C012" w14:textId="77777777" w:rsidR="004D234A" w:rsidRPr="008928B1" w:rsidRDefault="004D234A">
      <w:r w:rsidRPr="008928B1">
        <w:t>In order to differentiate between messages for SIP and MSRP, the following notation is used:</w:t>
      </w:r>
    </w:p>
    <w:p w14:paraId="07302FC2" w14:textId="77777777" w:rsidR="004D234A" w:rsidRPr="008928B1" w:rsidRDefault="004D234A" w:rsidP="007A1902">
      <w:pPr>
        <w:pStyle w:val="TH"/>
      </w:pPr>
      <w:r w:rsidRPr="008928B1">
        <w:object w:dxaOrig="6580" w:dyaOrig="1679" w14:anchorId="719C083E">
          <v:shape id="_x0000_i1026" type="#_x0000_t75" style="width:329.3pt;height:83.9pt" o:ole="">
            <v:imagedata r:id="rId12" o:title=""/>
          </v:shape>
          <o:OLEObject Type="Embed" ProgID="Visio.Drawing.11" ShapeID="_x0000_i1026" DrawAspect="Content" ObjectID="_1798024347" r:id="rId13"/>
        </w:object>
      </w:r>
    </w:p>
    <w:p w14:paraId="5EA4E850" w14:textId="77777777" w:rsidR="004D234A" w:rsidRPr="008928B1" w:rsidRDefault="004D234A">
      <w:pPr>
        <w:pStyle w:val="TF"/>
      </w:pPr>
      <w:r w:rsidRPr="008928B1">
        <w:t>Figure A.2.2-1: Signalling flow notation</w:t>
      </w:r>
    </w:p>
    <w:p w14:paraId="77712B4D" w14:textId="77777777" w:rsidR="004D234A" w:rsidRPr="008928B1" w:rsidRDefault="004D234A" w:rsidP="002A1786">
      <w:pPr>
        <w:pStyle w:val="Heading1"/>
      </w:pPr>
      <w:bookmarkStart w:id="98" w:name="_Toc163141256"/>
      <w:r w:rsidRPr="008928B1">
        <w:t>A.3</w:t>
      </w:r>
      <w:r w:rsidRPr="008928B1">
        <w:tab/>
        <w:t>Signalling flows demonstrating immediate messaging</w:t>
      </w:r>
      <w:bookmarkEnd w:id="98"/>
    </w:p>
    <w:p w14:paraId="4B971039" w14:textId="32ACD598" w:rsidR="004D234A" w:rsidRPr="008928B1" w:rsidRDefault="004D234A">
      <w:r w:rsidRPr="008928B1">
        <w:t xml:space="preserve">The signalling flow for immediate </w:t>
      </w:r>
      <w:r w:rsidR="00D92A3C">
        <w:t xml:space="preserve">messaging is shown in </w:t>
      </w:r>
      <w:r w:rsidR="009E449F">
        <w:t>clause</w:t>
      </w:r>
      <w:r w:rsidR="00D92A3C">
        <w:t> 10.6 of 3GPP TS 24.228 </w:t>
      </w:r>
      <w:r w:rsidRPr="008928B1">
        <w:t>[4].</w:t>
      </w:r>
    </w:p>
    <w:p w14:paraId="7D56403B" w14:textId="77777777" w:rsidR="004D234A" w:rsidRPr="008928B1" w:rsidRDefault="004D234A" w:rsidP="002A1786">
      <w:pPr>
        <w:pStyle w:val="Heading1"/>
      </w:pPr>
      <w:bookmarkStart w:id="99" w:name="_Toc163141257"/>
      <w:r w:rsidRPr="008928B1">
        <w:t>A.4</w:t>
      </w:r>
      <w:r w:rsidRPr="008928B1">
        <w:tab/>
        <w:t>Signalling flows demonstrating session-based messaging</w:t>
      </w:r>
      <w:bookmarkEnd w:id="99"/>
      <w:r w:rsidRPr="008928B1">
        <w:t xml:space="preserve"> </w:t>
      </w:r>
    </w:p>
    <w:p w14:paraId="70EB1C5B" w14:textId="77777777" w:rsidR="004D234A" w:rsidRPr="008928B1" w:rsidRDefault="004D234A" w:rsidP="002A1786">
      <w:pPr>
        <w:pStyle w:val="Heading2"/>
      </w:pPr>
      <w:bookmarkStart w:id="100" w:name="_Toc163141258"/>
      <w:r w:rsidRPr="008928B1">
        <w:t>A.4.1</w:t>
      </w:r>
      <w:r w:rsidRPr="008928B1">
        <w:tab/>
        <w:t>Introduction</w:t>
      </w:r>
      <w:bookmarkEnd w:id="100"/>
    </w:p>
    <w:p w14:paraId="06ABB1E5" w14:textId="0ECC6BC5" w:rsidR="004D234A" w:rsidRPr="008928B1" w:rsidRDefault="004D234A">
      <w:r w:rsidRPr="008928B1">
        <w:t xml:space="preserve">This </w:t>
      </w:r>
      <w:r w:rsidR="009E449F">
        <w:t>clause</w:t>
      </w:r>
      <w:r w:rsidRPr="008928B1">
        <w:t xml:space="preserve"> provides signalling flows for session-based messaging, established both with and without preconditions.</w:t>
      </w:r>
    </w:p>
    <w:p w14:paraId="03D441C9" w14:textId="77777777" w:rsidR="004D234A" w:rsidRPr="008928B1" w:rsidRDefault="004D234A">
      <w:r w:rsidRPr="008928B1">
        <w:t>How the signalling flow for session-based messaging looks like depends on the following:</w:t>
      </w:r>
    </w:p>
    <w:p w14:paraId="00EC7A37" w14:textId="77777777" w:rsidR="004D234A" w:rsidRPr="008928B1" w:rsidRDefault="004D234A">
      <w:pPr>
        <w:pStyle w:val="B1"/>
      </w:pPr>
      <w:r w:rsidRPr="008928B1">
        <w:t>a)</w:t>
      </w:r>
      <w:r w:rsidRPr="008928B1">
        <w:tab/>
        <w:t>at what point in time the IP-CAN for the media component (MSRP) is set up; or</w:t>
      </w:r>
    </w:p>
    <w:p w14:paraId="0B193A52" w14:textId="77777777" w:rsidR="004D234A" w:rsidRPr="008928B1" w:rsidRDefault="004D234A">
      <w:pPr>
        <w:pStyle w:val="B1"/>
      </w:pPr>
      <w:r w:rsidRPr="008928B1">
        <w:t>b)</w:t>
      </w:r>
      <w:r w:rsidRPr="008928B1">
        <w:tab/>
        <w:t>whether preconditions and reliable provisional responses are used or not.</w:t>
      </w:r>
    </w:p>
    <w:p w14:paraId="61DF00F4" w14:textId="77777777" w:rsidR="004D234A" w:rsidRPr="008928B1" w:rsidRDefault="004D234A" w:rsidP="002A1786">
      <w:pPr>
        <w:pStyle w:val="Heading2"/>
      </w:pPr>
      <w:bookmarkStart w:id="101" w:name="_Toc163141259"/>
      <w:r w:rsidRPr="008928B1">
        <w:t>A.4.2</w:t>
      </w:r>
      <w:r w:rsidRPr="008928B1">
        <w:tab/>
        <w:t>Establishing a session for session-based messaging without preconditions</w:t>
      </w:r>
      <w:bookmarkEnd w:id="101"/>
    </w:p>
    <w:p w14:paraId="43347994" w14:textId="77777777" w:rsidR="004D234A" w:rsidRPr="008928B1" w:rsidRDefault="004D234A">
      <w:pPr>
        <w:tabs>
          <w:tab w:val="num" w:pos="1440"/>
        </w:tabs>
      </w:pPr>
      <w:r w:rsidRPr="008928B1">
        <w:t>Figure</w:t>
      </w:r>
      <w:r w:rsidR="00D92A3C">
        <w:t> </w:t>
      </w:r>
      <w:r w:rsidRPr="008928B1">
        <w:t xml:space="preserve">A.4.2-1 shows the establishment of an MSRP session between two users without the usage of preconditions and </w:t>
      </w:r>
      <w:r w:rsidRPr="008928B1">
        <w:rPr>
          <w:rFonts w:eastAsia="MS Mincho"/>
        </w:rPr>
        <w:t>reliable provisional responses</w:t>
      </w:r>
      <w:r w:rsidRPr="008928B1">
        <w:t xml:space="preserve"> as well as the first message being sent over the established connection. </w:t>
      </w:r>
    </w:p>
    <w:p w14:paraId="4F28F855" w14:textId="77777777" w:rsidR="00CA6A7F" w:rsidRPr="008928B1" w:rsidRDefault="004D234A" w:rsidP="00CA6A7F">
      <w:r w:rsidRPr="008928B1">
        <w:t>It is assumed that both the originating UE and terminating UE are using an IP-CAN with a separate bearer for SIP signalling which means that each UE needs to reserve a new IP-CAN bearer for the message session media component prior to sending the first MSRP message.</w:t>
      </w:r>
    </w:p>
    <w:p w14:paraId="71CBBF59" w14:textId="77777777" w:rsidR="00CA6A7F" w:rsidRPr="008928B1" w:rsidRDefault="00CA6A7F" w:rsidP="00B0253F">
      <w:pPr>
        <w:pStyle w:val="TH"/>
      </w:pPr>
      <w:r w:rsidRPr="008928B1">
        <w:object w:dxaOrig="12794" w:dyaOrig="16608" w14:anchorId="09F518CE">
          <v:shape id="_x0000_i1027" type="#_x0000_t75" style="width:510.25pt;height:662.4pt" o:ole="">
            <v:imagedata r:id="rId14" o:title=""/>
          </v:shape>
          <o:OLEObject Type="Embed" ProgID="Visio.Drawing.11" ShapeID="_x0000_i1027" DrawAspect="Content" ObjectID="_1798024348" r:id="rId15"/>
        </w:object>
      </w:r>
    </w:p>
    <w:p w14:paraId="3078BDCE" w14:textId="77777777" w:rsidR="004D234A" w:rsidRPr="008928B1" w:rsidRDefault="004D234A" w:rsidP="00B0253F">
      <w:pPr>
        <w:pStyle w:val="TF"/>
      </w:pPr>
      <w:r w:rsidRPr="008928B1">
        <w:t>Figure A.4.2-1: Establishment of MSRP session</w:t>
      </w:r>
    </w:p>
    <w:p w14:paraId="23166712" w14:textId="77777777" w:rsidR="004D234A" w:rsidRPr="008928B1" w:rsidRDefault="004D234A">
      <w:pPr>
        <w:tabs>
          <w:tab w:val="num" w:pos="1440"/>
        </w:tabs>
      </w:pPr>
      <w:r w:rsidRPr="008928B1">
        <w:t xml:space="preserve">The details of the signalling flows are as follows: </w:t>
      </w:r>
    </w:p>
    <w:p w14:paraId="2D7CF236" w14:textId="77777777" w:rsidR="004D234A" w:rsidRPr="008928B1" w:rsidRDefault="00CA6A7F">
      <w:pPr>
        <w:pStyle w:val="B1"/>
        <w:rPr>
          <w:b/>
        </w:rPr>
      </w:pPr>
      <w:r w:rsidRPr="008928B1">
        <w:lastRenderedPageBreak/>
        <w:t>1</w:t>
      </w:r>
      <w:r w:rsidR="004D234A" w:rsidRPr="008928B1">
        <w:t>.</w:t>
      </w:r>
      <w:r w:rsidR="004D234A" w:rsidRPr="008928B1">
        <w:rPr>
          <w:b/>
        </w:rPr>
        <w:tab/>
        <w:t>INVITE request (UE#1 to P</w:t>
      </w:r>
      <w:r w:rsidR="00D92A3C">
        <w:rPr>
          <w:b/>
        </w:rPr>
        <w:t>-CSCF#1) - see example in table </w:t>
      </w:r>
      <w:r w:rsidR="004D234A" w:rsidRPr="008928B1">
        <w:rPr>
          <w:b/>
        </w:rPr>
        <w:t>A.4.2-</w:t>
      </w:r>
      <w:r w:rsidRPr="008928B1">
        <w:rPr>
          <w:b/>
        </w:rPr>
        <w:t>1</w:t>
      </w:r>
    </w:p>
    <w:p w14:paraId="2D64BED6" w14:textId="77777777" w:rsidR="004D234A" w:rsidRPr="008928B1" w:rsidRDefault="00270918">
      <w:pPr>
        <w:pStyle w:val="B2"/>
      </w:pPr>
      <w:r>
        <w:tab/>
      </w:r>
      <w:r w:rsidR="00CA6A7F" w:rsidRPr="008928B1">
        <w:t xml:space="preserve">The originating UE wants to initiate a session-based message session with the terminating UE. </w:t>
      </w:r>
      <w:r w:rsidR="004D234A" w:rsidRPr="008928B1">
        <w:t xml:space="preserve">The originating UE creates a local MSRP URL, which can be used for the communication between the two user agents. It builds a SDP Offer containing the generated MSRP URL and assigns a local port number for the MSRP communication. </w:t>
      </w:r>
    </w:p>
    <w:p w14:paraId="0CF9DA95" w14:textId="77777777" w:rsidR="004D234A" w:rsidRPr="008928B1" w:rsidRDefault="004D234A">
      <w:pPr>
        <w:pStyle w:val="TH"/>
      </w:pPr>
      <w:r w:rsidRPr="008928B1">
        <w:t>Table A.4.2-</w:t>
      </w:r>
      <w:r w:rsidR="00CA6A7F" w:rsidRPr="008928B1">
        <w:t>1</w:t>
      </w:r>
      <w:r w:rsidRPr="008928B1">
        <w:t>: INVITE request (UE#1 to P-CSCF#1)</w:t>
      </w:r>
    </w:p>
    <w:p w14:paraId="68433A80"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bookmarkStart w:id="102" w:name="_PERM_MCCTEMPBM_CRPT98360023___2"/>
      <w:r w:rsidRPr="004B4ED2">
        <w:rPr>
          <w:snapToGrid w:val="0"/>
        </w:rPr>
        <w:t>INVITE sip:user2_public1@home2.net SIP/2.0</w:t>
      </w:r>
    </w:p>
    <w:p w14:paraId="76283F6D"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4B4ED2">
        <w:rPr>
          <w:snapToGrid w:val="0"/>
        </w:rPr>
        <w:t>Via: SIP/2.0/UDP [5555::aaa:bbb:ccc:ddd]:1357;comp=sigcomp;branch=z9hG4bKnashds7</w:t>
      </w:r>
    </w:p>
    <w:p w14:paraId="01162D4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8928B1">
        <w:rPr>
          <w:snapToGrid w:val="0"/>
        </w:rPr>
        <w:t>Max-Forwards: 70</w:t>
      </w:r>
    </w:p>
    <w:p w14:paraId="4AD3362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8928B1">
        <w:rPr>
          <w:snapToGrid w:val="0"/>
        </w:rPr>
        <w:t>Route: &lt;sip:pcscf1.visited1.net:7531;lr;comp=sigcomp&gt;, &lt;sip:orig@scscf1.home1.net;lr&gt;</w:t>
      </w:r>
    </w:p>
    <w:p w14:paraId="23D0AB8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8928B1">
        <w:rPr>
          <w:snapToGrid w:val="0"/>
        </w:rPr>
        <w:t>P-Preferred-Identity: "John Doe" &lt;sip:user1_public1@home1.net&gt;</w:t>
      </w:r>
    </w:p>
    <w:p w14:paraId="1751B5B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8928B1">
        <w:rPr>
          <w:snapToGrid w:val="0"/>
        </w:rPr>
        <w:t>P-Access-Network-Info: 3GPP-UTRAN-TDD; utran-cell-id-3gpp=234151D0FCE11</w:t>
      </w:r>
    </w:p>
    <w:p w14:paraId="34B5B6A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8928B1">
        <w:rPr>
          <w:snapToGrid w:val="0"/>
        </w:rPr>
        <w:t>Privacy: none</w:t>
      </w:r>
    </w:p>
    <w:p w14:paraId="3A2CF7D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8928B1">
        <w:rPr>
          <w:snapToGrid w:val="0"/>
        </w:rPr>
        <w:t>From: &lt;sip:user1_public1@home1.net&gt;; tag=171828</w:t>
      </w:r>
    </w:p>
    <w:p w14:paraId="6A2CBE6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8928B1">
        <w:rPr>
          <w:snapToGrid w:val="0"/>
        </w:rPr>
        <w:t>To: &lt;sip:user2_public1@home2.net&gt;</w:t>
      </w:r>
    </w:p>
    <w:p w14:paraId="51918AA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8928B1">
        <w:rPr>
          <w:snapToGrid w:val="0"/>
        </w:rPr>
        <w:t xml:space="preserve">Call-ID: cb03a0s09a2sdfglkj490333 </w:t>
      </w:r>
    </w:p>
    <w:p w14:paraId="5781E21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8928B1">
        <w:rPr>
          <w:snapToGrid w:val="0"/>
        </w:rPr>
        <w:t>Cseq: 127 INVITE</w:t>
      </w:r>
    </w:p>
    <w:p w14:paraId="2CCB84F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8928B1">
        <w:rPr>
          <w:snapToGrid w:val="0"/>
        </w:rPr>
        <w:t>Require: sec-agree</w:t>
      </w:r>
    </w:p>
    <w:p w14:paraId="16B9C8B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8928B1">
        <w:rPr>
          <w:snapToGrid w:val="0"/>
        </w:rPr>
        <w:t>Proxy-Require: sec-agree</w:t>
      </w:r>
    </w:p>
    <w:p w14:paraId="7054B531"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Supported: gruu</w:t>
      </w:r>
    </w:p>
    <w:p w14:paraId="7CB80DE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8928B1">
        <w:rPr>
          <w:snapToGrid w:val="0"/>
        </w:rPr>
        <w:t xml:space="preserve">Security-Verify: ipsec-3gpp; q=0.1; alg=hmac-sha-1-96; </w:t>
      </w:r>
      <w:r w:rsidRPr="008928B1">
        <w:t xml:space="preserve">spi-c=98765432; </w:t>
      </w:r>
      <w:r w:rsidRPr="008928B1">
        <w:rPr>
          <w:snapToGrid w:val="0"/>
        </w:rPr>
        <w:t xml:space="preserve">spi-s=87654321; </w:t>
      </w:r>
      <w:r w:rsidRPr="008928B1">
        <w:t xml:space="preserve">port-c=8642; </w:t>
      </w:r>
      <w:r w:rsidRPr="008928B1">
        <w:rPr>
          <w:snapToGrid w:val="0"/>
        </w:rPr>
        <w:t>port-s=7531</w:t>
      </w:r>
    </w:p>
    <w:p w14:paraId="3BFAA04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8928B1">
        <w:rPr>
          <w:snapToGrid w:val="0"/>
        </w:rPr>
        <w:t>Contact: &lt;sip:</w:t>
      </w:r>
      <w:r w:rsidR="00827107">
        <w:rPr>
          <w:snapToGrid w:val="0"/>
        </w:rPr>
        <w:t>u</w:t>
      </w:r>
      <w:r w:rsidR="00827107" w:rsidRPr="00013D57">
        <w:rPr>
          <w:snapToGrid w:val="0"/>
        </w:rPr>
        <w:t>ser1_public1@home1.net</w:t>
      </w:r>
      <w:r w:rsidR="00827107">
        <w:rPr>
          <w:snapToGrid w:val="0"/>
        </w:rPr>
        <w:t>;</w:t>
      </w:r>
      <w:r w:rsidR="00827107" w:rsidRPr="00827107">
        <w:rPr>
          <w:rFonts w:eastAsia="PMingLiU" w:cs="Courier New"/>
          <w:lang w:eastAsia="zh-TW"/>
        </w:rPr>
        <w:t>gr=urn:uuid:f81d4fae-7dec-11d0-a765-00a0c91e6bf6</w:t>
      </w:r>
      <w:r w:rsidR="00827107" w:rsidRPr="008928B1" w:rsidDel="00DE0D39">
        <w:rPr>
          <w:snapToGrid w:val="0"/>
        </w:rPr>
        <w:t xml:space="preserve"> </w:t>
      </w:r>
      <w:r w:rsidRPr="008928B1">
        <w:rPr>
          <w:snapToGrid w:val="0"/>
        </w:rPr>
        <w:t>;comp=sigcomp&gt;</w:t>
      </w:r>
    </w:p>
    <w:p w14:paraId="18E293C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8928B1">
        <w:rPr>
          <w:rFonts w:eastAsia="MS Mincho"/>
        </w:rPr>
        <w:t>Allow: INVITE, ACK, CANCEL, BYE, PRACK, UPDATE, REFER, MESSAGE</w:t>
      </w:r>
    </w:p>
    <w:p w14:paraId="474C6C5F"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103" w:name="_PERM_MCCTEMPBM_CRPT98360024___2"/>
      <w:bookmarkEnd w:id="102"/>
      <w:r>
        <w:rPr>
          <w:snapToGrid w:val="0"/>
        </w:rPr>
        <w:t>Accept:application/sdp, application/3gpp-ims+xml</w:t>
      </w:r>
    </w:p>
    <w:p w14:paraId="59E656F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bookmarkStart w:id="104" w:name="_PERM_MCCTEMPBM_CRPT98360025___2"/>
      <w:bookmarkEnd w:id="103"/>
      <w:r w:rsidRPr="008928B1">
        <w:rPr>
          <w:snapToGrid w:val="0"/>
        </w:rPr>
        <w:t xml:space="preserve">Content-Type: application/sdp </w:t>
      </w:r>
    </w:p>
    <w:p w14:paraId="74A4505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8928B1">
        <w:rPr>
          <w:snapToGrid w:val="0"/>
        </w:rPr>
        <w:t>Content-Length: (…)</w:t>
      </w:r>
    </w:p>
    <w:p w14:paraId="5EAB4CC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p>
    <w:p w14:paraId="6CAC940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8928B1">
        <w:rPr>
          <w:snapToGrid w:val="0"/>
        </w:rPr>
        <w:t>v=0</w:t>
      </w:r>
    </w:p>
    <w:p w14:paraId="33B6C8E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8928B1">
        <w:rPr>
          <w:snapToGrid w:val="0"/>
        </w:rPr>
        <w:t>o=- 2987933615 2987933615 IN IP6 5555::aaa:bbb:ccc:ddd</w:t>
      </w:r>
    </w:p>
    <w:p w14:paraId="0646E89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8928B1">
        <w:rPr>
          <w:snapToGrid w:val="0"/>
        </w:rPr>
        <w:t>s=-</w:t>
      </w:r>
    </w:p>
    <w:p w14:paraId="6954CC8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8928B1">
        <w:rPr>
          <w:snapToGrid w:val="0"/>
        </w:rPr>
        <w:t xml:space="preserve">c=IN IP6 </w:t>
      </w:r>
      <w:r w:rsidR="00CA6A7F" w:rsidRPr="008928B1">
        <w:rPr>
          <w:snapToGrid w:val="0"/>
        </w:rPr>
        <w:t>5555::aaa:bbb:ccc:ddd</w:t>
      </w:r>
      <w:r w:rsidRPr="008928B1">
        <w:rPr>
          <w:snapToGrid w:val="0"/>
        </w:rPr>
        <w:t xml:space="preserve"> </w:t>
      </w:r>
    </w:p>
    <w:p w14:paraId="7538412B" w14:textId="77777777" w:rsidR="004D234A" w:rsidRPr="005D616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lang w:val="fr-FR"/>
        </w:rPr>
      </w:pPr>
      <w:r w:rsidRPr="005D6161">
        <w:rPr>
          <w:snapToGrid w:val="0"/>
          <w:lang w:val="fr-FR"/>
        </w:rPr>
        <w:t>t=0 0</w:t>
      </w:r>
    </w:p>
    <w:p w14:paraId="0A2909CF" w14:textId="77777777" w:rsidR="004D234A" w:rsidRPr="005D616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lang w:val="fr-FR"/>
        </w:rPr>
      </w:pPr>
      <w:r w:rsidRPr="005D6161">
        <w:rPr>
          <w:snapToGrid w:val="0"/>
          <w:lang w:val="fr-FR"/>
        </w:rPr>
        <w:t xml:space="preserve">m=message </w:t>
      </w:r>
      <w:r w:rsidR="00A600E6" w:rsidRPr="005D6161">
        <w:rPr>
          <w:snapToGrid w:val="0"/>
          <w:lang w:val="fr-FR"/>
        </w:rPr>
        <w:t xml:space="preserve">2855 </w:t>
      </w:r>
      <w:r w:rsidR="00DE044C" w:rsidRPr="005D6161">
        <w:rPr>
          <w:snapToGrid w:val="0"/>
          <w:lang w:val="fr-FR"/>
        </w:rPr>
        <w:t>TCP/MSRP</w:t>
      </w:r>
      <w:r w:rsidRPr="005D6161">
        <w:rPr>
          <w:snapToGrid w:val="0"/>
          <w:lang w:val="fr-FR"/>
        </w:rPr>
        <w:t>*</w:t>
      </w:r>
    </w:p>
    <w:p w14:paraId="6369EEF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8928B1">
        <w:rPr>
          <w:snapToGrid w:val="0"/>
        </w:rPr>
        <w:t>a=accept-types:message/cpim text/plain text/html</w:t>
      </w:r>
    </w:p>
    <w:p w14:paraId="720240D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8928B1">
        <w:rPr>
          <w:snapToGrid w:val="0"/>
        </w:rPr>
        <w:t>a=path:msrp://[5555::aaa:bbb:ccc:ddd]:</w:t>
      </w:r>
      <w:r w:rsidR="00A600E6">
        <w:rPr>
          <w:snapToGrid w:val="0"/>
        </w:rPr>
        <w:t>2855</w:t>
      </w:r>
      <w:r w:rsidRPr="008928B1">
        <w:rPr>
          <w:snapToGrid w:val="0"/>
        </w:rPr>
        <w:t>/s111271</w:t>
      </w:r>
      <w:r w:rsidR="00CA6A7F" w:rsidRPr="008928B1">
        <w:rPr>
          <w:snapToGrid w:val="0"/>
        </w:rPr>
        <w:t>;tcp</w:t>
      </w:r>
    </w:p>
    <w:p w14:paraId="5B7F6022" w14:textId="77777777" w:rsidR="004B4ED2" w:rsidRDefault="00CA6A7F" w:rsidP="004B4ED2">
      <w:pPr>
        <w:pStyle w:val="PL"/>
        <w:keepNext/>
        <w:keepLines/>
        <w:pBdr>
          <w:top w:val="single" w:sz="4" w:space="1" w:color="auto"/>
          <w:left w:val="single" w:sz="4" w:space="4" w:color="auto"/>
          <w:bottom w:val="single" w:sz="4" w:space="1" w:color="auto"/>
          <w:right w:val="single" w:sz="4" w:space="4" w:color="auto"/>
        </w:pBdr>
        <w:ind w:left="851" w:right="284" w:hanging="284"/>
      </w:pPr>
      <w:r w:rsidRPr="008928B1">
        <w:rPr>
          <w:snapToGrid w:val="0"/>
        </w:rPr>
        <w:t>a=</w:t>
      </w:r>
      <w:r w:rsidRPr="008928B1">
        <w:t>max-size:131072</w:t>
      </w:r>
    </w:p>
    <w:p w14:paraId="4097F050" w14:textId="77777777" w:rsidR="00E81B26" w:rsidRDefault="004B4ED2" w:rsidP="004B4ED2">
      <w:pPr>
        <w:pStyle w:val="PL"/>
        <w:keepNext/>
        <w:keepLines/>
        <w:pBdr>
          <w:top w:val="single" w:sz="4" w:space="1" w:color="auto"/>
          <w:left w:val="single" w:sz="4" w:space="4" w:color="auto"/>
          <w:bottom w:val="single" w:sz="4" w:space="1" w:color="auto"/>
          <w:right w:val="single" w:sz="4" w:space="4" w:color="auto"/>
        </w:pBdr>
        <w:ind w:left="851" w:right="284" w:hanging="284"/>
      </w:pPr>
      <w:r>
        <w:t>a=msrp-cema</w:t>
      </w:r>
    </w:p>
    <w:p w14:paraId="1FEAFF7C" w14:textId="77777777" w:rsidR="00CA6A7F" w:rsidRPr="008928B1" w:rsidRDefault="00E81B26">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t>a=setup:active</w:t>
      </w:r>
    </w:p>
    <w:bookmarkEnd w:id="104"/>
    <w:p w14:paraId="15580A65" w14:textId="77777777" w:rsidR="00CA6A7F" w:rsidRPr="008928B1" w:rsidRDefault="00CA6A7F" w:rsidP="00CA6A7F">
      <w:pPr>
        <w:pStyle w:val="EX"/>
        <w:keepLines w:val="0"/>
        <w:rPr>
          <w:b/>
        </w:rPr>
      </w:pPr>
    </w:p>
    <w:p w14:paraId="6D939011" w14:textId="77777777" w:rsidR="00CA6A7F" w:rsidRPr="008928B1" w:rsidRDefault="00CA6A7F" w:rsidP="00CA6A7F">
      <w:pPr>
        <w:pStyle w:val="EX"/>
        <w:keepLines w:val="0"/>
      </w:pPr>
      <w:r w:rsidRPr="008928B1">
        <w:rPr>
          <w:b/>
        </w:rPr>
        <w:t>SDP</w:t>
      </w:r>
      <w:r w:rsidRPr="008928B1">
        <w:tab/>
        <w:t>The SDP contains a set of content types supported by UE#1 and desired by the user at UE#1 for this session in the accept-types attribute and indicates the maximum size message that can be received by UE#1 in the max-size attribute.</w:t>
      </w:r>
    </w:p>
    <w:p w14:paraId="510AD20A" w14:textId="77777777" w:rsidR="004D234A" w:rsidRPr="008928B1" w:rsidRDefault="004D234A">
      <w:pPr>
        <w:pStyle w:val="B1"/>
      </w:pPr>
    </w:p>
    <w:p w14:paraId="272898D5" w14:textId="77777777" w:rsidR="004D234A" w:rsidRPr="008928B1" w:rsidRDefault="00CA6A7F">
      <w:pPr>
        <w:pStyle w:val="B1"/>
        <w:keepNext/>
        <w:rPr>
          <w:b/>
        </w:rPr>
      </w:pPr>
      <w:r w:rsidRPr="008928B1">
        <w:t>2</w:t>
      </w:r>
      <w:r w:rsidR="004D234A" w:rsidRPr="008928B1">
        <w:t>.</w:t>
      </w:r>
      <w:r w:rsidR="004D234A" w:rsidRPr="008928B1">
        <w:rPr>
          <w:b/>
        </w:rPr>
        <w:tab/>
        <w:t>100 (Trying) response (P-CSCF#1 to UE#1) - see example in table A.4.2-</w:t>
      </w:r>
      <w:r w:rsidRPr="008928B1">
        <w:rPr>
          <w:b/>
        </w:rPr>
        <w:t>2</w:t>
      </w:r>
    </w:p>
    <w:p w14:paraId="5B7BFCFE" w14:textId="77777777" w:rsidR="004D234A" w:rsidRPr="008928B1" w:rsidRDefault="004D234A">
      <w:pPr>
        <w:pStyle w:val="B2"/>
      </w:pPr>
      <w:r w:rsidRPr="008928B1">
        <w:tab/>
        <w:t>The P-CSCF responds to the INVITE request with a 100 (Trying) response provisional response.</w:t>
      </w:r>
    </w:p>
    <w:p w14:paraId="3EA57F67" w14:textId="77777777" w:rsidR="004D234A" w:rsidRPr="008928B1" w:rsidRDefault="004D234A">
      <w:pPr>
        <w:pStyle w:val="TH"/>
      </w:pPr>
      <w:r w:rsidRPr="008928B1">
        <w:t>Table A.4.2-</w:t>
      </w:r>
      <w:r w:rsidR="00CA6A7F" w:rsidRPr="008928B1">
        <w:t>2</w:t>
      </w:r>
      <w:r w:rsidRPr="008928B1">
        <w:t>: 100 (Trying) response (P-CSCF#1 to</w:t>
      </w:r>
      <w:r w:rsidRPr="008928B1">
        <w:rPr>
          <w:b w:val="0"/>
        </w:rPr>
        <w:t xml:space="preserve"> </w:t>
      </w:r>
      <w:r w:rsidRPr="008928B1">
        <w:t>UE#1)</w:t>
      </w:r>
    </w:p>
    <w:p w14:paraId="6E15782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pPr>
      <w:bookmarkStart w:id="105" w:name="_PERM_MCCTEMPBM_CRPT98360026___2"/>
      <w:r w:rsidRPr="008928B1">
        <w:t>SIP/2.0 100 Trying</w:t>
      </w:r>
    </w:p>
    <w:p w14:paraId="48AFFD1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pPr>
      <w:r w:rsidRPr="008928B1">
        <w:t>Via: SIP/2.0/UDP [5555::aaa:bbb:ccc:ddd]:1357;comp=sigcomp;branch=z9hG4bKnashds7</w:t>
      </w:r>
    </w:p>
    <w:p w14:paraId="228D0B6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pPr>
      <w:r w:rsidRPr="008928B1">
        <w:t xml:space="preserve">From: </w:t>
      </w:r>
    </w:p>
    <w:p w14:paraId="17FA990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pPr>
      <w:r w:rsidRPr="008928B1">
        <w:t xml:space="preserve">To: </w:t>
      </w:r>
    </w:p>
    <w:p w14:paraId="03CC6C2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pPr>
      <w:r w:rsidRPr="008928B1">
        <w:t xml:space="preserve">Call-ID: </w:t>
      </w:r>
    </w:p>
    <w:p w14:paraId="545D846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pPr>
      <w:r w:rsidRPr="008928B1">
        <w:t xml:space="preserve">CSeq: </w:t>
      </w:r>
    </w:p>
    <w:p w14:paraId="22AE6A9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8928B1">
        <w:t>Content-Length: 0</w:t>
      </w:r>
    </w:p>
    <w:bookmarkEnd w:id="105"/>
    <w:p w14:paraId="183D1681" w14:textId="77777777" w:rsidR="004D234A" w:rsidRPr="008928B1" w:rsidRDefault="004D234A">
      <w:pPr>
        <w:pStyle w:val="B1"/>
      </w:pPr>
    </w:p>
    <w:p w14:paraId="7A9503F0" w14:textId="77777777" w:rsidR="004D234A" w:rsidRPr="008928B1" w:rsidRDefault="00CA6A7F">
      <w:pPr>
        <w:pStyle w:val="B1"/>
        <w:keepNext/>
      </w:pPr>
      <w:r w:rsidRPr="008928B1">
        <w:t>3</w:t>
      </w:r>
      <w:r w:rsidR="004D234A" w:rsidRPr="008928B1">
        <w:t>.</w:t>
      </w:r>
      <w:r w:rsidR="004D234A" w:rsidRPr="008928B1">
        <w:rPr>
          <w:b/>
          <w:bCs/>
        </w:rPr>
        <w:tab/>
        <w:t>INVITE request (P-CSCF#1 to S-CSCF#1) - see example in table A.4.2-</w:t>
      </w:r>
      <w:r w:rsidRPr="008928B1">
        <w:rPr>
          <w:b/>
          <w:bCs/>
        </w:rPr>
        <w:t>3</w:t>
      </w:r>
    </w:p>
    <w:p w14:paraId="41C50D6A" w14:textId="77777777" w:rsidR="004D234A" w:rsidRPr="008928B1" w:rsidRDefault="004D234A">
      <w:pPr>
        <w:pStyle w:val="B2"/>
      </w:pPr>
      <w:r w:rsidRPr="008928B1">
        <w:tab/>
        <w:t>The INVITE request is forwarded to the S-CSCF.</w:t>
      </w:r>
    </w:p>
    <w:p w14:paraId="3FA085D5" w14:textId="77777777" w:rsidR="004D234A" w:rsidRPr="008928B1" w:rsidRDefault="004D234A">
      <w:pPr>
        <w:pStyle w:val="TH"/>
      </w:pPr>
      <w:r w:rsidRPr="008928B1">
        <w:lastRenderedPageBreak/>
        <w:t>Table A.4.2-</w:t>
      </w:r>
      <w:r w:rsidR="00CA6A7F" w:rsidRPr="008928B1">
        <w:t>3</w:t>
      </w:r>
      <w:r w:rsidRPr="008928B1">
        <w:t>: INVITE request (P-CSCF#1 to</w:t>
      </w:r>
      <w:r w:rsidRPr="008928B1">
        <w:rPr>
          <w:b w:val="0"/>
        </w:rPr>
        <w:t xml:space="preserve"> </w:t>
      </w:r>
      <w:r w:rsidRPr="008928B1">
        <w:t>S-CSCF#1)</w:t>
      </w:r>
    </w:p>
    <w:p w14:paraId="0C3B0C8E"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06" w:name="_PERM_MCCTEMPBM_CRPT98360027___2"/>
      <w:r w:rsidRPr="004B4ED2">
        <w:t xml:space="preserve">INVITE </w:t>
      </w:r>
      <w:r w:rsidRPr="004B4ED2">
        <w:rPr>
          <w:snapToGrid w:val="0"/>
        </w:rPr>
        <w:t>sip:user2_public1@home2.net</w:t>
      </w:r>
      <w:r w:rsidRPr="004B4ED2">
        <w:t xml:space="preserve"> SIP/2.0</w:t>
      </w:r>
    </w:p>
    <w:p w14:paraId="505D64B3"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4B4ED2">
        <w:t>Via: SIP/2.0/UDP pcscf1.visited1.net;branch=z9hG4bK240f34.1, SIP/2.0/UDP [5555::aaa:bbb:ccc:ddd]:1357;comp=sigcomp;branch=z9hG4bKnashds7</w:t>
      </w:r>
    </w:p>
    <w:p w14:paraId="29ECFAF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Max-Forwards: 69</w:t>
      </w:r>
    </w:p>
    <w:p w14:paraId="0364008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Route: &lt;sip:orig@scscf1.home1.net;lr&gt;</w:t>
      </w:r>
    </w:p>
    <w:p w14:paraId="2E7573D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Record-Route: &lt;sip:pcscf1.visited1.net;lr&gt;</w:t>
      </w:r>
    </w:p>
    <w:p w14:paraId="6AE8EFE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 "John Doe" &lt;sip:user1_public1@home1.net&gt;</w:t>
      </w:r>
    </w:p>
    <w:p w14:paraId="0548DFC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P-Access-Network-Info: </w:t>
      </w:r>
    </w:p>
    <w:p w14:paraId="57BE24E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8928B1">
        <w:rPr>
          <w:rFonts w:cs="Courier New"/>
        </w:rPr>
        <w:t>P-Charging-Vector: icid-value="AyretyU0dm+6O2IrT5tAFrbHLso=023551024"</w:t>
      </w:r>
    </w:p>
    <w:p w14:paraId="349B31B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Privacy:</w:t>
      </w:r>
    </w:p>
    <w:p w14:paraId="40CF64B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6F56B60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6C91778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23A2E87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3BBD9552" w14:textId="77777777" w:rsidR="00827107" w:rsidRPr="00013D5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73162E1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Contact: </w:t>
      </w:r>
    </w:p>
    <w:p w14:paraId="34F26D1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Allow: </w:t>
      </w:r>
    </w:p>
    <w:p w14:paraId="534FCB45"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Accept:</w:t>
      </w:r>
    </w:p>
    <w:p w14:paraId="3735ED9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Content-Type: </w:t>
      </w:r>
    </w:p>
    <w:p w14:paraId="2AE84CF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 (…)</w:t>
      </w:r>
    </w:p>
    <w:p w14:paraId="2CDD5F6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p>
    <w:p w14:paraId="43A274D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w:t>
      </w:r>
    </w:p>
    <w:p w14:paraId="4A696EA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w:t>
      </w:r>
    </w:p>
    <w:p w14:paraId="49C754B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7F08B11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 </w:t>
      </w:r>
    </w:p>
    <w:p w14:paraId="0B7F82D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w:t>
      </w:r>
    </w:p>
    <w:p w14:paraId="35CA91A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w:t>
      </w:r>
    </w:p>
    <w:p w14:paraId="3743561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2D4A8BB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1FDDEF40" w14:textId="77777777" w:rsidR="00CA6A7F" w:rsidRPr="008928B1" w:rsidRDefault="00CA6A7F">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bookmarkEnd w:id="106"/>
    <w:p w14:paraId="20303DF2" w14:textId="77777777" w:rsidR="004D234A" w:rsidRPr="008928B1" w:rsidRDefault="004D234A">
      <w:pPr>
        <w:pStyle w:val="B1"/>
      </w:pPr>
    </w:p>
    <w:p w14:paraId="75C542A1" w14:textId="77777777" w:rsidR="004D234A" w:rsidRPr="008928B1" w:rsidRDefault="00CA6A7F">
      <w:pPr>
        <w:pStyle w:val="B1"/>
        <w:keepNext/>
      </w:pPr>
      <w:r w:rsidRPr="008928B1">
        <w:t>4</w:t>
      </w:r>
      <w:r w:rsidR="004D234A" w:rsidRPr="008928B1">
        <w:t>.</w:t>
      </w:r>
      <w:r w:rsidR="00270918">
        <w:tab/>
      </w:r>
      <w:r w:rsidR="004D234A" w:rsidRPr="008928B1">
        <w:rPr>
          <w:b/>
          <w:bCs/>
        </w:rPr>
        <w:t>100 (Trying) response (S-CSCF#1 to P-CSCF#1) - see example in table A.4.2-</w:t>
      </w:r>
      <w:r w:rsidRPr="008928B1">
        <w:rPr>
          <w:b/>
          <w:bCs/>
        </w:rPr>
        <w:t>4</w:t>
      </w:r>
    </w:p>
    <w:p w14:paraId="2B9A12E6" w14:textId="77777777" w:rsidR="004D234A" w:rsidRPr="008928B1" w:rsidRDefault="004D234A">
      <w:pPr>
        <w:pStyle w:val="B2"/>
      </w:pPr>
      <w:r w:rsidRPr="008928B1">
        <w:tab/>
        <w:t>The S-CSCF responds to the INVITE request with a 100 (Trying) response provisional response.</w:t>
      </w:r>
    </w:p>
    <w:p w14:paraId="50D3D77F" w14:textId="77777777" w:rsidR="004D234A" w:rsidRPr="008928B1" w:rsidRDefault="004D234A">
      <w:pPr>
        <w:pStyle w:val="TH"/>
      </w:pPr>
      <w:r w:rsidRPr="008928B1">
        <w:t>Table A.4.2-</w:t>
      </w:r>
      <w:r w:rsidR="00CA6A7F" w:rsidRPr="008928B1">
        <w:t>4</w:t>
      </w:r>
      <w:r w:rsidRPr="008928B1">
        <w:t>: 100 (Trying) response (S-CSCF#1 to</w:t>
      </w:r>
      <w:r w:rsidRPr="008928B1">
        <w:rPr>
          <w:b w:val="0"/>
        </w:rPr>
        <w:t xml:space="preserve"> </w:t>
      </w:r>
      <w:r w:rsidRPr="008928B1">
        <w:t>P-CSCF#1)</w:t>
      </w:r>
    </w:p>
    <w:p w14:paraId="69FF0A1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07" w:name="_PERM_MCCTEMPBM_CRPT98360028___2"/>
      <w:r w:rsidRPr="008928B1">
        <w:t>SIP/2.0 100 Trying</w:t>
      </w:r>
    </w:p>
    <w:p w14:paraId="7832DDD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pcscf1.visited1.net;branch=z9hG4bK240f34.1, SIP/2.0/UDP [5555::aaa:bbb:ccc:ddd]:1357;comp=sigcomp;branch=z9hG4bKnashds7</w:t>
      </w:r>
    </w:p>
    <w:p w14:paraId="5276220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19044FF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557CA65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2A077D1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7C5637B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 0</w:t>
      </w:r>
    </w:p>
    <w:bookmarkEnd w:id="107"/>
    <w:p w14:paraId="12A34976" w14:textId="77777777" w:rsidR="004D234A" w:rsidRPr="008928B1" w:rsidRDefault="004D234A">
      <w:pPr>
        <w:pStyle w:val="B1"/>
      </w:pPr>
    </w:p>
    <w:p w14:paraId="1D45E459" w14:textId="77777777" w:rsidR="004D234A" w:rsidRPr="008928B1" w:rsidRDefault="00CA6A7F">
      <w:pPr>
        <w:pStyle w:val="B1"/>
        <w:keepNext/>
      </w:pPr>
      <w:r w:rsidRPr="008928B1">
        <w:t>5</w:t>
      </w:r>
      <w:r w:rsidR="004D234A" w:rsidRPr="008928B1">
        <w:t>.</w:t>
      </w:r>
      <w:r w:rsidR="004D234A" w:rsidRPr="008928B1">
        <w:tab/>
      </w:r>
      <w:r w:rsidR="004D234A" w:rsidRPr="008928B1">
        <w:rPr>
          <w:b/>
        </w:rPr>
        <w:t>Evaluation of initial filter criteria</w:t>
      </w:r>
    </w:p>
    <w:p w14:paraId="1D55F1D1" w14:textId="77777777" w:rsidR="004D234A" w:rsidRPr="008928B1" w:rsidRDefault="004D234A">
      <w:pPr>
        <w:pStyle w:val="B2"/>
      </w:pPr>
      <w:r w:rsidRPr="008928B1">
        <w:tab/>
        <w:t>S-CSCF#1 validates the service profile of this subscriber and evaluates the initial filter criteria.</w:t>
      </w:r>
    </w:p>
    <w:p w14:paraId="052A9D58" w14:textId="77777777" w:rsidR="004D234A" w:rsidRPr="008928B1" w:rsidRDefault="00CA6A7F">
      <w:pPr>
        <w:pStyle w:val="B1"/>
        <w:keepNext/>
      </w:pPr>
      <w:r w:rsidRPr="008928B1">
        <w:t>6</w:t>
      </w:r>
      <w:r w:rsidR="004D234A" w:rsidRPr="008928B1">
        <w:t>.</w:t>
      </w:r>
      <w:r w:rsidR="00270918">
        <w:tab/>
      </w:r>
      <w:r w:rsidR="004D234A" w:rsidRPr="008928B1">
        <w:rPr>
          <w:b/>
          <w:bCs/>
        </w:rPr>
        <w:t>INVITE request (S-CSCF#1 to I-CSCF#2) - see example in table A.41-</w:t>
      </w:r>
      <w:r w:rsidR="007E01C2" w:rsidRPr="008928B1">
        <w:rPr>
          <w:b/>
          <w:bCs/>
        </w:rPr>
        <w:t>6</w:t>
      </w:r>
    </w:p>
    <w:p w14:paraId="4EE2F835" w14:textId="77777777" w:rsidR="004D234A" w:rsidRPr="008928B1" w:rsidRDefault="004D234A">
      <w:pPr>
        <w:pStyle w:val="B2"/>
      </w:pPr>
      <w:r w:rsidRPr="008928B1">
        <w:tab/>
        <w:t xml:space="preserve">S-CSCF#1 forwards the INVITE request to the I-CSCF#2. </w:t>
      </w:r>
    </w:p>
    <w:p w14:paraId="7458EEC7" w14:textId="77777777" w:rsidR="004D234A" w:rsidRPr="008928B1" w:rsidRDefault="004D234A">
      <w:pPr>
        <w:pStyle w:val="TH"/>
      </w:pPr>
      <w:r w:rsidRPr="008928B1">
        <w:lastRenderedPageBreak/>
        <w:t>Table A.4.2-</w:t>
      </w:r>
      <w:r w:rsidR="007E01C2" w:rsidRPr="008928B1">
        <w:t>6</w:t>
      </w:r>
      <w:r w:rsidRPr="008928B1">
        <w:t>: INVITE request (S-CSCF#1 to I-CSCF#2)</w:t>
      </w:r>
    </w:p>
    <w:p w14:paraId="12CD4D38"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08" w:name="_PERM_MCCTEMPBM_CRPT98360029___2"/>
      <w:r w:rsidRPr="004B4ED2">
        <w:t>INVITE sip:user2_public1@home2.net SIP/2.0</w:t>
      </w:r>
    </w:p>
    <w:p w14:paraId="691819CF"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4B4ED2">
        <w:t>Via: SIP/2.0/UDP scscf1.home1.net;branch=z9hG4bK332b23.1, SIP/2.0/UDP pcscf1.visited1.net;branch=z9hG4bK240f34.1, SIP/2.0/UDP [5555::aaa:bbb:ccc:ddd]:1357;comp=sigcomp;branch=z9hG4bKnashds7</w:t>
      </w:r>
    </w:p>
    <w:p w14:paraId="5CA30A7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Max-Forwards: 68</w:t>
      </w:r>
    </w:p>
    <w:p w14:paraId="75D46EA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Record-Route: &lt;sip:scscf1.home1.net;lr&gt;, &lt;sip:pcscf1.visited1.net;lr&gt;</w:t>
      </w:r>
    </w:p>
    <w:p w14:paraId="71A5380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 "John Doe" &lt;sip:user1_public1@home1.net&gt;, &lt;tel:+1-212-555-1111&gt;</w:t>
      </w:r>
    </w:p>
    <w:p w14:paraId="6A637C6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rFonts w:cs="Courier New"/>
        </w:rPr>
        <w:t>P-Charging-Vector: icid-value="AyretyU0dm+6O2IrT5tAFrbHLso=023551024";</w:t>
      </w:r>
      <w:r w:rsidRPr="008928B1">
        <w:t xml:space="preserve"> orig-ioi=home1.net</w:t>
      </w:r>
    </w:p>
    <w:p w14:paraId="05A91C4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Privacy:</w:t>
      </w:r>
    </w:p>
    <w:p w14:paraId="43AE3F2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0EB9D54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0A38907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3709EBA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12A1829E" w14:textId="77777777" w:rsidR="00827107" w:rsidRPr="00013D5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591C95E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Contact: </w:t>
      </w:r>
    </w:p>
    <w:p w14:paraId="38B09D9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Allow: </w:t>
      </w:r>
    </w:p>
    <w:p w14:paraId="6A9A39F6"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Accept:</w:t>
      </w:r>
    </w:p>
    <w:p w14:paraId="39AE949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Content-Type: </w:t>
      </w:r>
    </w:p>
    <w:p w14:paraId="7987593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 (...)</w:t>
      </w:r>
    </w:p>
    <w:p w14:paraId="5876968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p>
    <w:p w14:paraId="587A9DE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w:t>
      </w:r>
    </w:p>
    <w:p w14:paraId="73096CD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w:t>
      </w:r>
    </w:p>
    <w:p w14:paraId="4BA1ECA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1E003CC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w:t>
      </w:r>
    </w:p>
    <w:p w14:paraId="0A275E2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w:t>
      </w:r>
    </w:p>
    <w:p w14:paraId="2354C8A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w:t>
      </w:r>
    </w:p>
    <w:p w14:paraId="06A3770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4819394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0AB64EEE" w14:textId="77777777" w:rsidR="007E01C2" w:rsidRPr="008928B1" w:rsidRDefault="007E01C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bookmarkEnd w:id="108"/>
    <w:p w14:paraId="0EFEAB8C" w14:textId="77777777" w:rsidR="004D234A" w:rsidRPr="008928B1" w:rsidRDefault="004D234A">
      <w:pPr>
        <w:pStyle w:val="B1"/>
      </w:pPr>
    </w:p>
    <w:p w14:paraId="5B07DE58" w14:textId="77777777" w:rsidR="004D234A" w:rsidRPr="008928B1" w:rsidRDefault="007E01C2">
      <w:pPr>
        <w:pStyle w:val="B1"/>
        <w:keepNext/>
      </w:pPr>
      <w:r w:rsidRPr="008928B1">
        <w:t>7</w:t>
      </w:r>
      <w:r w:rsidR="004D234A" w:rsidRPr="008928B1">
        <w:t>.</w:t>
      </w:r>
      <w:r w:rsidR="00270918">
        <w:tab/>
      </w:r>
      <w:r w:rsidR="004D234A" w:rsidRPr="008928B1">
        <w:rPr>
          <w:b/>
          <w:bCs/>
        </w:rPr>
        <w:t>100 (Trying) response (I-CSCF#2 to S-CSCF#1) - see example in table A.4.2-</w:t>
      </w:r>
      <w:r w:rsidRPr="008928B1">
        <w:rPr>
          <w:b/>
          <w:bCs/>
        </w:rPr>
        <w:t>7</w:t>
      </w:r>
      <w:r w:rsidR="004D234A" w:rsidRPr="008928B1">
        <w:rPr>
          <w:b/>
        </w:rPr>
        <w:t xml:space="preserve"> </w:t>
      </w:r>
    </w:p>
    <w:p w14:paraId="57E9B08E" w14:textId="77777777" w:rsidR="004D234A" w:rsidRPr="008928B1" w:rsidRDefault="004D234A">
      <w:pPr>
        <w:pStyle w:val="B2"/>
      </w:pPr>
      <w:r w:rsidRPr="008928B1">
        <w:tab/>
        <w:t>I-CSCF#2 sends a 100 (Trying) response provisional response to S-CSCF#1.</w:t>
      </w:r>
    </w:p>
    <w:p w14:paraId="3B272894" w14:textId="77777777" w:rsidR="004D234A" w:rsidRPr="008928B1" w:rsidRDefault="004D234A">
      <w:pPr>
        <w:pStyle w:val="TH"/>
      </w:pPr>
      <w:r w:rsidRPr="008928B1">
        <w:t>Table A.4.2-</w:t>
      </w:r>
      <w:r w:rsidR="007E01C2" w:rsidRPr="008928B1">
        <w:t>7</w:t>
      </w:r>
      <w:r w:rsidRPr="008928B1">
        <w:t>: 100 (Trying) response (I-CSCF#2 to S-CSCF#1)</w:t>
      </w:r>
    </w:p>
    <w:p w14:paraId="684C8C4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09" w:name="_MCCTEMPBM_CRPT98360030___2"/>
      <w:r w:rsidRPr="008928B1">
        <w:t>SIP/2.0 100 Trying</w:t>
      </w:r>
    </w:p>
    <w:p w14:paraId="5BAF84A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scscf1.home1.net;branch=z9hG4bK332b23.1, SIP/2.0/UDP pcscf1.visited1.net;branch=z9hG4bK240f34.1, SIP/2.0/UDP [5555::aaa:bbb:ccc:ddd]:1357;comp=sigcomp;branch=z9hG4bKnashds7</w:t>
      </w:r>
    </w:p>
    <w:p w14:paraId="7781896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3F8058B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39D7E50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2A793B9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07F0F79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 0</w:t>
      </w:r>
    </w:p>
    <w:p w14:paraId="42571181" w14:textId="77777777" w:rsidR="004D234A" w:rsidRPr="008928B1" w:rsidRDefault="004D234A">
      <w:pPr>
        <w:pStyle w:val="B1"/>
        <w:keepNext/>
        <w:keepLines/>
        <w:ind w:left="850" w:hanging="283"/>
      </w:pPr>
      <w:bookmarkStart w:id="110" w:name="_MCCTEMPBM_CRPT98360031___2"/>
      <w:bookmarkEnd w:id="109"/>
    </w:p>
    <w:bookmarkEnd w:id="110"/>
    <w:p w14:paraId="21475DCD" w14:textId="77777777" w:rsidR="004D234A" w:rsidRPr="008928B1" w:rsidRDefault="007E01C2">
      <w:pPr>
        <w:pStyle w:val="B1"/>
        <w:keepNext/>
        <w:rPr>
          <w:b/>
        </w:rPr>
      </w:pPr>
      <w:r w:rsidRPr="008928B1">
        <w:t>8</w:t>
      </w:r>
      <w:r w:rsidR="004D234A" w:rsidRPr="008928B1">
        <w:t>.</w:t>
      </w:r>
      <w:r w:rsidR="004D234A" w:rsidRPr="008928B1">
        <w:tab/>
      </w:r>
      <w:r w:rsidR="004D234A" w:rsidRPr="008928B1">
        <w:rPr>
          <w:rFonts w:cs="Arial"/>
          <w:b/>
          <w:bCs/>
        </w:rPr>
        <w:t>Cx: User Location Query procedure</w:t>
      </w:r>
    </w:p>
    <w:p w14:paraId="49E65671" w14:textId="77777777" w:rsidR="004D234A" w:rsidRPr="008928B1" w:rsidRDefault="004D234A">
      <w:pPr>
        <w:pStyle w:val="B2"/>
      </w:pPr>
      <w:r w:rsidRPr="008928B1">
        <w:tab/>
        <w:t>The I-CSCF sends a query to the HSS to find out the S-CSCF of the called user. The HSS responds with the address of the current S-CSCF for the terminating subscriber.</w:t>
      </w:r>
    </w:p>
    <w:p w14:paraId="248F0624" w14:textId="77777777" w:rsidR="004D234A" w:rsidRPr="008928B1" w:rsidRDefault="007E01C2">
      <w:pPr>
        <w:pStyle w:val="B1"/>
        <w:rPr>
          <w:b/>
        </w:rPr>
      </w:pPr>
      <w:r w:rsidRPr="008928B1">
        <w:t>9</w:t>
      </w:r>
      <w:r w:rsidR="004D234A" w:rsidRPr="008928B1">
        <w:t>.</w:t>
      </w:r>
      <w:r w:rsidR="00270918">
        <w:tab/>
      </w:r>
      <w:r w:rsidR="004D234A" w:rsidRPr="008928B1">
        <w:rPr>
          <w:b/>
          <w:bCs/>
        </w:rPr>
        <w:t>INVITE request (I-CSCF#2 to S-CSCF#2) – see example in table A.4.2-</w:t>
      </w:r>
      <w:r w:rsidRPr="008928B1">
        <w:rPr>
          <w:b/>
          <w:bCs/>
        </w:rPr>
        <w:t>9</w:t>
      </w:r>
    </w:p>
    <w:p w14:paraId="1DEB6BCC" w14:textId="77777777" w:rsidR="004D234A" w:rsidRPr="008928B1" w:rsidRDefault="004D234A">
      <w:pPr>
        <w:pStyle w:val="B2"/>
      </w:pPr>
      <w:r w:rsidRPr="008928B1">
        <w:tab/>
        <w:t>I-CSCF#2 forwards the INVITE request to the S-CSCF#2 that will handle the session termination.</w:t>
      </w:r>
    </w:p>
    <w:p w14:paraId="6B9326FB" w14:textId="77777777" w:rsidR="004D234A" w:rsidRPr="008928B1" w:rsidRDefault="004D234A">
      <w:pPr>
        <w:pStyle w:val="TH"/>
      </w:pPr>
      <w:r w:rsidRPr="008928B1">
        <w:lastRenderedPageBreak/>
        <w:t>Table A.4.2-</w:t>
      </w:r>
      <w:r w:rsidR="007E01C2" w:rsidRPr="008928B1">
        <w:t>9</w:t>
      </w:r>
      <w:r w:rsidRPr="008928B1">
        <w:t>: INVITE request (I-CSCF#2 to S-CSCF#2)</w:t>
      </w:r>
    </w:p>
    <w:p w14:paraId="074B5C08"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11" w:name="_MCCTEMPBM_CRPT98360032___2"/>
      <w:r w:rsidRPr="004B4ED2">
        <w:t>INVITE sip:user2_public1@home2.net SIP/2.0</w:t>
      </w:r>
    </w:p>
    <w:p w14:paraId="7116414C"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4B4ED2">
        <w:t>Via: SIP/2.0/UDP icscf2_s.home2.net;branch=z9hG4bK871y12.1, SIP/2.0/UDP scscf1.home1.net;branch=z9hG4bK332b23.1, SIP/2.0/UDP pcscf1.visited1.net;branch=z9hG4bK240f34.1, SIP/2.0/UDP [5555::aaa:bbb:ccc:ddd]:1357;comp=sigcomp;branch=z9hG4bKnashds7</w:t>
      </w:r>
    </w:p>
    <w:p w14:paraId="7DD3E8C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Max-Forwards: 67</w:t>
      </w:r>
    </w:p>
    <w:p w14:paraId="459546E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Route: &lt;sip:scscf2.home2.net;lr&gt;</w:t>
      </w:r>
    </w:p>
    <w:p w14:paraId="0ACDB91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Record-Route: </w:t>
      </w:r>
    </w:p>
    <w:p w14:paraId="1142E23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w:t>
      </w:r>
    </w:p>
    <w:p w14:paraId="4DEDA55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P-Charging-Vector:</w:t>
      </w:r>
    </w:p>
    <w:p w14:paraId="30ED8F8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Privacy:</w:t>
      </w:r>
    </w:p>
    <w:p w14:paraId="24A8882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707C5D5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6E16BC2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793C4E3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1991D3E0" w14:textId="77777777" w:rsidR="00827107" w:rsidRPr="00013D5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0A79F2E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Contact: </w:t>
      </w:r>
    </w:p>
    <w:p w14:paraId="03680FB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Allow: </w:t>
      </w:r>
    </w:p>
    <w:p w14:paraId="4A2F8EC3"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Accept:</w:t>
      </w:r>
    </w:p>
    <w:p w14:paraId="1D8499E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Content-Type: </w:t>
      </w:r>
    </w:p>
    <w:p w14:paraId="0311A65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w:t>
      </w:r>
    </w:p>
    <w:p w14:paraId="5727F70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p>
    <w:p w14:paraId="333CBF0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w:t>
      </w:r>
    </w:p>
    <w:p w14:paraId="3C7A621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w:t>
      </w:r>
    </w:p>
    <w:p w14:paraId="3E10E1D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28B3FF3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 </w:t>
      </w:r>
    </w:p>
    <w:p w14:paraId="1C53D21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w:t>
      </w:r>
    </w:p>
    <w:p w14:paraId="56AF19F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w:t>
      </w:r>
    </w:p>
    <w:p w14:paraId="1683E44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5CD8956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7BE8CA63" w14:textId="77777777" w:rsidR="007E01C2" w:rsidRPr="008928B1" w:rsidRDefault="007E01C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2CA931BA" w14:textId="77777777" w:rsidR="004D234A" w:rsidRPr="008928B1" w:rsidRDefault="004D234A">
      <w:pPr>
        <w:pStyle w:val="B1"/>
        <w:keepNext/>
        <w:keepLines/>
        <w:ind w:left="850" w:hanging="283"/>
      </w:pPr>
      <w:bookmarkStart w:id="112" w:name="_MCCTEMPBM_CRPT98360033___2"/>
      <w:bookmarkEnd w:id="111"/>
    </w:p>
    <w:bookmarkEnd w:id="112"/>
    <w:p w14:paraId="71E5667D" w14:textId="77777777" w:rsidR="004D234A" w:rsidRPr="008928B1" w:rsidRDefault="007E01C2">
      <w:pPr>
        <w:pStyle w:val="B1"/>
        <w:keepNext/>
        <w:rPr>
          <w:b/>
        </w:rPr>
      </w:pPr>
      <w:r w:rsidRPr="008928B1">
        <w:t>10</w:t>
      </w:r>
      <w:r w:rsidR="004D234A" w:rsidRPr="008928B1">
        <w:t>.</w:t>
      </w:r>
      <w:r w:rsidR="00270918">
        <w:tab/>
      </w:r>
      <w:r w:rsidR="004D234A" w:rsidRPr="008928B1">
        <w:rPr>
          <w:b/>
          <w:bCs/>
        </w:rPr>
        <w:t>100 (Trying) response (S-CSCF#2 to I-CSCF#2) – see example in table A.4.2-</w:t>
      </w:r>
      <w:r w:rsidRPr="008928B1">
        <w:rPr>
          <w:b/>
          <w:bCs/>
        </w:rPr>
        <w:t>10</w:t>
      </w:r>
    </w:p>
    <w:p w14:paraId="0899B2EA" w14:textId="77777777" w:rsidR="004D234A" w:rsidRPr="008928B1" w:rsidRDefault="004D234A">
      <w:pPr>
        <w:pStyle w:val="B2"/>
      </w:pPr>
      <w:r w:rsidRPr="008928B1">
        <w:tab/>
        <w:t>S-CSCF#2 responds to the INVITE request with a 100 (Trying) response provisional response.</w:t>
      </w:r>
    </w:p>
    <w:p w14:paraId="0B7164E5" w14:textId="77777777" w:rsidR="004D234A" w:rsidRPr="008928B1" w:rsidRDefault="004D234A">
      <w:pPr>
        <w:pStyle w:val="TH"/>
      </w:pPr>
      <w:r w:rsidRPr="008928B1">
        <w:t>Table A.4.2-</w:t>
      </w:r>
      <w:r w:rsidR="007E01C2" w:rsidRPr="008928B1">
        <w:t>10</w:t>
      </w:r>
      <w:r w:rsidRPr="008928B1">
        <w:t>: 100 (Trying) response (S-CSCF#2 to I-CSCF#2)</w:t>
      </w:r>
    </w:p>
    <w:p w14:paraId="18386D4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13" w:name="_MCCTEMPBM_CRPT98360034___2"/>
      <w:r w:rsidRPr="008928B1">
        <w:t>SIP/2.0 100 Trying</w:t>
      </w:r>
    </w:p>
    <w:p w14:paraId="47C4E63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icscf2_s.home2.net;branch=z9hG4bK871y12.1, SIP/2.0/UDP scscf1.home1.net;branch=z9hG4bK332b23.1, SIP/2.0/UDP pcscf1.visited1.net;branch=z9hG4bK240f34.1, SIP/2.0/UDP [5555::aaa:bbb:ccc:ddd]:1357;comp=sigcomp;branch=z9hG4bKnashds7</w:t>
      </w:r>
    </w:p>
    <w:p w14:paraId="67C12A1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7877B6B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23A8D9C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1FB77EB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5D85CB2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 0</w:t>
      </w:r>
    </w:p>
    <w:p w14:paraId="70CFCE11" w14:textId="77777777" w:rsidR="004D234A" w:rsidRPr="008928B1" w:rsidRDefault="004D234A">
      <w:pPr>
        <w:pStyle w:val="B1"/>
        <w:keepNext/>
        <w:keepLines/>
        <w:ind w:left="850" w:hanging="283"/>
      </w:pPr>
      <w:bookmarkStart w:id="114" w:name="_MCCTEMPBM_CRPT98360035___2"/>
      <w:bookmarkEnd w:id="113"/>
    </w:p>
    <w:bookmarkEnd w:id="114"/>
    <w:p w14:paraId="6F214AC6" w14:textId="77777777" w:rsidR="004D234A" w:rsidRPr="008928B1" w:rsidRDefault="007E01C2">
      <w:pPr>
        <w:pStyle w:val="B1"/>
        <w:keepNext/>
        <w:rPr>
          <w:b/>
        </w:rPr>
      </w:pPr>
      <w:r w:rsidRPr="008928B1">
        <w:t>11</w:t>
      </w:r>
      <w:r w:rsidR="004D234A" w:rsidRPr="008928B1">
        <w:t>.</w:t>
      </w:r>
      <w:r w:rsidR="004D234A" w:rsidRPr="008928B1">
        <w:tab/>
      </w:r>
      <w:r w:rsidR="004D234A" w:rsidRPr="008928B1">
        <w:rPr>
          <w:b/>
        </w:rPr>
        <w:t>Evaluation of initial filter criteria</w:t>
      </w:r>
    </w:p>
    <w:p w14:paraId="6B3E7DA5" w14:textId="77777777" w:rsidR="004D234A" w:rsidRPr="008928B1" w:rsidRDefault="00270918">
      <w:pPr>
        <w:pStyle w:val="B2"/>
      </w:pPr>
      <w:r>
        <w:tab/>
      </w:r>
      <w:r w:rsidR="004D234A" w:rsidRPr="008928B1">
        <w:t>S-CSCF#2 validates the service profile of this subscriber and evaluates the initial filter criteria.</w:t>
      </w:r>
    </w:p>
    <w:p w14:paraId="57671C8D" w14:textId="77777777" w:rsidR="004D234A" w:rsidRPr="008928B1" w:rsidRDefault="007E01C2">
      <w:pPr>
        <w:pStyle w:val="B1"/>
        <w:keepNext/>
        <w:rPr>
          <w:b/>
        </w:rPr>
      </w:pPr>
      <w:r w:rsidRPr="008928B1">
        <w:t>12</w:t>
      </w:r>
      <w:r w:rsidR="004D234A" w:rsidRPr="008928B1">
        <w:t>.</w:t>
      </w:r>
      <w:r w:rsidR="00270918">
        <w:tab/>
      </w:r>
      <w:r w:rsidR="004D234A" w:rsidRPr="008928B1">
        <w:rPr>
          <w:b/>
          <w:bCs/>
        </w:rPr>
        <w:t>INVITE request (S-CSCF#2 to P-CSCF#2) – see example in table A.4.2-</w:t>
      </w:r>
      <w:r w:rsidRPr="008928B1">
        <w:rPr>
          <w:b/>
          <w:bCs/>
        </w:rPr>
        <w:t>12</w:t>
      </w:r>
    </w:p>
    <w:p w14:paraId="29BF1F92" w14:textId="77777777" w:rsidR="004D234A" w:rsidRPr="008928B1" w:rsidRDefault="004D234A">
      <w:pPr>
        <w:pStyle w:val="B2"/>
      </w:pPr>
      <w:r w:rsidRPr="008928B1">
        <w:tab/>
        <w:t>S-CSCF#2 forwards the INVITE request, as determined by the termination procedure. S-CSCF#2 remembers (from the registration procedure) the UE Contact address and the next hop CSCF for this UE.</w:t>
      </w:r>
    </w:p>
    <w:p w14:paraId="242AEF6B" w14:textId="77777777" w:rsidR="004D234A" w:rsidRPr="008928B1" w:rsidRDefault="004D234A">
      <w:pPr>
        <w:pStyle w:val="TH"/>
      </w:pPr>
      <w:r w:rsidRPr="008928B1">
        <w:lastRenderedPageBreak/>
        <w:t>Table A.4.2-</w:t>
      </w:r>
      <w:r w:rsidR="007E01C2" w:rsidRPr="008928B1">
        <w:t>12</w:t>
      </w:r>
      <w:r w:rsidRPr="008928B1">
        <w:t>: INVITE request (S-CSCF#2 to P-CSCF#2)</w:t>
      </w:r>
    </w:p>
    <w:p w14:paraId="1E2FAB5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15" w:name="_MCCTEMPBM_CRPT98360036___2"/>
      <w:r w:rsidRPr="008928B1">
        <w:t>INVITE sip:[5555::eee:fff:aaa:bbb]:8805;comp=sigcomp SIP/2.0</w:t>
      </w:r>
    </w:p>
    <w:p w14:paraId="25CE2AA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scscf2.home2.net;branch=z9hG4bK764z87.1, SIP/2.0/UDP icscf2_s.home2.net;branch=z9hG4bK871y12.1, SIP/2.0/UDP scscf1.home1.net;branch=z9hG4bK332b23.1, SIP/2.0/UDP pcscf1.visited1.net;branch=z9hG4bK240f34.1, SIP/2.0/UDP [5555::aaa:bbb:ccc:ddd]:1357;comp=sigcomp;branch=z9hG4bKnashds7</w:t>
      </w:r>
    </w:p>
    <w:p w14:paraId="714681D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Max-Forwards: 66</w:t>
      </w:r>
    </w:p>
    <w:p w14:paraId="38F0BC2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Route: &lt;sip:pcscf2.visited2.net;lr&gt;</w:t>
      </w:r>
    </w:p>
    <w:p w14:paraId="066FC98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Record-Route: &lt;sip:scscf2.home2.net;lr&gt;, &lt;sip:scscf1.home1.net;lr&gt;, &lt;sip:pcscf1.visited1.net;lr&gt;</w:t>
      </w:r>
    </w:p>
    <w:p w14:paraId="0992852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w:t>
      </w:r>
    </w:p>
    <w:p w14:paraId="550AE57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8928B1">
        <w:rPr>
          <w:rFonts w:cs="Courier New"/>
        </w:rPr>
        <w:t>P-Charging-Vector: icid-value="AyretyU0dm+6O2IrT5tAFrbHLso=023551024</w:t>
      </w:r>
    </w:p>
    <w:p w14:paraId="1E12A85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Privacy:</w:t>
      </w:r>
    </w:p>
    <w:p w14:paraId="4CD16A8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18F06AC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5A3C19F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4EBC3CB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26723696" w14:textId="77777777" w:rsidR="00827107" w:rsidRPr="00013D5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06A4E6D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Contact: </w:t>
      </w:r>
    </w:p>
    <w:p w14:paraId="7F39AC5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Allow: </w:t>
      </w:r>
    </w:p>
    <w:p w14:paraId="62954957"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pPr>
      <w:r>
        <w:t>Accept:</w:t>
      </w:r>
    </w:p>
    <w:p w14:paraId="142B703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P-Called-Party-ID: &lt;sip:user2_public1@home2.net&gt;</w:t>
      </w:r>
    </w:p>
    <w:p w14:paraId="617DA1A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Content-Type: </w:t>
      </w:r>
    </w:p>
    <w:p w14:paraId="2BAEBD0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 (…)</w:t>
      </w:r>
    </w:p>
    <w:p w14:paraId="6995EAE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p>
    <w:p w14:paraId="3761F02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w:t>
      </w:r>
    </w:p>
    <w:p w14:paraId="43468CD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w:t>
      </w:r>
    </w:p>
    <w:p w14:paraId="0494EB7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60192CC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 </w:t>
      </w:r>
    </w:p>
    <w:p w14:paraId="40D6FF1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w:t>
      </w:r>
    </w:p>
    <w:p w14:paraId="130515C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w:t>
      </w:r>
    </w:p>
    <w:p w14:paraId="4521803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31414AD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30E05001" w14:textId="77777777" w:rsidR="007E01C2" w:rsidRPr="008928B1" w:rsidRDefault="007E01C2">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a=</w:t>
      </w:r>
    </w:p>
    <w:bookmarkEnd w:id="115"/>
    <w:p w14:paraId="2869F78D" w14:textId="77777777" w:rsidR="004D234A" w:rsidRPr="008928B1" w:rsidRDefault="004D234A">
      <w:pPr>
        <w:pStyle w:val="B1"/>
      </w:pPr>
    </w:p>
    <w:p w14:paraId="044AB71D" w14:textId="77777777" w:rsidR="004D234A" w:rsidRPr="008928B1" w:rsidRDefault="007E01C2">
      <w:pPr>
        <w:pStyle w:val="B1"/>
        <w:keepNext/>
        <w:rPr>
          <w:b/>
          <w:bCs/>
        </w:rPr>
      </w:pPr>
      <w:r w:rsidRPr="008928B1">
        <w:t>13</w:t>
      </w:r>
      <w:r w:rsidR="004D234A" w:rsidRPr="008928B1">
        <w:t>.</w:t>
      </w:r>
      <w:r w:rsidR="004D234A" w:rsidRPr="008928B1">
        <w:tab/>
      </w:r>
      <w:r w:rsidR="004D234A" w:rsidRPr="008928B1">
        <w:rPr>
          <w:b/>
          <w:bCs/>
        </w:rPr>
        <w:t>100 (Trying) response (P-CSCF#2 to S-CSCF#2) – see example in table A.4.2-</w:t>
      </w:r>
      <w:r w:rsidRPr="008928B1">
        <w:rPr>
          <w:b/>
          <w:bCs/>
        </w:rPr>
        <w:t>13</w:t>
      </w:r>
    </w:p>
    <w:p w14:paraId="415F93AD" w14:textId="77777777" w:rsidR="004D234A" w:rsidRPr="008928B1" w:rsidRDefault="004D234A">
      <w:pPr>
        <w:pStyle w:val="B2"/>
      </w:pPr>
      <w:r w:rsidRPr="008928B1">
        <w:tab/>
        <w:t>S-CSCF#2 receives a 100 (Trying) response provisional response to the INVITE request.</w:t>
      </w:r>
    </w:p>
    <w:p w14:paraId="0AB119E9" w14:textId="77777777" w:rsidR="004D234A" w:rsidRPr="008928B1" w:rsidRDefault="004D234A">
      <w:pPr>
        <w:pStyle w:val="TH"/>
      </w:pPr>
      <w:r w:rsidRPr="008928B1">
        <w:t>Table A.4.2-</w:t>
      </w:r>
      <w:r w:rsidR="007E01C2" w:rsidRPr="008928B1">
        <w:t>13</w:t>
      </w:r>
      <w:r w:rsidRPr="008928B1">
        <w:t>: 100 (Trying) response (P-CSCF#2 to S-CSCF#2)</w:t>
      </w:r>
    </w:p>
    <w:p w14:paraId="473BACC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16" w:name="_MCCTEMPBM_CRPT98360037___2"/>
      <w:r w:rsidRPr="008928B1">
        <w:t>SIP/2.0 100 Trying</w:t>
      </w:r>
    </w:p>
    <w:p w14:paraId="575F28E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scscf2.home2.net;branch=z9hG4bK764z87.1, SIP/2.0/UDP icscf2_s.home2.net;branch=z9hG4bK871y12.1, SIP/2.0/UDP scscf1.home1.net;branch=z9hG4bK332b23.1, SIP/2.0/UDP pcscf1.visited1.net;branch=z9hG4bK240f34.1, SIP/2.0/UDP [5555::aaa:bbb:ccc:ddd]:1357;comp=sigcomp;branch=z9hG4bKnashds7</w:t>
      </w:r>
    </w:p>
    <w:p w14:paraId="78B1EA8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5C7E51F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To:</w:t>
      </w:r>
    </w:p>
    <w:p w14:paraId="751B81B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3B4C358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75AE532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 0</w:t>
      </w:r>
    </w:p>
    <w:p w14:paraId="3BBA156E" w14:textId="77777777" w:rsidR="004D234A" w:rsidRPr="008928B1" w:rsidRDefault="004D234A">
      <w:pPr>
        <w:keepNext/>
        <w:keepLines/>
        <w:ind w:left="850" w:hanging="283"/>
      </w:pPr>
      <w:bookmarkStart w:id="117" w:name="_MCCTEMPBM_CRPT98360038___2"/>
      <w:bookmarkEnd w:id="116"/>
    </w:p>
    <w:bookmarkEnd w:id="117"/>
    <w:p w14:paraId="6CD4F167" w14:textId="77777777" w:rsidR="004D234A" w:rsidRPr="008928B1" w:rsidRDefault="007E01C2">
      <w:pPr>
        <w:pStyle w:val="B1"/>
        <w:keepNext/>
        <w:rPr>
          <w:b/>
        </w:rPr>
      </w:pPr>
      <w:r w:rsidRPr="008928B1">
        <w:t>14</w:t>
      </w:r>
      <w:r w:rsidR="004D234A" w:rsidRPr="008928B1">
        <w:t>.</w:t>
      </w:r>
      <w:r w:rsidR="00270918">
        <w:tab/>
      </w:r>
      <w:r w:rsidR="004D234A" w:rsidRPr="008928B1">
        <w:rPr>
          <w:b/>
          <w:bCs/>
        </w:rPr>
        <w:t>INVITE request (P-CSCF#2 to UE#2) – see example in table A.4.2-</w:t>
      </w:r>
      <w:r w:rsidRPr="008928B1">
        <w:rPr>
          <w:b/>
          <w:bCs/>
        </w:rPr>
        <w:t>14</w:t>
      </w:r>
    </w:p>
    <w:p w14:paraId="403DF175" w14:textId="77777777" w:rsidR="004D234A" w:rsidRPr="008928B1" w:rsidRDefault="004D234A">
      <w:pPr>
        <w:pStyle w:val="B2"/>
      </w:pPr>
      <w:r w:rsidRPr="008928B1">
        <w:tab/>
        <w:t>P-CSCF#2 forwards the INVITE request to the terminating UE.</w:t>
      </w:r>
    </w:p>
    <w:p w14:paraId="2364E4DB" w14:textId="77777777" w:rsidR="004D234A" w:rsidRPr="008928B1" w:rsidRDefault="004D234A">
      <w:pPr>
        <w:pStyle w:val="TH"/>
      </w:pPr>
      <w:r w:rsidRPr="008928B1">
        <w:lastRenderedPageBreak/>
        <w:t>Table A.4.2-</w:t>
      </w:r>
      <w:r w:rsidR="007E01C2" w:rsidRPr="008928B1">
        <w:t>14</w:t>
      </w:r>
      <w:r w:rsidRPr="008928B1">
        <w:t>: INVITE request (P-CSCF#2 to UE#2)</w:t>
      </w:r>
    </w:p>
    <w:p w14:paraId="70AC66B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18" w:name="_MCCTEMPBM_CRPT98360039___2"/>
      <w:r w:rsidRPr="008928B1">
        <w:t>INVITE sip:[5555::eee:fff:aaa:bbb]:8805;comp=sigcomp SIP/2.0</w:t>
      </w:r>
    </w:p>
    <w:p w14:paraId="20EE884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79EECC0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65</w:t>
      </w:r>
    </w:p>
    <w:p w14:paraId="591535C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Record-Route: &lt;sip:pcscf2.visited2.net:5088;lr;comp=sigcomp&gt;, &lt;sip:scscf2.home2.net;lr&gt;, &lt;sip:scscf1.home1.net;lr&gt;, &lt;sip:pcscf1.visited1.net;lr&gt;</w:t>
      </w:r>
    </w:p>
    <w:p w14:paraId="1DBBFC7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w:t>
      </w:r>
    </w:p>
    <w:p w14:paraId="4FD1226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Privacy:</w:t>
      </w:r>
    </w:p>
    <w:p w14:paraId="25223DC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2DA821F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262C603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0F74FDF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1640E074" w14:textId="77777777" w:rsidR="00827107" w:rsidRPr="00013D5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51EF7A3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Contact: </w:t>
      </w:r>
    </w:p>
    <w:p w14:paraId="6B2F582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Allow: </w:t>
      </w:r>
    </w:p>
    <w:p w14:paraId="1256C743"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pPr>
      <w:r>
        <w:t>Accept:</w:t>
      </w:r>
    </w:p>
    <w:p w14:paraId="2627143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P-Called-Party-ID: </w:t>
      </w:r>
    </w:p>
    <w:p w14:paraId="443EF7F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Content-Type: </w:t>
      </w:r>
    </w:p>
    <w:p w14:paraId="3EBAA55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Content-Length: (...) </w:t>
      </w:r>
    </w:p>
    <w:p w14:paraId="19664E8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p>
    <w:p w14:paraId="04DE786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w:t>
      </w:r>
    </w:p>
    <w:p w14:paraId="65BE544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w:t>
      </w:r>
    </w:p>
    <w:p w14:paraId="51B3CC2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79AB11D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 </w:t>
      </w:r>
    </w:p>
    <w:p w14:paraId="32D9192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w:t>
      </w:r>
    </w:p>
    <w:p w14:paraId="4DA6231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w:t>
      </w:r>
    </w:p>
    <w:p w14:paraId="799C045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71603EA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14513310" w14:textId="77777777" w:rsidR="007E01C2" w:rsidRPr="008928B1" w:rsidRDefault="007E01C2">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a=</w:t>
      </w:r>
    </w:p>
    <w:p w14:paraId="0A20B9EB" w14:textId="77777777" w:rsidR="004D234A" w:rsidRPr="008928B1" w:rsidRDefault="004D234A">
      <w:pPr>
        <w:pStyle w:val="B1"/>
        <w:keepNext/>
        <w:keepLines/>
        <w:ind w:left="850" w:hanging="283"/>
      </w:pPr>
      <w:bookmarkStart w:id="119" w:name="_MCCTEMPBM_CRPT98360040___2"/>
      <w:bookmarkEnd w:id="118"/>
    </w:p>
    <w:bookmarkEnd w:id="119"/>
    <w:p w14:paraId="24891C54" w14:textId="77777777" w:rsidR="004D234A" w:rsidRPr="008928B1" w:rsidRDefault="007E01C2">
      <w:pPr>
        <w:pStyle w:val="B1"/>
        <w:keepNext/>
        <w:rPr>
          <w:b/>
        </w:rPr>
      </w:pPr>
      <w:r w:rsidRPr="008928B1">
        <w:t>15</w:t>
      </w:r>
      <w:r w:rsidR="004D234A" w:rsidRPr="008928B1">
        <w:t>.</w:t>
      </w:r>
      <w:r w:rsidR="00270918">
        <w:tab/>
      </w:r>
      <w:r w:rsidR="004D234A" w:rsidRPr="008928B1">
        <w:rPr>
          <w:b/>
          <w:bCs/>
        </w:rPr>
        <w:t>100 (Trying) response (UE#2 to P-CSCF#2) – see example in table A.4.2-</w:t>
      </w:r>
      <w:r w:rsidRPr="008928B1">
        <w:rPr>
          <w:b/>
          <w:bCs/>
        </w:rPr>
        <w:t>15</w:t>
      </w:r>
    </w:p>
    <w:p w14:paraId="3B107F95" w14:textId="77777777" w:rsidR="004D234A" w:rsidRPr="008928B1" w:rsidRDefault="004D234A">
      <w:pPr>
        <w:pStyle w:val="B2"/>
      </w:pPr>
      <w:r w:rsidRPr="008928B1">
        <w:tab/>
        <w:t>The terminating UE sends a 100 (Trying) response provisional response to P-CSCF#2.</w:t>
      </w:r>
    </w:p>
    <w:p w14:paraId="02FB5265" w14:textId="77777777" w:rsidR="004D234A" w:rsidRPr="008928B1" w:rsidRDefault="004D234A">
      <w:pPr>
        <w:pStyle w:val="TH"/>
      </w:pPr>
      <w:r w:rsidRPr="008928B1">
        <w:t>Table A.4.2-</w:t>
      </w:r>
      <w:r w:rsidR="007E01C2" w:rsidRPr="008928B1">
        <w:t>15</w:t>
      </w:r>
      <w:r w:rsidRPr="008928B1">
        <w:t>: 100 (Trying) response (UE#2 to P-CSCF#2)</w:t>
      </w:r>
    </w:p>
    <w:p w14:paraId="7E94A94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20" w:name="_MCCTEMPBM_CRPT98360041___2"/>
      <w:r w:rsidRPr="008928B1">
        <w:t>SIP/2.0 100 Trying</w:t>
      </w:r>
    </w:p>
    <w:p w14:paraId="2830138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57699B6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097A855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3C5A682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735A31D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66374CF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 0</w:t>
      </w:r>
    </w:p>
    <w:p w14:paraId="728F7DCF" w14:textId="77777777" w:rsidR="004D234A" w:rsidRPr="008928B1" w:rsidRDefault="004D234A">
      <w:pPr>
        <w:pStyle w:val="B1"/>
        <w:keepNext/>
        <w:keepLines/>
        <w:ind w:left="850" w:hanging="283"/>
      </w:pPr>
      <w:bookmarkStart w:id="121" w:name="_MCCTEMPBM_CRPT98360042___2"/>
      <w:bookmarkEnd w:id="120"/>
    </w:p>
    <w:bookmarkEnd w:id="121"/>
    <w:p w14:paraId="05DA5A40" w14:textId="77777777" w:rsidR="004D234A" w:rsidRPr="008928B1" w:rsidRDefault="007E01C2">
      <w:pPr>
        <w:pStyle w:val="B1"/>
        <w:keepNext/>
      </w:pPr>
      <w:r w:rsidRPr="008928B1">
        <w:t>16</w:t>
      </w:r>
      <w:r w:rsidR="004D234A" w:rsidRPr="008928B1">
        <w:t>.</w:t>
      </w:r>
      <w:r w:rsidR="004D234A" w:rsidRPr="008928B1">
        <w:tab/>
      </w:r>
      <w:r w:rsidR="004D234A" w:rsidRPr="008928B1">
        <w:rPr>
          <w:b/>
        </w:rPr>
        <w:t>Reserve IP-CAN bearer for media</w:t>
      </w:r>
    </w:p>
    <w:p w14:paraId="24C4FA08" w14:textId="77777777" w:rsidR="004D234A" w:rsidRPr="008928B1" w:rsidRDefault="004D234A">
      <w:pPr>
        <w:pStyle w:val="B2"/>
      </w:pPr>
      <w:r w:rsidRPr="008928B1">
        <w:tab/>
        <w:t>The terminating UE accepts the message session.  The terminating UE reserves an IP-CAN bearer for the message session media component.</w:t>
      </w:r>
    </w:p>
    <w:p w14:paraId="33B8C1E6" w14:textId="77777777" w:rsidR="004D234A" w:rsidRPr="008928B1" w:rsidRDefault="007E01C2">
      <w:pPr>
        <w:pStyle w:val="B1"/>
        <w:rPr>
          <w:b/>
          <w:bCs/>
        </w:rPr>
      </w:pPr>
      <w:r w:rsidRPr="008928B1">
        <w:t>17</w:t>
      </w:r>
      <w:r w:rsidR="004D234A" w:rsidRPr="008928B1">
        <w:t xml:space="preserve">. </w:t>
      </w:r>
      <w:r w:rsidR="004D234A" w:rsidRPr="008928B1">
        <w:rPr>
          <w:b/>
          <w:bCs/>
        </w:rPr>
        <w:t xml:space="preserve"> 200 (OK)</w:t>
      </w:r>
      <w:r w:rsidR="004D234A" w:rsidRPr="008928B1">
        <w:rPr>
          <w:b/>
        </w:rPr>
        <w:t xml:space="preserve"> response (UE#2 to P-CSCF#2) – see example in table A.4.2-</w:t>
      </w:r>
      <w:r w:rsidRPr="008928B1">
        <w:rPr>
          <w:b/>
        </w:rPr>
        <w:t>17</w:t>
      </w:r>
    </w:p>
    <w:p w14:paraId="51F368D9" w14:textId="77777777" w:rsidR="004D234A" w:rsidRPr="008928B1" w:rsidRDefault="004D234A">
      <w:pPr>
        <w:pStyle w:val="B2"/>
        <w:ind w:firstLine="0"/>
      </w:pPr>
      <w:bookmarkStart w:id="122" w:name="_MCCTEMPBM_CRPT98360043___3"/>
      <w:r w:rsidRPr="008928B1">
        <w:t xml:space="preserve">After </w:t>
      </w:r>
      <w:r w:rsidR="007E01C2" w:rsidRPr="008928B1">
        <w:t xml:space="preserve">reserving an IP-CAN bearer for the message session media component </w:t>
      </w:r>
      <w:r w:rsidRPr="008928B1">
        <w:t xml:space="preserve">the terminating UE sends a 200 (OK) response for the INVITE request containing SDP that indicates that the terminating UE has </w:t>
      </w:r>
      <w:r w:rsidR="003D33DE" w:rsidRPr="008928B1">
        <w:t>accepted the message session and listens on the MSRP TCP port returned in the path attribute in the answer for a TCP SETUP from the originating UE.</w:t>
      </w:r>
      <w:r w:rsidRPr="008928B1">
        <w:t xml:space="preserve"> </w:t>
      </w:r>
    </w:p>
    <w:bookmarkEnd w:id="122"/>
    <w:p w14:paraId="020A33F0" w14:textId="77777777" w:rsidR="004D234A" w:rsidRPr="008928B1" w:rsidRDefault="004D234A">
      <w:pPr>
        <w:pStyle w:val="TH"/>
      </w:pPr>
      <w:r w:rsidRPr="008928B1">
        <w:lastRenderedPageBreak/>
        <w:t>Table A.4.2-</w:t>
      </w:r>
      <w:r w:rsidR="003D33DE" w:rsidRPr="008928B1">
        <w:t>17</w:t>
      </w:r>
      <w:r w:rsidRPr="008928B1">
        <w:t>: 200 (OK) response (UE#2 to P-CSCF#2)</w:t>
      </w:r>
    </w:p>
    <w:p w14:paraId="5C772F4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23" w:name="_MCCTEMPBM_CRPT98360044___2"/>
      <w:r w:rsidRPr="008928B1">
        <w:t>SIP/2.0 200 OK</w:t>
      </w:r>
    </w:p>
    <w:p w14:paraId="635D1C9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061DE7D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Record-Route: &lt;sip:pcscf2.visited2.net:5088;lr;comp=sigcomp&gt;&gt;, &lt;sip:scscf2.home2.net;lr&gt;, &lt;sip:scscf1.home1.net;lr&gt;, &lt;sip:pcscf1.visited1.net;lr&gt;</w:t>
      </w:r>
    </w:p>
    <w:p w14:paraId="445475B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Privacy: none</w:t>
      </w:r>
    </w:p>
    <w:p w14:paraId="7735511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P-Access-Network-Info: 3GPP-UTRAN-TDD; utran-cell-id-3gpp=234151D0FCE11</w:t>
      </w:r>
    </w:p>
    <w:p w14:paraId="537598A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From: &lt;sip:user1_public1@home1.net&gt;; tag=171828</w:t>
      </w:r>
    </w:p>
    <w:p w14:paraId="616D434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To: &lt;sip:user2_public1@home2.net&gt;;tag=314159</w:t>
      </w:r>
    </w:p>
    <w:p w14:paraId="37BA34F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Call-ID: cb03a0s09a2sdfglkj490333</w:t>
      </w:r>
    </w:p>
    <w:p w14:paraId="7D8E901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Cseq: 127 INVITE</w:t>
      </w:r>
    </w:p>
    <w:p w14:paraId="613BA510"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pPr>
      <w:r>
        <w:t>Supported: gruu</w:t>
      </w:r>
    </w:p>
    <w:p w14:paraId="483852D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Contact: &lt;sip:</w:t>
      </w:r>
      <w:r w:rsidR="00827107" w:rsidRPr="00555C93">
        <w:t>user2_public1@home2.net</w:t>
      </w:r>
      <w:r w:rsidR="00827107">
        <w:t>;gr=urn:uuid:2ad8950e-48a5-4a74-8d99-ad76cc7fc74</w:t>
      </w:r>
      <w:r w:rsidR="00827107" w:rsidRPr="008928B1" w:rsidDel="00CD0D1F">
        <w:t xml:space="preserve"> </w:t>
      </w:r>
      <w:r w:rsidRPr="008928B1">
        <w:t>;comp=sigcomp&gt;</w:t>
      </w:r>
    </w:p>
    <w:p w14:paraId="33CE0D5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rFonts w:eastAsia="MS Mincho"/>
        </w:rPr>
      </w:pPr>
      <w:r w:rsidRPr="008928B1">
        <w:rPr>
          <w:rFonts w:eastAsia="MS Mincho"/>
        </w:rPr>
        <w:t>Allow: INVITE, ACK, CANCEL, BYE, PRACK, UPDATE, REFER, MESSAGE</w:t>
      </w:r>
    </w:p>
    <w:p w14:paraId="02E3A92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Content-Type: application/sdp </w:t>
      </w:r>
    </w:p>
    <w:p w14:paraId="72DC835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 (…)</w:t>
      </w:r>
    </w:p>
    <w:p w14:paraId="10A6D84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6BC4E7F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v=0</w:t>
      </w:r>
    </w:p>
    <w:p w14:paraId="7C03374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o=- 2987933615 2987933617 IN IP6 5555::</w:t>
      </w:r>
      <w:r w:rsidR="003D33DE" w:rsidRPr="008928B1">
        <w:t xml:space="preserve"> eee:fff:aaa:bbb</w:t>
      </w:r>
    </w:p>
    <w:p w14:paraId="226CB57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3F7AC79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c=IN IP6 </w:t>
      </w:r>
      <w:r w:rsidR="003D33DE" w:rsidRPr="008928B1">
        <w:rPr>
          <w:snapToGrid w:val="0"/>
        </w:rPr>
        <w:t>5555::</w:t>
      </w:r>
      <w:r w:rsidR="003D33DE" w:rsidRPr="008928B1">
        <w:t>eee:fff:aaa:bbb</w:t>
      </w:r>
    </w:p>
    <w:p w14:paraId="64479D28" w14:textId="77777777" w:rsidR="004D234A" w:rsidRPr="005D616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5D6161">
        <w:rPr>
          <w:snapToGrid w:val="0"/>
          <w:lang w:val="fr-FR"/>
        </w:rPr>
        <w:t>t=0 0</w:t>
      </w:r>
    </w:p>
    <w:p w14:paraId="2A64F54E" w14:textId="77777777" w:rsidR="004D234A" w:rsidRPr="005D616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5D6161">
        <w:rPr>
          <w:snapToGrid w:val="0"/>
          <w:lang w:val="fr-FR"/>
        </w:rPr>
        <w:t xml:space="preserve">m=message </w:t>
      </w:r>
      <w:r w:rsidR="00A600E6" w:rsidRPr="005D6161">
        <w:rPr>
          <w:snapToGrid w:val="0"/>
          <w:lang w:val="fr-FR"/>
        </w:rPr>
        <w:t xml:space="preserve">2855 </w:t>
      </w:r>
      <w:r w:rsidR="00DE044C" w:rsidRPr="005D6161">
        <w:rPr>
          <w:snapToGrid w:val="0"/>
          <w:lang w:val="fr-FR"/>
        </w:rPr>
        <w:t>TCP/MSRP</w:t>
      </w:r>
      <w:r w:rsidRPr="005D6161">
        <w:rPr>
          <w:snapToGrid w:val="0"/>
          <w:lang w:val="fr-FR"/>
        </w:rPr>
        <w:t xml:space="preserve"> *</w:t>
      </w:r>
    </w:p>
    <w:p w14:paraId="7E2368C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a=accept-types:text/plain text/html message/cpim</w:t>
      </w:r>
    </w:p>
    <w:p w14:paraId="2F77AA6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a=path:msrp://[</w:t>
      </w:r>
      <w:r w:rsidRPr="008928B1">
        <w:t>5555::eee:fff:aaa:bbb</w:t>
      </w:r>
      <w:r w:rsidRPr="008928B1">
        <w:rPr>
          <w:snapToGrid w:val="0"/>
        </w:rPr>
        <w:t>]:</w:t>
      </w:r>
      <w:r w:rsidR="00A600E6">
        <w:rPr>
          <w:snapToGrid w:val="0"/>
        </w:rPr>
        <w:t>2855</w:t>
      </w:r>
      <w:r w:rsidRPr="008928B1">
        <w:rPr>
          <w:snapToGrid w:val="0"/>
        </w:rPr>
        <w:t>/s234167</w:t>
      </w:r>
      <w:r w:rsidR="003D33DE" w:rsidRPr="008928B1">
        <w:rPr>
          <w:snapToGrid w:val="0"/>
        </w:rPr>
        <w:t>;tcp</w:t>
      </w:r>
    </w:p>
    <w:p w14:paraId="1CD03078" w14:textId="77777777" w:rsidR="004B4ED2" w:rsidRDefault="003D33DE" w:rsidP="004B4ED2">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a=</w:t>
      </w:r>
      <w:r w:rsidRPr="008928B1">
        <w:t>max-size:65536</w:t>
      </w:r>
    </w:p>
    <w:p w14:paraId="79E02E47" w14:textId="77777777" w:rsidR="0037241D" w:rsidRDefault="004B4ED2" w:rsidP="004B4ED2">
      <w:pPr>
        <w:pStyle w:val="PL"/>
        <w:keepNext/>
        <w:keepLines/>
        <w:pBdr>
          <w:top w:val="single" w:sz="4" w:space="1" w:color="auto"/>
          <w:left w:val="single" w:sz="4" w:space="4" w:color="auto"/>
          <w:bottom w:val="single" w:sz="4" w:space="1" w:color="auto"/>
          <w:right w:val="single" w:sz="4" w:space="4" w:color="auto"/>
        </w:pBdr>
        <w:ind w:left="850" w:right="284" w:hanging="283"/>
      </w:pPr>
      <w:r>
        <w:t>a=msrp-cema</w:t>
      </w:r>
    </w:p>
    <w:p w14:paraId="285C4CF6" w14:textId="77777777" w:rsidR="003D33DE" w:rsidRPr="008928B1" w:rsidRDefault="0037241D" w:rsidP="0037241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t>a=setup:passive</w:t>
      </w:r>
    </w:p>
    <w:p w14:paraId="780133E2" w14:textId="77777777" w:rsidR="004D234A" w:rsidRPr="008928B1" w:rsidRDefault="004D234A">
      <w:pPr>
        <w:pStyle w:val="B1"/>
        <w:keepNext/>
        <w:keepLines/>
        <w:ind w:left="850" w:hanging="283"/>
      </w:pPr>
      <w:bookmarkStart w:id="124" w:name="_MCCTEMPBM_CRPT98360045___2"/>
      <w:bookmarkEnd w:id="123"/>
    </w:p>
    <w:bookmarkEnd w:id="124"/>
    <w:p w14:paraId="61305FFB" w14:textId="77777777" w:rsidR="003D33DE" w:rsidRPr="008928B1" w:rsidRDefault="003D33DE" w:rsidP="003D33DE">
      <w:pPr>
        <w:pStyle w:val="EX"/>
        <w:keepLines w:val="0"/>
      </w:pPr>
      <w:r w:rsidRPr="008928B1">
        <w:rPr>
          <w:b/>
        </w:rPr>
        <w:t>SDP</w:t>
      </w:r>
      <w:r w:rsidRPr="008928B1">
        <w:tab/>
        <w:t>The SDP contains the set of offered content types supported by UE#2 and desired by the user at UE#2 for this session in the accept-types attribute and indicates the maximum size message that can be received by UE#2 in the max-size attribute.</w:t>
      </w:r>
    </w:p>
    <w:p w14:paraId="17DF1C31" w14:textId="77777777" w:rsidR="003D33DE" w:rsidRPr="008928B1" w:rsidRDefault="003D33DE">
      <w:pPr>
        <w:pStyle w:val="B1"/>
        <w:keepNext/>
        <w:keepLines/>
        <w:ind w:left="850" w:hanging="283"/>
      </w:pPr>
      <w:bookmarkStart w:id="125" w:name="_MCCTEMPBM_CRPT98360046___2"/>
    </w:p>
    <w:bookmarkEnd w:id="125"/>
    <w:p w14:paraId="65494EE1" w14:textId="77777777" w:rsidR="004D234A" w:rsidRPr="008928B1" w:rsidRDefault="003D33DE">
      <w:pPr>
        <w:pStyle w:val="B1"/>
        <w:keepNext/>
        <w:rPr>
          <w:b/>
        </w:rPr>
      </w:pPr>
      <w:r w:rsidRPr="008928B1">
        <w:t>18</w:t>
      </w:r>
      <w:r w:rsidR="004D234A" w:rsidRPr="008928B1">
        <w:t>.</w:t>
      </w:r>
      <w:r w:rsidR="00270918">
        <w:tab/>
      </w:r>
      <w:r w:rsidR="004D234A" w:rsidRPr="008928B1">
        <w:rPr>
          <w:b/>
          <w:bCs/>
        </w:rPr>
        <w:t>200 (OK)</w:t>
      </w:r>
      <w:r w:rsidR="004D234A" w:rsidRPr="008928B1">
        <w:rPr>
          <w:b/>
        </w:rPr>
        <w:t xml:space="preserve"> response (P-CSCF#2 to S-CSCF#2) – see example in table A.4.2-</w:t>
      </w:r>
      <w:r w:rsidRPr="008928B1">
        <w:rPr>
          <w:b/>
        </w:rPr>
        <w:t>18</w:t>
      </w:r>
    </w:p>
    <w:p w14:paraId="4863E7BA" w14:textId="77777777" w:rsidR="004D234A" w:rsidRPr="008928B1" w:rsidRDefault="004D234A">
      <w:pPr>
        <w:pStyle w:val="B2"/>
      </w:pPr>
      <w:r w:rsidRPr="008928B1">
        <w:tab/>
        <w:t>P-CSCF#2 forwards the 200 (OK) response to S-CSCF#2.</w:t>
      </w:r>
    </w:p>
    <w:p w14:paraId="3BBDAA2E" w14:textId="77777777" w:rsidR="004D234A" w:rsidRPr="008928B1" w:rsidRDefault="004D234A">
      <w:pPr>
        <w:pStyle w:val="TH"/>
      </w:pPr>
      <w:r w:rsidRPr="008928B1">
        <w:lastRenderedPageBreak/>
        <w:t>Table A.4.2-</w:t>
      </w:r>
      <w:r w:rsidR="003D33DE" w:rsidRPr="008928B1">
        <w:t>18</w:t>
      </w:r>
      <w:r w:rsidRPr="008928B1">
        <w:t>: 200 (OK) response (P-CSCF#2 to S-CSCF#2)</w:t>
      </w:r>
    </w:p>
    <w:p w14:paraId="763677D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26" w:name="_MCCTEMPBM_CRPT98360047___2"/>
      <w:r w:rsidRPr="008928B1">
        <w:t>SIP/2.0 200 OK</w:t>
      </w:r>
    </w:p>
    <w:p w14:paraId="22A101E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scscf2.home2.net;branch=z9hG4bK764z87.1, SIP/2.0/UDP icscf2_s.home2.net;branch=z9hG4bK871y12.1, SIP/2.0/UDP scscf1.home1.net;branch=z9hG4bK332b23.1, SIP/2.0/UDP pcscf1.visited1.net;branch=z9hG4bK240f34.1, SIP/2.0/UDP [5555::aaa:bbb:ccc:ddd]:1357;comp=sigcomp;branch=z9hG4bKnashds7</w:t>
      </w:r>
    </w:p>
    <w:p w14:paraId="15D2996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Record-Route: </w:t>
      </w:r>
    </w:p>
    <w:p w14:paraId="4B544E9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 John Smith" &lt;sip:user2_public1@home2.net&gt;</w:t>
      </w:r>
    </w:p>
    <w:p w14:paraId="7C5739C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Privacy: </w:t>
      </w:r>
    </w:p>
    <w:p w14:paraId="3950D2C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8928B1">
        <w:rPr>
          <w:rFonts w:cs="Courier New"/>
        </w:rPr>
        <w:t>P-Charging-Vector: icid-value="AyretyU0dm+6O2IrT5tAFrbHLso=023551024"</w:t>
      </w:r>
    </w:p>
    <w:p w14:paraId="6CB3C2D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P-Access-Network-Info: </w:t>
      </w:r>
    </w:p>
    <w:p w14:paraId="474666B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72DEF50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To:</w:t>
      </w:r>
    </w:p>
    <w:p w14:paraId="6E6A43F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7DBE267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02D72F1A"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pPr>
      <w:r>
        <w:t>Supported:</w:t>
      </w:r>
    </w:p>
    <w:p w14:paraId="1436BA0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Contact: </w:t>
      </w:r>
    </w:p>
    <w:p w14:paraId="128AB61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rFonts w:eastAsia="MS Mincho"/>
        </w:rPr>
      </w:pPr>
      <w:r w:rsidRPr="008928B1">
        <w:rPr>
          <w:rFonts w:eastAsia="MS Mincho"/>
        </w:rPr>
        <w:t xml:space="preserve">Allow: </w:t>
      </w:r>
    </w:p>
    <w:p w14:paraId="6E789F9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Content-Type: </w:t>
      </w:r>
    </w:p>
    <w:p w14:paraId="249055A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w:t>
      </w:r>
    </w:p>
    <w:p w14:paraId="5031C44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p>
    <w:p w14:paraId="20429F0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w:t>
      </w:r>
    </w:p>
    <w:p w14:paraId="36DB5F8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w:t>
      </w:r>
    </w:p>
    <w:p w14:paraId="18EBA5C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23440CA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w:t>
      </w:r>
    </w:p>
    <w:p w14:paraId="04A5329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w:t>
      </w:r>
    </w:p>
    <w:p w14:paraId="509283E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w:t>
      </w:r>
    </w:p>
    <w:p w14:paraId="1FDA0AF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0AE41A8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6BDA4A43" w14:textId="77777777" w:rsidR="003D33DE" w:rsidRPr="008928B1" w:rsidRDefault="003D33DE">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a=</w:t>
      </w:r>
    </w:p>
    <w:p w14:paraId="305FE666" w14:textId="77777777" w:rsidR="004D234A" w:rsidRPr="008928B1" w:rsidRDefault="004D234A">
      <w:pPr>
        <w:pStyle w:val="B1"/>
        <w:keepNext/>
        <w:keepLines/>
        <w:ind w:left="850" w:hanging="283"/>
      </w:pPr>
      <w:bookmarkStart w:id="127" w:name="_MCCTEMPBM_CRPT98360048___2"/>
      <w:bookmarkEnd w:id="126"/>
    </w:p>
    <w:bookmarkEnd w:id="127"/>
    <w:p w14:paraId="6A16ACD8" w14:textId="77777777" w:rsidR="004D234A" w:rsidRPr="008928B1" w:rsidRDefault="003D33DE">
      <w:pPr>
        <w:pStyle w:val="B1"/>
        <w:keepNext/>
        <w:rPr>
          <w:b/>
        </w:rPr>
      </w:pPr>
      <w:r w:rsidRPr="008928B1">
        <w:t>19</w:t>
      </w:r>
      <w:r w:rsidR="004D234A" w:rsidRPr="008928B1">
        <w:t>.</w:t>
      </w:r>
      <w:r w:rsidR="00270918">
        <w:tab/>
      </w:r>
      <w:r w:rsidR="004D234A" w:rsidRPr="008928B1">
        <w:rPr>
          <w:b/>
          <w:bCs/>
        </w:rPr>
        <w:t>200 (OK)</w:t>
      </w:r>
      <w:r w:rsidR="004D234A" w:rsidRPr="008928B1">
        <w:rPr>
          <w:b/>
        </w:rPr>
        <w:t xml:space="preserve"> response (S-CSCF#2 to I-CSCF#2) – see example in table A.4.2-</w:t>
      </w:r>
      <w:r w:rsidRPr="008928B1">
        <w:rPr>
          <w:b/>
        </w:rPr>
        <w:t>19</w:t>
      </w:r>
    </w:p>
    <w:p w14:paraId="02F1D9DA" w14:textId="77777777" w:rsidR="004D234A" w:rsidRPr="008928B1" w:rsidRDefault="004D234A">
      <w:pPr>
        <w:pStyle w:val="B2"/>
      </w:pPr>
      <w:r w:rsidRPr="008928B1">
        <w:tab/>
        <w:t>S-CSCF#2 forwards the 200 (OK) response to I-CSCF#2.</w:t>
      </w:r>
    </w:p>
    <w:p w14:paraId="133F2B95" w14:textId="77777777" w:rsidR="004D234A" w:rsidRPr="008928B1" w:rsidRDefault="004D234A">
      <w:pPr>
        <w:pStyle w:val="TH"/>
      </w:pPr>
      <w:r w:rsidRPr="008928B1">
        <w:lastRenderedPageBreak/>
        <w:t>Table A.4.2-</w:t>
      </w:r>
      <w:r w:rsidR="003D33DE" w:rsidRPr="008928B1">
        <w:t>19</w:t>
      </w:r>
      <w:r w:rsidRPr="008928B1">
        <w:t>: 200 (OK) response (S-CSCF#2 to I-CSCF#2)</w:t>
      </w:r>
    </w:p>
    <w:p w14:paraId="7977AD1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28" w:name="_MCCTEMPBM_CRPT98360049___2"/>
      <w:r w:rsidRPr="008928B1">
        <w:t>SIP/2.0 200 OK</w:t>
      </w:r>
    </w:p>
    <w:p w14:paraId="7F3985B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icscf2_s.home2.net;branch=z9hG4bK871y12.1, SIP/2.0/UDP scscf1.home1.net;branch=z9hG4bK332b23.1, SIP/2.0/UDP pcscf1.visited1.net;branch=z9hG4bK240f34.1, SIP/2.0/UDP [5555::aaa:bbb:ccc:ddd]:1357;comp=sigcomp;branch=z9hG4bKnashds7</w:t>
      </w:r>
    </w:p>
    <w:p w14:paraId="5CCC405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Record-Route: </w:t>
      </w:r>
    </w:p>
    <w:p w14:paraId="22CDD2C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 "John Smith" &lt;sip:user2_public1@home2.net&gt;, &lt;tel:+1-212-555-2222&gt;</w:t>
      </w:r>
    </w:p>
    <w:p w14:paraId="4D1BEF7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Privacy: </w:t>
      </w:r>
    </w:p>
    <w:p w14:paraId="43BE738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8928B1">
        <w:rPr>
          <w:rFonts w:cs="Courier New"/>
        </w:rPr>
        <w:t>P-Charging-Vector: icid-value="AyretyU0dm+6O2IrT5tAFrbHLso=023551024";</w:t>
      </w:r>
      <w:r w:rsidRPr="008928B1">
        <w:t xml:space="preserve"> orig-ioi=home1.net; term-ioi=home2.net</w:t>
      </w:r>
    </w:p>
    <w:p w14:paraId="7C63174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P-Charging-Function-Addresses: ccf=[5555::b99:c88:d77:e66]; ccf=[5555::a55:b44:c33:d22]; ecf=[5555::1ff:2ee:3dd:4cc]; ecf=[5555::6aa:7bb:8cc:9dd]</w:t>
      </w:r>
    </w:p>
    <w:p w14:paraId="0081B83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0B850EB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0A9167A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0743593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3DC24A64"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pPr>
      <w:r>
        <w:t>Supported:</w:t>
      </w:r>
    </w:p>
    <w:p w14:paraId="61ACB16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Contact: </w:t>
      </w:r>
    </w:p>
    <w:p w14:paraId="391DF70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Allow:  </w:t>
      </w:r>
    </w:p>
    <w:p w14:paraId="4D9AE67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Content-Type: </w:t>
      </w:r>
    </w:p>
    <w:p w14:paraId="4A88470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Content-Length: </w:t>
      </w:r>
    </w:p>
    <w:p w14:paraId="6919FC0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p>
    <w:p w14:paraId="24E5CD7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w:t>
      </w:r>
    </w:p>
    <w:p w14:paraId="1F0827E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w:t>
      </w:r>
    </w:p>
    <w:p w14:paraId="16F04C7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1BB2793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w:t>
      </w:r>
    </w:p>
    <w:p w14:paraId="28E1738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w:t>
      </w:r>
    </w:p>
    <w:p w14:paraId="6C1A94A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w:t>
      </w:r>
    </w:p>
    <w:p w14:paraId="52C5BFD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075E11B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3ED9AB09" w14:textId="77777777" w:rsidR="004C3D0C" w:rsidRPr="008928B1" w:rsidRDefault="004C3D0C">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a=</w:t>
      </w:r>
    </w:p>
    <w:p w14:paraId="3F835C26" w14:textId="77777777" w:rsidR="004D234A" w:rsidRPr="008928B1" w:rsidRDefault="004D234A">
      <w:pPr>
        <w:pStyle w:val="B1"/>
        <w:keepNext/>
        <w:keepLines/>
        <w:ind w:left="850" w:hanging="283"/>
      </w:pPr>
      <w:bookmarkStart w:id="129" w:name="_MCCTEMPBM_CRPT98360050___2"/>
      <w:bookmarkEnd w:id="128"/>
    </w:p>
    <w:bookmarkEnd w:id="129"/>
    <w:p w14:paraId="2D72FC84" w14:textId="77777777" w:rsidR="004D234A" w:rsidRPr="008928B1" w:rsidRDefault="004C3D0C">
      <w:pPr>
        <w:pStyle w:val="B1"/>
        <w:keepNext/>
        <w:rPr>
          <w:b/>
        </w:rPr>
      </w:pPr>
      <w:r w:rsidRPr="008928B1">
        <w:t>20</w:t>
      </w:r>
      <w:r w:rsidR="004D234A" w:rsidRPr="008928B1">
        <w:t>.</w:t>
      </w:r>
      <w:r w:rsidR="00270918">
        <w:tab/>
      </w:r>
      <w:r w:rsidR="004D234A" w:rsidRPr="008928B1">
        <w:rPr>
          <w:b/>
          <w:bCs/>
        </w:rPr>
        <w:t>200 (OK)</w:t>
      </w:r>
      <w:r w:rsidR="004D234A" w:rsidRPr="008928B1">
        <w:rPr>
          <w:b/>
        </w:rPr>
        <w:t xml:space="preserve"> response (I-CSCF#2 to S-CSCF#1) – see example in table A.4.2-</w:t>
      </w:r>
      <w:r w:rsidRPr="008928B1">
        <w:rPr>
          <w:b/>
        </w:rPr>
        <w:t>20</w:t>
      </w:r>
    </w:p>
    <w:p w14:paraId="2F4E1E35" w14:textId="77777777" w:rsidR="004D234A" w:rsidRPr="008928B1" w:rsidRDefault="004D234A">
      <w:pPr>
        <w:pStyle w:val="B2"/>
        <w:ind w:left="0" w:firstLine="0"/>
      </w:pPr>
      <w:bookmarkStart w:id="130" w:name="_MCCTEMPBM_CRPT98360051___2"/>
      <w:r w:rsidRPr="008928B1">
        <w:tab/>
        <w:t>I-CSCF#2 forwards the 200 (OK) response to S-CSCF#1.</w:t>
      </w:r>
    </w:p>
    <w:bookmarkEnd w:id="130"/>
    <w:p w14:paraId="62E9B151" w14:textId="77777777" w:rsidR="004D234A" w:rsidRPr="008928B1" w:rsidRDefault="004D234A">
      <w:pPr>
        <w:pStyle w:val="TH"/>
      </w:pPr>
      <w:r w:rsidRPr="008928B1">
        <w:t>Table A.4.2-</w:t>
      </w:r>
      <w:r w:rsidR="004C3D0C" w:rsidRPr="008928B1">
        <w:t>20</w:t>
      </w:r>
      <w:r w:rsidRPr="008928B1">
        <w:t>: 200 (OK) response (I-CSCF#2 to S-CSCF#1)</w:t>
      </w:r>
    </w:p>
    <w:p w14:paraId="3A44570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31" w:name="_MCCTEMPBM_CRPT98360052___2"/>
      <w:r w:rsidRPr="008928B1">
        <w:t>SIP/2.0 200 OK</w:t>
      </w:r>
    </w:p>
    <w:p w14:paraId="6ACA8E6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scscf1.home1.net;branch=z9hG4bK332b23.1, SIP/2.0/UDP pcscf1.visited1.net;branch=z9hG4bK240f34.1, SIP/2.0/UDP [5555::aaa:bbb:ccc:ddd]:1357;comp=sigcomp;branch=z9hG4bKnashds7</w:t>
      </w:r>
    </w:p>
    <w:p w14:paraId="77C561A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Record-Route: </w:t>
      </w:r>
    </w:p>
    <w:p w14:paraId="6A41117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P-Asserted-Identity: </w:t>
      </w:r>
    </w:p>
    <w:p w14:paraId="5D4830E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Privacy: none</w:t>
      </w:r>
    </w:p>
    <w:p w14:paraId="35885DD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rFonts w:cs="Courier New"/>
        </w:rPr>
        <w:t xml:space="preserve">P-Charging-Vector: </w:t>
      </w:r>
    </w:p>
    <w:p w14:paraId="4B83DD3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1CCB3D7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3C028D1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48EBC3C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17C1D4DA"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pPr>
      <w:r>
        <w:t>Supported:</w:t>
      </w:r>
    </w:p>
    <w:p w14:paraId="020F6DD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Contact: </w:t>
      </w:r>
    </w:p>
    <w:p w14:paraId="24F57EE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Allow:  </w:t>
      </w:r>
    </w:p>
    <w:p w14:paraId="7911A3A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Content-Type: </w:t>
      </w:r>
    </w:p>
    <w:p w14:paraId="34BF4E2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Content-Length: </w:t>
      </w:r>
    </w:p>
    <w:p w14:paraId="2A26E36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p>
    <w:p w14:paraId="30EE8BB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w:t>
      </w:r>
    </w:p>
    <w:p w14:paraId="4A73704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w:t>
      </w:r>
    </w:p>
    <w:p w14:paraId="49A8455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5778EEC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w:t>
      </w:r>
    </w:p>
    <w:p w14:paraId="556C14E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w:t>
      </w:r>
    </w:p>
    <w:p w14:paraId="2E6B34B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w:t>
      </w:r>
    </w:p>
    <w:p w14:paraId="61D1426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33EDCDB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44FA1DA7" w14:textId="77777777" w:rsidR="004C3D0C" w:rsidRPr="008928B1" w:rsidRDefault="004C3D0C">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a=</w:t>
      </w:r>
    </w:p>
    <w:p w14:paraId="4A507BA4" w14:textId="77777777" w:rsidR="004D234A" w:rsidRPr="008928B1" w:rsidRDefault="004D234A">
      <w:pPr>
        <w:pStyle w:val="B1"/>
        <w:keepNext/>
        <w:keepLines/>
        <w:ind w:left="850" w:hanging="283"/>
      </w:pPr>
      <w:bookmarkStart w:id="132" w:name="_MCCTEMPBM_CRPT98360053___2"/>
      <w:bookmarkEnd w:id="131"/>
    </w:p>
    <w:bookmarkEnd w:id="132"/>
    <w:p w14:paraId="0CA4129B" w14:textId="77777777" w:rsidR="004D234A" w:rsidRPr="008928B1" w:rsidRDefault="004C3D0C">
      <w:pPr>
        <w:pStyle w:val="B1"/>
        <w:rPr>
          <w:b/>
        </w:rPr>
      </w:pPr>
      <w:r w:rsidRPr="008928B1">
        <w:t>21</w:t>
      </w:r>
      <w:r w:rsidR="004D234A" w:rsidRPr="008928B1">
        <w:t>.</w:t>
      </w:r>
      <w:r w:rsidR="00270918">
        <w:tab/>
      </w:r>
      <w:r w:rsidR="004D234A" w:rsidRPr="008928B1">
        <w:rPr>
          <w:b/>
          <w:bCs/>
        </w:rPr>
        <w:t>200 (OK) response</w:t>
      </w:r>
      <w:r w:rsidR="004D234A" w:rsidRPr="008928B1">
        <w:rPr>
          <w:b/>
        </w:rPr>
        <w:t xml:space="preserve"> (S-CSCF#1 to P-CSCF#1) – see example in table A.4.2-</w:t>
      </w:r>
      <w:r w:rsidRPr="008928B1">
        <w:rPr>
          <w:b/>
        </w:rPr>
        <w:t>21</w:t>
      </w:r>
    </w:p>
    <w:p w14:paraId="0D6A777D" w14:textId="77777777" w:rsidR="004D234A" w:rsidRPr="008928B1" w:rsidRDefault="004D234A">
      <w:pPr>
        <w:pStyle w:val="B2"/>
      </w:pPr>
      <w:r w:rsidRPr="008928B1">
        <w:tab/>
        <w:t>S-CSCF#1 forwards the 200 (OK) response to P-CSCF#1.</w:t>
      </w:r>
    </w:p>
    <w:p w14:paraId="4876AC35" w14:textId="77777777" w:rsidR="004D234A" w:rsidRPr="008928B1" w:rsidRDefault="004D234A">
      <w:pPr>
        <w:pStyle w:val="TH"/>
      </w:pPr>
      <w:r w:rsidRPr="008928B1">
        <w:lastRenderedPageBreak/>
        <w:t>Table A.4.2-</w:t>
      </w:r>
      <w:r w:rsidR="004C3D0C" w:rsidRPr="008928B1">
        <w:t>21</w:t>
      </w:r>
      <w:r w:rsidRPr="008928B1">
        <w:t>: 200 (OK) response (S-CSCF#1 to P-CSCF#1)</w:t>
      </w:r>
    </w:p>
    <w:p w14:paraId="0BB9572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33" w:name="_MCCTEMPBM_CRPT98360054___2"/>
      <w:r w:rsidRPr="008928B1">
        <w:t>SIP/2.0 200 OK</w:t>
      </w:r>
    </w:p>
    <w:p w14:paraId="605059B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pcscf1.visited1.net;branch=z9hG4bK240f34.1, SIP/2.0/UDP [5555::aaa:bbb:ccc:ddd]:1357;comp=sigcomp;branch=z9hG4bKnashds7</w:t>
      </w:r>
    </w:p>
    <w:p w14:paraId="058E9B5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Record-Route: </w:t>
      </w:r>
    </w:p>
    <w:p w14:paraId="4AE96A7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w:t>
      </w:r>
    </w:p>
    <w:p w14:paraId="77A60A4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Privacy:</w:t>
      </w:r>
    </w:p>
    <w:p w14:paraId="37E4543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8928B1">
        <w:rPr>
          <w:rFonts w:cs="Courier New"/>
        </w:rPr>
        <w:t>P-Charging-Vector: icid-value="AyretyU0dm+6O2IrT5tAFrbHLso=023551024"</w:t>
      </w:r>
    </w:p>
    <w:p w14:paraId="4D7F1AA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202DF7E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1E8CD34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1B91392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2D49A2F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Require:</w:t>
      </w:r>
    </w:p>
    <w:p w14:paraId="7CFEDBB6"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pPr>
      <w:r>
        <w:t>Supported:</w:t>
      </w:r>
    </w:p>
    <w:p w14:paraId="583FD57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Contact: </w:t>
      </w:r>
    </w:p>
    <w:p w14:paraId="23ED3C4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Allow:  </w:t>
      </w:r>
    </w:p>
    <w:p w14:paraId="5F2E47E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Content-Type: </w:t>
      </w:r>
    </w:p>
    <w:p w14:paraId="0D89808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Content-Length: </w:t>
      </w:r>
    </w:p>
    <w:p w14:paraId="6F13739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p>
    <w:p w14:paraId="5846071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w:t>
      </w:r>
    </w:p>
    <w:p w14:paraId="118B408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w:t>
      </w:r>
    </w:p>
    <w:p w14:paraId="2637F50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4BBEFF6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w:t>
      </w:r>
    </w:p>
    <w:p w14:paraId="7958FCA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w:t>
      </w:r>
    </w:p>
    <w:p w14:paraId="65E1F55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w:t>
      </w:r>
    </w:p>
    <w:p w14:paraId="288D5CD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522EE52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6C1A6647" w14:textId="77777777" w:rsidR="004C3D0C" w:rsidRPr="008928B1" w:rsidRDefault="004C3D0C">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a=</w:t>
      </w:r>
    </w:p>
    <w:p w14:paraId="4BD2B2D2" w14:textId="77777777" w:rsidR="004D234A" w:rsidRPr="008928B1" w:rsidRDefault="004D234A">
      <w:pPr>
        <w:pStyle w:val="B1"/>
        <w:keepNext/>
        <w:keepLines/>
        <w:ind w:left="850" w:hanging="283"/>
      </w:pPr>
      <w:bookmarkStart w:id="134" w:name="_MCCTEMPBM_CRPT98360055___2"/>
      <w:bookmarkEnd w:id="133"/>
    </w:p>
    <w:bookmarkEnd w:id="134"/>
    <w:p w14:paraId="6D22F409" w14:textId="77777777" w:rsidR="004D234A" w:rsidRPr="008928B1" w:rsidRDefault="004C3D0C">
      <w:pPr>
        <w:pStyle w:val="B1"/>
      </w:pPr>
      <w:r w:rsidRPr="008928B1">
        <w:t>22</w:t>
      </w:r>
      <w:r w:rsidR="004D234A" w:rsidRPr="008928B1">
        <w:t>.</w:t>
      </w:r>
      <w:r w:rsidR="004D234A" w:rsidRPr="008928B1">
        <w:tab/>
      </w:r>
      <w:r w:rsidR="004D234A" w:rsidRPr="008928B1">
        <w:rPr>
          <w:b/>
          <w:bCs/>
        </w:rPr>
        <w:t>200 (OK) response (P-CSCF#1 to UE#1) – see example in table A.4.2-</w:t>
      </w:r>
      <w:r w:rsidRPr="008928B1">
        <w:rPr>
          <w:b/>
          <w:bCs/>
        </w:rPr>
        <w:t>22</w:t>
      </w:r>
    </w:p>
    <w:p w14:paraId="70F8DDA0" w14:textId="77777777" w:rsidR="004D234A" w:rsidRPr="008928B1" w:rsidRDefault="004D234A">
      <w:pPr>
        <w:pStyle w:val="B2"/>
      </w:pPr>
      <w:r w:rsidRPr="008928B1">
        <w:tab/>
        <w:t>P-CSCF#1 forwards the 200 (OK) response to the originating UE.</w:t>
      </w:r>
    </w:p>
    <w:p w14:paraId="165B33BF" w14:textId="77777777" w:rsidR="004D234A" w:rsidRPr="008928B1" w:rsidRDefault="004D234A">
      <w:pPr>
        <w:pStyle w:val="TH"/>
      </w:pPr>
      <w:r w:rsidRPr="008928B1">
        <w:t>Table A.4.2-</w:t>
      </w:r>
      <w:r w:rsidR="004C3D0C" w:rsidRPr="008928B1">
        <w:t>22</w:t>
      </w:r>
      <w:r w:rsidRPr="008928B1">
        <w:t>: 200 (OK) response (P-CSCF#1 to UE#1)</w:t>
      </w:r>
    </w:p>
    <w:p w14:paraId="43DCDA2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35" w:name="_MCCTEMPBM_CRPT98360056___2"/>
      <w:r w:rsidRPr="008928B1">
        <w:t>SIP/2.0 200 OK</w:t>
      </w:r>
    </w:p>
    <w:p w14:paraId="0AAA447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[5555::aaa:bbb:ccc:ddd]:1357;comp=sigcomp;branch=z9hG4bKnashds7</w:t>
      </w:r>
    </w:p>
    <w:p w14:paraId="41106BF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Record-Route: &lt;sip:pcscf2.visited2.net;lr&gt;, &lt;sip:scscf2.home2.net;lr&gt;, &lt;sip:scscf1.home1.net;lr&gt;, &lt;sip:pcscf1.visited1.net:7531;lr;comp=sigcomp&gt;</w:t>
      </w:r>
    </w:p>
    <w:p w14:paraId="2E0A65B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w:t>
      </w:r>
    </w:p>
    <w:p w14:paraId="5FED749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Privacy:</w:t>
      </w:r>
    </w:p>
    <w:p w14:paraId="339EFE3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758BDF7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1207F33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560AD79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78FE1F7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Require:</w:t>
      </w:r>
    </w:p>
    <w:p w14:paraId="480AD181"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pPr>
      <w:r>
        <w:t>Supported:</w:t>
      </w:r>
    </w:p>
    <w:p w14:paraId="62142CA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Contact: </w:t>
      </w:r>
    </w:p>
    <w:p w14:paraId="3B013CD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Allow:  </w:t>
      </w:r>
    </w:p>
    <w:p w14:paraId="3987AC7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Content-Type: </w:t>
      </w:r>
    </w:p>
    <w:p w14:paraId="24F133F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Content-Length: </w:t>
      </w:r>
    </w:p>
    <w:p w14:paraId="54627A0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p>
    <w:p w14:paraId="60F0DB8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w:t>
      </w:r>
    </w:p>
    <w:p w14:paraId="13219FB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w:t>
      </w:r>
    </w:p>
    <w:p w14:paraId="0BF9A7C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03A6EEF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w:t>
      </w:r>
    </w:p>
    <w:p w14:paraId="36293F0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w:t>
      </w:r>
    </w:p>
    <w:p w14:paraId="6763170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w:t>
      </w:r>
    </w:p>
    <w:p w14:paraId="5F783A1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2258910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3AC117EE" w14:textId="77777777" w:rsidR="004C3D0C" w:rsidRPr="008928B1" w:rsidRDefault="004C3D0C">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a=</w:t>
      </w:r>
    </w:p>
    <w:p w14:paraId="1CBFE380" w14:textId="77777777" w:rsidR="004D234A" w:rsidRPr="008928B1" w:rsidRDefault="004D234A">
      <w:pPr>
        <w:pStyle w:val="B1"/>
        <w:keepNext/>
        <w:keepLines/>
        <w:ind w:left="850" w:hanging="283"/>
      </w:pPr>
      <w:bookmarkStart w:id="136" w:name="_MCCTEMPBM_CRPT98360057___2"/>
      <w:bookmarkEnd w:id="135"/>
    </w:p>
    <w:p w14:paraId="08875768" w14:textId="77777777" w:rsidR="004D234A" w:rsidRPr="008928B1" w:rsidRDefault="004C3D0C">
      <w:pPr>
        <w:pStyle w:val="B1"/>
        <w:ind w:left="284" w:firstLine="0"/>
        <w:rPr>
          <w:b/>
          <w:bCs/>
        </w:rPr>
      </w:pPr>
      <w:bookmarkStart w:id="137" w:name="_MCCTEMPBM_CRPT98360058___2"/>
      <w:bookmarkEnd w:id="136"/>
      <w:r w:rsidRPr="008928B1">
        <w:t>23</w:t>
      </w:r>
      <w:r w:rsidR="004D234A" w:rsidRPr="008928B1">
        <w:t>.</w:t>
      </w:r>
      <w:r w:rsidR="004D234A" w:rsidRPr="008928B1">
        <w:tab/>
      </w:r>
      <w:r w:rsidR="004D234A" w:rsidRPr="008928B1">
        <w:rPr>
          <w:b/>
          <w:bCs/>
        </w:rPr>
        <w:t>ACK request (UE#1 to P-CSCF#1) – see example in table A.4.2-</w:t>
      </w:r>
      <w:r w:rsidRPr="008928B1">
        <w:rPr>
          <w:b/>
          <w:bCs/>
        </w:rPr>
        <w:t>23</w:t>
      </w:r>
    </w:p>
    <w:bookmarkEnd w:id="137"/>
    <w:p w14:paraId="4B30E335" w14:textId="77777777" w:rsidR="004D234A" w:rsidRPr="008928B1" w:rsidRDefault="004D234A">
      <w:pPr>
        <w:pStyle w:val="B2"/>
      </w:pPr>
      <w:r w:rsidRPr="008928B1">
        <w:tab/>
        <w:t>The UE responds to the 200 (OK) response with an ACK request sent to the P-CSCF#1.</w:t>
      </w:r>
    </w:p>
    <w:p w14:paraId="2D894B76" w14:textId="77777777" w:rsidR="004D234A" w:rsidRPr="008928B1" w:rsidRDefault="004D234A">
      <w:pPr>
        <w:pStyle w:val="TH"/>
      </w:pPr>
      <w:r w:rsidRPr="008928B1">
        <w:lastRenderedPageBreak/>
        <w:t>Table A.4.2-</w:t>
      </w:r>
      <w:r w:rsidR="004C3D0C" w:rsidRPr="008928B1">
        <w:t>23</w:t>
      </w:r>
      <w:r w:rsidRPr="008928B1">
        <w:t>: ACK request (UE#1 to P-CSCF#1)</w:t>
      </w:r>
    </w:p>
    <w:p w14:paraId="0720B43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138" w:name="_MCCTEMPBM_CRPT98360059___2"/>
      <w:r w:rsidRPr="008928B1">
        <w:rPr>
          <w:snapToGrid w:val="0"/>
        </w:rPr>
        <w:t>ACK sip:</w:t>
      </w:r>
      <w:r w:rsidR="00827107" w:rsidRPr="00AB5B31">
        <w:rPr>
          <w:snapToGrid w:val="0"/>
        </w:rPr>
        <w:t xml:space="preserve"> </w:t>
      </w:r>
      <w:r w:rsidR="00827107" w:rsidRPr="00013D57">
        <w:rPr>
          <w:snapToGrid w:val="0"/>
        </w:rPr>
        <w:t>user1_public1@home1.net</w:t>
      </w:r>
      <w:r w:rsidR="00827107">
        <w:rPr>
          <w:snapToGrid w:val="0"/>
        </w:rPr>
        <w:t>;</w:t>
      </w:r>
      <w:r w:rsidR="00827107" w:rsidRPr="00827107">
        <w:rPr>
          <w:rFonts w:eastAsia="PMingLiU" w:cs="Courier New"/>
          <w:lang w:eastAsia="zh-TW"/>
        </w:rPr>
        <w:t>gr=urn:uuid:f81d4fae-7dec-11d0-a765-00a0c91e6bf6</w:t>
      </w:r>
      <w:r w:rsidR="00827107" w:rsidRPr="008928B1" w:rsidDel="00AB5B31">
        <w:t xml:space="preserve"> </w:t>
      </w:r>
      <w:r w:rsidRPr="008928B1">
        <w:t>;comp=sigcomp</w:t>
      </w:r>
      <w:r w:rsidRPr="008928B1">
        <w:rPr>
          <w:snapToGrid w:val="0"/>
        </w:rPr>
        <w:t xml:space="preserve"> SIP/2.0</w:t>
      </w:r>
    </w:p>
    <w:p w14:paraId="0CAEDE0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Via: </w:t>
      </w:r>
      <w:r w:rsidRPr="008928B1">
        <w:t>SIP/2.0/UDP [5555::aaa:bbb:ccc:ddd]:1357;comp=sigcomp;branch=z9hG4bKnashds7</w:t>
      </w:r>
    </w:p>
    <w:p w14:paraId="2B896F6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70</w:t>
      </w:r>
    </w:p>
    <w:p w14:paraId="5284156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P-Access-Network-Info: 3GPP-UTRAN-TDD; utran-cell-id-3gpp=234151D0FCE11</w:t>
      </w:r>
    </w:p>
    <w:p w14:paraId="3036708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t>Route: &lt;sip:pcscf1.visited1.net:7531;lr;comp=sigcomp&gt;, &lt;sip:scscf1.home1.net;lr&gt;, &lt;sip:scscf2.home2.net;lr&gt;, &lt;sip:pcscf2.visited2.net;lr&gt;</w:t>
      </w:r>
    </w:p>
    <w:p w14:paraId="3387CFE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From: &lt;sip:user1_public1@home1.net&gt;;tag=171828</w:t>
      </w:r>
    </w:p>
    <w:p w14:paraId="7C3F70C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To: &lt;</w:t>
      </w:r>
      <w:r w:rsidRPr="008928B1">
        <w:t>sip:user2_public1@home2.net</w:t>
      </w:r>
      <w:r w:rsidRPr="008928B1">
        <w:rPr>
          <w:snapToGrid w:val="0"/>
        </w:rPr>
        <w:t>&gt;;tag=314159</w:t>
      </w:r>
    </w:p>
    <w:p w14:paraId="28D5CA4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Call-ID: cb03a0s09a2sdfglkj490333</w:t>
      </w:r>
    </w:p>
    <w:p w14:paraId="2CBCB1D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Cseq: 127 ACK</w:t>
      </w:r>
    </w:p>
    <w:p w14:paraId="5DFEA47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 0</w:t>
      </w:r>
    </w:p>
    <w:p w14:paraId="0CF79D7B" w14:textId="77777777" w:rsidR="004D234A" w:rsidRPr="008928B1" w:rsidRDefault="004D234A">
      <w:pPr>
        <w:pStyle w:val="B1"/>
        <w:keepNext/>
        <w:keepLines/>
        <w:ind w:left="850" w:hanging="283"/>
      </w:pPr>
      <w:bookmarkStart w:id="139" w:name="_MCCTEMPBM_CRPT98360060___2"/>
      <w:bookmarkEnd w:id="138"/>
    </w:p>
    <w:p w14:paraId="12613906" w14:textId="77777777" w:rsidR="004D234A" w:rsidRPr="008928B1" w:rsidRDefault="004C3D0C">
      <w:pPr>
        <w:pStyle w:val="B1"/>
        <w:ind w:left="284" w:firstLine="0"/>
      </w:pPr>
      <w:bookmarkStart w:id="140" w:name="_MCCTEMPBM_CRPT98360061___2"/>
      <w:bookmarkEnd w:id="139"/>
      <w:r w:rsidRPr="008928B1">
        <w:t>24</w:t>
      </w:r>
      <w:r w:rsidR="004D234A" w:rsidRPr="008928B1">
        <w:t>.</w:t>
      </w:r>
      <w:r w:rsidR="004D234A" w:rsidRPr="008928B1">
        <w:rPr>
          <w:b/>
        </w:rPr>
        <w:tab/>
        <w:t>ACK request (P-CSCF#1 to S-CSCF#1) – see example in table A.4.2-</w:t>
      </w:r>
      <w:r w:rsidRPr="008928B1">
        <w:rPr>
          <w:b/>
        </w:rPr>
        <w:t>24</w:t>
      </w:r>
    </w:p>
    <w:bookmarkEnd w:id="140"/>
    <w:p w14:paraId="36D55DA4" w14:textId="77777777" w:rsidR="004D234A" w:rsidRPr="008928B1" w:rsidRDefault="004D234A">
      <w:pPr>
        <w:pStyle w:val="B2"/>
      </w:pPr>
      <w:r w:rsidRPr="008928B1">
        <w:tab/>
        <w:t>The P-CSCF#1 forwards the ACK request to S-CSCF#1.</w:t>
      </w:r>
    </w:p>
    <w:p w14:paraId="32763AD7" w14:textId="77777777" w:rsidR="004D234A" w:rsidRPr="008928B1" w:rsidRDefault="004D234A">
      <w:pPr>
        <w:pStyle w:val="TH"/>
      </w:pPr>
      <w:r w:rsidRPr="008928B1">
        <w:t>Table A.4.2-</w:t>
      </w:r>
      <w:r w:rsidR="004C3D0C" w:rsidRPr="008928B1">
        <w:t>24</w:t>
      </w:r>
      <w:r w:rsidRPr="008928B1">
        <w:t>: ACK request (P-CSCF#1 to S-CSCF#1)</w:t>
      </w:r>
    </w:p>
    <w:p w14:paraId="7CBC10E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141" w:name="_MCCTEMPBM_CRPT98360062___2"/>
      <w:r w:rsidRPr="008928B1">
        <w:rPr>
          <w:snapToGrid w:val="0"/>
        </w:rPr>
        <w:t xml:space="preserve">ACK </w:t>
      </w:r>
      <w:r w:rsidRPr="008928B1">
        <w:t>sip:</w:t>
      </w:r>
      <w:r w:rsidR="00827107" w:rsidRPr="002A75C7">
        <w:rPr>
          <w:snapToGrid w:val="0"/>
        </w:rPr>
        <w:t xml:space="preserve"> </w:t>
      </w:r>
      <w:r w:rsidR="00827107" w:rsidRPr="00013D57">
        <w:rPr>
          <w:snapToGrid w:val="0"/>
        </w:rPr>
        <w:t>user1_public1@home1.net</w:t>
      </w:r>
      <w:r w:rsidR="00827107">
        <w:rPr>
          <w:snapToGrid w:val="0"/>
        </w:rPr>
        <w:t>;</w:t>
      </w:r>
      <w:r w:rsidR="00827107" w:rsidRPr="00827107">
        <w:rPr>
          <w:rFonts w:eastAsia="PMingLiU" w:cs="Courier New"/>
          <w:lang w:eastAsia="zh-TW"/>
        </w:rPr>
        <w:t>gr=urn:uuid:f81d4fae-7dec-11d0-a765-00a0c91e6bf6</w:t>
      </w:r>
      <w:r w:rsidR="00827107" w:rsidRPr="008928B1" w:rsidDel="002A75C7">
        <w:t xml:space="preserve"> </w:t>
      </w:r>
      <w:r w:rsidRPr="008928B1">
        <w:t>;comp=sigcomp</w:t>
      </w:r>
      <w:r w:rsidRPr="008928B1">
        <w:rPr>
          <w:snapToGrid w:val="0"/>
        </w:rPr>
        <w:t xml:space="preserve"> SIP/2.0</w:t>
      </w:r>
    </w:p>
    <w:p w14:paraId="55E1AD6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Via: SIP/2.0/UDP pcscf1.visited1.net;branch=z9hG4bK240f34.1, </w:t>
      </w:r>
      <w:r w:rsidRPr="008928B1">
        <w:t>SIP/2.0/UDP [5555::aaa:bbb:ccc:ddd]:1357;comp=sigcomp;branch=z9hG4bKnashds7</w:t>
      </w:r>
    </w:p>
    <w:p w14:paraId="4DC75FA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69</w:t>
      </w:r>
    </w:p>
    <w:p w14:paraId="74AD6BD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t xml:space="preserve">P-Access-Network-Info: </w:t>
      </w:r>
    </w:p>
    <w:p w14:paraId="3C0E558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t>Route: &lt;sip:scscf1.home1.net;lr&gt;, &lt;sip:scscf2.home2.net;lr&gt;, &lt;sip:pcscf2.visited2.net;lr&gt;</w:t>
      </w:r>
    </w:p>
    <w:p w14:paraId="0CF491E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1D8D638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542FA5A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42F3DF2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20C5887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Content-Length: </w:t>
      </w:r>
    </w:p>
    <w:p w14:paraId="5510B271" w14:textId="77777777" w:rsidR="004D234A" w:rsidRPr="008928B1" w:rsidRDefault="004D234A">
      <w:pPr>
        <w:keepNext/>
        <w:keepLines/>
        <w:ind w:left="850" w:hanging="283"/>
      </w:pPr>
      <w:bookmarkStart w:id="142" w:name="_MCCTEMPBM_CRPT98360063___2"/>
      <w:bookmarkEnd w:id="141"/>
    </w:p>
    <w:p w14:paraId="7C9A6CE4" w14:textId="77777777" w:rsidR="004D234A" w:rsidRPr="008928B1" w:rsidRDefault="004C3D0C">
      <w:pPr>
        <w:pStyle w:val="B1"/>
        <w:keepNext/>
        <w:ind w:left="284" w:firstLine="0"/>
        <w:rPr>
          <w:b/>
        </w:rPr>
      </w:pPr>
      <w:bookmarkStart w:id="143" w:name="_MCCTEMPBM_CRPT98360064___2"/>
      <w:bookmarkEnd w:id="142"/>
      <w:r w:rsidRPr="008928B1">
        <w:t>25</w:t>
      </w:r>
      <w:r w:rsidR="004D234A" w:rsidRPr="008928B1">
        <w:t>.</w:t>
      </w:r>
      <w:r w:rsidR="004D234A" w:rsidRPr="008928B1">
        <w:tab/>
      </w:r>
      <w:r w:rsidR="004D234A" w:rsidRPr="008928B1">
        <w:rPr>
          <w:b/>
          <w:bCs/>
        </w:rPr>
        <w:t>ACK request  (S-CSCF#1 to S-CSCF#2) - see example in table A.4.2-</w:t>
      </w:r>
      <w:r w:rsidRPr="008928B1">
        <w:rPr>
          <w:b/>
          <w:bCs/>
        </w:rPr>
        <w:t>25</w:t>
      </w:r>
    </w:p>
    <w:bookmarkEnd w:id="143"/>
    <w:p w14:paraId="4B5070D8" w14:textId="77777777" w:rsidR="004D234A" w:rsidRPr="008928B1" w:rsidRDefault="004D234A">
      <w:pPr>
        <w:pStyle w:val="B2"/>
      </w:pPr>
      <w:r w:rsidRPr="008928B1">
        <w:tab/>
        <w:t xml:space="preserve">The S-CSCF#1 forwards the ACK request to the S-CSCF#2. </w:t>
      </w:r>
    </w:p>
    <w:p w14:paraId="6805FEC9" w14:textId="77777777" w:rsidR="004D234A" w:rsidRPr="008928B1" w:rsidRDefault="004D234A">
      <w:pPr>
        <w:pStyle w:val="TH"/>
      </w:pPr>
      <w:r w:rsidRPr="008928B1">
        <w:t>Table A.4.2-</w:t>
      </w:r>
      <w:r w:rsidR="004C3D0C" w:rsidRPr="008928B1">
        <w:t>25</w:t>
      </w:r>
      <w:r w:rsidRPr="008928B1">
        <w:t>: ACK request (S-CSCF#1 to S-CSCF#2)</w:t>
      </w:r>
    </w:p>
    <w:p w14:paraId="490C499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144" w:name="_MCCTEMPBM_CRPT98360065___2"/>
      <w:r w:rsidRPr="008928B1">
        <w:rPr>
          <w:snapToGrid w:val="0"/>
        </w:rPr>
        <w:t xml:space="preserve">ACK </w:t>
      </w:r>
      <w:r w:rsidRPr="008928B1">
        <w:t>sip:</w:t>
      </w:r>
      <w:r w:rsidR="00827107" w:rsidRPr="002A75C7">
        <w:rPr>
          <w:snapToGrid w:val="0"/>
        </w:rPr>
        <w:t xml:space="preserve"> </w:t>
      </w:r>
      <w:r w:rsidR="00827107" w:rsidRPr="00013D57">
        <w:rPr>
          <w:snapToGrid w:val="0"/>
        </w:rPr>
        <w:t>user1_public1@home1.net</w:t>
      </w:r>
      <w:r w:rsidR="00827107">
        <w:rPr>
          <w:snapToGrid w:val="0"/>
        </w:rPr>
        <w:t>;</w:t>
      </w:r>
      <w:r w:rsidR="00827107" w:rsidRPr="00827107">
        <w:rPr>
          <w:rFonts w:eastAsia="PMingLiU" w:cs="Courier New"/>
          <w:lang w:eastAsia="zh-TW"/>
        </w:rPr>
        <w:t>gr=urn:uuid:f81d4fae-7dec-11d0-a765-00a0c91e6bf6</w:t>
      </w:r>
      <w:r w:rsidR="00827107" w:rsidRPr="008928B1" w:rsidDel="002A75C7">
        <w:t xml:space="preserve"> </w:t>
      </w:r>
      <w:r w:rsidRPr="008928B1">
        <w:t>;comp=sigcomp</w:t>
      </w:r>
      <w:r w:rsidRPr="008928B1">
        <w:rPr>
          <w:snapToGrid w:val="0"/>
        </w:rPr>
        <w:t xml:space="preserve"> SIP/2.0</w:t>
      </w:r>
    </w:p>
    <w:p w14:paraId="776F5D1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Via: SIP/2.0/UDP scscf1.home1.net;branch=z9hG4bK332b23.1, SIP/2.0/UDP pcscf1.visited1.net;branch=z9hG4bK240f34.1, </w:t>
      </w:r>
      <w:r w:rsidRPr="008928B1">
        <w:t>SIP/2.0/UDP [5555::aaa:bbb:ccc:ddd]:1357;comp=sigcomp;branch=z9hG4bKnashds7</w:t>
      </w:r>
    </w:p>
    <w:p w14:paraId="065379F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68</w:t>
      </w:r>
    </w:p>
    <w:p w14:paraId="4B7B22E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Route: &lt;sip:scscf2.home2.net;lr&gt;, &lt;sip:pcscf2.visited2.net;lr&gt;</w:t>
      </w:r>
    </w:p>
    <w:p w14:paraId="4DF6721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0283164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79FB41D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3718D17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4E2860E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w:t>
      </w:r>
    </w:p>
    <w:bookmarkEnd w:id="144"/>
    <w:p w14:paraId="7E195660" w14:textId="77777777" w:rsidR="004D234A" w:rsidRPr="008928B1" w:rsidRDefault="004D234A">
      <w:pPr>
        <w:pStyle w:val="B1"/>
      </w:pPr>
    </w:p>
    <w:p w14:paraId="2D139B62" w14:textId="77777777" w:rsidR="004D234A" w:rsidRPr="008928B1" w:rsidRDefault="004C3D0C">
      <w:pPr>
        <w:pStyle w:val="B1"/>
        <w:keepNext/>
      </w:pPr>
      <w:r w:rsidRPr="008928B1">
        <w:t>26</w:t>
      </w:r>
      <w:r w:rsidR="004D234A" w:rsidRPr="008928B1">
        <w:t>.</w:t>
      </w:r>
      <w:r w:rsidR="004D234A" w:rsidRPr="008928B1">
        <w:tab/>
      </w:r>
      <w:r w:rsidR="004D234A" w:rsidRPr="008928B1">
        <w:rPr>
          <w:b/>
          <w:bCs/>
        </w:rPr>
        <w:t>ACK request (S-CSCF#2 to P-CSCF#2) – see example in table A.4.2-</w:t>
      </w:r>
      <w:r w:rsidRPr="008928B1">
        <w:rPr>
          <w:b/>
          <w:bCs/>
        </w:rPr>
        <w:t>26</w:t>
      </w:r>
    </w:p>
    <w:p w14:paraId="643CD7D7" w14:textId="77777777" w:rsidR="004D234A" w:rsidRPr="008928B1" w:rsidRDefault="004D234A">
      <w:pPr>
        <w:pStyle w:val="B2"/>
      </w:pPr>
      <w:r w:rsidRPr="008928B1">
        <w:tab/>
        <w:t>S-CSCF#1 forwards the ACK request to P-CSCF#2.</w:t>
      </w:r>
    </w:p>
    <w:p w14:paraId="0D3139C3" w14:textId="77777777" w:rsidR="004D234A" w:rsidRPr="008928B1" w:rsidRDefault="004D234A">
      <w:pPr>
        <w:pStyle w:val="TH"/>
      </w:pPr>
      <w:r w:rsidRPr="008928B1">
        <w:lastRenderedPageBreak/>
        <w:t>Table A.4.2-</w:t>
      </w:r>
      <w:r w:rsidR="004C3D0C" w:rsidRPr="008928B1">
        <w:t>26</w:t>
      </w:r>
      <w:r w:rsidRPr="008928B1">
        <w:t>: ACK request (S-CSCF#2 to P-CSCF#2)</w:t>
      </w:r>
    </w:p>
    <w:p w14:paraId="34819B7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145" w:name="_MCCTEMPBM_CRPT98360066___2"/>
      <w:r w:rsidRPr="008928B1">
        <w:rPr>
          <w:snapToGrid w:val="0"/>
        </w:rPr>
        <w:t>ACK sip:</w:t>
      </w:r>
      <w:r w:rsidR="00827107" w:rsidRPr="002A75C7">
        <w:rPr>
          <w:snapToGrid w:val="0"/>
        </w:rPr>
        <w:t xml:space="preserve"> </w:t>
      </w:r>
      <w:r w:rsidRPr="008928B1">
        <w:rPr>
          <w:snapToGrid w:val="0"/>
        </w:rPr>
        <w:t>[5555::eee:fff:aaa:bbb]</w:t>
      </w:r>
      <w:r w:rsidRPr="008928B1">
        <w:t xml:space="preserve">:8805;comp=sigcomp </w:t>
      </w:r>
      <w:r w:rsidRPr="008928B1">
        <w:rPr>
          <w:snapToGrid w:val="0"/>
        </w:rPr>
        <w:t>SIP/2.0</w:t>
      </w:r>
    </w:p>
    <w:p w14:paraId="6B363C2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t>Via: SIP/2.0/UDP scscf2.home2.net;branch=z9hG4bK764z87.1, SIP/2.0/UDP scscf1.home1.net;branch=z9hG4bK332b23.1, SIP/2.0/UDP pcscf1.visited1.net;branch=z9hG4bK240f34.1, SIP/2.0/UDP [5555::aaa:bbb:ccc:ddd]:1357;comp=sigcomp;branch=z9hG4bKnashds7</w:t>
      </w:r>
    </w:p>
    <w:p w14:paraId="1AAFBF0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67</w:t>
      </w:r>
    </w:p>
    <w:p w14:paraId="633F3A7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Route: &lt;sip:pcscf2.visited2.net;lr&gt;</w:t>
      </w:r>
    </w:p>
    <w:p w14:paraId="0BB1D9E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4101D02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7D9C5D4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72B48F6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13EECF1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Content-Length: </w:t>
      </w:r>
    </w:p>
    <w:p w14:paraId="4B8C843F" w14:textId="77777777" w:rsidR="004D234A" w:rsidRPr="008928B1" w:rsidRDefault="004D234A">
      <w:pPr>
        <w:pStyle w:val="B1"/>
        <w:keepNext/>
        <w:keepLines/>
        <w:ind w:left="850" w:hanging="283"/>
      </w:pPr>
      <w:bookmarkStart w:id="146" w:name="_MCCTEMPBM_CRPT98360067___2"/>
      <w:bookmarkEnd w:id="145"/>
    </w:p>
    <w:bookmarkEnd w:id="146"/>
    <w:p w14:paraId="68BA3043" w14:textId="77777777" w:rsidR="004D234A" w:rsidRPr="008928B1" w:rsidRDefault="004C3D0C">
      <w:pPr>
        <w:pStyle w:val="B1"/>
        <w:keepNext/>
      </w:pPr>
      <w:r w:rsidRPr="008928B1">
        <w:t>27</w:t>
      </w:r>
      <w:r w:rsidR="004D234A" w:rsidRPr="008928B1">
        <w:t>.</w:t>
      </w:r>
      <w:r w:rsidR="004D234A" w:rsidRPr="008928B1">
        <w:tab/>
      </w:r>
      <w:r w:rsidR="004D234A" w:rsidRPr="008928B1">
        <w:rPr>
          <w:b/>
          <w:bCs/>
        </w:rPr>
        <w:t>ACK request (P-CSCF#2 to UE#2) – see example in table A.4.2.</w:t>
      </w:r>
      <w:r w:rsidRPr="008928B1">
        <w:rPr>
          <w:b/>
          <w:bCs/>
        </w:rPr>
        <w:t>27</w:t>
      </w:r>
    </w:p>
    <w:p w14:paraId="49DA7034" w14:textId="77777777" w:rsidR="004D234A" w:rsidRPr="008928B1" w:rsidRDefault="004D234A">
      <w:pPr>
        <w:pStyle w:val="B2"/>
      </w:pPr>
      <w:r w:rsidRPr="008928B1">
        <w:tab/>
        <w:t>P-CSCF#2 forwards the ACK request to the terminating UE.</w:t>
      </w:r>
    </w:p>
    <w:p w14:paraId="5C0F4A03" w14:textId="77777777" w:rsidR="004D234A" w:rsidRPr="008928B1" w:rsidRDefault="004D234A">
      <w:pPr>
        <w:pStyle w:val="TH"/>
      </w:pPr>
      <w:r w:rsidRPr="008928B1">
        <w:t>Table A.4.2-</w:t>
      </w:r>
      <w:r w:rsidR="004C3D0C" w:rsidRPr="008928B1">
        <w:t>27</w:t>
      </w:r>
      <w:r w:rsidRPr="008928B1">
        <w:t>: ACK request (P-CSCF#2 to UE#2)</w:t>
      </w:r>
    </w:p>
    <w:p w14:paraId="51974E1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147" w:name="_MCCTEMPBM_CRPT98360068___2"/>
      <w:r w:rsidRPr="008928B1">
        <w:rPr>
          <w:snapToGrid w:val="0"/>
        </w:rPr>
        <w:t xml:space="preserve">ACK </w:t>
      </w:r>
      <w:r w:rsidRPr="008928B1">
        <w:t xml:space="preserve">sip:[5555::eee:fff:aaa:bbb]:8805;comp=sigcomp </w:t>
      </w:r>
      <w:r w:rsidRPr="008928B1">
        <w:rPr>
          <w:snapToGrid w:val="0"/>
        </w:rPr>
        <w:t>SIP/2.0</w:t>
      </w:r>
    </w:p>
    <w:p w14:paraId="349BFC5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pcscf2.visited2.net:5088;comp=sigcomp;branch=z9hG4bK361k21.1, SIP/2.0/UDP scscf2.home2.net;branch=z9hG4bK764z87.1, SIP/2.0/UDP scscf1.home1.net;branch=z9hG4bK332b23.1, SIP/2.0/UDP pcscf1.visited1.net;branch=z9hG4bK240f34.1, SIP/2.0/UDP [5555::aaa:bbb:ccc:ddd]:1357;comp=sigcomp;branch=z9hG4bKnashds7</w:t>
      </w:r>
    </w:p>
    <w:p w14:paraId="5F2C2E4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66</w:t>
      </w:r>
    </w:p>
    <w:p w14:paraId="3CF76A9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7AC15A8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66B9E86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05163DE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415138A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Content-Length: </w:t>
      </w:r>
    </w:p>
    <w:bookmarkEnd w:id="147"/>
    <w:p w14:paraId="63F857C8" w14:textId="77777777" w:rsidR="004D234A" w:rsidRPr="008928B1" w:rsidRDefault="004D234A">
      <w:pPr>
        <w:pStyle w:val="B1"/>
      </w:pPr>
    </w:p>
    <w:p w14:paraId="494C7510" w14:textId="77777777" w:rsidR="004C3D0C" w:rsidRPr="008928B1" w:rsidRDefault="004C3D0C" w:rsidP="004C3D0C">
      <w:pPr>
        <w:pStyle w:val="B1"/>
        <w:keepNext/>
        <w:rPr>
          <w:b/>
        </w:rPr>
      </w:pPr>
      <w:r w:rsidRPr="008928B1">
        <w:t>28.</w:t>
      </w:r>
      <w:r w:rsidRPr="008928B1">
        <w:tab/>
      </w:r>
      <w:r w:rsidRPr="008928B1">
        <w:rPr>
          <w:b/>
        </w:rPr>
        <w:t>Reserve IP-CAN bearer for media</w:t>
      </w:r>
    </w:p>
    <w:p w14:paraId="1533C5C0" w14:textId="77777777" w:rsidR="004C3D0C" w:rsidRPr="008928B1" w:rsidRDefault="004C3D0C" w:rsidP="004C3D0C">
      <w:pPr>
        <w:pStyle w:val="B2"/>
      </w:pPr>
      <w:r w:rsidRPr="008928B1">
        <w:tab/>
        <w:t>The originating UE reserves an IP-CAN bearer for the message session media component.</w:t>
      </w:r>
    </w:p>
    <w:p w14:paraId="7E360F8B" w14:textId="77777777" w:rsidR="004C3D0C" w:rsidRPr="008928B1" w:rsidRDefault="004C3D0C" w:rsidP="004C3D0C">
      <w:pPr>
        <w:pStyle w:val="B1"/>
        <w:keepNext/>
        <w:rPr>
          <w:b/>
          <w:bCs/>
        </w:rPr>
      </w:pPr>
      <w:r w:rsidRPr="008928B1">
        <w:t>29.</w:t>
      </w:r>
      <w:r w:rsidRPr="008928B1">
        <w:tab/>
      </w:r>
      <w:r w:rsidRPr="008928B1">
        <w:rPr>
          <w:b/>
          <w:bCs/>
        </w:rPr>
        <w:t>TCP setup</w:t>
      </w:r>
    </w:p>
    <w:p w14:paraId="7AFF3B8F" w14:textId="77777777" w:rsidR="004C3D0C" w:rsidRPr="008928B1" w:rsidRDefault="004C3D0C" w:rsidP="004C3D0C">
      <w:pPr>
        <w:pStyle w:val="B2"/>
      </w:pPr>
      <w:r w:rsidRPr="008928B1">
        <w:tab/>
        <w:t>The originating UE establishes a TCP connection using the IP-CAN bearers established in step 16 and step 28 to the host address and the port as specified in the MSRP URL received in the SDP Answer from the terminating UE.</w:t>
      </w:r>
    </w:p>
    <w:p w14:paraId="2C9CC4BA" w14:textId="77777777" w:rsidR="004C3D0C" w:rsidRPr="008928B1" w:rsidRDefault="004C3D0C">
      <w:pPr>
        <w:pStyle w:val="B1"/>
      </w:pPr>
    </w:p>
    <w:p w14:paraId="1533DD14" w14:textId="77777777" w:rsidR="004D234A" w:rsidRPr="008928B1" w:rsidRDefault="004D234A">
      <w:pPr>
        <w:pStyle w:val="B1"/>
        <w:keepNext/>
        <w:rPr>
          <w:b/>
        </w:rPr>
      </w:pPr>
      <w:r w:rsidRPr="008928B1">
        <w:t>3</w:t>
      </w:r>
      <w:r w:rsidR="004C3D0C" w:rsidRPr="008928B1">
        <w:t>0</w:t>
      </w:r>
      <w:r w:rsidRPr="008928B1">
        <w:t xml:space="preserve">. </w:t>
      </w:r>
      <w:r w:rsidRPr="008928B1">
        <w:rPr>
          <w:b/>
          <w:bCs/>
        </w:rPr>
        <w:t>MSRP SEND request (UE#1 to UE#2)</w:t>
      </w:r>
      <w:r w:rsidRPr="008928B1">
        <w:rPr>
          <w:b/>
        </w:rPr>
        <w:t xml:space="preserve"> – see example in table A.4.2-3</w:t>
      </w:r>
      <w:r w:rsidR="004C3D0C" w:rsidRPr="008928B1">
        <w:rPr>
          <w:b/>
        </w:rPr>
        <w:t>0</w:t>
      </w:r>
    </w:p>
    <w:p w14:paraId="01B50303" w14:textId="77777777" w:rsidR="004D234A" w:rsidRPr="008928B1" w:rsidRDefault="004D234A">
      <w:pPr>
        <w:pStyle w:val="B1"/>
        <w:ind w:firstLine="0"/>
        <w:rPr>
          <w:b/>
        </w:rPr>
      </w:pPr>
      <w:bookmarkStart w:id="148" w:name="_MCCTEMPBM_CRPT98360069___3"/>
      <w:r w:rsidRPr="008928B1">
        <w:t>The originating UE sends the first message over the MSRP session with an MSRP SEND request using the established TCP connection.</w:t>
      </w:r>
    </w:p>
    <w:bookmarkEnd w:id="148"/>
    <w:p w14:paraId="18414D27" w14:textId="77777777" w:rsidR="004D234A" w:rsidRPr="008928B1" w:rsidRDefault="004D234A">
      <w:pPr>
        <w:pStyle w:val="TH"/>
      </w:pPr>
      <w:r w:rsidRPr="008928B1">
        <w:t>Table A.4.2-3</w:t>
      </w:r>
      <w:r w:rsidR="004C3D0C" w:rsidRPr="008928B1">
        <w:t>0</w:t>
      </w:r>
      <w:r w:rsidRPr="008928B1">
        <w:t>: MSRP SEND request (UE#1 to UE#2)</w:t>
      </w:r>
    </w:p>
    <w:p w14:paraId="1C399A7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149" w:name="_MCCTEMPBM_CRPT98360070___2"/>
      <w:r w:rsidRPr="008928B1">
        <w:rPr>
          <w:snapToGrid w:val="0"/>
        </w:rPr>
        <w:t xml:space="preserve">MSRP </w:t>
      </w:r>
      <w:r w:rsidR="004C3D0C" w:rsidRPr="008928B1">
        <w:rPr>
          <w:snapToGrid w:val="0"/>
          <w:lang w:eastAsia="ko-KR"/>
        </w:rPr>
        <w:t>d93kswow</w:t>
      </w:r>
      <w:r w:rsidR="004C3D0C" w:rsidRPr="008928B1">
        <w:rPr>
          <w:snapToGrid w:val="0"/>
        </w:rPr>
        <w:t xml:space="preserve"> </w:t>
      </w:r>
      <w:r w:rsidRPr="008928B1">
        <w:rPr>
          <w:snapToGrid w:val="0"/>
        </w:rPr>
        <w:t>SEND</w:t>
      </w:r>
    </w:p>
    <w:p w14:paraId="68E710F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To</w:t>
      </w:r>
      <w:r w:rsidRPr="008928B1">
        <w:rPr>
          <w:snapToGrid w:val="0"/>
          <w:lang w:eastAsia="ko-KR"/>
        </w:rPr>
        <w:t>-path</w:t>
      </w:r>
      <w:r w:rsidRPr="008928B1">
        <w:rPr>
          <w:snapToGrid w:val="0"/>
        </w:rPr>
        <w:t>:msrp://[</w:t>
      </w:r>
      <w:r w:rsidRPr="008928B1">
        <w:t>5555::eee:fff:aaa:bbb</w:t>
      </w:r>
      <w:r w:rsidRPr="008928B1">
        <w:rPr>
          <w:snapToGrid w:val="0"/>
        </w:rPr>
        <w:t>]:</w:t>
      </w:r>
      <w:r w:rsidR="00F6182B" w:rsidRPr="008928B1">
        <w:rPr>
          <w:snapToGrid w:val="0"/>
        </w:rPr>
        <w:t xml:space="preserve"> 3333</w:t>
      </w:r>
      <w:r w:rsidRPr="008928B1">
        <w:rPr>
          <w:snapToGrid w:val="0"/>
        </w:rPr>
        <w:t>/s234167</w:t>
      </w:r>
      <w:r w:rsidR="004C3D0C" w:rsidRPr="008928B1">
        <w:rPr>
          <w:snapToGrid w:val="0"/>
        </w:rPr>
        <w:t>;tcp</w:t>
      </w:r>
    </w:p>
    <w:p w14:paraId="038359E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From</w:t>
      </w:r>
      <w:r w:rsidRPr="008928B1">
        <w:rPr>
          <w:snapToGrid w:val="0"/>
          <w:lang w:eastAsia="ko-KR"/>
        </w:rPr>
        <w:t>-path</w:t>
      </w:r>
      <w:r w:rsidRPr="008928B1">
        <w:rPr>
          <w:snapToGrid w:val="0"/>
        </w:rPr>
        <w:t>:msrp://[5555::aaa:bbb:ccc:ddd]:</w:t>
      </w:r>
      <w:r w:rsidR="00A600E6">
        <w:rPr>
          <w:snapToGrid w:val="0"/>
        </w:rPr>
        <w:t>2855</w:t>
      </w:r>
      <w:r w:rsidRPr="008928B1">
        <w:rPr>
          <w:snapToGrid w:val="0"/>
        </w:rPr>
        <w:t>/s111271</w:t>
      </w:r>
      <w:r w:rsidR="004C3D0C" w:rsidRPr="008928B1">
        <w:rPr>
          <w:snapToGrid w:val="0"/>
        </w:rPr>
        <w:t>;tcp</w:t>
      </w:r>
    </w:p>
    <w:p w14:paraId="611CE24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ko-KR"/>
        </w:rPr>
      </w:pPr>
      <w:r w:rsidRPr="008928B1">
        <w:rPr>
          <w:snapToGrid w:val="0"/>
          <w:lang w:eastAsia="ko-KR"/>
        </w:rPr>
        <w:t>Message-ID: 8822</w:t>
      </w:r>
    </w:p>
    <w:p w14:paraId="2C20FB09" w14:textId="77777777" w:rsidR="004C3D0C" w:rsidRPr="008928B1" w:rsidRDefault="004C3D0C">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ko-KR"/>
        </w:rPr>
      </w:pPr>
      <w:r w:rsidRPr="008928B1">
        <w:rPr>
          <w:snapToGrid w:val="0"/>
          <w:lang w:eastAsia="ko-KR"/>
        </w:rPr>
        <w:t>Byte-Range: 1-77/77</w:t>
      </w:r>
    </w:p>
    <w:p w14:paraId="084B41D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szCs w:val="16"/>
        </w:rPr>
      </w:pPr>
      <w:r w:rsidRPr="008928B1">
        <w:rPr>
          <w:snapToGrid w:val="0"/>
        </w:rPr>
        <w:t xml:space="preserve">Content-Type: </w:t>
      </w:r>
      <w:r w:rsidRPr="008928B1">
        <w:rPr>
          <w:szCs w:val="16"/>
        </w:rPr>
        <w:t>"</w:t>
      </w:r>
      <w:r w:rsidRPr="008928B1">
        <w:rPr>
          <w:snapToGrid w:val="0"/>
          <w:szCs w:val="16"/>
        </w:rPr>
        <w:t>text/plain</w:t>
      </w:r>
      <w:r w:rsidRPr="008928B1">
        <w:rPr>
          <w:szCs w:val="16"/>
        </w:rPr>
        <w:t>"</w:t>
      </w:r>
    </w:p>
    <w:p w14:paraId="4A28B59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16CAF9F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those are my principles. If you don't like them I have others – Groucho Marx.</w:t>
      </w:r>
    </w:p>
    <w:p w14:paraId="03E4FEC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lang w:eastAsia="ko-KR"/>
        </w:rPr>
        <w:t>-------d93kswow$</w:t>
      </w:r>
    </w:p>
    <w:bookmarkEnd w:id="149"/>
    <w:p w14:paraId="030E1386" w14:textId="77777777" w:rsidR="004D234A" w:rsidRPr="008928B1" w:rsidRDefault="004D234A">
      <w:pPr>
        <w:pStyle w:val="B1"/>
      </w:pPr>
    </w:p>
    <w:p w14:paraId="4E0FB440" w14:textId="77777777" w:rsidR="004D234A" w:rsidRPr="008928B1" w:rsidRDefault="004D234A">
      <w:pPr>
        <w:pStyle w:val="EX"/>
        <w:keepLines w:val="0"/>
        <w:ind w:left="2127" w:hanging="1843"/>
        <w:rPr>
          <w:b/>
          <w:bCs/>
          <w:lang w:eastAsia="ko-KR"/>
        </w:rPr>
      </w:pPr>
      <w:bookmarkStart w:id="150" w:name="_MCCTEMPBM_CRPT98360071___2"/>
      <w:r w:rsidRPr="008928B1">
        <w:rPr>
          <w:b/>
          <w:bCs/>
          <w:lang w:eastAsia="ko-KR"/>
        </w:rPr>
        <w:t>To-path:</w:t>
      </w:r>
      <w:r w:rsidRPr="008928B1">
        <w:rPr>
          <w:b/>
          <w:bCs/>
          <w:lang w:eastAsia="ko-KR"/>
        </w:rPr>
        <w:tab/>
      </w:r>
      <w:r w:rsidRPr="008928B1">
        <w:rPr>
          <w:bCs/>
          <w:lang w:eastAsia="ko-KR"/>
        </w:rPr>
        <w:t>The sender</w:t>
      </w:r>
      <w:r w:rsidR="00270918">
        <w:rPr>
          <w:bCs/>
          <w:lang w:eastAsia="ko-KR"/>
        </w:rPr>
        <w:t>'</w:t>
      </w:r>
      <w:r w:rsidRPr="008928B1">
        <w:rPr>
          <w:bCs/>
          <w:lang w:eastAsia="ko-KR"/>
        </w:rPr>
        <w:t>s remote path</w:t>
      </w:r>
    </w:p>
    <w:p w14:paraId="4B82DA69" w14:textId="77777777" w:rsidR="004D234A" w:rsidRPr="008928B1" w:rsidRDefault="004D234A">
      <w:pPr>
        <w:pStyle w:val="EX"/>
        <w:keepLines w:val="0"/>
        <w:ind w:left="2127" w:hanging="1843"/>
        <w:rPr>
          <w:b/>
          <w:bCs/>
          <w:lang w:eastAsia="ko-KR"/>
        </w:rPr>
      </w:pPr>
      <w:r w:rsidRPr="008928B1">
        <w:rPr>
          <w:b/>
          <w:bCs/>
          <w:lang w:eastAsia="ko-KR"/>
        </w:rPr>
        <w:t>From-path:</w:t>
      </w:r>
      <w:r w:rsidRPr="008928B1">
        <w:rPr>
          <w:b/>
          <w:bCs/>
          <w:lang w:eastAsia="ko-KR"/>
        </w:rPr>
        <w:tab/>
      </w:r>
      <w:r w:rsidRPr="008928B1">
        <w:rPr>
          <w:bCs/>
          <w:lang w:eastAsia="ko-KR"/>
        </w:rPr>
        <w:t>The sender</w:t>
      </w:r>
      <w:r w:rsidR="00270918">
        <w:rPr>
          <w:bCs/>
          <w:lang w:eastAsia="ko-KR"/>
        </w:rPr>
        <w:t>'</w:t>
      </w:r>
      <w:r w:rsidRPr="008928B1">
        <w:rPr>
          <w:bCs/>
          <w:lang w:eastAsia="ko-KR"/>
        </w:rPr>
        <w:t>s local URL</w:t>
      </w:r>
      <w:r w:rsidRPr="008928B1">
        <w:rPr>
          <w:b/>
          <w:bCs/>
        </w:rPr>
        <w:t xml:space="preserve"> </w:t>
      </w:r>
    </w:p>
    <w:p w14:paraId="7601D2D8" w14:textId="77777777" w:rsidR="004D234A" w:rsidRPr="008928B1" w:rsidRDefault="004D234A">
      <w:pPr>
        <w:pStyle w:val="EX"/>
        <w:keepLines w:val="0"/>
        <w:ind w:left="2127" w:hanging="1843"/>
        <w:rPr>
          <w:bCs/>
          <w:lang w:eastAsia="ko-KR"/>
        </w:rPr>
      </w:pPr>
      <w:r w:rsidRPr="008928B1">
        <w:rPr>
          <w:b/>
          <w:bCs/>
          <w:lang w:eastAsia="ko-KR"/>
        </w:rPr>
        <w:t>Message-ID:</w:t>
      </w:r>
      <w:r w:rsidRPr="008928B1">
        <w:rPr>
          <w:b/>
          <w:bCs/>
          <w:lang w:eastAsia="ko-KR"/>
        </w:rPr>
        <w:tab/>
      </w:r>
      <w:r w:rsidRPr="008928B1">
        <w:rPr>
          <w:bCs/>
          <w:lang w:eastAsia="ko-KR"/>
        </w:rPr>
        <w:t>A unique message ID for MSRP message.</w:t>
      </w:r>
    </w:p>
    <w:p w14:paraId="3F02AD78" w14:textId="77777777" w:rsidR="004C3D0C" w:rsidRPr="008928B1" w:rsidRDefault="004C3D0C">
      <w:pPr>
        <w:pStyle w:val="EX"/>
        <w:keepLines w:val="0"/>
        <w:ind w:left="2127" w:hanging="1843"/>
        <w:rPr>
          <w:b/>
          <w:bCs/>
          <w:lang w:eastAsia="ko-KR"/>
        </w:rPr>
      </w:pPr>
      <w:r w:rsidRPr="008928B1">
        <w:rPr>
          <w:b/>
          <w:bCs/>
          <w:lang w:eastAsia="ko-KR"/>
        </w:rPr>
        <w:lastRenderedPageBreak/>
        <w:t>Byte-Range:</w:t>
      </w:r>
      <w:r w:rsidRPr="008928B1">
        <w:rPr>
          <w:b/>
          <w:bCs/>
          <w:lang w:eastAsia="ko-KR"/>
        </w:rPr>
        <w:tab/>
      </w:r>
      <w:r w:rsidRPr="008928B1">
        <w:rPr>
          <w:bCs/>
          <w:lang w:eastAsia="ko-KR"/>
        </w:rPr>
        <w:t>The Byte Range for this message.</w:t>
      </w:r>
    </w:p>
    <w:p w14:paraId="64C597F4" w14:textId="77777777" w:rsidR="004D234A" w:rsidRPr="008928B1" w:rsidRDefault="004D234A">
      <w:pPr>
        <w:pStyle w:val="EX"/>
        <w:keepLines w:val="0"/>
        <w:ind w:left="2127" w:hanging="1843"/>
        <w:rPr>
          <w:b/>
          <w:bCs/>
        </w:rPr>
      </w:pPr>
      <w:r w:rsidRPr="008928B1">
        <w:rPr>
          <w:b/>
          <w:bCs/>
        </w:rPr>
        <w:t>Content-Type:</w:t>
      </w:r>
      <w:r w:rsidRPr="008928B1">
        <w:rPr>
          <w:b/>
          <w:bCs/>
        </w:rPr>
        <w:tab/>
      </w:r>
      <w:r w:rsidRPr="008928B1">
        <w:t>The format of the body of the request.</w:t>
      </w:r>
    </w:p>
    <w:bookmarkEnd w:id="150"/>
    <w:p w14:paraId="0B6350CC" w14:textId="77777777" w:rsidR="004D234A" w:rsidRPr="008928B1" w:rsidRDefault="004C3D0C">
      <w:pPr>
        <w:pStyle w:val="B1"/>
        <w:keepNext/>
        <w:rPr>
          <w:b/>
        </w:rPr>
      </w:pPr>
      <w:r w:rsidRPr="008928B1">
        <w:t>31</w:t>
      </w:r>
      <w:r w:rsidR="004D234A" w:rsidRPr="008928B1">
        <w:t xml:space="preserve">. </w:t>
      </w:r>
      <w:r w:rsidR="004D234A" w:rsidRPr="008928B1">
        <w:rPr>
          <w:b/>
          <w:bCs/>
        </w:rPr>
        <w:t xml:space="preserve">MSRP 200 (OK) response </w:t>
      </w:r>
      <w:r w:rsidR="004D234A" w:rsidRPr="008928B1">
        <w:rPr>
          <w:b/>
        </w:rPr>
        <w:t>(UE#2 to UE#1) – see example in table A.4.2-</w:t>
      </w:r>
      <w:r w:rsidRPr="008928B1">
        <w:rPr>
          <w:b/>
        </w:rPr>
        <w:t>31</w:t>
      </w:r>
    </w:p>
    <w:p w14:paraId="7C1F5DD3" w14:textId="77777777" w:rsidR="004D234A" w:rsidRPr="008928B1" w:rsidRDefault="004D234A">
      <w:pPr>
        <w:pStyle w:val="B1"/>
        <w:ind w:firstLine="0"/>
        <w:rPr>
          <w:b/>
        </w:rPr>
      </w:pPr>
      <w:bookmarkStart w:id="151" w:name="_MCCTEMPBM_CRPT98360072___3"/>
      <w:r w:rsidRPr="008928B1">
        <w:t>The terminating UE acknowledges the reception of the MSRP SEND request with an MSRP 200 (OK) response using the established TCP connection.</w:t>
      </w:r>
    </w:p>
    <w:bookmarkEnd w:id="151"/>
    <w:p w14:paraId="5A5F5EF0" w14:textId="77777777" w:rsidR="004D234A" w:rsidRPr="008928B1" w:rsidRDefault="004D234A">
      <w:pPr>
        <w:pStyle w:val="TH"/>
      </w:pPr>
      <w:r w:rsidRPr="008928B1">
        <w:t>Table A.4.2-</w:t>
      </w:r>
      <w:r w:rsidR="004C3D0C" w:rsidRPr="008928B1">
        <w:t>31</w:t>
      </w:r>
      <w:r w:rsidRPr="008928B1">
        <w:t>: MSRP 200 (OK) response (UE#2 to UE#1)</w:t>
      </w:r>
    </w:p>
    <w:p w14:paraId="17C9FD9F" w14:textId="77777777" w:rsidR="00F6182B" w:rsidRPr="008928B1" w:rsidRDefault="004D234A" w:rsidP="00F6182B">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152" w:name="_MCCTEMPBM_CRPT98360073___2"/>
      <w:r w:rsidRPr="008928B1">
        <w:rPr>
          <w:snapToGrid w:val="0"/>
        </w:rPr>
        <w:t xml:space="preserve">MSRP </w:t>
      </w:r>
      <w:r w:rsidR="004C3D0C" w:rsidRPr="008928B1">
        <w:rPr>
          <w:snapToGrid w:val="0"/>
          <w:lang w:eastAsia="ko-KR"/>
        </w:rPr>
        <w:t>d93kswow</w:t>
      </w:r>
      <w:r w:rsidR="004C3D0C" w:rsidRPr="008928B1">
        <w:rPr>
          <w:snapToGrid w:val="0"/>
        </w:rPr>
        <w:t xml:space="preserve"> </w:t>
      </w:r>
      <w:r w:rsidRPr="008928B1">
        <w:rPr>
          <w:snapToGrid w:val="0"/>
        </w:rPr>
        <w:t>200 OK</w:t>
      </w:r>
      <w:r w:rsidR="00F6182B" w:rsidRPr="008928B1">
        <w:rPr>
          <w:snapToGrid w:val="0"/>
        </w:rPr>
        <w:t xml:space="preserve"> </w:t>
      </w:r>
    </w:p>
    <w:p w14:paraId="3B138DD6" w14:textId="77777777" w:rsidR="004D234A" w:rsidRPr="008928B1" w:rsidRDefault="00F6182B" w:rsidP="00F6182B">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To</w:t>
      </w:r>
      <w:r w:rsidRPr="008928B1">
        <w:rPr>
          <w:snapToGrid w:val="0"/>
          <w:lang w:eastAsia="ko-KR"/>
        </w:rPr>
        <w:t>-path</w:t>
      </w:r>
      <w:r w:rsidRPr="008928B1">
        <w:rPr>
          <w:snapToGrid w:val="0"/>
        </w:rPr>
        <w:t>:msrp://[5555::aaa:bbb:ccc:ddd]:</w:t>
      </w:r>
      <w:r w:rsidR="00A600E6">
        <w:rPr>
          <w:snapToGrid w:val="0"/>
        </w:rPr>
        <w:t>2855</w:t>
      </w:r>
      <w:r w:rsidRPr="008928B1">
        <w:rPr>
          <w:snapToGrid w:val="0"/>
        </w:rPr>
        <w:t>/s111271;tcp</w:t>
      </w:r>
    </w:p>
    <w:p w14:paraId="783512BF" w14:textId="77777777" w:rsidR="004D234A" w:rsidRPr="008928B1" w:rsidRDefault="00F6182B">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From</w:t>
      </w:r>
      <w:r w:rsidR="004D234A" w:rsidRPr="008928B1">
        <w:rPr>
          <w:snapToGrid w:val="0"/>
          <w:lang w:eastAsia="ko-KR"/>
        </w:rPr>
        <w:t>-path</w:t>
      </w:r>
      <w:r w:rsidR="004D234A" w:rsidRPr="008928B1">
        <w:rPr>
          <w:snapToGrid w:val="0"/>
        </w:rPr>
        <w:t>:msrp://[</w:t>
      </w:r>
      <w:r w:rsidR="004D234A" w:rsidRPr="008928B1">
        <w:t>5555::eee:fff:aaa:bbb</w:t>
      </w:r>
      <w:r w:rsidR="004D234A" w:rsidRPr="008928B1">
        <w:rPr>
          <w:snapToGrid w:val="0"/>
        </w:rPr>
        <w:t>]:3333/s234167</w:t>
      </w:r>
      <w:r w:rsidR="004C3D0C" w:rsidRPr="008928B1">
        <w:rPr>
          <w:snapToGrid w:val="0"/>
        </w:rPr>
        <w:t>;tcp</w:t>
      </w:r>
    </w:p>
    <w:p w14:paraId="271D189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2244D4E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lang w:eastAsia="ko-KR"/>
        </w:rPr>
        <w:t>-------</w:t>
      </w:r>
      <w:r w:rsidR="004C3D0C" w:rsidRPr="008928B1">
        <w:rPr>
          <w:snapToGrid w:val="0"/>
          <w:lang w:eastAsia="ko-KR"/>
        </w:rPr>
        <w:t>d93kswow</w:t>
      </w:r>
      <w:r w:rsidRPr="008928B1">
        <w:rPr>
          <w:snapToGrid w:val="0"/>
          <w:lang w:eastAsia="ko-KR"/>
        </w:rPr>
        <w:t>$</w:t>
      </w:r>
    </w:p>
    <w:bookmarkEnd w:id="152"/>
    <w:p w14:paraId="45A7CA40" w14:textId="77777777" w:rsidR="004D234A" w:rsidRPr="008928B1" w:rsidRDefault="004D234A">
      <w:pPr>
        <w:pStyle w:val="B1"/>
      </w:pPr>
    </w:p>
    <w:p w14:paraId="5106E585" w14:textId="77777777" w:rsidR="004D234A" w:rsidRPr="008928B1" w:rsidRDefault="004D234A" w:rsidP="002A1786">
      <w:pPr>
        <w:pStyle w:val="Heading2"/>
      </w:pPr>
      <w:bookmarkStart w:id="153" w:name="_Toc163141260"/>
      <w:r w:rsidRPr="008928B1">
        <w:t>A.4.3</w:t>
      </w:r>
      <w:r w:rsidRPr="008928B1">
        <w:tab/>
        <w:t>Establishing a session for session-based messaging with Intermediate Nodes</w:t>
      </w:r>
      <w:bookmarkEnd w:id="153"/>
    </w:p>
    <w:p w14:paraId="10A00B37" w14:textId="77777777" w:rsidR="004D234A" w:rsidRPr="008928B1" w:rsidRDefault="004D234A">
      <w:pPr>
        <w:tabs>
          <w:tab w:val="num" w:pos="1440"/>
        </w:tabs>
      </w:pPr>
      <w:r w:rsidRPr="008928B1">
        <w:t>Figure</w:t>
      </w:r>
      <w:r w:rsidR="00D92A3C">
        <w:t> </w:t>
      </w:r>
      <w:r w:rsidRPr="008928B1">
        <w:t xml:space="preserve">A.4.3-1 shows the establishment of a MSRP session between two users with intermediate nodes being added to the signalling path as well as the first message being sent over the established connection. </w:t>
      </w:r>
    </w:p>
    <w:p w14:paraId="66DB0609" w14:textId="77777777" w:rsidR="005D6161" w:rsidRDefault="004D234A" w:rsidP="005D6161">
      <w:pPr>
        <w:tabs>
          <w:tab w:val="num" w:pos="1440"/>
        </w:tabs>
      </w:pPr>
      <w:r w:rsidRPr="008928B1">
        <w:t>It is assumed that both the originating UE and terminating UE are using an IP-CAN with a separate bearer for SIP signalling which means that each UE needs to reserve a new IP-CAN bearer for the message session media component.</w:t>
      </w:r>
      <w:r w:rsidR="005D6161" w:rsidRPr="005D6161">
        <w:t xml:space="preserve"> </w:t>
      </w:r>
    </w:p>
    <w:p w14:paraId="7B8364ED" w14:textId="77777777" w:rsidR="004D234A" w:rsidRPr="008928B1" w:rsidRDefault="005D6161" w:rsidP="005D6161">
      <w:pPr>
        <w:tabs>
          <w:tab w:val="num" w:pos="1440"/>
        </w:tabs>
      </w:pPr>
      <w:r>
        <w:t>This example is simplified, the MRFC and MRFP functions are shown as combined with AS#1 and AS#2 in this example.</w:t>
      </w:r>
    </w:p>
    <w:p w14:paraId="7AC3DA3F" w14:textId="77777777" w:rsidR="0044279F" w:rsidRPr="008928B1" w:rsidRDefault="0044279F" w:rsidP="00EE4150">
      <w:pPr>
        <w:pStyle w:val="TH"/>
      </w:pPr>
      <w:r w:rsidRPr="008928B1">
        <w:object w:dxaOrig="17069" w:dyaOrig="16787" w14:anchorId="1AC54811">
          <v:shape id="_x0000_i1028" type="#_x0000_t75" style="width:531.55pt;height:694.35pt" o:ole="">
            <v:imagedata r:id="rId16" o:title=""/>
          </v:shape>
          <o:OLEObject Type="Embed" ProgID="Visio.Drawing.11" ShapeID="_x0000_i1028" DrawAspect="Content" ObjectID="_1798024349" r:id="rId17"/>
        </w:object>
      </w:r>
    </w:p>
    <w:p w14:paraId="4698905B" w14:textId="77777777" w:rsidR="00EE4150" w:rsidRPr="008928B1" w:rsidRDefault="00EE4150" w:rsidP="00EE4150">
      <w:pPr>
        <w:pStyle w:val="TF"/>
      </w:pPr>
    </w:p>
    <w:p w14:paraId="65E6DB6F" w14:textId="77777777" w:rsidR="0053798F" w:rsidRPr="008928B1" w:rsidRDefault="0053798F" w:rsidP="0053798F">
      <w:pPr>
        <w:pStyle w:val="TH"/>
      </w:pPr>
      <w:r w:rsidRPr="008928B1">
        <w:object w:dxaOrig="17069" w:dyaOrig="12776" w14:anchorId="1D6A749E">
          <v:shape id="_x0000_i1029" type="#_x0000_t75" style="width:531.55pt;height:486.45pt" o:ole="">
            <v:imagedata r:id="rId18" o:title=""/>
          </v:shape>
          <o:OLEObject Type="Embed" ProgID="Visio.Drawing.11" ShapeID="_x0000_i1029" DrawAspect="Content" ObjectID="_1798024350" r:id="rId19"/>
        </w:object>
      </w:r>
    </w:p>
    <w:p w14:paraId="647D0C23" w14:textId="77777777" w:rsidR="004D234A" w:rsidRPr="008928B1" w:rsidRDefault="004D234A" w:rsidP="0053798F">
      <w:pPr>
        <w:pStyle w:val="TF"/>
      </w:pPr>
      <w:r w:rsidRPr="008928B1">
        <w:t>Figure A.4.3-1: Establishment of MSRP session with Intermediate Nodes</w:t>
      </w:r>
    </w:p>
    <w:p w14:paraId="2C477A40" w14:textId="77777777" w:rsidR="004D234A" w:rsidRPr="008928B1" w:rsidRDefault="004D234A">
      <w:pPr>
        <w:tabs>
          <w:tab w:val="num" w:pos="1440"/>
        </w:tabs>
      </w:pPr>
      <w:r w:rsidRPr="008928B1">
        <w:t xml:space="preserve">The details of the signalling flows are as follows: </w:t>
      </w:r>
    </w:p>
    <w:p w14:paraId="4D29B36E" w14:textId="77777777" w:rsidR="004D234A" w:rsidRPr="008928B1" w:rsidRDefault="0099288C">
      <w:pPr>
        <w:pStyle w:val="B1"/>
        <w:keepNext/>
        <w:rPr>
          <w:b/>
        </w:rPr>
      </w:pPr>
      <w:r w:rsidRPr="008928B1">
        <w:t>1</w:t>
      </w:r>
      <w:r w:rsidR="004D234A" w:rsidRPr="008928B1">
        <w:t>.</w:t>
      </w:r>
      <w:r w:rsidR="004D234A" w:rsidRPr="008928B1">
        <w:rPr>
          <w:b/>
        </w:rPr>
        <w:tab/>
        <w:t>INVITE request (UE#1 to P-CSCF#1) - see example in table</w:t>
      </w:r>
      <w:r w:rsidR="00D92A3C">
        <w:rPr>
          <w:b/>
        </w:rPr>
        <w:t> </w:t>
      </w:r>
      <w:r w:rsidR="004D234A" w:rsidRPr="008928B1">
        <w:rPr>
          <w:b/>
        </w:rPr>
        <w:t>A.4.3-</w:t>
      </w:r>
      <w:r w:rsidRPr="008928B1">
        <w:rPr>
          <w:b/>
        </w:rPr>
        <w:t>1</w:t>
      </w:r>
    </w:p>
    <w:p w14:paraId="53D5560E" w14:textId="77777777" w:rsidR="004D234A" w:rsidRPr="008928B1" w:rsidRDefault="00270918">
      <w:pPr>
        <w:pStyle w:val="B2"/>
      </w:pPr>
      <w:r>
        <w:tab/>
      </w:r>
      <w:r w:rsidR="0099288C" w:rsidRPr="008928B1">
        <w:t xml:space="preserve">The originating UE#1 wants to initiate a session-based message session with the terminating UE#2. </w:t>
      </w:r>
      <w:r w:rsidR="004D234A" w:rsidRPr="008928B1">
        <w:t xml:space="preserve">UE#1 creates a local MSRP URL, which can be used for the communication between the two user agents. It builds a SDP Offer containing the generated MSRP URL and assigns a local port number for the MSRP communication. </w:t>
      </w:r>
    </w:p>
    <w:p w14:paraId="3A5341C9" w14:textId="77777777" w:rsidR="004D234A" w:rsidRPr="008928B1" w:rsidRDefault="004D234A">
      <w:pPr>
        <w:pStyle w:val="TH"/>
      </w:pPr>
      <w:r w:rsidRPr="008928B1">
        <w:lastRenderedPageBreak/>
        <w:t>Table A.4.3-</w:t>
      </w:r>
      <w:r w:rsidR="0099288C" w:rsidRPr="008928B1">
        <w:t>1</w:t>
      </w:r>
      <w:r w:rsidRPr="008928B1">
        <w:t>: INVITE request (UE#1 to P-CSCF#1)</w:t>
      </w:r>
    </w:p>
    <w:p w14:paraId="270F88AC"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154" w:name="_MCCTEMPBM_CRPT98360074___2"/>
      <w:r w:rsidRPr="004B4ED2">
        <w:rPr>
          <w:snapToGrid w:val="0"/>
        </w:rPr>
        <w:t>INVITE sip:user2_public1@home2.net SIP/2.0</w:t>
      </w:r>
    </w:p>
    <w:p w14:paraId="19FB015C"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4B4ED2">
        <w:rPr>
          <w:snapToGrid w:val="0"/>
        </w:rPr>
        <w:t>Via: SIP/2.0/UDP [5555::aaa:bbb:ccc:ddd]:1357;comp=sigcomp;branch=z9hG4bKnashds7</w:t>
      </w:r>
    </w:p>
    <w:p w14:paraId="4D6FD5D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70</w:t>
      </w:r>
    </w:p>
    <w:p w14:paraId="566BE53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Route: &lt;sip:pcscf1.visited1.net:7531;lr;comp=sigcomp&gt;, &lt;sip:orig@scscf1.home1.net;lr&gt;</w:t>
      </w:r>
    </w:p>
    <w:p w14:paraId="04451A5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P-Preferred-Identity: "John Doe" &lt;sip:user1_public1@home1.net&gt;</w:t>
      </w:r>
    </w:p>
    <w:p w14:paraId="6A11422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P-Access-Network-Info: 3GPP-UTRAN-TDD; utran-cell-id-3gpp=234151D0FCE11</w:t>
      </w:r>
    </w:p>
    <w:p w14:paraId="33234F8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Privacy: none</w:t>
      </w:r>
    </w:p>
    <w:p w14:paraId="6CAF79F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From: &lt;sip:user1_public1@home1.net&gt;; tag=171828</w:t>
      </w:r>
    </w:p>
    <w:p w14:paraId="22E7A75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To: &lt;sip:user2_public1@home2.net&gt;</w:t>
      </w:r>
    </w:p>
    <w:p w14:paraId="2C0C8D8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cb03a0s09a2sdfglkj490333 </w:t>
      </w:r>
    </w:p>
    <w:p w14:paraId="789D44D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Cseq: 127 INVITE</w:t>
      </w:r>
    </w:p>
    <w:p w14:paraId="4467923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Require: sec-agree</w:t>
      </w:r>
    </w:p>
    <w:p w14:paraId="5460861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Proxy-Require: sec-agree</w:t>
      </w:r>
    </w:p>
    <w:p w14:paraId="160613B4"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Supported: gruu</w:t>
      </w:r>
    </w:p>
    <w:p w14:paraId="022E9BF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Security-Verify: ipsec-3gpp; q=0.1; alg=hmac-sha-1-96; spi=87654321; port1=7531</w:t>
      </w:r>
    </w:p>
    <w:p w14:paraId="5121EF5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Contact: &lt;sip:</w:t>
      </w:r>
      <w:r w:rsidR="00827107" w:rsidRPr="00013D57">
        <w:rPr>
          <w:snapToGrid w:val="0"/>
        </w:rPr>
        <w:t>user1_public1@home1.net</w:t>
      </w:r>
      <w:r w:rsidR="00827107">
        <w:rPr>
          <w:snapToGrid w:val="0"/>
        </w:rPr>
        <w:t>;</w:t>
      </w:r>
      <w:r w:rsidR="00827107" w:rsidRPr="00827107">
        <w:rPr>
          <w:rFonts w:eastAsia="PMingLiU" w:cs="Courier New"/>
          <w:lang w:eastAsia="zh-TW"/>
        </w:rPr>
        <w:t>gr=urn:uuid:f81d4fae-7dec-11d0-a765-00a0c91e6bf6</w:t>
      </w:r>
      <w:r w:rsidR="00827107" w:rsidRPr="008928B1" w:rsidDel="00936D15">
        <w:rPr>
          <w:snapToGrid w:val="0"/>
        </w:rPr>
        <w:t xml:space="preserve"> </w:t>
      </w:r>
      <w:r w:rsidRPr="008928B1">
        <w:rPr>
          <w:snapToGrid w:val="0"/>
        </w:rPr>
        <w:t>;comp=sigcomp&gt;</w:t>
      </w:r>
    </w:p>
    <w:p w14:paraId="1DE8386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rFonts w:eastAsia="MS Mincho"/>
        </w:rPr>
        <w:t>Allow: INVITE, ACK, CANCEL, BYE, PRACK, UPDATE, REFER, MESSAGE</w:t>
      </w:r>
    </w:p>
    <w:p w14:paraId="70C77BD6"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Accept:application/sdp, application/3gpp-ims+xml</w:t>
      </w:r>
    </w:p>
    <w:p w14:paraId="2FE6AD1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Content-Type: application/sdp </w:t>
      </w:r>
    </w:p>
    <w:p w14:paraId="3F8B180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 (…)</w:t>
      </w:r>
    </w:p>
    <w:p w14:paraId="5624D79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5E6FDE6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v=0</w:t>
      </w:r>
    </w:p>
    <w:p w14:paraId="04B2E1E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o=- 2987933615 2987933615 IN IP6 5555::aaa:bbb:ccc:ddd</w:t>
      </w:r>
    </w:p>
    <w:p w14:paraId="5D90B99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142C1CC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c=IN IP6 </w:t>
      </w:r>
      <w:r w:rsidR="00FE04FF" w:rsidRPr="008928B1">
        <w:rPr>
          <w:snapToGrid w:val="0"/>
        </w:rPr>
        <w:t>5555::aaa:bbb:ccc:ddd</w:t>
      </w:r>
    </w:p>
    <w:p w14:paraId="7B582EF1" w14:textId="77777777" w:rsidR="004D234A" w:rsidRPr="005D616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5D6161">
        <w:rPr>
          <w:snapToGrid w:val="0"/>
          <w:lang w:val="fr-FR"/>
        </w:rPr>
        <w:t>t=0 0</w:t>
      </w:r>
    </w:p>
    <w:p w14:paraId="010DC60C" w14:textId="77777777" w:rsidR="004D234A" w:rsidRPr="005D616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5D6161">
        <w:rPr>
          <w:snapToGrid w:val="0"/>
          <w:lang w:val="fr-FR"/>
        </w:rPr>
        <w:t xml:space="preserve">m=message </w:t>
      </w:r>
      <w:r w:rsidR="00A600E6" w:rsidRPr="005D6161">
        <w:rPr>
          <w:snapToGrid w:val="0"/>
          <w:lang w:val="fr-FR"/>
        </w:rPr>
        <w:t xml:space="preserve">2855 </w:t>
      </w:r>
      <w:r w:rsidR="00DE044C" w:rsidRPr="005D6161">
        <w:rPr>
          <w:snapToGrid w:val="0"/>
          <w:lang w:val="fr-FR"/>
        </w:rPr>
        <w:t>TCP/MSRP</w:t>
      </w:r>
      <w:r w:rsidRPr="005D6161">
        <w:rPr>
          <w:snapToGrid w:val="0"/>
          <w:lang w:val="fr-FR"/>
        </w:rPr>
        <w:t xml:space="preserve"> *</w:t>
      </w:r>
    </w:p>
    <w:p w14:paraId="08735C7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a=accept-types:message/cpim text/plain text/html</w:t>
      </w:r>
    </w:p>
    <w:p w14:paraId="4CAE9A6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a=path:msrp://[5555::aaa:bbb:ccc:ddd]:</w:t>
      </w:r>
      <w:r w:rsidR="00A600E6">
        <w:rPr>
          <w:snapToGrid w:val="0"/>
        </w:rPr>
        <w:t>2855</w:t>
      </w:r>
      <w:r w:rsidRPr="008928B1">
        <w:rPr>
          <w:snapToGrid w:val="0"/>
        </w:rPr>
        <w:t>/s111271</w:t>
      </w:r>
      <w:r w:rsidR="00FE04FF" w:rsidRPr="008928B1">
        <w:rPr>
          <w:snapToGrid w:val="0"/>
        </w:rPr>
        <w:t>;tcp</w:t>
      </w:r>
    </w:p>
    <w:p w14:paraId="6166DCC3" w14:textId="77777777" w:rsidR="004B4ED2" w:rsidRDefault="00FE04FF" w:rsidP="004B4ED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a=max-size:131072</w:t>
      </w:r>
    </w:p>
    <w:p w14:paraId="42301DED" w14:textId="77777777" w:rsidR="0037241D" w:rsidRDefault="004B4ED2" w:rsidP="004B4ED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t>a=msrp-cema</w:t>
      </w:r>
    </w:p>
    <w:p w14:paraId="4AF8D4F4" w14:textId="77777777" w:rsidR="00FE04FF" w:rsidRPr="008928B1" w:rsidRDefault="0037241D" w:rsidP="0037241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a=setup:active</w:t>
      </w:r>
    </w:p>
    <w:p w14:paraId="470E75E6" w14:textId="77777777" w:rsidR="004D234A" w:rsidRPr="008928B1" w:rsidRDefault="004D234A">
      <w:pPr>
        <w:keepNext/>
        <w:keepLines/>
        <w:ind w:left="850" w:hanging="283"/>
      </w:pPr>
      <w:bookmarkStart w:id="155" w:name="_MCCTEMPBM_CRPT98360075___2"/>
      <w:bookmarkEnd w:id="154"/>
    </w:p>
    <w:bookmarkEnd w:id="155"/>
    <w:p w14:paraId="10CDC98E" w14:textId="77777777" w:rsidR="00FE04FF" w:rsidRPr="008928B1" w:rsidRDefault="00FE04FF" w:rsidP="00FE04FF">
      <w:pPr>
        <w:pStyle w:val="EX"/>
        <w:keepLines w:val="0"/>
      </w:pPr>
      <w:r w:rsidRPr="008928B1">
        <w:rPr>
          <w:b/>
        </w:rPr>
        <w:t>SDP</w:t>
      </w:r>
      <w:r w:rsidRPr="008928B1">
        <w:tab/>
        <w:t>The SDP contains the set of content types supported by UE#1 and desired by the user at UE#1 for this session in the accept-types attribute and indicates the maximum size message that can be received by UE#1 in the max-size attribute.</w:t>
      </w:r>
    </w:p>
    <w:p w14:paraId="41BA0DA0" w14:textId="77777777" w:rsidR="00FE04FF" w:rsidRPr="008928B1" w:rsidRDefault="00FE04FF">
      <w:pPr>
        <w:keepNext/>
        <w:keepLines/>
        <w:ind w:left="850" w:hanging="283"/>
      </w:pPr>
      <w:bookmarkStart w:id="156" w:name="_MCCTEMPBM_CRPT98360076___2"/>
    </w:p>
    <w:bookmarkEnd w:id="156"/>
    <w:p w14:paraId="19A98014" w14:textId="77777777" w:rsidR="004D234A" w:rsidRPr="008928B1" w:rsidRDefault="00FE04FF">
      <w:pPr>
        <w:pStyle w:val="B1"/>
        <w:keepNext/>
        <w:rPr>
          <w:b/>
        </w:rPr>
      </w:pPr>
      <w:r w:rsidRPr="008928B1">
        <w:t>2</w:t>
      </w:r>
      <w:r w:rsidR="004D234A" w:rsidRPr="008928B1">
        <w:t>.</w:t>
      </w:r>
      <w:r w:rsidR="004D234A" w:rsidRPr="008928B1">
        <w:rPr>
          <w:b/>
        </w:rPr>
        <w:tab/>
        <w:t>100 (Trying) response (P-CSCF#1 to UE#1) - see example in table A.4.3-</w:t>
      </w:r>
      <w:r w:rsidRPr="008928B1">
        <w:rPr>
          <w:b/>
        </w:rPr>
        <w:t>2</w:t>
      </w:r>
    </w:p>
    <w:p w14:paraId="16A347A6" w14:textId="77777777" w:rsidR="004D234A" w:rsidRPr="008928B1" w:rsidRDefault="004D234A">
      <w:pPr>
        <w:pStyle w:val="B2"/>
      </w:pPr>
      <w:r w:rsidRPr="008928B1">
        <w:tab/>
        <w:t>The P-CSCF responds to the INVITE request with a 100 (Trying) response provisional response.</w:t>
      </w:r>
    </w:p>
    <w:p w14:paraId="1100709E" w14:textId="77777777" w:rsidR="004D234A" w:rsidRPr="008928B1" w:rsidRDefault="004D234A">
      <w:pPr>
        <w:pStyle w:val="TH"/>
      </w:pPr>
      <w:r w:rsidRPr="008928B1">
        <w:t>Table A.4.3-</w:t>
      </w:r>
      <w:r w:rsidR="00FE04FF" w:rsidRPr="008928B1">
        <w:t>2</w:t>
      </w:r>
      <w:r w:rsidRPr="008928B1">
        <w:t>: 100 (Trying) response (P-CSCF#1 to</w:t>
      </w:r>
      <w:r w:rsidRPr="008928B1">
        <w:rPr>
          <w:b w:val="0"/>
        </w:rPr>
        <w:t xml:space="preserve"> </w:t>
      </w:r>
      <w:r w:rsidRPr="008928B1">
        <w:t>UE#1)</w:t>
      </w:r>
    </w:p>
    <w:p w14:paraId="58ED118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57" w:name="_MCCTEMPBM_CRPT98360077___2"/>
      <w:r w:rsidRPr="008928B1">
        <w:t>SIP/2.0 100 Trying</w:t>
      </w:r>
    </w:p>
    <w:p w14:paraId="19C711E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[5555::aaa:bbb:ccc:ddd]:1357;comp=sigcomp;branch=z9hG4bKnashds7</w:t>
      </w:r>
    </w:p>
    <w:p w14:paraId="0505E5C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4E4C61C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6350C7E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2D116E8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10CA6F8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t>Content-Length: 0</w:t>
      </w:r>
    </w:p>
    <w:p w14:paraId="4124C417" w14:textId="77777777" w:rsidR="004D234A" w:rsidRPr="008928B1" w:rsidRDefault="004D234A">
      <w:pPr>
        <w:keepNext/>
        <w:keepLines/>
        <w:ind w:left="850" w:hanging="283"/>
      </w:pPr>
      <w:bookmarkStart w:id="158" w:name="_MCCTEMPBM_CRPT98360078___2"/>
      <w:bookmarkEnd w:id="157"/>
    </w:p>
    <w:bookmarkEnd w:id="158"/>
    <w:p w14:paraId="3A83757B" w14:textId="77777777" w:rsidR="004D234A" w:rsidRPr="008928B1" w:rsidRDefault="00FE04FF">
      <w:pPr>
        <w:pStyle w:val="B1"/>
        <w:keepNext/>
      </w:pPr>
      <w:r w:rsidRPr="008928B1">
        <w:t>3</w:t>
      </w:r>
      <w:r w:rsidR="004D234A" w:rsidRPr="008928B1">
        <w:t>.</w:t>
      </w:r>
      <w:r w:rsidR="004D234A" w:rsidRPr="008928B1">
        <w:rPr>
          <w:b/>
          <w:bCs/>
        </w:rPr>
        <w:tab/>
        <w:t>INVITE request (P-CSCF#1 to S-CSCF#1) - see example in table A.4.3-</w:t>
      </w:r>
      <w:r w:rsidRPr="008928B1">
        <w:rPr>
          <w:b/>
          <w:bCs/>
        </w:rPr>
        <w:t>3</w:t>
      </w:r>
    </w:p>
    <w:p w14:paraId="603EC254" w14:textId="77777777" w:rsidR="004D234A" w:rsidRPr="008928B1" w:rsidRDefault="004D234A">
      <w:pPr>
        <w:pStyle w:val="B2"/>
      </w:pPr>
      <w:r w:rsidRPr="008928B1">
        <w:tab/>
        <w:t>The INVITE request is forwarded to the S-CSCF.</w:t>
      </w:r>
    </w:p>
    <w:p w14:paraId="62B1F7C4" w14:textId="77777777" w:rsidR="004D234A" w:rsidRPr="008928B1" w:rsidRDefault="004D234A">
      <w:pPr>
        <w:pStyle w:val="TH"/>
      </w:pPr>
      <w:r w:rsidRPr="008928B1">
        <w:lastRenderedPageBreak/>
        <w:t>Table A.4.3-</w:t>
      </w:r>
      <w:r w:rsidR="00FE04FF" w:rsidRPr="008928B1">
        <w:t>3</w:t>
      </w:r>
      <w:r w:rsidRPr="008928B1">
        <w:t>: INVITE request (P-CSCF#1 to</w:t>
      </w:r>
      <w:r w:rsidRPr="008928B1">
        <w:rPr>
          <w:b w:val="0"/>
        </w:rPr>
        <w:t xml:space="preserve"> </w:t>
      </w:r>
      <w:r w:rsidRPr="008928B1">
        <w:t>S-CSCF#1)</w:t>
      </w:r>
    </w:p>
    <w:p w14:paraId="607AFF94"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59" w:name="_MCCTEMPBM_CRPT98360079___2"/>
      <w:r w:rsidRPr="004B4ED2">
        <w:t xml:space="preserve">INVITE </w:t>
      </w:r>
      <w:r w:rsidRPr="004B4ED2">
        <w:rPr>
          <w:snapToGrid w:val="0"/>
        </w:rPr>
        <w:t>sip:user2_public1@home2.net</w:t>
      </w:r>
      <w:r w:rsidRPr="004B4ED2">
        <w:t xml:space="preserve"> SIP/2.0</w:t>
      </w:r>
    </w:p>
    <w:p w14:paraId="69ABC7C0"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4B4ED2">
        <w:t>Via: SIP/2.0/UDP pcscf1.visited1.net;branch=z9hG4bK240f34.1, SIP/2.0/UDP [5555::aaa:bbb:ccc:ddd]:1357;comp=sigcomp;branch=z9hG4bKnashds7</w:t>
      </w:r>
    </w:p>
    <w:p w14:paraId="7E1AFBA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Max-Forwards: 69</w:t>
      </w:r>
    </w:p>
    <w:p w14:paraId="6C35D70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Route: &lt;sip:orig@scscf1.home1.net;lr&gt;</w:t>
      </w:r>
    </w:p>
    <w:p w14:paraId="688787A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Record-Route: &lt;sip:pcscf1.visited1.net;lr&gt;</w:t>
      </w:r>
    </w:p>
    <w:p w14:paraId="326BF69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 "John Doe" &lt;sip:user1_public1@home1.net&gt;</w:t>
      </w:r>
    </w:p>
    <w:p w14:paraId="72E018C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P-Access-Network-Info: </w:t>
      </w:r>
    </w:p>
    <w:p w14:paraId="1A22A7C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8928B1">
        <w:rPr>
          <w:rFonts w:cs="Courier New"/>
        </w:rPr>
        <w:t xml:space="preserve">P-Charging-Vector: </w:t>
      </w:r>
      <w:r w:rsidR="0098298C">
        <w:rPr>
          <w:rFonts w:cs="Courier New" w:hint="eastAsia"/>
          <w:lang w:eastAsia="zh-CN"/>
        </w:rPr>
        <w:t>####</w:t>
      </w:r>
    </w:p>
    <w:p w14:paraId="3E8AC33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Privacy:</w:t>
      </w:r>
    </w:p>
    <w:p w14:paraId="6C70444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29F98C6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658C0F1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492B4CE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1D33180F" w14:textId="77777777" w:rsidR="00827107" w:rsidRPr="00013D5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4C2EC9D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Contact: </w:t>
      </w:r>
    </w:p>
    <w:p w14:paraId="3A03425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Allow: </w:t>
      </w:r>
    </w:p>
    <w:p w14:paraId="2A158ECD"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Accept:</w:t>
      </w:r>
    </w:p>
    <w:p w14:paraId="18141DF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Content-Type: </w:t>
      </w:r>
    </w:p>
    <w:p w14:paraId="56CEA89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 (…)</w:t>
      </w:r>
    </w:p>
    <w:p w14:paraId="51262EC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p>
    <w:p w14:paraId="40DD492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w:t>
      </w:r>
    </w:p>
    <w:p w14:paraId="044D4F1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w:t>
      </w:r>
    </w:p>
    <w:p w14:paraId="24DFF5F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3EEC62B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 </w:t>
      </w:r>
    </w:p>
    <w:p w14:paraId="0D94F49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w:t>
      </w:r>
    </w:p>
    <w:p w14:paraId="2677BEA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w:t>
      </w:r>
    </w:p>
    <w:p w14:paraId="5AD94A2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5CFDC8C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0F0D4122" w14:textId="77777777" w:rsidR="00FE04FF" w:rsidRPr="008928B1" w:rsidRDefault="00FE04FF">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a=</w:t>
      </w:r>
    </w:p>
    <w:bookmarkEnd w:id="159"/>
    <w:p w14:paraId="0A8874F8" w14:textId="77777777" w:rsidR="004D234A" w:rsidRPr="008928B1" w:rsidRDefault="004D234A">
      <w:pPr>
        <w:pStyle w:val="B2"/>
      </w:pPr>
    </w:p>
    <w:p w14:paraId="2FFC09BD" w14:textId="77777777" w:rsidR="004D234A" w:rsidRPr="008928B1" w:rsidRDefault="00FE04FF">
      <w:pPr>
        <w:pStyle w:val="B1"/>
        <w:keepNext/>
      </w:pPr>
      <w:r w:rsidRPr="008928B1">
        <w:t>4</w:t>
      </w:r>
      <w:r w:rsidR="004D234A" w:rsidRPr="008928B1">
        <w:t>.</w:t>
      </w:r>
      <w:r w:rsidR="004D234A" w:rsidRPr="008928B1">
        <w:tab/>
      </w:r>
      <w:r w:rsidR="004D234A" w:rsidRPr="008928B1">
        <w:rPr>
          <w:b/>
          <w:bCs/>
        </w:rPr>
        <w:t>100 (Trying) response (S-CSCF#1 to P-CSCF#1) - see example in table A.4.3-</w:t>
      </w:r>
      <w:r w:rsidRPr="008928B1">
        <w:rPr>
          <w:b/>
          <w:bCs/>
        </w:rPr>
        <w:t>4</w:t>
      </w:r>
    </w:p>
    <w:p w14:paraId="730E619D" w14:textId="77777777" w:rsidR="004D234A" w:rsidRPr="008928B1" w:rsidRDefault="004D234A">
      <w:pPr>
        <w:pStyle w:val="B2"/>
      </w:pPr>
      <w:r w:rsidRPr="008928B1">
        <w:tab/>
        <w:t>The S-CSCF responds to the INVITE request with a 100 (Trying) response provisional response.</w:t>
      </w:r>
    </w:p>
    <w:p w14:paraId="09C3A898" w14:textId="77777777" w:rsidR="004D234A" w:rsidRPr="008928B1" w:rsidRDefault="004D234A">
      <w:pPr>
        <w:pStyle w:val="TH"/>
      </w:pPr>
      <w:r w:rsidRPr="008928B1">
        <w:t>Table A.4.3-</w:t>
      </w:r>
      <w:r w:rsidR="00FE04FF" w:rsidRPr="008928B1">
        <w:t>4</w:t>
      </w:r>
      <w:r w:rsidRPr="008928B1">
        <w:t>: 100 (Trying) response (S-CSCF#1 to</w:t>
      </w:r>
      <w:r w:rsidRPr="008928B1">
        <w:rPr>
          <w:b w:val="0"/>
        </w:rPr>
        <w:t xml:space="preserve"> </w:t>
      </w:r>
      <w:r w:rsidRPr="008928B1">
        <w:t>P-CSCF#1)</w:t>
      </w:r>
    </w:p>
    <w:p w14:paraId="322779B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60" w:name="_MCCTEMPBM_CRPT98360080___2"/>
      <w:r w:rsidRPr="008928B1">
        <w:t>SIP/2.0 100 Trying</w:t>
      </w:r>
    </w:p>
    <w:p w14:paraId="2F74C7D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pcscf1.visited1.net;branch=z9hG4bK240f34.1, SIP/2.0/UDP [5555::aaa:bbb:ccc:ddd]:1357;comp=sigcomp;branch=z9hG4bKnashds7</w:t>
      </w:r>
    </w:p>
    <w:p w14:paraId="2E23F1C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33FE40B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3C06ABB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66F74F0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389F591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 0</w:t>
      </w:r>
    </w:p>
    <w:p w14:paraId="5429C53C" w14:textId="77777777" w:rsidR="004D234A" w:rsidRPr="008928B1" w:rsidRDefault="004D234A">
      <w:pPr>
        <w:pStyle w:val="B1"/>
        <w:keepNext/>
        <w:keepLines/>
        <w:ind w:left="850" w:hanging="283"/>
      </w:pPr>
      <w:bookmarkStart w:id="161" w:name="_MCCTEMPBM_CRPT98360081___2"/>
      <w:bookmarkEnd w:id="160"/>
    </w:p>
    <w:bookmarkEnd w:id="161"/>
    <w:p w14:paraId="61806EA1" w14:textId="77777777" w:rsidR="004D234A" w:rsidRPr="008928B1" w:rsidRDefault="00FE04FF">
      <w:pPr>
        <w:pStyle w:val="B1"/>
        <w:keepNext/>
      </w:pPr>
      <w:r w:rsidRPr="008928B1">
        <w:t>5</w:t>
      </w:r>
      <w:r w:rsidR="004D234A" w:rsidRPr="008928B1">
        <w:t>.</w:t>
      </w:r>
      <w:r w:rsidR="004D234A" w:rsidRPr="008928B1">
        <w:tab/>
      </w:r>
      <w:r w:rsidR="004D234A" w:rsidRPr="008928B1">
        <w:rPr>
          <w:b/>
        </w:rPr>
        <w:t>Evaluation of initial filter criteria</w:t>
      </w:r>
    </w:p>
    <w:p w14:paraId="1720FC8B" w14:textId="77777777" w:rsidR="004D234A" w:rsidRPr="008928B1" w:rsidRDefault="004D234A">
      <w:pPr>
        <w:pStyle w:val="B2"/>
      </w:pPr>
      <w:r w:rsidRPr="008928B1">
        <w:tab/>
        <w:t>S-CSCF#1 validates the service profile of this subscriber and evaluates the initial filter criteria. For sip:user1_public1@home1.net S-CSCF#</w:t>
      </w:r>
      <w:r w:rsidR="00F6182B" w:rsidRPr="008928B1">
        <w:t xml:space="preserve">1 </w:t>
      </w:r>
      <w:r w:rsidRPr="008928B1">
        <w:t>has origination initial filter criteria with service points of interest of Method = INVITE request and SDP m= 'message' and 'msrp' protocol that informs the S-CSCF to route the INVITE request to the AS sip:as1.home1.net.</w:t>
      </w:r>
    </w:p>
    <w:p w14:paraId="6785231B" w14:textId="77777777" w:rsidR="004D234A" w:rsidRPr="008928B1" w:rsidRDefault="00FE04FF">
      <w:pPr>
        <w:pStyle w:val="B1"/>
        <w:keepNext/>
      </w:pPr>
      <w:r w:rsidRPr="008928B1">
        <w:t>6</w:t>
      </w:r>
      <w:r w:rsidR="004D234A" w:rsidRPr="008928B1">
        <w:t>.</w:t>
      </w:r>
      <w:r w:rsidR="004D234A" w:rsidRPr="008928B1">
        <w:tab/>
      </w:r>
      <w:r w:rsidR="004D234A" w:rsidRPr="008928B1">
        <w:rPr>
          <w:b/>
          <w:bCs/>
        </w:rPr>
        <w:t>INVITE request (S-CSCF#1 to AS#1) - see example in table A.4.3-</w:t>
      </w:r>
      <w:r w:rsidRPr="008928B1">
        <w:rPr>
          <w:b/>
          <w:bCs/>
        </w:rPr>
        <w:t>6</w:t>
      </w:r>
    </w:p>
    <w:p w14:paraId="79A0AF00" w14:textId="77777777" w:rsidR="004D234A" w:rsidRPr="008928B1" w:rsidRDefault="004D234A">
      <w:pPr>
        <w:pStyle w:val="B2"/>
      </w:pPr>
      <w:r w:rsidRPr="008928B1">
        <w:tab/>
        <w:t xml:space="preserve">S-CSCF#1 forwards the INVITE request to the AS#1. </w:t>
      </w:r>
    </w:p>
    <w:p w14:paraId="24669E4B" w14:textId="77777777" w:rsidR="004D234A" w:rsidRPr="008928B1" w:rsidRDefault="004D234A">
      <w:pPr>
        <w:pStyle w:val="TH"/>
      </w:pPr>
      <w:r w:rsidRPr="008928B1">
        <w:lastRenderedPageBreak/>
        <w:t>Table A.4.3-</w:t>
      </w:r>
      <w:r w:rsidR="00FE04FF" w:rsidRPr="008928B1">
        <w:t>6</w:t>
      </w:r>
      <w:r w:rsidRPr="008928B1">
        <w:t>: INVITE request (S-CSCF#1 to AS#1)</w:t>
      </w:r>
    </w:p>
    <w:p w14:paraId="0FD37080"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62" w:name="_MCCTEMPBM_CRPT98360082___2"/>
      <w:r w:rsidRPr="004B4ED2">
        <w:t>INVITE sip:user2_public1@home2.net SIP/2.0</w:t>
      </w:r>
    </w:p>
    <w:p w14:paraId="3D8F9C64"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4B4ED2">
        <w:t>Via: SIP/2.0/UDP scscf1.home1.net;branch=z9hG4bK344a65.1, SIP/2.0/UDP pcscf1.visited1.net;branch=z9hG4bK240f34.1, SIP/2.0/UDP [5555::aaa:bbb:ccc:ddd]:1357;comp=sigcomp;branch=z9hG4bKnashds7</w:t>
      </w:r>
    </w:p>
    <w:p w14:paraId="496F838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Max-Forwards: 68</w:t>
      </w:r>
    </w:p>
    <w:p w14:paraId="56153AF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Route: &lt;sip:as1.home1.net;lr&gt;, &lt;sip:</w:t>
      </w:r>
      <w:r w:rsidRPr="008928B1">
        <w:rPr>
          <w:snapToGrid w:val="0"/>
        </w:rPr>
        <w:t>cb03a0s09a2sdfglkj490333</w:t>
      </w:r>
      <w:r w:rsidRPr="008928B1">
        <w:t>@scscf1.home1.net;lr&gt;</w:t>
      </w:r>
    </w:p>
    <w:p w14:paraId="0783F1A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Record-Route: &lt;sip:orig@scscf1.home1.net;lr&gt;, &lt;sip:pcscf1.visited1.net;lr&gt;</w:t>
      </w:r>
    </w:p>
    <w:p w14:paraId="6BDB021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 "John Doe" &lt;sip:user1_public1@home1.net&gt;, &lt;tel:+1-212-555-1111&gt;</w:t>
      </w:r>
    </w:p>
    <w:p w14:paraId="4BEC057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P-Access-Network-Info:</w:t>
      </w:r>
    </w:p>
    <w:p w14:paraId="3899BF3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rFonts w:cs="Courier New"/>
        </w:rPr>
        <w:t xml:space="preserve">P-Charging-Vector: </w:t>
      </w:r>
      <w:r w:rsidR="0098298C">
        <w:rPr>
          <w:rFonts w:cs="Courier New" w:hint="eastAsia"/>
          <w:lang w:eastAsia="zh-CN"/>
        </w:rPr>
        <w:t>####</w:t>
      </w:r>
      <w:r w:rsidRPr="008928B1">
        <w:t>P-Charging-</w:t>
      </w:r>
      <w:r w:rsidRPr="008928B1">
        <w:rPr>
          <w:lang w:eastAsia="ja-JP"/>
        </w:rPr>
        <w:t>Function-Addresses</w:t>
      </w:r>
      <w:r w:rsidRPr="008928B1">
        <w:t xml:space="preserve">: </w:t>
      </w:r>
      <w:r w:rsidR="0098298C">
        <w:rPr>
          <w:rFonts w:cs="Courier New" w:hint="eastAsia"/>
          <w:lang w:eastAsia="zh-CN"/>
        </w:rPr>
        <w:t>####</w:t>
      </w:r>
    </w:p>
    <w:p w14:paraId="7D49111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Privacy:</w:t>
      </w:r>
    </w:p>
    <w:p w14:paraId="7721B27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62C7621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160B838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52C24E4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0340D687" w14:textId="77777777" w:rsidR="00827107" w:rsidRPr="00013D5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6972B46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Contact: </w:t>
      </w:r>
    </w:p>
    <w:p w14:paraId="707F0E6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Allow: </w:t>
      </w:r>
    </w:p>
    <w:p w14:paraId="5558B7D2"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Accept:</w:t>
      </w:r>
    </w:p>
    <w:p w14:paraId="4790DFD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Content-Type: </w:t>
      </w:r>
    </w:p>
    <w:p w14:paraId="1BE8DC5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 (...)</w:t>
      </w:r>
    </w:p>
    <w:p w14:paraId="4F59617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p>
    <w:p w14:paraId="32FC57F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w:t>
      </w:r>
    </w:p>
    <w:p w14:paraId="15C65FE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w:t>
      </w:r>
    </w:p>
    <w:p w14:paraId="76596F2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600A871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 </w:t>
      </w:r>
    </w:p>
    <w:p w14:paraId="0EED0EF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w:t>
      </w:r>
    </w:p>
    <w:p w14:paraId="3763E78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w:t>
      </w:r>
    </w:p>
    <w:p w14:paraId="0EB52E8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57C6FC1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07C29CCF" w14:textId="77777777" w:rsidR="00FE04FF" w:rsidRPr="008928B1" w:rsidRDefault="00FE04FF">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5006747C" w14:textId="77777777" w:rsidR="004D234A" w:rsidRPr="008928B1" w:rsidRDefault="004D234A">
      <w:pPr>
        <w:pStyle w:val="B1"/>
        <w:keepNext/>
        <w:keepLines/>
        <w:ind w:left="850" w:hanging="283"/>
      </w:pPr>
      <w:bookmarkStart w:id="163" w:name="_MCCTEMPBM_CRPT98360083___2"/>
      <w:bookmarkEnd w:id="162"/>
    </w:p>
    <w:bookmarkEnd w:id="163"/>
    <w:p w14:paraId="22AF973C" w14:textId="77777777" w:rsidR="004D234A" w:rsidRPr="008928B1" w:rsidRDefault="00FE04FF">
      <w:pPr>
        <w:pStyle w:val="B1"/>
        <w:keepNext/>
      </w:pPr>
      <w:r w:rsidRPr="008928B1">
        <w:t>7</w:t>
      </w:r>
      <w:r w:rsidR="004D234A" w:rsidRPr="008928B1">
        <w:t>.</w:t>
      </w:r>
      <w:r w:rsidR="004D234A" w:rsidRPr="008928B1">
        <w:tab/>
      </w:r>
      <w:r w:rsidR="004D234A" w:rsidRPr="008928B1">
        <w:rPr>
          <w:b/>
          <w:bCs/>
        </w:rPr>
        <w:t>100 (Trying) response (AS#1 to S-CSCF#1) - see example in table A.4.3-</w:t>
      </w:r>
      <w:r w:rsidRPr="008928B1">
        <w:rPr>
          <w:b/>
          <w:bCs/>
        </w:rPr>
        <w:t>7</w:t>
      </w:r>
      <w:r w:rsidR="004D234A" w:rsidRPr="008928B1">
        <w:rPr>
          <w:b/>
        </w:rPr>
        <w:t xml:space="preserve"> </w:t>
      </w:r>
    </w:p>
    <w:p w14:paraId="454998A3" w14:textId="77777777" w:rsidR="004D234A" w:rsidRPr="008928B1" w:rsidRDefault="004D234A">
      <w:pPr>
        <w:pStyle w:val="B2"/>
      </w:pPr>
      <w:r w:rsidRPr="008928B1">
        <w:tab/>
        <w:t>AS#1 sends a 100 (Trying) response provisional response to S-CSCF#1.</w:t>
      </w:r>
    </w:p>
    <w:p w14:paraId="337175C4" w14:textId="77777777" w:rsidR="004D234A" w:rsidRPr="008928B1" w:rsidRDefault="004D234A">
      <w:pPr>
        <w:pStyle w:val="TH"/>
      </w:pPr>
      <w:r w:rsidRPr="008928B1">
        <w:t>Table A.4.3-</w:t>
      </w:r>
      <w:r w:rsidR="00FE04FF" w:rsidRPr="008928B1">
        <w:t>7</w:t>
      </w:r>
      <w:r w:rsidRPr="008928B1">
        <w:t>: 100 (Trying) response (AS#1 to S-CSCF#1)</w:t>
      </w:r>
    </w:p>
    <w:p w14:paraId="22BF9DC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64" w:name="_MCCTEMPBM_CRPT98360084___2"/>
      <w:r w:rsidRPr="008928B1">
        <w:t>SIP/2.0 100 Trying</w:t>
      </w:r>
    </w:p>
    <w:p w14:paraId="2C155A6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scscf1.home1.net;branch=z9hG4bK344a65.1, SIP/2.0/UDP pcscf1.visited1.net;branch=z9hG4bK240f34.1, SIP/2.0/UDP [5555::aaa:bbb:ccc:ddd]:1357;comp=sigcomp;branch=z9hG4bKnashds7</w:t>
      </w:r>
    </w:p>
    <w:p w14:paraId="4A3ACDB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4CF3595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2EB8749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755CBD7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01DD291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 0</w:t>
      </w:r>
    </w:p>
    <w:p w14:paraId="1C7E2D4D" w14:textId="77777777" w:rsidR="004D234A" w:rsidRPr="008928B1" w:rsidRDefault="004D234A">
      <w:pPr>
        <w:pStyle w:val="B1"/>
        <w:keepNext/>
        <w:keepLines/>
        <w:ind w:left="850" w:hanging="283"/>
      </w:pPr>
      <w:bookmarkStart w:id="165" w:name="_MCCTEMPBM_CRPT98360085___2"/>
      <w:bookmarkEnd w:id="164"/>
    </w:p>
    <w:p w14:paraId="2F9CA391" w14:textId="77777777" w:rsidR="004D234A" w:rsidRPr="008928B1" w:rsidRDefault="004D234A">
      <w:pPr>
        <w:pStyle w:val="B2"/>
        <w:ind w:firstLine="0"/>
        <w:rPr>
          <w:b/>
        </w:rPr>
      </w:pPr>
      <w:bookmarkStart w:id="166" w:name="_MCCTEMPBM_CRPT98360086___3"/>
      <w:bookmarkEnd w:id="165"/>
      <w:r w:rsidRPr="008928B1">
        <w:t>AS#1 establishes a TCP connection using the IP-CAN bearers established in step 1 to</w:t>
      </w:r>
      <w:r w:rsidRPr="008928B1">
        <w:rPr>
          <w:rFonts w:eastAsia="MS Mincho"/>
        </w:rPr>
        <w:t xml:space="preserve"> the host address and port </w:t>
      </w:r>
      <w:r w:rsidRPr="008928B1">
        <w:t>as specified in the MSRP URL received in the SDP Offer from the originating UE#1.</w:t>
      </w:r>
    </w:p>
    <w:bookmarkEnd w:id="166"/>
    <w:p w14:paraId="273BABD2" w14:textId="77777777" w:rsidR="004D234A" w:rsidRPr="008928B1" w:rsidRDefault="00FE04FF">
      <w:pPr>
        <w:pStyle w:val="B1"/>
        <w:keepNext/>
      </w:pPr>
      <w:r w:rsidRPr="008928B1">
        <w:t>8</w:t>
      </w:r>
      <w:r w:rsidR="004D234A" w:rsidRPr="008928B1">
        <w:t>.</w:t>
      </w:r>
      <w:r w:rsidR="004D234A" w:rsidRPr="008928B1">
        <w:tab/>
      </w:r>
      <w:r w:rsidR="004D234A" w:rsidRPr="008928B1">
        <w:rPr>
          <w:b/>
          <w:bCs/>
        </w:rPr>
        <w:t>INVITE request (AS#1 to S-CSCF#1) - see example in table A.4.3-</w:t>
      </w:r>
      <w:r w:rsidRPr="008928B1">
        <w:rPr>
          <w:b/>
          <w:bCs/>
        </w:rPr>
        <w:t>8</w:t>
      </w:r>
    </w:p>
    <w:p w14:paraId="373B6F55" w14:textId="77777777" w:rsidR="004D234A" w:rsidRPr="008928B1" w:rsidRDefault="004D234A">
      <w:pPr>
        <w:pStyle w:val="B2"/>
      </w:pPr>
      <w:r w:rsidRPr="008928B1">
        <w:tab/>
        <w:t xml:space="preserve">AS#1 sends a new INVITE request to the S-CSCF#1 with the session attribute containing a unique URL for the AS#1 to receive media on. </w:t>
      </w:r>
    </w:p>
    <w:p w14:paraId="7E2AD3C3" w14:textId="77777777" w:rsidR="004D234A" w:rsidRPr="008928B1" w:rsidRDefault="004D234A">
      <w:pPr>
        <w:pStyle w:val="TH"/>
      </w:pPr>
      <w:r w:rsidRPr="008928B1">
        <w:lastRenderedPageBreak/>
        <w:t>Table A.4.3-</w:t>
      </w:r>
      <w:r w:rsidR="00FE04FF" w:rsidRPr="008928B1">
        <w:t>8</w:t>
      </w:r>
      <w:r w:rsidRPr="008928B1">
        <w:t>: INVITE request (AS#1 to S-CSCF#1)</w:t>
      </w:r>
    </w:p>
    <w:p w14:paraId="4C0ACF68"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67" w:name="_MCCTEMPBM_CRPT98360087___2"/>
      <w:r w:rsidRPr="004B4ED2">
        <w:t>INVITE sip:user2_public1@home2.net SIP/2.0</w:t>
      </w:r>
    </w:p>
    <w:p w14:paraId="55C3B47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as1.home1.net;branch=z9hG4bK240f34.1</w:t>
      </w:r>
    </w:p>
    <w:p w14:paraId="4FEEA0A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Max-Forwards: 70</w:t>
      </w:r>
    </w:p>
    <w:p w14:paraId="109610B2"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w:t>
      </w:r>
      <w:r w:rsidRPr="008928B1">
        <w:t>as1.home1.net</w:t>
      </w:r>
      <w:r w:rsidRPr="00013D57">
        <w:rPr>
          <w:snapToGrid w:val="0"/>
        </w:rPr>
        <w:t>;lr&gt;</w:t>
      </w:r>
    </w:p>
    <w:p w14:paraId="680B30F6" w14:textId="77777777" w:rsidR="004D234A" w:rsidRPr="00827107"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lang w:val="fr-FR"/>
        </w:rPr>
      </w:pPr>
      <w:r w:rsidRPr="00827107">
        <w:rPr>
          <w:lang w:val="fr-FR"/>
        </w:rPr>
        <w:t>Route: &lt;sip:</w:t>
      </w:r>
      <w:r w:rsidRPr="00827107">
        <w:rPr>
          <w:snapToGrid w:val="0"/>
          <w:lang w:val="fr-FR"/>
        </w:rPr>
        <w:t>cb03a0s09a2sdfglkj490333</w:t>
      </w:r>
      <w:r w:rsidRPr="00827107">
        <w:rPr>
          <w:lang w:val="fr-FR"/>
        </w:rPr>
        <w:t>@scscf1.home1.net;lr&gt;</w:t>
      </w:r>
    </w:p>
    <w:p w14:paraId="1062455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 "John Doe" &lt;sip:user1_public1@home1.net&gt;, &lt;tel:+1-212-555-1111&gt;</w:t>
      </w:r>
    </w:p>
    <w:p w14:paraId="250A79F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8928B1">
        <w:rPr>
          <w:rFonts w:cs="Courier New"/>
        </w:rPr>
        <w:t xml:space="preserve">P-Charging-Vector: </w:t>
      </w:r>
      <w:r w:rsidR="0098298C">
        <w:rPr>
          <w:rFonts w:cs="Courier New" w:hint="eastAsia"/>
          <w:lang w:eastAsia="zh-CN"/>
        </w:rPr>
        <w:t>####</w:t>
      </w:r>
    </w:p>
    <w:p w14:paraId="1DF4BE8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Privacy: none</w:t>
      </w:r>
    </w:p>
    <w:p w14:paraId="513E592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r w:rsidRPr="008928B1">
        <w:rPr>
          <w:snapToGrid w:val="0"/>
        </w:rPr>
        <w:t>&lt;sip:user1_public1@home1.net&gt;; tag=234567</w:t>
      </w:r>
    </w:p>
    <w:p w14:paraId="5FEED64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r w:rsidRPr="008928B1">
        <w:rPr>
          <w:snapToGrid w:val="0"/>
        </w:rPr>
        <w:t>&lt;sip:user2_public1@home2.net&gt;</w:t>
      </w:r>
    </w:p>
    <w:p w14:paraId="68A03D7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Call-ID:</w:t>
      </w:r>
      <w:r w:rsidRPr="008928B1">
        <w:rPr>
          <w:snapToGrid w:val="0"/>
        </w:rPr>
        <w:t xml:space="preserve"> s09a233cbsdfglkj490303a0</w:t>
      </w:r>
      <w:r w:rsidRPr="008928B1">
        <w:t xml:space="preserve"> </w:t>
      </w:r>
    </w:p>
    <w:p w14:paraId="6662AA8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r w:rsidRPr="008928B1">
        <w:rPr>
          <w:snapToGrid w:val="0"/>
        </w:rPr>
        <w:t>278 INVITE</w:t>
      </w:r>
    </w:p>
    <w:p w14:paraId="72344AD7" w14:textId="77777777" w:rsidR="00827107" w:rsidRPr="00013D5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5B27FF7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t>Contact:</w:t>
      </w:r>
    </w:p>
    <w:p w14:paraId="288108B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rFonts w:eastAsia="MS Mincho"/>
        </w:rPr>
      </w:pPr>
      <w:r w:rsidRPr="008928B1">
        <w:t xml:space="preserve">Allow: </w:t>
      </w:r>
      <w:r w:rsidRPr="008928B1">
        <w:rPr>
          <w:rFonts w:eastAsia="MS Mincho"/>
        </w:rPr>
        <w:t xml:space="preserve">INVITE, ACK, CANCEL, BYE, PRACK, UPDATE, REFER, MESSAGE </w:t>
      </w:r>
    </w:p>
    <w:p w14:paraId="793952E9" w14:textId="77777777" w:rsidR="00827107" w:rsidRPr="00EC24B4"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n-US"/>
        </w:rPr>
      </w:pPr>
      <w:r w:rsidRPr="00EC24B4">
        <w:rPr>
          <w:snapToGrid w:val="0"/>
          <w:lang w:val="en-US"/>
        </w:rPr>
        <w:t>Accept:</w:t>
      </w:r>
    </w:p>
    <w:p w14:paraId="272EB872" w14:textId="77777777" w:rsidR="004D234A" w:rsidRPr="00EC24B4"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n-US"/>
        </w:rPr>
      </w:pPr>
      <w:r w:rsidRPr="00EC24B4">
        <w:rPr>
          <w:lang w:val="en-US"/>
        </w:rPr>
        <w:t xml:space="preserve">Content-Type: </w:t>
      </w:r>
      <w:r w:rsidRPr="00EC24B4">
        <w:rPr>
          <w:snapToGrid w:val="0"/>
          <w:lang w:val="en-US"/>
        </w:rPr>
        <w:t>application/sdp</w:t>
      </w:r>
    </w:p>
    <w:p w14:paraId="4666B45F" w14:textId="77777777" w:rsidR="004D234A" w:rsidRPr="00EC24B4"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lang w:val="en-US"/>
        </w:rPr>
      </w:pPr>
      <w:r w:rsidRPr="00EC24B4">
        <w:rPr>
          <w:lang w:val="en-US"/>
        </w:rPr>
        <w:t>Content-Length: (...)</w:t>
      </w:r>
    </w:p>
    <w:p w14:paraId="6D227ADF" w14:textId="77777777" w:rsidR="004D234A" w:rsidRPr="00EC24B4"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lang w:val="en-US"/>
        </w:rPr>
      </w:pPr>
    </w:p>
    <w:p w14:paraId="5ED0BF76"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4B4ED2">
        <w:rPr>
          <w:snapToGrid w:val="0"/>
          <w:lang w:val="it-IT"/>
        </w:rPr>
        <w:t>v=0</w:t>
      </w:r>
    </w:p>
    <w:p w14:paraId="094DF4DA"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4B4ED2">
        <w:rPr>
          <w:snapToGrid w:val="0"/>
          <w:lang w:val="it-IT"/>
        </w:rPr>
        <w:t>o=- 2987933620 2987933620 IN IP6 7777::eee:ddd:ccc:aaa</w:t>
      </w:r>
    </w:p>
    <w:p w14:paraId="0EB700A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1DA0B5A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c=IN IP6 </w:t>
      </w:r>
      <w:r w:rsidR="00FE04FF" w:rsidRPr="008928B1">
        <w:rPr>
          <w:snapToGrid w:val="0"/>
        </w:rPr>
        <w:t>7777::eee:ddd:ccc:aaa</w:t>
      </w:r>
      <w:r w:rsidRPr="008928B1">
        <w:rPr>
          <w:snapToGrid w:val="0"/>
        </w:rPr>
        <w:t xml:space="preserve"> </w:t>
      </w:r>
    </w:p>
    <w:p w14:paraId="396576E0" w14:textId="77777777" w:rsidR="004D234A" w:rsidRPr="005D616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5D6161">
        <w:rPr>
          <w:snapToGrid w:val="0"/>
          <w:lang w:val="fr-FR"/>
        </w:rPr>
        <w:t xml:space="preserve">t=0 0 </w:t>
      </w:r>
    </w:p>
    <w:p w14:paraId="048E337D" w14:textId="77777777" w:rsidR="004D234A" w:rsidRPr="005D616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5D6161">
        <w:rPr>
          <w:snapToGrid w:val="0"/>
          <w:lang w:val="fr-FR"/>
        </w:rPr>
        <w:t xml:space="preserve">m=message </w:t>
      </w:r>
      <w:r w:rsidR="00AD4F0B" w:rsidRPr="005D6161">
        <w:rPr>
          <w:snapToGrid w:val="0"/>
          <w:lang w:val="fr-FR"/>
        </w:rPr>
        <w:t>3927</w:t>
      </w:r>
      <w:r w:rsidRPr="005D6161">
        <w:rPr>
          <w:snapToGrid w:val="0"/>
          <w:lang w:val="fr-FR"/>
        </w:rPr>
        <w:t xml:space="preserve"> </w:t>
      </w:r>
      <w:r w:rsidR="00DE044C" w:rsidRPr="005D6161">
        <w:rPr>
          <w:snapToGrid w:val="0"/>
          <w:lang w:val="fr-FR"/>
        </w:rPr>
        <w:t>TCP/MSRP</w:t>
      </w:r>
      <w:r w:rsidRPr="005D6161">
        <w:rPr>
          <w:snapToGrid w:val="0"/>
          <w:lang w:val="fr-FR"/>
        </w:rPr>
        <w:t xml:space="preserve"> *</w:t>
      </w:r>
    </w:p>
    <w:p w14:paraId="5E59FA2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a=accept-types:message/cpim text/plain text/html</w:t>
      </w:r>
    </w:p>
    <w:p w14:paraId="3CDEAFC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a=path:msrp://[7777::eee:ddd:ccc:aaa]:3927/s222371</w:t>
      </w:r>
      <w:r w:rsidR="00FE04FF" w:rsidRPr="008928B1">
        <w:rPr>
          <w:snapToGrid w:val="0"/>
        </w:rPr>
        <w:t>;tcp</w:t>
      </w:r>
    </w:p>
    <w:p w14:paraId="4609C6DF" w14:textId="77777777" w:rsidR="004B4ED2" w:rsidRDefault="00FE04FF" w:rsidP="004B4ED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a=max-size:65536</w:t>
      </w:r>
    </w:p>
    <w:p w14:paraId="001F3C98" w14:textId="77777777" w:rsidR="0037241D" w:rsidRDefault="004B4ED2" w:rsidP="004B4ED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t>a=msrp-cema</w:t>
      </w:r>
    </w:p>
    <w:p w14:paraId="4964560E" w14:textId="77777777" w:rsidR="00FE04FF" w:rsidRPr="008928B1" w:rsidRDefault="0037241D" w:rsidP="0037241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a=setup:active</w:t>
      </w:r>
    </w:p>
    <w:p w14:paraId="294631D4" w14:textId="77777777" w:rsidR="004D234A" w:rsidRPr="008928B1" w:rsidRDefault="004D234A">
      <w:pPr>
        <w:pStyle w:val="B1"/>
        <w:keepNext/>
        <w:keepLines/>
        <w:ind w:left="850" w:hanging="283"/>
      </w:pPr>
      <w:bookmarkStart w:id="168" w:name="_MCCTEMPBM_CRPT98360088___2"/>
      <w:bookmarkEnd w:id="167"/>
    </w:p>
    <w:bookmarkEnd w:id="168"/>
    <w:p w14:paraId="04F2529C" w14:textId="77777777" w:rsidR="00827107" w:rsidRPr="008928B1" w:rsidRDefault="00827107" w:rsidP="00827107">
      <w:pPr>
        <w:pStyle w:val="EX"/>
        <w:keepLines w:val="0"/>
      </w:pPr>
      <w:r>
        <w:rPr>
          <w:b/>
        </w:rPr>
        <w:t>Record-Route</w:t>
      </w:r>
      <w:r w:rsidRPr="008928B1">
        <w:tab/>
        <w:t xml:space="preserve">The </w:t>
      </w:r>
      <w:r>
        <w:t>AS#1 includes a Record-Route header containing its SIP URI</w:t>
      </w:r>
      <w:r w:rsidRPr="008928B1">
        <w:t>.</w:t>
      </w:r>
    </w:p>
    <w:p w14:paraId="5F57CDD0" w14:textId="77777777" w:rsidR="00FE04FF" w:rsidRPr="008928B1" w:rsidRDefault="00FE04FF" w:rsidP="00FE04FF">
      <w:pPr>
        <w:pStyle w:val="EX"/>
        <w:keepLines w:val="0"/>
      </w:pPr>
      <w:r w:rsidRPr="008928B1">
        <w:rPr>
          <w:b/>
        </w:rPr>
        <w:t>SDP</w:t>
      </w:r>
      <w:r w:rsidRPr="008928B1">
        <w:tab/>
        <w:t>The SDP contains the set of offered content types allowed by the policy of network home1 in the accept-types attribute and indicates the maximum size message that can be received by UE#1 and allowed by the policy of network home1 in the max-size attribute.</w:t>
      </w:r>
    </w:p>
    <w:p w14:paraId="467F85AB" w14:textId="77777777" w:rsidR="00FE04FF" w:rsidRPr="008928B1" w:rsidRDefault="00FE04FF">
      <w:pPr>
        <w:pStyle w:val="B1"/>
        <w:keepNext/>
        <w:keepLines/>
        <w:ind w:left="850" w:hanging="283"/>
      </w:pPr>
      <w:bookmarkStart w:id="169" w:name="_MCCTEMPBM_CRPT98360089___2"/>
    </w:p>
    <w:bookmarkEnd w:id="169"/>
    <w:p w14:paraId="2537DA8C" w14:textId="77777777" w:rsidR="004D234A" w:rsidRPr="008928B1" w:rsidRDefault="00FE04FF">
      <w:pPr>
        <w:pStyle w:val="B1"/>
        <w:keepNext/>
      </w:pPr>
      <w:r w:rsidRPr="008928B1">
        <w:t>9</w:t>
      </w:r>
      <w:r w:rsidR="004D234A" w:rsidRPr="008928B1">
        <w:t>.</w:t>
      </w:r>
      <w:r w:rsidR="004D234A" w:rsidRPr="008928B1">
        <w:tab/>
      </w:r>
      <w:r w:rsidR="004D234A" w:rsidRPr="008928B1">
        <w:rPr>
          <w:b/>
          <w:bCs/>
        </w:rPr>
        <w:t>100 (Trying) response (S-CSCF#1 to AS#1) - see example in table A.4.3-</w:t>
      </w:r>
      <w:r w:rsidRPr="008928B1">
        <w:rPr>
          <w:b/>
          <w:bCs/>
        </w:rPr>
        <w:t>9</w:t>
      </w:r>
      <w:r w:rsidR="004D234A" w:rsidRPr="008928B1">
        <w:rPr>
          <w:b/>
        </w:rPr>
        <w:t xml:space="preserve"> </w:t>
      </w:r>
    </w:p>
    <w:p w14:paraId="6AC7F623" w14:textId="77777777" w:rsidR="004D234A" w:rsidRPr="008928B1" w:rsidRDefault="004D234A">
      <w:pPr>
        <w:pStyle w:val="B2"/>
      </w:pPr>
      <w:r w:rsidRPr="008928B1">
        <w:tab/>
        <w:t>S-CSCF#1 sends a 100 (Trying) response provisional response to AS#1.</w:t>
      </w:r>
    </w:p>
    <w:p w14:paraId="143A8F49" w14:textId="77777777" w:rsidR="004D234A" w:rsidRPr="008928B1" w:rsidRDefault="004D234A">
      <w:pPr>
        <w:pStyle w:val="TH"/>
      </w:pPr>
      <w:r w:rsidRPr="008928B1">
        <w:t>Table A.4.3-</w:t>
      </w:r>
      <w:r w:rsidR="00FE04FF" w:rsidRPr="008928B1">
        <w:t>9</w:t>
      </w:r>
      <w:r w:rsidRPr="008928B1">
        <w:t>: 100 (Trying) response (S-CSCF#1 to AS#1)</w:t>
      </w:r>
    </w:p>
    <w:p w14:paraId="25978CA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70" w:name="_MCCTEMPBM_CRPT98360090___2"/>
      <w:r w:rsidRPr="008928B1">
        <w:t>SIP/2.0 100 Trying</w:t>
      </w:r>
    </w:p>
    <w:p w14:paraId="41FBD82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as1.home1.net;branch=z9hG4bK240f34.1</w:t>
      </w:r>
    </w:p>
    <w:p w14:paraId="75A0492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21242A9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0383151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56CDB1B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2C28359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 0</w:t>
      </w:r>
    </w:p>
    <w:bookmarkEnd w:id="170"/>
    <w:p w14:paraId="1D9DAA58" w14:textId="77777777" w:rsidR="004D234A" w:rsidRPr="008928B1" w:rsidRDefault="004D234A">
      <w:pPr>
        <w:pStyle w:val="B2"/>
      </w:pPr>
    </w:p>
    <w:p w14:paraId="449CB16F" w14:textId="77777777" w:rsidR="004D234A" w:rsidRPr="008928B1" w:rsidRDefault="00FE04FF">
      <w:pPr>
        <w:pStyle w:val="B1"/>
        <w:keepNext/>
        <w:rPr>
          <w:b/>
        </w:rPr>
      </w:pPr>
      <w:r w:rsidRPr="008928B1">
        <w:t>10</w:t>
      </w:r>
      <w:r w:rsidR="004D234A" w:rsidRPr="008928B1">
        <w:t>.</w:t>
      </w:r>
      <w:r w:rsidR="004D234A" w:rsidRPr="008928B1">
        <w:tab/>
      </w:r>
      <w:r w:rsidR="004D234A" w:rsidRPr="008928B1">
        <w:rPr>
          <w:b/>
          <w:bCs/>
        </w:rPr>
        <w:t>INVITE request (S-CSCF#1 to I-CSCF#2) – see example in table A.4.3-</w:t>
      </w:r>
      <w:r w:rsidRPr="008928B1">
        <w:rPr>
          <w:b/>
          <w:bCs/>
        </w:rPr>
        <w:t>10</w:t>
      </w:r>
    </w:p>
    <w:p w14:paraId="4A4FC365" w14:textId="77777777" w:rsidR="004D234A" w:rsidRPr="008928B1" w:rsidRDefault="004D234A">
      <w:pPr>
        <w:pStyle w:val="B2"/>
      </w:pPr>
      <w:r w:rsidRPr="008928B1">
        <w:tab/>
        <w:t>S-CSCF#1 forwards the INVITE request to the I-CSCF#2. As the S-CSCF#1 does not know whether the I-CSCF at home2.net is a loose router or not, it does not introduce a Route header.</w:t>
      </w:r>
    </w:p>
    <w:p w14:paraId="7107CBE3" w14:textId="77777777" w:rsidR="004D234A" w:rsidRPr="008928B1" w:rsidRDefault="004D234A">
      <w:pPr>
        <w:pStyle w:val="TH"/>
      </w:pPr>
      <w:r w:rsidRPr="008928B1">
        <w:lastRenderedPageBreak/>
        <w:t>Table A.4.3-</w:t>
      </w:r>
      <w:r w:rsidR="00FE04FF" w:rsidRPr="008928B1">
        <w:t>10</w:t>
      </w:r>
      <w:r w:rsidRPr="008928B1">
        <w:t>: INVITE request (S-CSCF#1 to I-CSCF#2)</w:t>
      </w:r>
    </w:p>
    <w:p w14:paraId="5325A745"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71" w:name="_MCCTEMPBM_CRPT98360091___2"/>
      <w:r w:rsidRPr="004B4ED2">
        <w:t>INVITE sip:user2_public1@home2.net SIP/2.0</w:t>
      </w:r>
    </w:p>
    <w:p w14:paraId="668ED9C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scscf1.home1.net;branch=z9hG4bK332b23.1, SIP/2.0/UDP as1.home1.net;branch=z9hG4bK240f34.1</w:t>
      </w:r>
    </w:p>
    <w:p w14:paraId="1146A89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Max-Forwards: 69</w:t>
      </w:r>
    </w:p>
    <w:p w14:paraId="5EBDE91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Record-Route: &lt;sip:scscf1.home1.net;lr&gt;</w:t>
      </w:r>
      <w:r w:rsidR="00827107">
        <w:t xml:space="preserve">, </w:t>
      </w:r>
      <w:r w:rsidR="00827107" w:rsidRPr="00013D57">
        <w:rPr>
          <w:snapToGrid w:val="0"/>
        </w:rPr>
        <w:t>&lt;sip:</w:t>
      </w:r>
      <w:r w:rsidR="00827107" w:rsidRPr="008928B1">
        <w:t>as1.home1.net</w:t>
      </w:r>
      <w:r w:rsidR="00827107" w:rsidRPr="00013D57">
        <w:rPr>
          <w:snapToGrid w:val="0"/>
        </w:rPr>
        <w:t>;lr&gt;</w:t>
      </w:r>
    </w:p>
    <w:p w14:paraId="36A4017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w:t>
      </w:r>
    </w:p>
    <w:p w14:paraId="4CD8A0C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P-Charging-Vector: </w:t>
      </w:r>
      <w:r w:rsidR="0098298C">
        <w:rPr>
          <w:rFonts w:cs="Courier New" w:hint="eastAsia"/>
          <w:lang w:eastAsia="zh-CN"/>
        </w:rPr>
        <w:t>####</w:t>
      </w:r>
    </w:p>
    <w:p w14:paraId="2D9C996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Privacy:</w:t>
      </w:r>
    </w:p>
    <w:p w14:paraId="6BB5FD9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3FCDE59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58EDAEF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315F17A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281AF8D3" w14:textId="77777777" w:rsidR="00827107" w:rsidRPr="00013D5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2DC86F0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Contact: </w:t>
      </w:r>
    </w:p>
    <w:p w14:paraId="7D571D4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Allow: </w:t>
      </w:r>
    </w:p>
    <w:p w14:paraId="120A20AE"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pPr>
      <w:r>
        <w:t>Accept:</w:t>
      </w:r>
    </w:p>
    <w:p w14:paraId="2994739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Content-Type: </w:t>
      </w:r>
    </w:p>
    <w:p w14:paraId="3F22A95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w:t>
      </w:r>
    </w:p>
    <w:p w14:paraId="2FC8424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p>
    <w:p w14:paraId="30A29FE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w:t>
      </w:r>
    </w:p>
    <w:p w14:paraId="69DDA7D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w:t>
      </w:r>
    </w:p>
    <w:p w14:paraId="777D39D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1A212A0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 </w:t>
      </w:r>
    </w:p>
    <w:p w14:paraId="055518B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w:t>
      </w:r>
    </w:p>
    <w:p w14:paraId="2CA11E3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w:t>
      </w:r>
    </w:p>
    <w:p w14:paraId="3C10C44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6A46964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310034BB" w14:textId="77777777" w:rsidR="004D234A" w:rsidRPr="008928B1" w:rsidRDefault="004D234A">
      <w:pPr>
        <w:pStyle w:val="B1"/>
        <w:keepNext/>
        <w:keepLines/>
        <w:ind w:left="850" w:hanging="283"/>
      </w:pPr>
      <w:bookmarkStart w:id="172" w:name="_MCCTEMPBM_CRPT98360092___2"/>
      <w:bookmarkEnd w:id="171"/>
    </w:p>
    <w:bookmarkEnd w:id="172"/>
    <w:p w14:paraId="6FF3A4F9" w14:textId="77777777" w:rsidR="004D234A" w:rsidRPr="008928B1" w:rsidRDefault="00FE04FF">
      <w:pPr>
        <w:pStyle w:val="B1"/>
        <w:keepNext/>
      </w:pPr>
      <w:r w:rsidRPr="008928B1">
        <w:t>11</w:t>
      </w:r>
      <w:r w:rsidR="004D234A" w:rsidRPr="008928B1">
        <w:t>.</w:t>
      </w:r>
      <w:r w:rsidR="004D234A" w:rsidRPr="008928B1">
        <w:tab/>
      </w:r>
      <w:r w:rsidR="004D234A" w:rsidRPr="008928B1">
        <w:rPr>
          <w:b/>
          <w:bCs/>
        </w:rPr>
        <w:t>100 (Trying) response (I-CSCF#2 to S-CSCF#1) - see example in table A.4.3-</w:t>
      </w:r>
      <w:r w:rsidRPr="008928B1">
        <w:rPr>
          <w:b/>
          <w:bCs/>
        </w:rPr>
        <w:t>11</w:t>
      </w:r>
      <w:r w:rsidR="004D234A" w:rsidRPr="008928B1">
        <w:rPr>
          <w:b/>
        </w:rPr>
        <w:t xml:space="preserve"> </w:t>
      </w:r>
    </w:p>
    <w:p w14:paraId="710CE9C0" w14:textId="77777777" w:rsidR="004D234A" w:rsidRPr="008928B1" w:rsidRDefault="004D234A">
      <w:pPr>
        <w:pStyle w:val="B2"/>
      </w:pPr>
      <w:r w:rsidRPr="008928B1">
        <w:tab/>
        <w:t>I-CSCF#2 sends a 100 (Trying) response provisional response to S-CSCF#1.</w:t>
      </w:r>
    </w:p>
    <w:p w14:paraId="1770705A" w14:textId="77777777" w:rsidR="004D234A" w:rsidRPr="008928B1" w:rsidRDefault="004D234A">
      <w:pPr>
        <w:pStyle w:val="TH"/>
      </w:pPr>
      <w:r w:rsidRPr="008928B1">
        <w:t>Table A.4.3-</w:t>
      </w:r>
      <w:r w:rsidR="00FE04FF" w:rsidRPr="008928B1">
        <w:t>11</w:t>
      </w:r>
      <w:r w:rsidRPr="008928B1">
        <w:t>: 100 (Trying) response (I-CSCF#1 to S-CSCF#1)</w:t>
      </w:r>
    </w:p>
    <w:p w14:paraId="4F92DB1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73" w:name="_MCCTEMPBM_CRPT98360093___2"/>
      <w:r w:rsidRPr="008928B1">
        <w:t>SIP/2.0 100 Trying</w:t>
      </w:r>
    </w:p>
    <w:p w14:paraId="4FEB527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scscf1.home1.net;branch=z9hG4bK332b23.1, SIP/2.0/UDP as1.home1.net;branch=z9hG4bK240f34.1</w:t>
      </w:r>
    </w:p>
    <w:p w14:paraId="11C6EAD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172CAEA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2835D18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33B4081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1CA7A20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 0</w:t>
      </w:r>
    </w:p>
    <w:p w14:paraId="6600363E" w14:textId="77777777" w:rsidR="004D234A" w:rsidRPr="008928B1" w:rsidRDefault="004D234A">
      <w:pPr>
        <w:pStyle w:val="B1"/>
        <w:keepNext/>
        <w:keepLines/>
        <w:ind w:left="850" w:hanging="283"/>
      </w:pPr>
      <w:bookmarkStart w:id="174" w:name="_MCCTEMPBM_CRPT98360094___2"/>
      <w:bookmarkEnd w:id="173"/>
    </w:p>
    <w:bookmarkEnd w:id="174"/>
    <w:p w14:paraId="312DD5D8" w14:textId="77777777" w:rsidR="004D234A" w:rsidRPr="008928B1" w:rsidRDefault="00FE04FF">
      <w:pPr>
        <w:pStyle w:val="B1"/>
        <w:keepNext/>
        <w:rPr>
          <w:b/>
        </w:rPr>
      </w:pPr>
      <w:r w:rsidRPr="008928B1">
        <w:t>12</w:t>
      </w:r>
      <w:r w:rsidR="004D234A" w:rsidRPr="008928B1">
        <w:t>.</w:t>
      </w:r>
      <w:r w:rsidR="004D234A" w:rsidRPr="008928B1">
        <w:tab/>
      </w:r>
      <w:r w:rsidR="004D234A" w:rsidRPr="008928B1">
        <w:rPr>
          <w:rFonts w:cs="Arial"/>
          <w:b/>
          <w:bCs/>
        </w:rPr>
        <w:t>Cx: User Location Query procedure</w:t>
      </w:r>
    </w:p>
    <w:p w14:paraId="467199D5" w14:textId="77777777" w:rsidR="004D234A" w:rsidRPr="008928B1" w:rsidRDefault="004D234A">
      <w:pPr>
        <w:pStyle w:val="B2"/>
      </w:pPr>
      <w:r w:rsidRPr="008928B1">
        <w:tab/>
        <w:t>The I-CSCF sends a query to the HSS to find out the S-CSCF of the called user. The HSS responds with the address of the current S-CSCF for the terminating subscriber.</w:t>
      </w:r>
    </w:p>
    <w:p w14:paraId="0F275C78" w14:textId="77777777" w:rsidR="004D234A" w:rsidRPr="008928B1" w:rsidRDefault="00FE04FF">
      <w:pPr>
        <w:pStyle w:val="B1"/>
        <w:keepNext/>
        <w:rPr>
          <w:b/>
        </w:rPr>
      </w:pPr>
      <w:r w:rsidRPr="008928B1">
        <w:t>13</w:t>
      </w:r>
      <w:r w:rsidR="004D234A" w:rsidRPr="008928B1">
        <w:t>.</w:t>
      </w:r>
      <w:r w:rsidR="004D234A" w:rsidRPr="008928B1">
        <w:tab/>
      </w:r>
      <w:r w:rsidR="004D234A" w:rsidRPr="008928B1">
        <w:rPr>
          <w:b/>
          <w:bCs/>
        </w:rPr>
        <w:t>INVITE request (I-CSCF#2 to S-CSCF#2) – see example in table A.4.3-</w:t>
      </w:r>
      <w:r w:rsidRPr="008928B1">
        <w:rPr>
          <w:b/>
          <w:bCs/>
        </w:rPr>
        <w:t>13</w:t>
      </w:r>
    </w:p>
    <w:p w14:paraId="74132422" w14:textId="77777777" w:rsidR="004D234A" w:rsidRPr="008928B1" w:rsidRDefault="004D234A">
      <w:pPr>
        <w:pStyle w:val="B2"/>
      </w:pPr>
      <w:r w:rsidRPr="008928B1">
        <w:tab/>
        <w:t>I-CSCF#2 forwards the INVITE request to the S-CSCF#2 that will handle the session termination.</w:t>
      </w:r>
    </w:p>
    <w:p w14:paraId="1D5E2391" w14:textId="77777777" w:rsidR="004D234A" w:rsidRPr="008928B1" w:rsidRDefault="004D234A">
      <w:pPr>
        <w:pStyle w:val="TH"/>
      </w:pPr>
      <w:r w:rsidRPr="008928B1">
        <w:lastRenderedPageBreak/>
        <w:t>Table A.4.3-</w:t>
      </w:r>
      <w:r w:rsidR="00FE04FF" w:rsidRPr="008928B1">
        <w:t>13</w:t>
      </w:r>
      <w:r w:rsidRPr="008928B1">
        <w:t>: INVITE request (I-CSCF#2 to S-CSCF#2)</w:t>
      </w:r>
    </w:p>
    <w:p w14:paraId="3F8724DA"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75" w:name="_MCCTEMPBM_CRPT98360095___2"/>
      <w:r w:rsidRPr="004B4ED2">
        <w:t>INVITE sip:user2_public1@home2.net SIP/2.0</w:t>
      </w:r>
    </w:p>
    <w:p w14:paraId="3E9D9B5C"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4B4ED2">
        <w:t>Via: SIP/2.0/UDP icscf2_s.home2.net;branch=z9hG4bK871y12.1, SIP/2.0/UDP scscf1.home1.net;branch=z9hG4bK332b23.1, SIP/2.0/UDP as1.home1.net;branch=z9hG4bK240f34.1</w:t>
      </w:r>
    </w:p>
    <w:p w14:paraId="3F5DDBE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Max-Forwards: 68</w:t>
      </w:r>
    </w:p>
    <w:p w14:paraId="0ECB2C8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Route: &lt;sip:scscf2.home2.net;lr&gt;</w:t>
      </w:r>
      <w:r w:rsidR="00827107">
        <w:t xml:space="preserve">, </w:t>
      </w:r>
      <w:r w:rsidR="00827107" w:rsidRPr="00013D57">
        <w:rPr>
          <w:snapToGrid w:val="0"/>
        </w:rPr>
        <w:t>&lt;sip:</w:t>
      </w:r>
      <w:r w:rsidR="00827107" w:rsidRPr="008928B1">
        <w:t>as1.home1.net</w:t>
      </w:r>
      <w:r w:rsidR="00827107" w:rsidRPr="00013D57">
        <w:rPr>
          <w:snapToGrid w:val="0"/>
        </w:rPr>
        <w:t>;lr&gt;</w:t>
      </w:r>
    </w:p>
    <w:p w14:paraId="2378F71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Record-Route: </w:t>
      </w:r>
    </w:p>
    <w:p w14:paraId="72AAF27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w:t>
      </w:r>
    </w:p>
    <w:p w14:paraId="2325587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8928B1">
        <w:t>P-Charging-Vector:</w:t>
      </w:r>
      <w:r w:rsidRPr="008928B1">
        <w:rPr>
          <w:rFonts w:cs="Courier New"/>
        </w:rPr>
        <w:t xml:space="preserve"> </w:t>
      </w:r>
    </w:p>
    <w:p w14:paraId="6ABE8EF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Privacy:</w:t>
      </w:r>
    </w:p>
    <w:p w14:paraId="2B8052A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74EED8B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09FC790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35BB393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6A8FA822" w14:textId="77777777" w:rsidR="00827107" w:rsidRPr="00013D5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24320B6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Contact: </w:t>
      </w:r>
    </w:p>
    <w:p w14:paraId="2EED1DB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Allow: </w:t>
      </w:r>
    </w:p>
    <w:p w14:paraId="599A4D33"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pPr>
      <w:r>
        <w:t>Accept:</w:t>
      </w:r>
    </w:p>
    <w:p w14:paraId="0F90753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Content-Type: </w:t>
      </w:r>
    </w:p>
    <w:p w14:paraId="33ECC69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w:t>
      </w:r>
    </w:p>
    <w:p w14:paraId="1D8AACD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p>
    <w:p w14:paraId="6C15EA8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w:t>
      </w:r>
    </w:p>
    <w:p w14:paraId="1FD42EB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w:t>
      </w:r>
    </w:p>
    <w:p w14:paraId="2A11EAE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0C6D0BB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 </w:t>
      </w:r>
    </w:p>
    <w:p w14:paraId="4E66372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w:t>
      </w:r>
    </w:p>
    <w:p w14:paraId="425DBEC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w:t>
      </w:r>
    </w:p>
    <w:p w14:paraId="216DF28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11FDEB0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552E380B" w14:textId="77777777" w:rsidR="00FE04FF" w:rsidRPr="008928B1" w:rsidRDefault="00FE04FF">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6928E94B" w14:textId="77777777" w:rsidR="004D234A" w:rsidRPr="008928B1" w:rsidRDefault="004D234A">
      <w:pPr>
        <w:pStyle w:val="B1"/>
        <w:keepNext/>
        <w:keepLines/>
        <w:ind w:left="850" w:hanging="283"/>
      </w:pPr>
      <w:bookmarkStart w:id="176" w:name="_MCCTEMPBM_CRPT98360096___2"/>
      <w:bookmarkEnd w:id="175"/>
    </w:p>
    <w:bookmarkEnd w:id="176"/>
    <w:p w14:paraId="618AC048" w14:textId="77777777" w:rsidR="004D234A" w:rsidRPr="008928B1" w:rsidRDefault="004D234A">
      <w:pPr>
        <w:pStyle w:val="NO"/>
        <w:keepLines w:val="0"/>
      </w:pPr>
      <w:r w:rsidRPr="008928B1">
        <w:t>NOTE:</w:t>
      </w:r>
      <w:r w:rsidRPr="008928B1">
        <w:tab/>
        <w:t>The I-CSCF does not add itself to the Record-Route header, as it has no need to remain in the signalling path once the session is established.</w:t>
      </w:r>
    </w:p>
    <w:p w14:paraId="22FF626D" w14:textId="77777777" w:rsidR="004D234A" w:rsidRPr="008928B1" w:rsidRDefault="00FE04FF">
      <w:pPr>
        <w:pStyle w:val="B1"/>
        <w:keepNext/>
        <w:rPr>
          <w:b/>
        </w:rPr>
      </w:pPr>
      <w:r w:rsidRPr="008928B1">
        <w:t>14</w:t>
      </w:r>
      <w:r w:rsidR="004D234A" w:rsidRPr="008928B1">
        <w:t>.</w:t>
      </w:r>
      <w:r w:rsidR="004D234A" w:rsidRPr="008928B1">
        <w:tab/>
      </w:r>
      <w:r w:rsidR="004D234A" w:rsidRPr="008928B1">
        <w:rPr>
          <w:b/>
          <w:bCs/>
        </w:rPr>
        <w:t>100 (Trying) response (S-CSCF#2 to I-CSCF#2) – see example in table A.4.3-</w:t>
      </w:r>
      <w:r w:rsidRPr="008928B1">
        <w:rPr>
          <w:b/>
          <w:bCs/>
        </w:rPr>
        <w:t>14</w:t>
      </w:r>
    </w:p>
    <w:p w14:paraId="3A6FA206" w14:textId="77777777" w:rsidR="004D234A" w:rsidRPr="008928B1" w:rsidRDefault="004D234A">
      <w:pPr>
        <w:pStyle w:val="B2"/>
      </w:pPr>
      <w:r w:rsidRPr="008928B1">
        <w:tab/>
        <w:t>S-CSCF#2 responds to the INVITE request with a 100 (Trying) response provisional response.</w:t>
      </w:r>
    </w:p>
    <w:p w14:paraId="67A7A362" w14:textId="77777777" w:rsidR="004D234A" w:rsidRPr="008928B1" w:rsidRDefault="004D234A">
      <w:pPr>
        <w:pStyle w:val="TH"/>
      </w:pPr>
      <w:r w:rsidRPr="008928B1">
        <w:t>Table A.4.3-</w:t>
      </w:r>
      <w:r w:rsidR="00FE04FF" w:rsidRPr="008928B1">
        <w:t>14</w:t>
      </w:r>
      <w:r w:rsidRPr="008928B1">
        <w:t>: 100 (Trying) response (S-CSCF#2 to I-CSCF#2)</w:t>
      </w:r>
    </w:p>
    <w:p w14:paraId="2533D35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77" w:name="_MCCTEMPBM_CRPT98360097___2"/>
      <w:r w:rsidRPr="008928B1">
        <w:t>SIP/2.0 100 Trying</w:t>
      </w:r>
    </w:p>
    <w:p w14:paraId="503EE02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icscf2_s.home2.net;branch=z9hG4bK871y12.1, SIP/2.0/UDP scscf1.home1.net;branch=z9hG4bK332b23.1, SIP/2.0/UDP as1.home1.net;branch=z9hG4bK240f34.1</w:t>
      </w:r>
    </w:p>
    <w:p w14:paraId="17294F0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26CA38E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36F5E2F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120FF60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095ECA3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 0</w:t>
      </w:r>
    </w:p>
    <w:p w14:paraId="14800E4D" w14:textId="77777777" w:rsidR="004D234A" w:rsidRPr="008928B1" w:rsidRDefault="004D234A">
      <w:pPr>
        <w:pStyle w:val="B1"/>
        <w:keepNext/>
        <w:keepLines/>
        <w:ind w:left="850" w:hanging="283"/>
      </w:pPr>
      <w:bookmarkStart w:id="178" w:name="_MCCTEMPBM_CRPT98360098___2"/>
      <w:bookmarkEnd w:id="177"/>
    </w:p>
    <w:bookmarkEnd w:id="178"/>
    <w:p w14:paraId="0FB1588C" w14:textId="77777777" w:rsidR="004D234A" w:rsidRPr="008928B1" w:rsidRDefault="00FE04FF">
      <w:pPr>
        <w:pStyle w:val="B1"/>
        <w:keepNext/>
        <w:rPr>
          <w:b/>
        </w:rPr>
      </w:pPr>
      <w:r w:rsidRPr="008928B1">
        <w:t>15</w:t>
      </w:r>
      <w:r w:rsidR="004D234A" w:rsidRPr="008928B1">
        <w:t>.</w:t>
      </w:r>
      <w:r w:rsidR="004D234A" w:rsidRPr="008928B1">
        <w:tab/>
      </w:r>
      <w:r w:rsidR="004D234A" w:rsidRPr="008928B1">
        <w:rPr>
          <w:b/>
        </w:rPr>
        <w:t>Evaluation of initial filter criteria</w:t>
      </w:r>
    </w:p>
    <w:p w14:paraId="219EABA8" w14:textId="77777777" w:rsidR="004D234A" w:rsidRPr="008928B1" w:rsidRDefault="00270918">
      <w:pPr>
        <w:pStyle w:val="B2"/>
      </w:pPr>
      <w:r>
        <w:tab/>
      </w:r>
      <w:r w:rsidR="004D234A" w:rsidRPr="008928B1">
        <w:t>S-CSCF#2 validates the service profile of this subscriber and evaluates the initial filter criteria. For sip:</w:t>
      </w:r>
      <w:hyperlink r:id="rId20" w:history="1">
        <w:r w:rsidR="004D234A" w:rsidRPr="008928B1">
          <w:t>user2_public1@home2.net</w:t>
        </w:r>
      </w:hyperlink>
      <w:r w:rsidR="004D234A" w:rsidRPr="008928B1">
        <w:t xml:space="preserve"> S-CSCF#2 has termination initial filter criteria with service points of interest of Method = INVITE request and SDP m = 'message' and 'msrp' protocol that informs the S-CSCF to route the INVITE request to the AS sip:as2.home2.net.</w:t>
      </w:r>
    </w:p>
    <w:p w14:paraId="5F2C19BB" w14:textId="77777777" w:rsidR="004D234A" w:rsidRPr="008928B1" w:rsidRDefault="00FE04FF">
      <w:pPr>
        <w:pStyle w:val="B1"/>
        <w:keepNext/>
        <w:rPr>
          <w:b/>
        </w:rPr>
      </w:pPr>
      <w:r w:rsidRPr="008928B1">
        <w:t>16</w:t>
      </w:r>
      <w:r w:rsidR="004D234A" w:rsidRPr="008928B1">
        <w:t>.</w:t>
      </w:r>
      <w:r w:rsidR="004D234A" w:rsidRPr="008928B1">
        <w:tab/>
      </w:r>
      <w:r w:rsidR="004D234A" w:rsidRPr="008928B1">
        <w:rPr>
          <w:b/>
          <w:bCs/>
        </w:rPr>
        <w:t>INVITE request (S-CSCF#2 to AS#2) – see example in table A.4.3-</w:t>
      </w:r>
      <w:r w:rsidRPr="008928B1">
        <w:rPr>
          <w:b/>
          <w:bCs/>
        </w:rPr>
        <w:t>16</w:t>
      </w:r>
    </w:p>
    <w:p w14:paraId="39E402A3" w14:textId="77777777" w:rsidR="004D234A" w:rsidRPr="008928B1" w:rsidRDefault="004D234A">
      <w:pPr>
        <w:pStyle w:val="B2"/>
      </w:pPr>
      <w:r w:rsidRPr="008928B1">
        <w:tab/>
        <w:t>S-CSCF#2 forwards the INVITE request to AS#2</w:t>
      </w:r>
    </w:p>
    <w:p w14:paraId="7B45E9AC" w14:textId="77777777" w:rsidR="004D234A" w:rsidRPr="008928B1" w:rsidRDefault="004D234A">
      <w:pPr>
        <w:pStyle w:val="TH"/>
      </w:pPr>
      <w:r w:rsidRPr="008928B1">
        <w:lastRenderedPageBreak/>
        <w:t>Table A.4.3-</w:t>
      </w:r>
      <w:r w:rsidR="00FE04FF" w:rsidRPr="008928B1">
        <w:t>16</w:t>
      </w:r>
      <w:r w:rsidRPr="008928B1">
        <w:t>: INVITE request (S-CSCF#2 to AS#2)</w:t>
      </w:r>
    </w:p>
    <w:p w14:paraId="4422701C"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79" w:name="_MCCTEMPBM_CRPT98360099___2"/>
      <w:r w:rsidRPr="004B4ED2">
        <w:t>INVITE sip:user2_public1@home2.net SIP/2.0</w:t>
      </w:r>
    </w:p>
    <w:p w14:paraId="7833A920"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4B4ED2">
        <w:t>Via: SIP/2.0/UDP scscf2.home2.net;branch=z9hG4bK764z87.1, SIP/2.0/UDP icscf2_s.home2.net;branch=z9hG4bK871y12.1, SIP/2.0/UDP scscf1.home1.net;branch=z9hG4bK332b23.1, SIP/2.0/UDP as1.home1.net;branch=z9hG4bK240f34.1</w:t>
      </w:r>
    </w:p>
    <w:p w14:paraId="70EC315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Max-Forwards: 67</w:t>
      </w:r>
    </w:p>
    <w:p w14:paraId="302E25E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Route: &lt;sip:as2.home2.net;lr&gt;,&lt;sip:</w:t>
      </w:r>
      <w:r w:rsidRPr="008928B1">
        <w:rPr>
          <w:snapToGrid w:val="0"/>
        </w:rPr>
        <w:t>s09a233cbsdfglkj490303a0@</w:t>
      </w:r>
      <w:r w:rsidRPr="008928B1">
        <w:t>scscf2.home2.net;lr&gt;</w:t>
      </w:r>
    </w:p>
    <w:p w14:paraId="75720C6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Record-Route: &lt;sip:scscf2.home2.net;lr&gt;, &lt;sip:scscf1.home1.net;lr&gt;</w:t>
      </w:r>
      <w:r w:rsidR="00827107">
        <w:t xml:space="preserve">, </w:t>
      </w:r>
      <w:r w:rsidR="00827107" w:rsidRPr="00013D57">
        <w:rPr>
          <w:snapToGrid w:val="0"/>
        </w:rPr>
        <w:t>&lt;sip:</w:t>
      </w:r>
      <w:r w:rsidR="00827107" w:rsidRPr="008928B1">
        <w:t>as1.home1.net</w:t>
      </w:r>
      <w:r w:rsidR="00827107" w:rsidRPr="00013D57">
        <w:rPr>
          <w:snapToGrid w:val="0"/>
        </w:rPr>
        <w:t>;lr&gt;</w:t>
      </w:r>
    </w:p>
    <w:p w14:paraId="3351B4D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w:t>
      </w:r>
    </w:p>
    <w:p w14:paraId="609265C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rFonts w:cs="Courier New"/>
        </w:rPr>
        <w:t xml:space="preserve">P-Charging-Vector: </w:t>
      </w:r>
    </w:p>
    <w:p w14:paraId="6B586C4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P-Charging-</w:t>
      </w:r>
      <w:r w:rsidRPr="008928B1">
        <w:rPr>
          <w:lang w:eastAsia="ja-JP"/>
        </w:rPr>
        <w:t>Function-Addresses</w:t>
      </w:r>
      <w:r w:rsidRPr="008928B1">
        <w:t xml:space="preserve">: </w:t>
      </w:r>
      <w:r w:rsidR="0098298C">
        <w:rPr>
          <w:rFonts w:cs="Courier New" w:hint="eastAsia"/>
          <w:lang w:eastAsia="zh-CN"/>
        </w:rPr>
        <w:t>####</w:t>
      </w:r>
    </w:p>
    <w:p w14:paraId="3A3F7EF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Privacy:</w:t>
      </w:r>
    </w:p>
    <w:p w14:paraId="30F7B8F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2A7F4AF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706B0BB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55AE4C1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1AAA0711" w14:textId="77777777" w:rsidR="00827107" w:rsidRPr="00013D5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07DDE28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Contact: </w:t>
      </w:r>
    </w:p>
    <w:p w14:paraId="6649311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Allow: </w:t>
      </w:r>
    </w:p>
    <w:p w14:paraId="20ECE81E"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pPr>
      <w:r>
        <w:t>Accept:</w:t>
      </w:r>
    </w:p>
    <w:p w14:paraId="3B91998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Content-Type: </w:t>
      </w:r>
    </w:p>
    <w:p w14:paraId="5BBC50B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 (…)</w:t>
      </w:r>
    </w:p>
    <w:p w14:paraId="627294C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p>
    <w:p w14:paraId="60C1F3D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w:t>
      </w:r>
    </w:p>
    <w:p w14:paraId="0BB3D09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w:t>
      </w:r>
    </w:p>
    <w:p w14:paraId="0C5578F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460E3BE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 </w:t>
      </w:r>
    </w:p>
    <w:p w14:paraId="2B1BD74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w:t>
      </w:r>
    </w:p>
    <w:p w14:paraId="661F26B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w:t>
      </w:r>
    </w:p>
    <w:p w14:paraId="541C5B5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5EE83EC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0EBCC736" w14:textId="77777777" w:rsidR="00FE04FF" w:rsidRPr="008928B1" w:rsidRDefault="00FE04FF">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a=</w:t>
      </w:r>
    </w:p>
    <w:bookmarkEnd w:id="179"/>
    <w:p w14:paraId="7B332C91" w14:textId="77777777" w:rsidR="004D234A" w:rsidRPr="008928B1" w:rsidRDefault="004D234A">
      <w:pPr>
        <w:pStyle w:val="B1"/>
      </w:pPr>
    </w:p>
    <w:p w14:paraId="7541C197" w14:textId="77777777" w:rsidR="004D234A" w:rsidRPr="008928B1" w:rsidRDefault="00FE04FF">
      <w:pPr>
        <w:pStyle w:val="B1"/>
        <w:keepNext/>
        <w:rPr>
          <w:b/>
          <w:bCs/>
        </w:rPr>
      </w:pPr>
      <w:r w:rsidRPr="008928B1">
        <w:t>17</w:t>
      </w:r>
      <w:r w:rsidR="004D234A" w:rsidRPr="008928B1">
        <w:t>.</w:t>
      </w:r>
      <w:r w:rsidR="004D234A" w:rsidRPr="008928B1">
        <w:tab/>
      </w:r>
      <w:r w:rsidR="004D234A" w:rsidRPr="008928B1">
        <w:rPr>
          <w:b/>
          <w:bCs/>
        </w:rPr>
        <w:t>100 (Trying) response (AS#2 to S-CSCF#2) – see example in table A.4.3-</w:t>
      </w:r>
      <w:r w:rsidRPr="008928B1">
        <w:rPr>
          <w:b/>
          <w:bCs/>
        </w:rPr>
        <w:t>17</w:t>
      </w:r>
    </w:p>
    <w:p w14:paraId="76ACB510" w14:textId="77777777" w:rsidR="004D234A" w:rsidRPr="008928B1" w:rsidRDefault="004D234A">
      <w:pPr>
        <w:pStyle w:val="B2"/>
      </w:pPr>
      <w:r w:rsidRPr="008928B1">
        <w:tab/>
        <w:t>S-CSCF#2 receives a 100 (Trying) response provisional response to the INVITE request.</w:t>
      </w:r>
    </w:p>
    <w:p w14:paraId="5AAB26B7" w14:textId="77777777" w:rsidR="004D234A" w:rsidRPr="008928B1" w:rsidRDefault="004D234A">
      <w:pPr>
        <w:pStyle w:val="TH"/>
      </w:pPr>
      <w:r w:rsidRPr="008928B1">
        <w:t>Table A.4.3-</w:t>
      </w:r>
      <w:r w:rsidR="00FE04FF" w:rsidRPr="008928B1">
        <w:t>17</w:t>
      </w:r>
      <w:r w:rsidRPr="008928B1">
        <w:t>: 100 (Trying) response (AS#2 to S-CSCF#2)</w:t>
      </w:r>
    </w:p>
    <w:p w14:paraId="72F916B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80" w:name="_MCCTEMPBM_CRPT98360100___2"/>
      <w:r w:rsidRPr="008928B1">
        <w:t>SIP/2.0 100 Trying</w:t>
      </w:r>
    </w:p>
    <w:p w14:paraId="58E95B5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scscf2.home2.net;branch=z9hG4bK764z87.1, SIP/2.0/UDP icscf2_s.home2.net;branch=z9hG4bK871y12.1, SIP/2.0/UDP scscf1.home1.net;branch=z9hG4bK332b23.1, SIP/2.0/UDP as1.home1.net;branch=z9hG4bK240f34.1</w:t>
      </w:r>
    </w:p>
    <w:p w14:paraId="0B6147E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2E10776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To:</w:t>
      </w:r>
    </w:p>
    <w:p w14:paraId="48C2A33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6DFCFA5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1D1C57F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 0</w:t>
      </w:r>
    </w:p>
    <w:p w14:paraId="6366498F" w14:textId="77777777" w:rsidR="004D234A" w:rsidRPr="008928B1" w:rsidRDefault="004D234A">
      <w:pPr>
        <w:keepNext/>
        <w:keepLines/>
        <w:ind w:left="850" w:hanging="283"/>
      </w:pPr>
      <w:bookmarkStart w:id="181" w:name="_MCCTEMPBM_CRPT98360101___2"/>
      <w:bookmarkEnd w:id="180"/>
    </w:p>
    <w:bookmarkEnd w:id="181"/>
    <w:p w14:paraId="6620D5B4" w14:textId="77777777" w:rsidR="004D234A" w:rsidRPr="008928B1" w:rsidRDefault="00FE04FF">
      <w:pPr>
        <w:pStyle w:val="B1"/>
        <w:keepNext/>
        <w:rPr>
          <w:b/>
        </w:rPr>
      </w:pPr>
      <w:r w:rsidRPr="008928B1">
        <w:t>18</w:t>
      </w:r>
      <w:r w:rsidR="004D234A" w:rsidRPr="008928B1">
        <w:t>.</w:t>
      </w:r>
      <w:r w:rsidR="004D234A" w:rsidRPr="008928B1">
        <w:tab/>
      </w:r>
      <w:r w:rsidR="004D234A" w:rsidRPr="008928B1">
        <w:rPr>
          <w:b/>
          <w:bCs/>
        </w:rPr>
        <w:t>INVITE request (AS#2 to S-CSCF#2) – see example in table A.4.3-</w:t>
      </w:r>
      <w:r w:rsidRPr="008928B1">
        <w:rPr>
          <w:b/>
          <w:bCs/>
        </w:rPr>
        <w:t>18</w:t>
      </w:r>
    </w:p>
    <w:p w14:paraId="14B343AB" w14:textId="77777777" w:rsidR="004D234A" w:rsidRPr="008928B1" w:rsidRDefault="004D234A">
      <w:pPr>
        <w:pStyle w:val="B2"/>
      </w:pPr>
      <w:r w:rsidRPr="008928B1">
        <w:tab/>
        <w:t>AS#2 sends a new INVITE request to the S-CSCF#2 with the session attribute containing a unique URL for the AS#2 to receive media on.</w:t>
      </w:r>
    </w:p>
    <w:p w14:paraId="3C37B277" w14:textId="77777777" w:rsidR="004D234A" w:rsidRPr="008928B1" w:rsidRDefault="004D234A">
      <w:pPr>
        <w:pStyle w:val="TH"/>
      </w:pPr>
      <w:r w:rsidRPr="008928B1">
        <w:lastRenderedPageBreak/>
        <w:t>Table A.4.3-</w:t>
      </w:r>
      <w:r w:rsidR="00FE04FF" w:rsidRPr="008928B1">
        <w:t>18</w:t>
      </w:r>
      <w:r w:rsidRPr="008928B1">
        <w:t>: INVITE request (AS#2 to S-CSCF#2)</w:t>
      </w:r>
    </w:p>
    <w:p w14:paraId="3FC653AD"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82" w:name="_MCCTEMPBM_CRPT98360102___2"/>
      <w:r w:rsidRPr="004B4ED2">
        <w:t>INVITE sip:user2_public1@home2.net SIP/2.0</w:t>
      </w:r>
    </w:p>
    <w:p w14:paraId="3684E28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as2.home2.net;branch=z9hG4bK348923.1</w:t>
      </w:r>
    </w:p>
    <w:p w14:paraId="22F2FDE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Max-Forwards: 70</w:t>
      </w:r>
    </w:p>
    <w:p w14:paraId="5F027A5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Route: &lt;sip:</w:t>
      </w:r>
      <w:r w:rsidRPr="008928B1">
        <w:rPr>
          <w:snapToGrid w:val="0"/>
        </w:rPr>
        <w:t>s09a233cbsdfglkj490303a0@</w:t>
      </w:r>
      <w:r w:rsidRPr="008928B1">
        <w:t>scscf2.home2.net;lr&gt;</w:t>
      </w:r>
    </w:p>
    <w:p w14:paraId="7D1CB1D2"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t xml:space="preserve">Record-Route: </w:t>
      </w:r>
      <w:r w:rsidRPr="00013D57">
        <w:rPr>
          <w:snapToGrid w:val="0"/>
        </w:rPr>
        <w:t>&lt;sip:</w:t>
      </w:r>
      <w:r w:rsidRPr="008928B1">
        <w:t>as</w:t>
      </w:r>
      <w:r>
        <w:t>2</w:t>
      </w:r>
      <w:r w:rsidRPr="008928B1">
        <w:t>.home</w:t>
      </w:r>
      <w:r>
        <w:t>2</w:t>
      </w:r>
      <w:r w:rsidRPr="008928B1">
        <w:t>.net</w:t>
      </w:r>
      <w:r w:rsidRPr="00013D57">
        <w:rPr>
          <w:snapToGrid w:val="0"/>
        </w:rPr>
        <w:t>;lr&gt;</w:t>
      </w:r>
    </w:p>
    <w:p w14:paraId="50DED16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w:t>
      </w:r>
    </w:p>
    <w:p w14:paraId="0F14500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8928B1">
        <w:rPr>
          <w:rFonts w:cs="Courier New"/>
        </w:rPr>
        <w:t xml:space="preserve">P-Charging-Vector: </w:t>
      </w:r>
      <w:r w:rsidR="0098298C">
        <w:rPr>
          <w:rFonts w:cs="Courier New" w:hint="eastAsia"/>
          <w:lang w:eastAsia="zh-CN"/>
        </w:rPr>
        <w:t>####</w:t>
      </w:r>
    </w:p>
    <w:p w14:paraId="194F272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Privacy: none</w:t>
      </w:r>
    </w:p>
    <w:p w14:paraId="0C9E2B1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r w:rsidRPr="008928B1">
        <w:rPr>
          <w:snapToGrid w:val="0"/>
        </w:rPr>
        <w:t>&lt;sip:user1_public1@home1.net&gt;; tag=7871654</w:t>
      </w:r>
    </w:p>
    <w:p w14:paraId="2AE7A0A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r w:rsidRPr="008928B1">
        <w:rPr>
          <w:snapToGrid w:val="0"/>
        </w:rPr>
        <w:t>&lt;sip:user2_public1@home2.net&gt;</w:t>
      </w:r>
    </w:p>
    <w:p w14:paraId="130A8F8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r w:rsidRPr="008928B1">
        <w:rPr>
          <w:snapToGrid w:val="0"/>
        </w:rPr>
        <w:t>0s09glkj4903a2sdf33cb03a</w:t>
      </w:r>
    </w:p>
    <w:p w14:paraId="17308FE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r w:rsidRPr="008928B1">
        <w:rPr>
          <w:snapToGrid w:val="0"/>
        </w:rPr>
        <w:t>210 INVITE</w:t>
      </w:r>
    </w:p>
    <w:p w14:paraId="3D0E29D3" w14:textId="77777777" w:rsidR="00827107" w:rsidRPr="00013D5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63675C5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Contact:</w:t>
      </w:r>
    </w:p>
    <w:p w14:paraId="0F4F5E6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Allow: I</w:t>
      </w:r>
      <w:r w:rsidRPr="008928B1">
        <w:rPr>
          <w:rFonts w:eastAsia="MS Mincho"/>
        </w:rPr>
        <w:t xml:space="preserve">NVITE, ACK, CANCEL, BYE, PRACK, UPDATE, REFER, MESSAGE </w:t>
      </w:r>
    </w:p>
    <w:p w14:paraId="72E4C671" w14:textId="77777777" w:rsidR="00827107" w:rsidRPr="00EC24B4"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lang w:val="en-US"/>
        </w:rPr>
      </w:pPr>
      <w:r w:rsidRPr="00EC24B4">
        <w:rPr>
          <w:lang w:val="en-US"/>
        </w:rPr>
        <w:t>Accept:</w:t>
      </w:r>
    </w:p>
    <w:p w14:paraId="4D9DCC05" w14:textId="77777777" w:rsidR="004D234A" w:rsidRPr="00EC24B4"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lang w:val="en-US"/>
        </w:rPr>
      </w:pPr>
      <w:r w:rsidRPr="00EC24B4">
        <w:rPr>
          <w:lang w:val="en-US"/>
        </w:rPr>
        <w:t xml:space="preserve">Content-Type: </w:t>
      </w:r>
      <w:r w:rsidRPr="00EC24B4">
        <w:rPr>
          <w:snapToGrid w:val="0"/>
          <w:lang w:val="en-US"/>
        </w:rPr>
        <w:t>application/sdp</w:t>
      </w:r>
    </w:p>
    <w:p w14:paraId="39A8B61B" w14:textId="77777777" w:rsidR="004D234A" w:rsidRPr="00EC24B4"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lang w:val="en-US"/>
        </w:rPr>
      </w:pPr>
      <w:r w:rsidRPr="00EC24B4">
        <w:rPr>
          <w:lang w:val="en-US"/>
        </w:rPr>
        <w:t>Content-Length: (…)</w:t>
      </w:r>
    </w:p>
    <w:p w14:paraId="185EFEEE" w14:textId="77777777" w:rsidR="004D234A" w:rsidRPr="00EC24B4"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lang w:val="en-US"/>
        </w:rPr>
      </w:pPr>
    </w:p>
    <w:p w14:paraId="0F66B121"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4B4ED2">
        <w:rPr>
          <w:snapToGrid w:val="0"/>
          <w:lang w:val="it-IT"/>
        </w:rPr>
        <w:t>v=0</w:t>
      </w:r>
    </w:p>
    <w:p w14:paraId="71A5E918"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4B4ED2">
        <w:rPr>
          <w:snapToGrid w:val="0"/>
          <w:lang w:val="it-IT"/>
        </w:rPr>
        <w:t>o=- 2987933630 2987933630 IN IP6 9999::ccc:aaa:bbb:ddd</w:t>
      </w:r>
    </w:p>
    <w:p w14:paraId="04EC411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7689130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c=IN IP6 </w:t>
      </w:r>
      <w:r w:rsidR="008151CE" w:rsidRPr="008928B1">
        <w:rPr>
          <w:snapToGrid w:val="0"/>
        </w:rPr>
        <w:t>9999::ccc:aaa:bbb:ddd</w:t>
      </w:r>
      <w:r w:rsidRPr="008928B1">
        <w:rPr>
          <w:snapToGrid w:val="0"/>
        </w:rPr>
        <w:t xml:space="preserve"> </w:t>
      </w:r>
    </w:p>
    <w:p w14:paraId="03ACA674" w14:textId="77777777" w:rsidR="004D234A" w:rsidRPr="005D616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5D6161">
        <w:rPr>
          <w:snapToGrid w:val="0"/>
          <w:lang w:val="fr-FR"/>
        </w:rPr>
        <w:t>t=0 0</w:t>
      </w:r>
    </w:p>
    <w:p w14:paraId="117A639F" w14:textId="77777777" w:rsidR="004D234A" w:rsidRPr="005D616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5D6161">
        <w:rPr>
          <w:snapToGrid w:val="0"/>
          <w:lang w:val="fr-FR"/>
        </w:rPr>
        <w:t xml:space="preserve">m=message </w:t>
      </w:r>
      <w:r w:rsidR="00AD4F0B" w:rsidRPr="005D6161">
        <w:rPr>
          <w:snapToGrid w:val="0"/>
          <w:lang w:val="fr-FR"/>
        </w:rPr>
        <w:t>3333</w:t>
      </w:r>
      <w:r w:rsidRPr="005D6161">
        <w:rPr>
          <w:snapToGrid w:val="0"/>
          <w:lang w:val="fr-FR"/>
        </w:rPr>
        <w:t xml:space="preserve"> </w:t>
      </w:r>
      <w:r w:rsidR="00DE044C" w:rsidRPr="005D6161">
        <w:rPr>
          <w:snapToGrid w:val="0"/>
          <w:lang w:val="fr-FR"/>
        </w:rPr>
        <w:t>TCP/MSRP</w:t>
      </w:r>
      <w:r w:rsidRPr="005D6161">
        <w:rPr>
          <w:snapToGrid w:val="0"/>
          <w:lang w:val="fr-FR"/>
        </w:rPr>
        <w:t xml:space="preserve"> *</w:t>
      </w:r>
    </w:p>
    <w:p w14:paraId="1F4C761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a=accept-types:message/cpim text/plain text/html</w:t>
      </w:r>
    </w:p>
    <w:p w14:paraId="535A69E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a=path:msrp://[9999::ccc:aaa:bbb:ddd]:3333/s317121</w:t>
      </w:r>
      <w:r w:rsidR="008151CE" w:rsidRPr="008928B1">
        <w:rPr>
          <w:snapToGrid w:val="0"/>
        </w:rPr>
        <w:t>;tcp</w:t>
      </w:r>
    </w:p>
    <w:p w14:paraId="4E9E9DAF" w14:textId="77777777" w:rsidR="004B4ED2" w:rsidRDefault="008151CE" w:rsidP="004B4ED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a=max-size:32768</w:t>
      </w:r>
    </w:p>
    <w:p w14:paraId="361434B1" w14:textId="77777777" w:rsidR="0037241D" w:rsidRDefault="004B4ED2" w:rsidP="004B4ED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t>a=msrp-cema</w:t>
      </w:r>
    </w:p>
    <w:p w14:paraId="40363647" w14:textId="77777777" w:rsidR="008151CE" w:rsidRPr="008928B1" w:rsidRDefault="0037241D" w:rsidP="0037241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a=setup:active</w:t>
      </w:r>
    </w:p>
    <w:bookmarkEnd w:id="182"/>
    <w:p w14:paraId="7ACD22AC" w14:textId="77777777" w:rsidR="004D234A" w:rsidRPr="008928B1" w:rsidRDefault="004D234A">
      <w:pPr>
        <w:pStyle w:val="B1"/>
      </w:pPr>
    </w:p>
    <w:p w14:paraId="2AB81B5E" w14:textId="77777777" w:rsidR="00827107" w:rsidRPr="008928B1" w:rsidRDefault="00827107" w:rsidP="00827107">
      <w:pPr>
        <w:pStyle w:val="EX"/>
        <w:keepLines w:val="0"/>
      </w:pPr>
      <w:r>
        <w:rPr>
          <w:b/>
        </w:rPr>
        <w:t>Record-Route</w:t>
      </w:r>
      <w:r w:rsidRPr="008928B1">
        <w:tab/>
        <w:t xml:space="preserve">The </w:t>
      </w:r>
      <w:r>
        <w:t>AS#1 includes a Record-Route header containing its SIP URI</w:t>
      </w:r>
      <w:r w:rsidRPr="008928B1">
        <w:t>.</w:t>
      </w:r>
    </w:p>
    <w:p w14:paraId="73FEBACA" w14:textId="77777777" w:rsidR="008151CE" w:rsidRPr="008928B1" w:rsidRDefault="008151CE" w:rsidP="008151CE">
      <w:pPr>
        <w:pStyle w:val="EX"/>
        <w:keepLines w:val="0"/>
      </w:pPr>
      <w:r w:rsidRPr="008928B1">
        <w:rPr>
          <w:b/>
        </w:rPr>
        <w:t>SDP</w:t>
      </w:r>
      <w:r w:rsidRPr="008928B1">
        <w:tab/>
        <w:t>The SDP contains the set of offered content types allowed by the policy of network home2 in the accept-types attribute and indicates the maximum size message that can be received by UE#1 and allowed by the policy of network home2 in the max-size attribute.</w:t>
      </w:r>
    </w:p>
    <w:p w14:paraId="0E50C8D4" w14:textId="77777777" w:rsidR="008151CE" w:rsidRPr="008928B1" w:rsidRDefault="008151CE">
      <w:pPr>
        <w:pStyle w:val="B1"/>
      </w:pPr>
    </w:p>
    <w:p w14:paraId="4C3520CA" w14:textId="77777777" w:rsidR="004D234A" w:rsidRPr="008928B1" w:rsidRDefault="008151CE">
      <w:pPr>
        <w:pStyle w:val="B1"/>
        <w:keepNext/>
        <w:rPr>
          <w:b/>
          <w:bCs/>
        </w:rPr>
      </w:pPr>
      <w:r w:rsidRPr="008928B1">
        <w:t>19</w:t>
      </w:r>
      <w:r w:rsidR="004D234A" w:rsidRPr="008928B1">
        <w:t>.</w:t>
      </w:r>
      <w:r w:rsidR="004D234A" w:rsidRPr="008928B1">
        <w:tab/>
      </w:r>
      <w:r w:rsidR="004D234A" w:rsidRPr="008928B1">
        <w:rPr>
          <w:b/>
          <w:bCs/>
        </w:rPr>
        <w:t>100 (Trying) response (S-CSCF#2 to AS#2) – see example in table A.4.3-</w:t>
      </w:r>
      <w:r w:rsidRPr="008928B1">
        <w:rPr>
          <w:b/>
          <w:bCs/>
        </w:rPr>
        <w:t>19</w:t>
      </w:r>
    </w:p>
    <w:p w14:paraId="2D37D2EE" w14:textId="77777777" w:rsidR="004D234A" w:rsidRPr="008928B1" w:rsidRDefault="004D234A">
      <w:pPr>
        <w:pStyle w:val="B2"/>
      </w:pPr>
      <w:r w:rsidRPr="008928B1">
        <w:tab/>
        <w:t>S-CSCF#2 receives a 100 (Trying) response provisional response to the INVITE request.</w:t>
      </w:r>
    </w:p>
    <w:p w14:paraId="51A3BD5E" w14:textId="77777777" w:rsidR="004D234A" w:rsidRPr="008928B1" w:rsidRDefault="004D234A">
      <w:pPr>
        <w:pStyle w:val="TH"/>
      </w:pPr>
      <w:r w:rsidRPr="008928B1">
        <w:t>Table A.4.3-</w:t>
      </w:r>
      <w:r w:rsidR="008151CE" w:rsidRPr="008928B1">
        <w:t>19</w:t>
      </w:r>
      <w:r w:rsidRPr="008928B1">
        <w:t>: 100 (Trying) response (S-CSCF#2 to AS#2)</w:t>
      </w:r>
    </w:p>
    <w:p w14:paraId="11A48EE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83" w:name="_MCCTEMPBM_CRPT98360103___2"/>
      <w:r w:rsidRPr="008928B1">
        <w:t>SIP/2.0 100 Trying</w:t>
      </w:r>
    </w:p>
    <w:p w14:paraId="7109E50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as2.home2.net;branch=z9hG4bK348923.1</w:t>
      </w:r>
    </w:p>
    <w:p w14:paraId="23A49D4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7D32955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To:</w:t>
      </w:r>
    </w:p>
    <w:p w14:paraId="18972D2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7AACEEC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5751943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 0</w:t>
      </w:r>
    </w:p>
    <w:p w14:paraId="6FB11F35" w14:textId="77777777" w:rsidR="004D234A" w:rsidRPr="008928B1" w:rsidRDefault="004D234A">
      <w:pPr>
        <w:pStyle w:val="B2"/>
        <w:ind w:left="0" w:firstLine="0"/>
      </w:pPr>
      <w:bookmarkStart w:id="184" w:name="_MCCTEMPBM_CRPT98360104___2"/>
      <w:bookmarkEnd w:id="183"/>
    </w:p>
    <w:bookmarkEnd w:id="184"/>
    <w:p w14:paraId="79072ACA" w14:textId="77777777" w:rsidR="004D234A" w:rsidRPr="008928B1" w:rsidRDefault="008151CE">
      <w:pPr>
        <w:pStyle w:val="B1"/>
        <w:keepNext/>
        <w:rPr>
          <w:b/>
        </w:rPr>
      </w:pPr>
      <w:r w:rsidRPr="008928B1">
        <w:t>20</w:t>
      </w:r>
      <w:r w:rsidR="004D234A" w:rsidRPr="008928B1">
        <w:t>.</w:t>
      </w:r>
      <w:r w:rsidR="004D234A" w:rsidRPr="008928B1">
        <w:tab/>
      </w:r>
      <w:r w:rsidR="004D234A" w:rsidRPr="008928B1">
        <w:rPr>
          <w:b/>
          <w:bCs/>
        </w:rPr>
        <w:t>INVITE request (S-CSCF#2 to P-CSCF#2) – see example in table A.4.3-</w:t>
      </w:r>
      <w:r w:rsidRPr="008928B1">
        <w:rPr>
          <w:b/>
          <w:bCs/>
        </w:rPr>
        <w:t>20</w:t>
      </w:r>
    </w:p>
    <w:p w14:paraId="23016F03" w14:textId="77777777" w:rsidR="004D234A" w:rsidRPr="008928B1" w:rsidRDefault="004D234A">
      <w:pPr>
        <w:pStyle w:val="B2"/>
      </w:pPr>
      <w:r w:rsidRPr="008928B1">
        <w:tab/>
        <w:t>S-CSCF#2 forwards the INVITE request, as determined by the termination procedure. S-CSCF#2 remembers (from the registration procedure) the UE Contact address and the next hop CSCF for this UE.</w:t>
      </w:r>
    </w:p>
    <w:p w14:paraId="090C81A9" w14:textId="77777777" w:rsidR="004D234A" w:rsidRPr="008928B1" w:rsidRDefault="004D234A">
      <w:pPr>
        <w:pStyle w:val="TH"/>
      </w:pPr>
      <w:r w:rsidRPr="008928B1">
        <w:lastRenderedPageBreak/>
        <w:t>Table A.4.3-</w:t>
      </w:r>
      <w:r w:rsidR="008151CE" w:rsidRPr="008928B1">
        <w:t>20</w:t>
      </w:r>
      <w:r w:rsidRPr="008928B1">
        <w:t>: INVITE request (S-CSCF#2 to P-CSCF#2)</w:t>
      </w:r>
    </w:p>
    <w:p w14:paraId="3FD6F36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85" w:name="_MCCTEMPBM_CRPT98360105___2"/>
      <w:r w:rsidRPr="008928B1">
        <w:t>INVITE sip:[5555::eee:fff:aaa:bbb]:8805;comp=sigcomp SIP/2.0</w:t>
      </w:r>
    </w:p>
    <w:p w14:paraId="3443B8E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scscf2.home2.net;branch=z9hG4bK764z87.1, SIP/2.0/UDP as2.home2.net;branch=z9hG4bK348923.1</w:t>
      </w:r>
    </w:p>
    <w:p w14:paraId="2519B95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Max-Forwards: 69</w:t>
      </w:r>
    </w:p>
    <w:p w14:paraId="66E7C0E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Route: &lt;sip:pcscf2.visited2.net;lr&gt;</w:t>
      </w:r>
    </w:p>
    <w:p w14:paraId="63E1362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Record-Route: &lt;sip:scscf2.home2.net;lr&gt;</w:t>
      </w:r>
      <w:r w:rsidR="00827107">
        <w:t xml:space="preserve">, </w:t>
      </w:r>
      <w:r w:rsidR="00827107" w:rsidRPr="00013D57">
        <w:rPr>
          <w:snapToGrid w:val="0"/>
        </w:rPr>
        <w:t>&lt;sip:</w:t>
      </w:r>
      <w:r w:rsidR="00827107" w:rsidRPr="008928B1">
        <w:t>as</w:t>
      </w:r>
      <w:r w:rsidR="00827107">
        <w:t>2</w:t>
      </w:r>
      <w:r w:rsidR="00827107" w:rsidRPr="008928B1">
        <w:t>.home</w:t>
      </w:r>
      <w:r w:rsidR="00827107">
        <w:t>2</w:t>
      </w:r>
      <w:r w:rsidR="00827107" w:rsidRPr="008928B1">
        <w:t>.net</w:t>
      </w:r>
      <w:r w:rsidR="00827107" w:rsidRPr="00013D57">
        <w:rPr>
          <w:snapToGrid w:val="0"/>
        </w:rPr>
        <w:t>;lr&gt;</w:t>
      </w:r>
    </w:p>
    <w:p w14:paraId="51E6C81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w:t>
      </w:r>
    </w:p>
    <w:p w14:paraId="1D96D8F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8928B1">
        <w:rPr>
          <w:rFonts w:cs="Courier New"/>
        </w:rPr>
        <w:t xml:space="preserve">P-Charging-Vector: </w:t>
      </w:r>
    </w:p>
    <w:p w14:paraId="3F0F82C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Privacy:</w:t>
      </w:r>
    </w:p>
    <w:p w14:paraId="51190BD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48E756F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6E00669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206BE04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65870922" w14:textId="77777777" w:rsidR="00827107" w:rsidRPr="00013D5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0876504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Contact: </w:t>
      </w:r>
    </w:p>
    <w:p w14:paraId="3DF3192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Allow: </w:t>
      </w:r>
    </w:p>
    <w:p w14:paraId="3218A0B8"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pPr>
      <w:r>
        <w:t>Accept:</w:t>
      </w:r>
    </w:p>
    <w:p w14:paraId="75DA8B7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P-Called-Party-ID: &lt;sip:user2_public1@home2.net&gt;</w:t>
      </w:r>
    </w:p>
    <w:p w14:paraId="5C25E95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Content-Type: </w:t>
      </w:r>
    </w:p>
    <w:p w14:paraId="3574972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 (…)</w:t>
      </w:r>
    </w:p>
    <w:p w14:paraId="54D86F8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p>
    <w:p w14:paraId="0E3AF07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w:t>
      </w:r>
    </w:p>
    <w:p w14:paraId="062728E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w:t>
      </w:r>
    </w:p>
    <w:p w14:paraId="2759A19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34996FC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 </w:t>
      </w:r>
    </w:p>
    <w:p w14:paraId="7D630A0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w:t>
      </w:r>
    </w:p>
    <w:p w14:paraId="5B84805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w:t>
      </w:r>
    </w:p>
    <w:p w14:paraId="053D571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1D43B98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4A30EFD1" w14:textId="77777777" w:rsidR="008151CE" w:rsidRPr="008928B1" w:rsidRDefault="008151CE">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a=</w:t>
      </w:r>
    </w:p>
    <w:bookmarkEnd w:id="185"/>
    <w:p w14:paraId="526D1039" w14:textId="77777777" w:rsidR="004D234A" w:rsidRPr="008928B1" w:rsidRDefault="004D234A">
      <w:pPr>
        <w:pStyle w:val="B1"/>
      </w:pPr>
    </w:p>
    <w:p w14:paraId="3D1438BE" w14:textId="77777777" w:rsidR="004D234A" w:rsidRPr="008928B1" w:rsidRDefault="008151CE">
      <w:pPr>
        <w:pStyle w:val="B1"/>
        <w:keepNext/>
        <w:rPr>
          <w:b/>
          <w:bCs/>
        </w:rPr>
      </w:pPr>
      <w:r w:rsidRPr="008928B1">
        <w:t>21</w:t>
      </w:r>
      <w:r w:rsidR="004D234A" w:rsidRPr="008928B1">
        <w:t>.</w:t>
      </w:r>
      <w:r w:rsidR="004D234A" w:rsidRPr="008928B1">
        <w:tab/>
      </w:r>
      <w:r w:rsidR="004D234A" w:rsidRPr="008928B1">
        <w:rPr>
          <w:b/>
          <w:bCs/>
        </w:rPr>
        <w:t>100 (Trying) response (P-CSCF#2 to S-CSCF#2) – see example in table A.4.3-</w:t>
      </w:r>
      <w:r w:rsidRPr="008928B1">
        <w:rPr>
          <w:b/>
          <w:bCs/>
        </w:rPr>
        <w:t>21</w:t>
      </w:r>
    </w:p>
    <w:p w14:paraId="4BD1A94A" w14:textId="77777777" w:rsidR="004D234A" w:rsidRPr="008928B1" w:rsidRDefault="004D234A">
      <w:pPr>
        <w:pStyle w:val="B2"/>
      </w:pPr>
      <w:r w:rsidRPr="008928B1">
        <w:tab/>
        <w:t>S-CSCF#2 receives a 100 (Trying) response provisional response to the INVITE request.</w:t>
      </w:r>
    </w:p>
    <w:p w14:paraId="455854AC" w14:textId="77777777" w:rsidR="004D234A" w:rsidRPr="008928B1" w:rsidRDefault="004D234A">
      <w:pPr>
        <w:pStyle w:val="TH"/>
      </w:pPr>
      <w:r w:rsidRPr="008928B1">
        <w:t>Table A.4.3-</w:t>
      </w:r>
      <w:r w:rsidR="008151CE" w:rsidRPr="008928B1">
        <w:t>21</w:t>
      </w:r>
      <w:r w:rsidRPr="008928B1">
        <w:t>: 100 (Trying) response (P-CSCF#2 to S-CSCF#2)</w:t>
      </w:r>
    </w:p>
    <w:p w14:paraId="68B52DB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86" w:name="_MCCTEMPBM_CRPT98360106___2"/>
      <w:r w:rsidRPr="008928B1">
        <w:t>SIP/2.0 100 Trying</w:t>
      </w:r>
    </w:p>
    <w:p w14:paraId="09A6A5A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scscf2.home2.net;branch=z9hG4bK764z87.1, SIP/2.0/UDP as2.home2.net;branch=z9hG4bK348923.1</w:t>
      </w:r>
    </w:p>
    <w:p w14:paraId="592E0D6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56C3F29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To:</w:t>
      </w:r>
    </w:p>
    <w:p w14:paraId="363D849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7114352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2F47D7A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 0</w:t>
      </w:r>
    </w:p>
    <w:p w14:paraId="722934C0" w14:textId="77777777" w:rsidR="004D234A" w:rsidRPr="008928B1" w:rsidRDefault="004D234A">
      <w:pPr>
        <w:keepNext/>
        <w:keepLines/>
        <w:ind w:left="850" w:hanging="283"/>
      </w:pPr>
      <w:bookmarkStart w:id="187" w:name="_MCCTEMPBM_CRPT98360107___2"/>
      <w:bookmarkEnd w:id="186"/>
    </w:p>
    <w:bookmarkEnd w:id="187"/>
    <w:p w14:paraId="31D99918" w14:textId="77777777" w:rsidR="004D234A" w:rsidRPr="008928B1" w:rsidRDefault="008151CE">
      <w:pPr>
        <w:pStyle w:val="B1"/>
        <w:keepNext/>
        <w:rPr>
          <w:b/>
        </w:rPr>
      </w:pPr>
      <w:r w:rsidRPr="008928B1">
        <w:t>22</w:t>
      </w:r>
      <w:r w:rsidR="004D234A" w:rsidRPr="008928B1">
        <w:t>.</w:t>
      </w:r>
      <w:r w:rsidR="004D234A" w:rsidRPr="008928B1">
        <w:tab/>
      </w:r>
      <w:r w:rsidR="004D234A" w:rsidRPr="008928B1">
        <w:rPr>
          <w:b/>
          <w:bCs/>
        </w:rPr>
        <w:t>INVITE request (P-CSCF#2 to UE#2) – see example in table A.4.3-2</w:t>
      </w:r>
      <w:r w:rsidRPr="008928B1">
        <w:rPr>
          <w:b/>
          <w:bCs/>
        </w:rPr>
        <w:t>2</w:t>
      </w:r>
    </w:p>
    <w:p w14:paraId="03D30491" w14:textId="77777777" w:rsidR="004D234A" w:rsidRPr="008928B1" w:rsidRDefault="004D234A">
      <w:pPr>
        <w:pStyle w:val="B2"/>
      </w:pPr>
      <w:r w:rsidRPr="008928B1">
        <w:tab/>
        <w:t>P-CSCF#2 forwards the INVITE request to the terminating UE.</w:t>
      </w:r>
    </w:p>
    <w:p w14:paraId="5162CFCB" w14:textId="77777777" w:rsidR="004D234A" w:rsidRPr="008928B1" w:rsidRDefault="004D234A">
      <w:pPr>
        <w:pStyle w:val="TH"/>
      </w:pPr>
      <w:r w:rsidRPr="008928B1">
        <w:lastRenderedPageBreak/>
        <w:t>Table A.4.3-2</w:t>
      </w:r>
      <w:r w:rsidR="008151CE" w:rsidRPr="008928B1">
        <w:t>2</w:t>
      </w:r>
      <w:r w:rsidRPr="008928B1">
        <w:t>: INVITE request (P-CSCF#2 to UE#2)</w:t>
      </w:r>
    </w:p>
    <w:p w14:paraId="56CA838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88" w:name="_MCCTEMPBM_CRPT98360108___2"/>
      <w:r w:rsidRPr="008928B1">
        <w:t>INVITE sip:[5555::eee:fff:aaa:bbb]:8805;comp=sigcomp SIP/2.0</w:t>
      </w:r>
    </w:p>
    <w:p w14:paraId="3224914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pcscf2.visited2.net:5088;comp=sigcomp;branch=z9hG4bK361k21.1, SIP/2.0/UDP scscf2.home2.net;branch=z9hG4bK764z87.1, SIP/2.0/UDP as2.home2.net;branch=z9hG4bK348923.1</w:t>
      </w:r>
    </w:p>
    <w:p w14:paraId="3FE65CA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68</w:t>
      </w:r>
    </w:p>
    <w:p w14:paraId="037E842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Record-Route: &lt;sip:pcscf2.visited2.net:5088;lr;comp=sigcomp&gt;, &lt;sip:scscf2.home2.net;lr&gt;</w:t>
      </w:r>
      <w:r w:rsidR="00827107">
        <w:t xml:space="preserve">, </w:t>
      </w:r>
      <w:r w:rsidR="00827107" w:rsidRPr="00013D57">
        <w:rPr>
          <w:snapToGrid w:val="0"/>
        </w:rPr>
        <w:t>&lt;sip:</w:t>
      </w:r>
      <w:r w:rsidR="00827107" w:rsidRPr="008928B1">
        <w:t>as</w:t>
      </w:r>
      <w:r w:rsidR="00827107">
        <w:t>2</w:t>
      </w:r>
      <w:r w:rsidR="00827107" w:rsidRPr="008928B1">
        <w:t>.home</w:t>
      </w:r>
      <w:r w:rsidR="00827107">
        <w:t>2</w:t>
      </w:r>
      <w:r w:rsidR="00827107" w:rsidRPr="008928B1">
        <w:t>.net</w:t>
      </w:r>
      <w:r w:rsidR="00827107" w:rsidRPr="00013D57">
        <w:rPr>
          <w:snapToGrid w:val="0"/>
        </w:rPr>
        <w:t>;lr&gt;</w:t>
      </w:r>
    </w:p>
    <w:p w14:paraId="279FEF0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w:t>
      </w:r>
    </w:p>
    <w:p w14:paraId="3DA1E83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Privacy:</w:t>
      </w:r>
    </w:p>
    <w:p w14:paraId="0756457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13B2FA7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5440393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3EE0E35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547DE541" w14:textId="77777777" w:rsidR="00827107" w:rsidRPr="00013D5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7CD0E35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Contact: </w:t>
      </w:r>
    </w:p>
    <w:p w14:paraId="74AECD6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Allow: </w:t>
      </w:r>
    </w:p>
    <w:p w14:paraId="710A12C6"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pPr>
      <w:r>
        <w:t>Accept:</w:t>
      </w:r>
    </w:p>
    <w:p w14:paraId="2A7F1E9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P-Called-Party-ID: </w:t>
      </w:r>
    </w:p>
    <w:p w14:paraId="69C5F0B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Content-Type: </w:t>
      </w:r>
    </w:p>
    <w:p w14:paraId="69B025C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Content-Length: (...) </w:t>
      </w:r>
    </w:p>
    <w:p w14:paraId="25A5E47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p>
    <w:p w14:paraId="683B54C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w:t>
      </w:r>
    </w:p>
    <w:p w14:paraId="4730D13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w:t>
      </w:r>
    </w:p>
    <w:p w14:paraId="36D783F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04EEC28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 </w:t>
      </w:r>
    </w:p>
    <w:p w14:paraId="56A8503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w:t>
      </w:r>
    </w:p>
    <w:p w14:paraId="121A0BC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w:t>
      </w:r>
    </w:p>
    <w:p w14:paraId="0C43655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109327A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7864E6DD" w14:textId="77777777" w:rsidR="008151CE" w:rsidRPr="008928B1" w:rsidRDefault="008151CE">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a=</w:t>
      </w:r>
    </w:p>
    <w:p w14:paraId="51F9AB23" w14:textId="77777777" w:rsidR="004D234A" w:rsidRPr="008928B1" w:rsidRDefault="004D234A">
      <w:pPr>
        <w:pStyle w:val="B1"/>
        <w:keepNext/>
        <w:keepLines/>
        <w:ind w:left="850" w:hanging="283"/>
      </w:pPr>
      <w:bookmarkStart w:id="189" w:name="_MCCTEMPBM_CRPT98360109___2"/>
      <w:bookmarkEnd w:id="188"/>
    </w:p>
    <w:bookmarkEnd w:id="189"/>
    <w:p w14:paraId="72274B7B" w14:textId="77777777" w:rsidR="004D234A" w:rsidRPr="008928B1" w:rsidRDefault="004D234A">
      <w:pPr>
        <w:pStyle w:val="B1"/>
        <w:keepNext/>
        <w:rPr>
          <w:b/>
        </w:rPr>
      </w:pPr>
      <w:r w:rsidRPr="008928B1">
        <w:t>2</w:t>
      </w:r>
      <w:r w:rsidR="008151CE" w:rsidRPr="008928B1">
        <w:t>3</w:t>
      </w:r>
      <w:r w:rsidRPr="008928B1">
        <w:t>.</w:t>
      </w:r>
      <w:r w:rsidRPr="008928B1">
        <w:tab/>
      </w:r>
      <w:r w:rsidRPr="008928B1">
        <w:rPr>
          <w:b/>
          <w:bCs/>
        </w:rPr>
        <w:t>100 (Trying) response (UE#2 to P-CSCF#2) – see example in table A.4.3-2</w:t>
      </w:r>
      <w:r w:rsidR="008151CE" w:rsidRPr="008928B1">
        <w:rPr>
          <w:b/>
          <w:bCs/>
        </w:rPr>
        <w:t>3</w:t>
      </w:r>
    </w:p>
    <w:p w14:paraId="6887B1DB" w14:textId="77777777" w:rsidR="004D234A" w:rsidRPr="008928B1" w:rsidRDefault="004D234A">
      <w:pPr>
        <w:pStyle w:val="B2"/>
      </w:pPr>
      <w:r w:rsidRPr="008928B1">
        <w:tab/>
        <w:t>UE#2 sends a 100 (Trying) response provisional response to P-CSCF#2.</w:t>
      </w:r>
    </w:p>
    <w:p w14:paraId="38BF0848" w14:textId="77777777" w:rsidR="004D234A" w:rsidRPr="008928B1" w:rsidRDefault="004D234A">
      <w:pPr>
        <w:pStyle w:val="TH"/>
      </w:pPr>
      <w:r w:rsidRPr="008928B1">
        <w:t>Table A.4.3-2</w:t>
      </w:r>
      <w:r w:rsidR="008151CE" w:rsidRPr="008928B1">
        <w:t>3</w:t>
      </w:r>
      <w:r w:rsidRPr="008928B1">
        <w:t>: 100 (Trying) response (UE#2 to P-CSCF#2)</w:t>
      </w:r>
    </w:p>
    <w:p w14:paraId="13AD975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90" w:name="_MCCTEMPBM_CRPT98360110___2"/>
      <w:r w:rsidRPr="008928B1">
        <w:t>SIP/2.0 100 Trying</w:t>
      </w:r>
    </w:p>
    <w:p w14:paraId="059293C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pcscf2.visited2.net:5088;comp=sigcomp;branch=z9hG4bK361k21.1, SIP/2.0/UDP scscf2.home2.net;branch=z9hG4bK764z87.1, SIP/2.0/UDP as2.home2.net;branch=z9hG4bK348923.1</w:t>
      </w:r>
    </w:p>
    <w:p w14:paraId="633C309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17207E3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54963B9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22794AF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223D3B7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 0</w:t>
      </w:r>
    </w:p>
    <w:p w14:paraId="221F59B7" w14:textId="77777777" w:rsidR="004D234A" w:rsidRPr="008928B1" w:rsidRDefault="004D234A">
      <w:pPr>
        <w:pStyle w:val="B1"/>
        <w:keepNext/>
        <w:keepLines/>
        <w:ind w:left="850" w:hanging="283"/>
      </w:pPr>
      <w:bookmarkStart w:id="191" w:name="_MCCTEMPBM_CRPT98360111___2"/>
      <w:bookmarkEnd w:id="190"/>
    </w:p>
    <w:bookmarkEnd w:id="191"/>
    <w:p w14:paraId="27C18345" w14:textId="77777777" w:rsidR="004D234A" w:rsidRPr="008928B1" w:rsidRDefault="004D234A">
      <w:pPr>
        <w:pStyle w:val="B1"/>
        <w:keepNext/>
      </w:pPr>
      <w:r w:rsidRPr="008928B1">
        <w:t>2</w:t>
      </w:r>
      <w:r w:rsidR="008151CE" w:rsidRPr="008928B1">
        <w:t>4</w:t>
      </w:r>
      <w:r w:rsidRPr="008928B1">
        <w:t>.</w:t>
      </w:r>
      <w:r w:rsidRPr="008928B1">
        <w:tab/>
      </w:r>
      <w:r w:rsidRPr="008928B1">
        <w:rPr>
          <w:b/>
        </w:rPr>
        <w:t>Reserve IP-CAN bearer for media</w:t>
      </w:r>
    </w:p>
    <w:p w14:paraId="45D5B3F9" w14:textId="77777777" w:rsidR="004D234A" w:rsidRPr="008928B1" w:rsidRDefault="004D234A">
      <w:pPr>
        <w:pStyle w:val="B2"/>
        <w:rPr>
          <w:b/>
          <w:bCs/>
        </w:rPr>
      </w:pPr>
      <w:r w:rsidRPr="008928B1">
        <w:tab/>
        <w:t>The terminating UE#2 accepts the message session and. UE#2 reserves an IP-CAN bearer for the message session media component.</w:t>
      </w:r>
    </w:p>
    <w:p w14:paraId="3266435B" w14:textId="77777777" w:rsidR="004D234A" w:rsidRPr="008928B1" w:rsidRDefault="008151CE">
      <w:pPr>
        <w:pStyle w:val="B1"/>
        <w:keepNext/>
        <w:rPr>
          <w:b/>
          <w:bCs/>
        </w:rPr>
      </w:pPr>
      <w:r w:rsidRPr="008928B1">
        <w:t>25</w:t>
      </w:r>
      <w:r w:rsidR="004D234A" w:rsidRPr="008928B1">
        <w:t xml:space="preserve">. </w:t>
      </w:r>
      <w:r w:rsidR="004D234A" w:rsidRPr="008928B1">
        <w:rPr>
          <w:b/>
          <w:bCs/>
        </w:rPr>
        <w:t>200 (OK)</w:t>
      </w:r>
      <w:r w:rsidR="004D234A" w:rsidRPr="008928B1">
        <w:rPr>
          <w:b/>
        </w:rPr>
        <w:t xml:space="preserve"> response (UE#2 to P-CSCF#2) – see example in table A.4.3-</w:t>
      </w:r>
      <w:r w:rsidRPr="008928B1">
        <w:rPr>
          <w:b/>
        </w:rPr>
        <w:t>25</w:t>
      </w:r>
    </w:p>
    <w:p w14:paraId="1832C31E" w14:textId="77777777" w:rsidR="004D234A" w:rsidRPr="008928B1" w:rsidRDefault="004D234A">
      <w:pPr>
        <w:pStyle w:val="B2"/>
        <w:ind w:firstLine="0"/>
      </w:pPr>
      <w:bookmarkStart w:id="192" w:name="_MCCTEMPBM_CRPT98360112___3"/>
      <w:r w:rsidRPr="008928B1">
        <w:t xml:space="preserve">After </w:t>
      </w:r>
      <w:r w:rsidR="008151CE" w:rsidRPr="008928B1">
        <w:t>reserving an IP-CAN bearer for the message session media component</w:t>
      </w:r>
      <w:r w:rsidRPr="008928B1">
        <w:t xml:space="preserve">, the terminating UE#2 sends a 200 (OK) response for the INVITE request containing SDP that indicates that UE#2 has </w:t>
      </w:r>
      <w:r w:rsidR="008151CE" w:rsidRPr="008928B1">
        <w:t>accepted the message session and listens on the MSRP TCP port returned in the path attribute in the answer for a TCP SETUP from AS#2.</w:t>
      </w:r>
    </w:p>
    <w:bookmarkEnd w:id="192"/>
    <w:p w14:paraId="6E740D31" w14:textId="77777777" w:rsidR="004D234A" w:rsidRPr="008928B1" w:rsidRDefault="004D234A">
      <w:pPr>
        <w:pStyle w:val="TH"/>
      </w:pPr>
      <w:r w:rsidRPr="008928B1">
        <w:lastRenderedPageBreak/>
        <w:t>Table A.4.3-</w:t>
      </w:r>
      <w:r w:rsidR="008151CE" w:rsidRPr="008928B1">
        <w:t>25</w:t>
      </w:r>
      <w:r w:rsidRPr="008928B1">
        <w:t>: 200 (OK) response (UE#2 to P-CSCF#2)</w:t>
      </w:r>
    </w:p>
    <w:p w14:paraId="752B12F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93" w:name="_MCCTEMPBM_CRPT98360113___2"/>
      <w:r w:rsidRPr="008928B1">
        <w:t>SIP/2.0 200 OK</w:t>
      </w:r>
    </w:p>
    <w:p w14:paraId="1082E1C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t>Via: SIP/2.0/UDP pcscf2.visited2.net:5088;comp=sigcomp;branch=z9hG4bK361k21.1, SIP/2.0/UDP scscf2.home2.net;branch=z9hG4bK764z87.1, SIP/2.0/UDP as2.home2.net;branch=z9hG4bK348923.1</w:t>
      </w:r>
    </w:p>
    <w:p w14:paraId="081B44C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Record-Route: &lt;sip:pcscf2.visited2.net:5088;lr;comp=sigcomp&gt;, &lt;sip:scscf2.home2.net;lr&gt;</w:t>
      </w:r>
      <w:r w:rsidR="00827107">
        <w:t xml:space="preserve">, , </w:t>
      </w:r>
      <w:r w:rsidR="00827107" w:rsidRPr="00013D57">
        <w:rPr>
          <w:snapToGrid w:val="0"/>
        </w:rPr>
        <w:t>&lt;sip:</w:t>
      </w:r>
      <w:r w:rsidR="00827107" w:rsidRPr="008928B1">
        <w:t>as</w:t>
      </w:r>
      <w:r w:rsidR="00827107">
        <w:t>2</w:t>
      </w:r>
      <w:r w:rsidR="00827107" w:rsidRPr="008928B1">
        <w:t>.home</w:t>
      </w:r>
      <w:r w:rsidR="00827107">
        <w:t>2</w:t>
      </w:r>
      <w:r w:rsidR="00827107" w:rsidRPr="008928B1">
        <w:t>.net</w:t>
      </w:r>
      <w:r w:rsidR="00827107" w:rsidRPr="00013D57">
        <w:rPr>
          <w:snapToGrid w:val="0"/>
        </w:rPr>
        <w:t>;lr&gt;</w:t>
      </w:r>
    </w:p>
    <w:p w14:paraId="1929C7A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Privacy: none</w:t>
      </w:r>
    </w:p>
    <w:p w14:paraId="72DD313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P-Access-Network-Info: 3GPP-UTRAN-TDD; utran-cell-id-3gpp=234151D0FCE11</w:t>
      </w:r>
    </w:p>
    <w:p w14:paraId="2AB5621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From: &lt;sip:user1_public1@home1.net&gt;tag=7871654</w:t>
      </w:r>
    </w:p>
    <w:p w14:paraId="0B801FC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To: &lt;sip:user2_public1@home2.net&gt;;tag=999456</w:t>
      </w:r>
    </w:p>
    <w:p w14:paraId="4D50344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Call-ID: 0s09glkj4903a2sdf33cb03a</w:t>
      </w:r>
    </w:p>
    <w:p w14:paraId="18F2E5A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Cseq: 210 INVITE</w:t>
      </w:r>
    </w:p>
    <w:p w14:paraId="396131A7"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pPr>
      <w:r>
        <w:t>Supported: gruu</w:t>
      </w:r>
    </w:p>
    <w:p w14:paraId="60BAA26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Contact: &lt;sip:</w:t>
      </w:r>
      <w:r w:rsidR="00827107" w:rsidRPr="009D6FEB">
        <w:t xml:space="preserve"> </w:t>
      </w:r>
      <w:r w:rsidR="00827107" w:rsidRPr="00555C93">
        <w:t>user2_public1@home2.net</w:t>
      </w:r>
      <w:r w:rsidR="00827107">
        <w:t>;gr=urn:uuid:2ad8950e-48a5-4a74-8d99-ad76cc7fc74</w:t>
      </w:r>
      <w:r w:rsidR="00827107" w:rsidRPr="008928B1" w:rsidDel="009D6FEB">
        <w:t xml:space="preserve"> </w:t>
      </w:r>
      <w:r w:rsidRPr="008928B1">
        <w:t>;comp=sigcomp&gt;</w:t>
      </w:r>
    </w:p>
    <w:p w14:paraId="72F5B90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rFonts w:eastAsia="MS Mincho"/>
        </w:rPr>
      </w:pPr>
      <w:r w:rsidRPr="008928B1">
        <w:rPr>
          <w:rFonts w:eastAsia="MS Mincho"/>
        </w:rPr>
        <w:t>Allow: INVITE, ACK, CANCEL, BYE, PRACK, UPDATE, REFER, MESSAGE</w:t>
      </w:r>
    </w:p>
    <w:p w14:paraId="57C88A2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Content-Type: application/sdp </w:t>
      </w:r>
    </w:p>
    <w:p w14:paraId="4367D13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 (…)</w:t>
      </w:r>
    </w:p>
    <w:p w14:paraId="00D1A11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051DCA1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v=0</w:t>
      </w:r>
    </w:p>
    <w:p w14:paraId="62DED34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o=- 29879336302987933630IN IP6 </w:t>
      </w:r>
      <w:r w:rsidR="008151CE" w:rsidRPr="008928B1">
        <w:t>5555::eee:fff:aaa:bbb</w:t>
      </w:r>
    </w:p>
    <w:p w14:paraId="195C715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0A740A3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c=IN IP6 </w:t>
      </w:r>
      <w:r w:rsidR="008151CE" w:rsidRPr="008928B1">
        <w:t>5555::eee:fff:aaa:bbb</w:t>
      </w:r>
    </w:p>
    <w:p w14:paraId="20B7C482" w14:textId="77777777" w:rsidR="004D234A" w:rsidRPr="005D616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5D6161">
        <w:rPr>
          <w:snapToGrid w:val="0"/>
          <w:lang w:val="fr-FR"/>
        </w:rPr>
        <w:t>t=0 0</w:t>
      </w:r>
    </w:p>
    <w:p w14:paraId="44FA6660" w14:textId="77777777" w:rsidR="004D234A" w:rsidRPr="005D616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5D6161">
        <w:rPr>
          <w:snapToGrid w:val="0"/>
          <w:lang w:val="fr-FR"/>
        </w:rPr>
        <w:t xml:space="preserve">m=message </w:t>
      </w:r>
      <w:r w:rsidR="00A600E6" w:rsidRPr="005D6161">
        <w:rPr>
          <w:snapToGrid w:val="0"/>
          <w:lang w:val="fr-FR"/>
        </w:rPr>
        <w:t xml:space="preserve">2855 </w:t>
      </w:r>
      <w:r w:rsidR="00DE044C" w:rsidRPr="005D6161">
        <w:rPr>
          <w:snapToGrid w:val="0"/>
          <w:lang w:val="fr-FR"/>
        </w:rPr>
        <w:t>TCP/MSRP</w:t>
      </w:r>
      <w:r w:rsidRPr="005D6161">
        <w:rPr>
          <w:snapToGrid w:val="0"/>
          <w:lang w:val="fr-FR"/>
        </w:rPr>
        <w:t xml:space="preserve"> *</w:t>
      </w:r>
    </w:p>
    <w:p w14:paraId="55363EB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a=accept-types:text/plain text/html message/cpim</w:t>
      </w:r>
    </w:p>
    <w:p w14:paraId="1D1134D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a=path</w:t>
      </w:r>
      <w:r w:rsidRPr="008928B1">
        <w:t>:msrp://[5555::eee:fff:aaa:bbb]:</w:t>
      </w:r>
      <w:r w:rsidR="00A600E6">
        <w:t>2855</w:t>
      </w:r>
      <w:r w:rsidRPr="008928B1">
        <w:t>/s417121</w:t>
      </w:r>
      <w:r w:rsidR="008151CE" w:rsidRPr="008928B1">
        <w:t>;tcp</w:t>
      </w:r>
    </w:p>
    <w:p w14:paraId="3825230D" w14:textId="77777777" w:rsidR="004B4ED2" w:rsidRDefault="008151CE" w:rsidP="004B4ED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a=max-size:65536</w:t>
      </w:r>
    </w:p>
    <w:p w14:paraId="03BE88BC" w14:textId="77777777" w:rsidR="0037241D" w:rsidRDefault="004B4ED2" w:rsidP="004B4ED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t>a=msrp-cema</w:t>
      </w:r>
    </w:p>
    <w:p w14:paraId="3F905410" w14:textId="77777777" w:rsidR="008151CE" w:rsidRPr="008928B1" w:rsidRDefault="0037241D" w:rsidP="0037241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a=setup:passive</w:t>
      </w:r>
    </w:p>
    <w:bookmarkEnd w:id="193"/>
    <w:p w14:paraId="1EF5B365" w14:textId="77777777" w:rsidR="004D234A" w:rsidRPr="008928B1" w:rsidRDefault="004D234A">
      <w:pPr>
        <w:pStyle w:val="B1"/>
      </w:pPr>
    </w:p>
    <w:p w14:paraId="52EFEB67" w14:textId="77777777" w:rsidR="008151CE" w:rsidRPr="008928B1" w:rsidRDefault="008151CE" w:rsidP="008151CE">
      <w:pPr>
        <w:pStyle w:val="EX"/>
        <w:keepLines w:val="0"/>
      </w:pPr>
      <w:r w:rsidRPr="008928B1">
        <w:rPr>
          <w:b/>
        </w:rPr>
        <w:t>SDP</w:t>
      </w:r>
      <w:r w:rsidRPr="008928B1">
        <w:tab/>
        <w:t>The SDP contains the set of offered content types supported by UE#2 and desired by the user at UE#2 for this session in the accept-types attribute and indicates the maximum size message that can be received by UE#2 in the max-size attribute.</w:t>
      </w:r>
    </w:p>
    <w:p w14:paraId="5926B3B8" w14:textId="77777777" w:rsidR="008151CE" w:rsidRPr="008928B1" w:rsidRDefault="008151CE">
      <w:pPr>
        <w:pStyle w:val="B1"/>
      </w:pPr>
    </w:p>
    <w:p w14:paraId="3CC989DD" w14:textId="77777777" w:rsidR="004D234A" w:rsidRPr="008928B1" w:rsidRDefault="008151CE">
      <w:pPr>
        <w:pStyle w:val="B1"/>
        <w:keepNext/>
        <w:rPr>
          <w:b/>
        </w:rPr>
      </w:pPr>
      <w:r w:rsidRPr="008928B1">
        <w:t>26</w:t>
      </w:r>
      <w:r w:rsidR="004D234A" w:rsidRPr="008928B1">
        <w:t>.</w:t>
      </w:r>
      <w:r w:rsidR="004D234A" w:rsidRPr="008928B1">
        <w:tab/>
      </w:r>
      <w:r w:rsidR="004D234A" w:rsidRPr="008928B1">
        <w:rPr>
          <w:b/>
          <w:bCs/>
        </w:rPr>
        <w:t>200 (OK)</w:t>
      </w:r>
      <w:r w:rsidR="004D234A" w:rsidRPr="008928B1">
        <w:rPr>
          <w:b/>
        </w:rPr>
        <w:t xml:space="preserve"> response (P-CSCF#2 to S-CSCF#2) – see example in table A.4.3-</w:t>
      </w:r>
      <w:r w:rsidRPr="008928B1">
        <w:rPr>
          <w:b/>
        </w:rPr>
        <w:t>26</w:t>
      </w:r>
    </w:p>
    <w:p w14:paraId="1ABAABF8" w14:textId="77777777" w:rsidR="004D234A" w:rsidRPr="008928B1" w:rsidRDefault="004D234A">
      <w:pPr>
        <w:pStyle w:val="B2"/>
      </w:pPr>
      <w:r w:rsidRPr="008928B1">
        <w:tab/>
        <w:t>P-CSCF#2 forwards the 200 (OK) response to S-CSCF#2.</w:t>
      </w:r>
    </w:p>
    <w:p w14:paraId="066403EB" w14:textId="77777777" w:rsidR="004D234A" w:rsidRPr="008928B1" w:rsidRDefault="004D234A">
      <w:pPr>
        <w:pStyle w:val="TH"/>
      </w:pPr>
      <w:r w:rsidRPr="008928B1">
        <w:lastRenderedPageBreak/>
        <w:t>Table A.4.3-</w:t>
      </w:r>
      <w:r w:rsidR="008151CE" w:rsidRPr="008928B1">
        <w:t>26</w:t>
      </w:r>
      <w:r w:rsidRPr="008928B1">
        <w:t>: 200 (OK) response (P-CSCF#2 to S-CSCF#2)</w:t>
      </w:r>
    </w:p>
    <w:p w14:paraId="45F6F20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94" w:name="_MCCTEMPBM_CRPT98360114___2"/>
      <w:r w:rsidRPr="008928B1">
        <w:t>SIP/2.0 200 OK</w:t>
      </w:r>
    </w:p>
    <w:p w14:paraId="2DB02EC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scscf2.home2.net;branch=z9hG4bK764z87.1, SIP/2.0/UDP as2.home2.net;branch=z9hG4bK348923.1</w:t>
      </w:r>
    </w:p>
    <w:p w14:paraId="5AFFEE5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Record-Route: </w:t>
      </w:r>
    </w:p>
    <w:p w14:paraId="2766B20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 "John Smith" &lt;sip:user2_public1@home2.net&gt;</w:t>
      </w:r>
    </w:p>
    <w:p w14:paraId="29C99D0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Privacy: </w:t>
      </w:r>
    </w:p>
    <w:p w14:paraId="3698E1A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8928B1">
        <w:rPr>
          <w:rFonts w:cs="Courier New"/>
        </w:rPr>
        <w:t xml:space="preserve">P-Charging-Vector: </w:t>
      </w:r>
      <w:r w:rsidR="0098298C">
        <w:rPr>
          <w:rFonts w:cs="Courier New" w:hint="eastAsia"/>
          <w:lang w:eastAsia="zh-CN"/>
        </w:rPr>
        <w:t>####</w:t>
      </w:r>
    </w:p>
    <w:p w14:paraId="221525D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P-Access-Network-Info: </w:t>
      </w:r>
    </w:p>
    <w:p w14:paraId="2059C46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2ED19E8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To:</w:t>
      </w:r>
    </w:p>
    <w:p w14:paraId="3ABC8B5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6E39AB8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3576DCC5"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pPr>
      <w:r>
        <w:t>Supported:</w:t>
      </w:r>
    </w:p>
    <w:p w14:paraId="2C00535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Contact: </w:t>
      </w:r>
    </w:p>
    <w:p w14:paraId="238A58B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rFonts w:eastAsia="MS Mincho"/>
        </w:rPr>
      </w:pPr>
      <w:r w:rsidRPr="008928B1">
        <w:rPr>
          <w:rFonts w:eastAsia="MS Mincho"/>
        </w:rPr>
        <w:t xml:space="preserve">Allow: </w:t>
      </w:r>
    </w:p>
    <w:p w14:paraId="0D7B61F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Content-Type: </w:t>
      </w:r>
    </w:p>
    <w:p w14:paraId="51692A2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w:t>
      </w:r>
    </w:p>
    <w:p w14:paraId="4A81E3B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p>
    <w:p w14:paraId="7409D85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w:t>
      </w:r>
    </w:p>
    <w:p w14:paraId="38BE75C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w:t>
      </w:r>
    </w:p>
    <w:p w14:paraId="7DB90ED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3F7BF74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w:t>
      </w:r>
    </w:p>
    <w:p w14:paraId="11C9FAE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w:t>
      </w:r>
    </w:p>
    <w:p w14:paraId="0CAADB1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w:t>
      </w:r>
    </w:p>
    <w:p w14:paraId="11A3C82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5342BFA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42C080E7" w14:textId="77777777" w:rsidR="008151CE" w:rsidRPr="008928B1" w:rsidRDefault="008151CE">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a=</w:t>
      </w:r>
    </w:p>
    <w:p w14:paraId="6E1E0012" w14:textId="77777777" w:rsidR="004D234A" w:rsidRPr="008928B1" w:rsidRDefault="004D234A">
      <w:pPr>
        <w:pStyle w:val="B1"/>
        <w:keepNext/>
        <w:keepLines/>
        <w:ind w:left="850" w:hanging="283"/>
      </w:pPr>
      <w:bookmarkStart w:id="195" w:name="_MCCTEMPBM_CRPT98360115___2"/>
      <w:bookmarkEnd w:id="194"/>
    </w:p>
    <w:bookmarkEnd w:id="195"/>
    <w:p w14:paraId="0FF5B0CC" w14:textId="77777777" w:rsidR="004D234A" w:rsidRPr="008928B1" w:rsidRDefault="008151CE">
      <w:pPr>
        <w:pStyle w:val="B1"/>
        <w:keepNext/>
        <w:rPr>
          <w:b/>
        </w:rPr>
      </w:pPr>
      <w:r w:rsidRPr="008928B1">
        <w:t>27</w:t>
      </w:r>
      <w:r w:rsidR="004D234A" w:rsidRPr="008928B1">
        <w:t>.</w:t>
      </w:r>
      <w:r w:rsidR="004D234A" w:rsidRPr="008928B1">
        <w:tab/>
      </w:r>
      <w:r w:rsidR="004D234A" w:rsidRPr="008928B1">
        <w:rPr>
          <w:b/>
          <w:bCs/>
        </w:rPr>
        <w:t>200 (OK)</w:t>
      </w:r>
      <w:r w:rsidR="004D234A" w:rsidRPr="008928B1">
        <w:rPr>
          <w:b/>
        </w:rPr>
        <w:t xml:space="preserve"> response (S-CSCF#2 to AS#2) – see example in table A.4.3-</w:t>
      </w:r>
      <w:r w:rsidRPr="008928B1">
        <w:rPr>
          <w:b/>
        </w:rPr>
        <w:t>27</w:t>
      </w:r>
    </w:p>
    <w:p w14:paraId="5F8C3822" w14:textId="77777777" w:rsidR="004D234A" w:rsidRPr="008928B1" w:rsidRDefault="004D234A">
      <w:pPr>
        <w:pStyle w:val="B2"/>
      </w:pPr>
      <w:r w:rsidRPr="008928B1">
        <w:tab/>
        <w:t>S-CSCF#2 forwards the 200 (OK) response to AS#2.</w:t>
      </w:r>
    </w:p>
    <w:p w14:paraId="215248C5" w14:textId="77777777" w:rsidR="004D234A" w:rsidRPr="008928B1" w:rsidRDefault="004D234A">
      <w:pPr>
        <w:pStyle w:val="TH"/>
      </w:pPr>
      <w:r w:rsidRPr="008928B1">
        <w:t>Table A.4.3-</w:t>
      </w:r>
      <w:r w:rsidR="008151CE" w:rsidRPr="008928B1">
        <w:t>27</w:t>
      </w:r>
      <w:r w:rsidRPr="008928B1">
        <w:t>: 200 (OK) response (S-CSCF#2 to AS#2)</w:t>
      </w:r>
    </w:p>
    <w:p w14:paraId="6CBE6DE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96" w:name="_MCCTEMPBM_CRPT98360116___2"/>
      <w:r w:rsidRPr="008928B1">
        <w:t>SIP/2.0 200 OK</w:t>
      </w:r>
    </w:p>
    <w:p w14:paraId="608C1E6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as2.home2.net;branch=z9hG4bK348923.1</w:t>
      </w:r>
    </w:p>
    <w:p w14:paraId="7A7802D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Record-Route: </w:t>
      </w:r>
    </w:p>
    <w:p w14:paraId="69125B6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 "John Smith" &lt;sip:user2_public1@home2.net&gt;, &lt;tel:+1-212-555-2222&gt;</w:t>
      </w:r>
    </w:p>
    <w:p w14:paraId="004A7D1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Privacy: </w:t>
      </w:r>
    </w:p>
    <w:p w14:paraId="44AD343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8928B1">
        <w:rPr>
          <w:rFonts w:cs="Courier New"/>
        </w:rPr>
        <w:t xml:space="preserve">P-Charging-Vector: </w:t>
      </w:r>
      <w:r w:rsidR="0098298C">
        <w:rPr>
          <w:rFonts w:cs="Courier New" w:hint="eastAsia"/>
          <w:lang w:eastAsia="zh-CN"/>
        </w:rPr>
        <w:t>####</w:t>
      </w:r>
    </w:p>
    <w:p w14:paraId="43BA0F6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53EDEBB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69778FC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2AD3EB7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1EFDC93E"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pPr>
      <w:r>
        <w:t>Supported:</w:t>
      </w:r>
    </w:p>
    <w:p w14:paraId="091E172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Contact: </w:t>
      </w:r>
    </w:p>
    <w:p w14:paraId="626B25E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Allow:  </w:t>
      </w:r>
    </w:p>
    <w:p w14:paraId="43992C7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Content-Type: </w:t>
      </w:r>
    </w:p>
    <w:p w14:paraId="664B912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Content-Length: </w:t>
      </w:r>
    </w:p>
    <w:p w14:paraId="7C0C0FF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p>
    <w:p w14:paraId="75CD09D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w:t>
      </w:r>
    </w:p>
    <w:p w14:paraId="55FF3CD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w:t>
      </w:r>
    </w:p>
    <w:p w14:paraId="3BCF00A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0F5968C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w:t>
      </w:r>
    </w:p>
    <w:p w14:paraId="741661A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w:t>
      </w:r>
    </w:p>
    <w:p w14:paraId="19AD341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w:t>
      </w:r>
    </w:p>
    <w:p w14:paraId="24B30EF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0452330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607CAC2C" w14:textId="77777777" w:rsidR="00EB0199" w:rsidRPr="008928B1" w:rsidRDefault="00EB0199">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a=</w:t>
      </w:r>
    </w:p>
    <w:bookmarkEnd w:id="196"/>
    <w:p w14:paraId="29E5EDE6" w14:textId="77777777" w:rsidR="004D234A" w:rsidRPr="008928B1" w:rsidRDefault="004D234A">
      <w:pPr>
        <w:pStyle w:val="B1"/>
      </w:pPr>
    </w:p>
    <w:p w14:paraId="74E46931" w14:textId="77777777" w:rsidR="004D234A" w:rsidRPr="008928B1" w:rsidRDefault="00EB0199">
      <w:pPr>
        <w:pStyle w:val="B1"/>
        <w:keepNext/>
      </w:pPr>
      <w:r w:rsidRPr="008928B1">
        <w:t>28</w:t>
      </w:r>
      <w:r w:rsidR="004D234A" w:rsidRPr="008928B1">
        <w:t>.</w:t>
      </w:r>
      <w:r w:rsidR="004D234A" w:rsidRPr="008928B1">
        <w:tab/>
      </w:r>
      <w:r w:rsidR="004D234A" w:rsidRPr="008928B1">
        <w:rPr>
          <w:b/>
          <w:bCs/>
        </w:rPr>
        <w:t>ACK request (AS#2 to S-CSCF#2) – see example in table A.4.3-</w:t>
      </w:r>
      <w:r w:rsidRPr="008928B1">
        <w:rPr>
          <w:b/>
          <w:bCs/>
        </w:rPr>
        <w:t>28</w:t>
      </w:r>
    </w:p>
    <w:p w14:paraId="79A4786E" w14:textId="77777777" w:rsidR="004D234A" w:rsidRPr="008928B1" w:rsidRDefault="004D234A">
      <w:pPr>
        <w:pStyle w:val="B2"/>
      </w:pPr>
      <w:r w:rsidRPr="008928B1">
        <w:tab/>
        <w:t>AS#2 generates a new ACK request and sends it to S-CSCF#2.</w:t>
      </w:r>
    </w:p>
    <w:p w14:paraId="35AD0913" w14:textId="77777777" w:rsidR="004D234A" w:rsidRPr="008928B1" w:rsidRDefault="004D234A">
      <w:pPr>
        <w:pStyle w:val="TH"/>
      </w:pPr>
      <w:r w:rsidRPr="008928B1">
        <w:lastRenderedPageBreak/>
        <w:t>Table A.4.3-</w:t>
      </w:r>
      <w:r w:rsidR="00EB0199" w:rsidRPr="008928B1">
        <w:t>28</w:t>
      </w:r>
      <w:r w:rsidRPr="008928B1">
        <w:t>: ACK request (AS#2 to S-CSCF#2)</w:t>
      </w:r>
    </w:p>
    <w:p w14:paraId="4A41F42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197" w:name="_MCCTEMPBM_CRPT98360117___2"/>
      <w:r w:rsidRPr="008928B1">
        <w:rPr>
          <w:snapToGrid w:val="0"/>
        </w:rPr>
        <w:t>ACK sip:</w:t>
      </w:r>
      <w:r w:rsidR="00827107" w:rsidRPr="00827107">
        <w:t xml:space="preserve"> </w:t>
      </w:r>
      <w:r w:rsidR="00827107" w:rsidRPr="00555C93">
        <w:t>user2_public1@home2.net</w:t>
      </w:r>
      <w:r w:rsidR="00827107">
        <w:t>;gr=urn:uuid:2ad8950e-48a5-4a74-8d99-ad76cc7fc74</w:t>
      </w:r>
      <w:r w:rsidR="00827107" w:rsidRPr="008928B1" w:rsidDel="00534C2D">
        <w:rPr>
          <w:snapToGrid w:val="0"/>
        </w:rPr>
        <w:t xml:space="preserve"> </w:t>
      </w:r>
      <w:r w:rsidRPr="008928B1">
        <w:t xml:space="preserve">;comp=sigcomp </w:t>
      </w:r>
      <w:r w:rsidRPr="008928B1">
        <w:rPr>
          <w:snapToGrid w:val="0"/>
        </w:rPr>
        <w:t>SIP/2.0</w:t>
      </w:r>
    </w:p>
    <w:p w14:paraId="5F400BE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t>Via: SIP/2.0/UDP as2.home2.net;branch=z9hG4bK348923.1</w:t>
      </w:r>
    </w:p>
    <w:p w14:paraId="37157C4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70</w:t>
      </w:r>
    </w:p>
    <w:p w14:paraId="4E4E789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Route: &lt;sip:scscf2.home2.net;lr&gt;, &lt;sip:pcscf2.visited2.net;lr&gt;</w:t>
      </w:r>
    </w:p>
    <w:p w14:paraId="3374A11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From: &lt;sip:user1_public1@home1.net&gt;;tag=7871654</w:t>
      </w:r>
    </w:p>
    <w:p w14:paraId="1C554C6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To: &lt;sip:user2_public1@home2.net&gt;;tag=2217770</w:t>
      </w:r>
    </w:p>
    <w:p w14:paraId="0F60926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Call-ID: 0s09glkj4903a2sdf33cb03a</w:t>
      </w:r>
    </w:p>
    <w:p w14:paraId="06DCB5B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Cseq: 210 ACK</w:t>
      </w:r>
    </w:p>
    <w:p w14:paraId="5C32CC9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 0</w:t>
      </w:r>
    </w:p>
    <w:bookmarkEnd w:id="197"/>
    <w:p w14:paraId="23E0C5A2" w14:textId="77777777" w:rsidR="004D234A" w:rsidRPr="008928B1" w:rsidRDefault="004D234A">
      <w:pPr>
        <w:pStyle w:val="B1"/>
      </w:pPr>
    </w:p>
    <w:p w14:paraId="010A917A" w14:textId="77777777" w:rsidR="004D234A" w:rsidRPr="008928B1" w:rsidRDefault="00EB0199">
      <w:pPr>
        <w:pStyle w:val="B1"/>
        <w:keepNext/>
      </w:pPr>
      <w:r w:rsidRPr="008928B1">
        <w:t>29</w:t>
      </w:r>
      <w:r w:rsidR="004D234A" w:rsidRPr="008928B1">
        <w:t>.</w:t>
      </w:r>
      <w:r w:rsidR="004D234A" w:rsidRPr="008928B1">
        <w:tab/>
      </w:r>
      <w:r w:rsidR="004D234A" w:rsidRPr="008928B1">
        <w:rPr>
          <w:b/>
          <w:bCs/>
        </w:rPr>
        <w:t>ACK request (S-CSCF#2 to P-CSCF#2) – see example in table A.4.3-</w:t>
      </w:r>
      <w:r w:rsidRPr="008928B1">
        <w:rPr>
          <w:b/>
          <w:bCs/>
        </w:rPr>
        <w:t>29</w:t>
      </w:r>
    </w:p>
    <w:p w14:paraId="0D7B9C96" w14:textId="77777777" w:rsidR="004D234A" w:rsidRPr="008928B1" w:rsidRDefault="004D234A">
      <w:pPr>
        <w:pStyle w:val="B2"/>
      </w:pPr>
      <w:r w:rsidRPr="008928B1">
        <w:tab/>
        <w:t>S-CSCF#1 forwards the ACK request to P-CSCF#2.</w:t>
      </w:r>
    </w:p>
    <w:p w14:paraId="5A32E0DC" w14:textId="77777777" w:rsidR="004D234A" w:rsidRPr="008928B1" w:rsidRDefault="004D234A">
      <w:pPr>
        <w:pStyle w:val="TH"/>
      </w:pPr>
      <w:r w:rsidRPr="008928B1">
        <w:t>Table A.4.3-</w:t>
      </w:r>
      <w:r w:rsidR="00EB0199" w:rsidRPr="008928B1">
        <w:t>29</w:t>
      </w:r>
      <w:r w:rsidRPr="008928B1">
        <w:t>: ACK request (S-CSCF#2 to P-CSCF#2)</w:t>
      </w:r>
    </w:p>
    <w:p w14:paraId="6CE9505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198" w:name="_MCCTEMPBM_CRPT98360118___2"/>
      <w:r w:rsidRPr="008928B1">
        <w:rPr>
          <w:snapToGrid w:val="0"/>
        </w:rPr>
        <w:t>ACK sip:[5555::eee:fff:aaa:bbb]</w:t>
      </w:r>
      <w:r w:rsidRPr="008928B1">
        <w:t xml:space="preserve">:8805;comp=sigcomp </w:t>
      </w:r>
      <w:r w:rsidRPr="008928B1">
        <w:rPr>
          <w:snapToGrid w:val="0"/>
        </w:rPr>
        <w:t>SIP/2.0</w:t>
      </w:r>
    </w:p>
    <w:p w14:paraId="4DBD12A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t xml:space="preserve">Via: SIP/2.0/UDP scscf2.home2.net;branch=z9hG4bK764z87.1, SIP/2.0/UDP  as2.home2.net;branch=z9hG4bK348923.1 </w:t>
      </w:r>
    </w:p>
    <w:p w14:paraId="69811E6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69</w:t>
      </w:r>
    </w:p>
    <w:p w14:paraId="1977524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Route: &lt;sip:pcscf2.visited2.net;lr&gt;</w:t>
      </w:r>
    </w:p>
    <w:p w14:paraId="119CE60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4B31922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47BFD1E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24E57E6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132F720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Content-Length: </w:t>
      </w:r>
    </w:p>
    <w:p w14:paraId="1E35BE33" w14:textId="77777777" w:rsidR="004D234A" w:rsidRPr="008928B1" w:rsidRDefault="004D234A">
      <w:pPr>
        <w:pStyle w:val="B1"/>
        <w:keepNext/>
        <w:keepLines/>
        <w:ind w:left="850" w:hanging="283"/>
      </w:pPr>
      <w:bookmarkStart w:id="199" w:name="_MCCTEMPBM_CRPT98360119___2"/>
      <w:bookmarkEnd w:id="198"/>
    </w:p>
    <w:bookmarkEnd w:id="199"/>
    <w:p w14:paraId="0ECE6D97" w14:textId="77777777" w:rsidR="004D234A" w:rsidRPr="008928B1" w:rsidRDefault="00EB0199">
      <w:pPr>
        <w:pStyle w:val="B1"/>
        <w:keepNext/>
      </w:pPr>
      <w:r w:rsidRPr="008928B1">
        <w:t>30</w:t>
      </w:r>
      <w:r w:rsidR="004D234A" w:rsidRPr="008928B1">
        <w:t>.</w:t>
      </w:r>
      <w:r w:rsidR="004D234A" w:rsidRPr="008928B1">
        <w:tab/>
      </w:r>
      <w:r w:rsidR="004D234A" w:rsidRPr="008928B1">
        <w:rPr>
          <w:b/>
          <w:bCs/>
        </w:rPr>
        <w:t>ACK request (P-CSCF#2 to UE#2) – see example in table A.4.3.</w:t>
      </w:r>
      <w:r w:rsidRPr="008928B1">
        <w:rPr>
          <w:b/>
          <w:bCs/>
        </w:rPr>
        <w:t>30</w:t>
      </w:r>
    </w:p>
    <w:p w14:paraId="204F0323" w14:textId="77777777" w:rsidR="004D234A" w:rsidRPr="008928B1" w:rsidRDefault="004D234A">
      <w:pPr>
        <w:pStyle w:val="B2"/>
      </w:pPr>
      <w:r w:rsidRPr="008928B1">
        <w:tab/>
        <w:t>P-CSCF#2 forwards the ACK request to UE#2.</w:t>
      </w:r>
    </w:p>
    <w:p w14:paraId="123821EC" w14:textId="77777777" w:rsidR="004D234A" w:rsidRPr="008928B1" w:rsidRDefault="004D234A">
      <w:pPr>
        <w:pStyle w:val="TH"/>
      </w:pPr>
      <w:r w:rsidRPr="008928B1">
        <w:t>Table A.4.3-</w:t>
      </w:r>
      <w:r w:rsidR="00EB0199" w:rsidRPr="008928B1">
        <w:t>30</w:t>
      </w:r>
      <w:r w:rsidRPr="008928B1">
        <w:t>: ACK request (P-CSCF#2 to UE#2)</w:t>
      </w:r>
    </w:p>
    <w:p w14:paraId="0E7A03C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00" w:name="_MCCTEMPBM_CRPT98360120___2"/>
      <w:r w:rsidRPr="008928B1">
        <w:rPr>
          <w:snapToGrid w:val="0"/>
        </w:rPr>
        <w:t xml:space="preserve">ACK </w:t>
      </w:r>
      <w:r w:rsidRPr="008928B1">
        <w:t xml:space="preserve">sip:[5555::eee:fff:aaa:bbb]:8805;comp=sigcomp </w:t>
      </w:r>
      <w:r w:rsidRPr="008928B1">
        <w:rPr>
          <w:snapToGrid w:val="0"/>
        </w:rPr>
        <w:t>SIP/2.0</w:t>
      </w:r>
    </w:p>
    <w:p w14:paraId="79F0714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pcscf2.visited2.net:5088;comp=sigcomp;branch=z9hG4bK361k21.1, SIP/2.0/UDP scscf2.home2.net;branch=z9hG4bK764z87.1, SIP/2.0/UDP as2.home2.net;branch=z9hG4bK348923.1</w:t>
      </w:r>
    </w:p>
    <w:p w14:paraId="1836147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68</w:t>
      </w:r>
    </w:p>
    <w:p w14:paraId="6DBC269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6622723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528544E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5DB2563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1DA1A00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Content-Length: </w:t>
      </w:r>
    </w:p>
    <w:p w14:paraId="5C85A4B4" w14:textId="77777777" w:rsidR="004D234A" w:rsidRPr="008928B1" w:rsidRDefault="004D234A">
      <w:pPr>
        <w:pStyle w:val="B1"/>
        <w:keepNext/>
        <w:keepLines/>
        <w:ind w:left="850" w:hanging="283"/>
      </w:pPr>
      <w:bookmarkStart w:id="201" w:name="_MCCTEMPBM_CRPT98360121___2"/>
      <w:bookmarkEnd w:id="200"/>
    </w:p>
    <w:bookmarkEnd w:id="201"/>
    <w:p w14:paraId="0E0C7E03" w14:textId="77777777" w:rsidR="00EB0199" w:rsidRPr="008928B1" w:rsidRDefault="00EB0199" w:rsidP="00EB0199">
      <w:pPr>
        <w:pStyle w:val="B1"/>
        <w:keepNext/>
      </w:pPr>
      <w:r w:rsidRPr="008928B1">
        <w:t>31.</w:t>
      </w:r>
      <w:r w:rsidR="00270918">
        <w:tab/>
      </w:r>
      <w:r w:rsidRPr="008928B1">
        <w:rPr>
          <w:b/>
        </w:rPr>
        <w:t>TCP setup</w:t>
      </w:r>
    </w:p>
    <w:p w14:paraId="104AECCB" w14:textId="77777777" w:rsidR="00EB0199" w:rsidRPr="008928B1" w:rsidRDefault="00EB0199" w:rsidP="00EB0199">
      <w:pPr>
        <w:pStyle w:val="B2"/>
        <w:ind w:firstLine="0"/>
      </w:pPr>
      <w:bookmarkStart w:id="202" w:name="_MCCTEMPBM_CRPT98360122___3"/>
      <w:r w:rsidRPr="008928B1">
        <w:t>AS#2 establishes a TCP connection using the IP-CAN bearers established in step 24 to</w:t>
      </w:r>
      <w:r w:rsidRPr="008928B1">
        <w:rPr>
          <w:rFonts w:eastAsia="MS Mincho"/>
        </w:rPr>
        <w:t xml:space="preserve"> the host address and port </w:t>
      </w:r>
      <w:r w:rsidRPr="008928B1">
        <w:t>as specified in the MSRP URL received in the SDP Answer from UE#2.</w:t>
      </w:r>
    </w:p>
    <w:p w14:paraId="256AE7F6" w14:textId="77777777" w:rsidR="00EB0199" w:rsidRPr="008928B1" w:rsidRDefault="00EB0199">
      <w:pPr>
        <w:pStyle w:val="B1"/>
        <w:keepNext/>
        <w:keepLines/>
        <w:ind w:left="850" w:hanging="283"/>
      </w:pPr>
      <w:bookmarkStart w:id="203" w:name="_MCCTEMPBM_CRPT98360123___2"/>
      <w:bookmarkEnd w:id="202"/>
    </w:p>
    <w:bookmarkEnd w:id="203"/>
    <w:p w14:paraId="11519566" w14:textId="77777777" w:rsidR="004D234A" w:rsidRPr="008928B1" w:rsidRDefault="00EB0199">
      <w:pPr>
        <w:pStyle w:val="B1"/>
        <w:keepNext/>
        <w:rPr>
          <w:b/>
        </w:rPr>
      </w:pPr>
      <w:r w:rsidRPr="008928B1">
        <w:t>32</w:t>
      </w:r>
      <w:r w:rsidR="004D234A" w:rsidRPr="008928B1">
        <w:t>.</w:t>
      </w:r>
      <w:r w:rsidR="004D234A" w:rsidRPr="008928B1">
        <w:tab/>
      </w:r>
      <w:r w:rsidR="004D234A" w:rsidRPr="008928B1">
        <w:rPr>
          <w:b/>
          <w:bCs/>
        </w:rPr>
        <w:t>200 (OK)</w:t>
      </w:r>
      <w:r w:rsidR="004D234A" w:rsidRPr="008928B1">
        <w:rPr>
          <w:b/>
        </w:rPr>
        <w:t xml:space="preserve"> response (AS#2 to S-CSCF#2) – see example in table A.4.3-</w:t>
      </w:r>
      <w:r w:rsidRPr="008928B1">
        <w:rPr>
          <w:b/>
        </w:rPr>
        <w:t>32</w:t>
      </w:r>
    </w:p>
    <w:p w14:paraId="01DD130B" w14:textId="77777777" w:rsidR="004D234A" w:rsidRPr="008928B1" w:rsidRDefault="004D234A">
      <w:pPr>
        <w:pStyle w:val="B2"/>
      </w:pPr>
      <w:r w:rsidRPr="008928B1">
        <w:tab/>
        <w:t>AS#2 generates a 200 (OK) response to S-CSCF#2.</w:t>
      </w:r>
    </w:p>
    <w:p w14:paraId="19304E30" w14:textId="77777777" w:rsidR="004D234A" w:rsidRPr="008928B1" w:rsidRDefault="004D234A">
      <w:pPr>
        <w:pStyle w:val="TH"/>
      </w:pPr>
      <w:r w:rsidRPr="008928B1">
        <w:lastRenderedPageBreak/>
        <w:t>Table A.4.3-</w:t>
      </w:r>
      <w:r w:rsidR="00EB0199" w:rsidRPr="008928B1">
        <w:t>32</w:t>
      </w:r>
      <w:r w:rsidRPr="008928B1">
        <w:t>: 200 (OK) response (AS#2 to S-CSCF#2)</w:t>
      </w:r>
    </w:p>
    <w:p w14:paraId="6D343BF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204" w:name="_MCCTEMPBM_CRPT98360124___2"/>
      <w:r w:rsidRPr="008928B1">
        <w:t>SIP/2.0 200 OK</w:t>
      </w:r>
    </w:p>
    <w:p w14:paraId="07ED49E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scscf2.home2.net;branch=z9hG4bK764z87.1, SIP/2.0/UDP icscf2_s.home2.net;branch=z9hG4bK871y12.1, SIP/2.0/UDP scscf1.home1.net;branch=z9hG4bK332b23.1, SIP/2.0/UDP as1.home1.net;branch=z9hG4bK240f34.1</w:t>
      </w:r>
    </w:p>
    <w:p w14:paraId="3537D37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Record-Route: &lt;sip:scscf2.home2.net;lr&gt;, &lt;sip:scscf1.home1.net;lr&gt;</w:t>
      </w:r>
      <w:r w:rsidR="00827107">
        <w:t xml:space="preserve">, </w:t>
      </w:r>
      <w:r w:rsidR="00827107" w:rsidRPr="00013D57">
        <w:rPr>
          <w:snapToGrid w:val="0"/>
        </w:rPr>
        <w:t>&lt;sip:</w:t>
      </w:r>
      <w:r w:rsidR="00827107" w:rsidRPr="008928B1">
        <w:t>as</w:t>
      </w:r>
      <w:r w:rsidR="00827107">
        <w:t>2</w:t>
      </w:r>
      <w:r w:rsidR="00827107" w:rsidRPr="008928B1">
        <w:t>.home</w:t>
      </w:r>
      <w:r w:rsidR="00827107">
        <w:t>2</w:t>
      </w:r>
      <w:r w:rsidR="00827107" w:rsidRPr="008928B1">
        <w:t>.net</w:t>
      </w:r>
      <w:r w:rsidR="00827107" w:rsidRPr="00013D57">
        <w:rPr>
          <w:snapToGrid w:val="0"/>
        </w:rPr>
        <w:t>;lr&gt;</w:t>
      </w:r>
    </w:p>
    <w:p w14:paraId="39B7715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 "John Smith" &lt;sip:user2_public1@home2.net&gt;, &lt;tel:+1-212-555-2222&gt;</w:t>
      </w:r>
    </w:p>
    <w:p w14:paraId="4D82ED0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Privacy: </w:t>
      </w:r>
    </w:p>
    <w:p w14:paraId="32CC96D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8928B1">
        <w:rPr>
          <w:rFonts w:cs="Courier New"/>
        </w:rPr>
        <w:t xml:space="preserve">P-Charging-Vector: </w:t>
      </w:r>
      <w:r w:rsidR="0098298C">
        <w:rPr>
          <w:rFonts w:cs="Courier New" w:hint="eastAsia"/>
          <w:lang w:eastAsia="zh-CN"/>
        </w:rPr>
        <w:t>####</w:t>
      </w:r>
    </w:p>
    <w:p w14:paraId="6DC27EE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r w:rsidRPr="008928B1">
        <w:rPr>
          <w:snapToGrid w:val="0"/>
        </w:rPr>
        <w:t>&lt;sip:user1_public1@home1.net&gt;tag=234567</w:t>
      </w:r>
    </w:p>
    <w:p w14:paraId="598B5FD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r w:rsidRPr="008928B1">
        <w:rPr>
          <w:snapToGrid w:val="0"/>
        </w:rPr>
        <w:t>&lt;sip:user2_public1@home2.net&gt;;tag=98989823</w:t>
      </w:r>
    </w:p>
    <w:p w14:paraId="52E8F27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r w:rsidRPr="008928B1">
        <w:rPr>
          <w:snapToGrid w:val="0"/>
        </w:rPr>
        <w:t>s09a233cbsdfglkj490303a0</w:t>
      </w:r>
      <w:r w:rsidRPr="008928B1">
        <w:t xml:space="preserve"> </w:t>
      </w:r>
    </w:p>
    <w:p w14:paraId="4DAA383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CSeq: 278 INVITE</w:t>
      </w:r>
    </w:p>
    <w:p w14:paraId="163A606F"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pPr>
      <w:r>
        <w:t>Supported: gruu</w:t>
      </w:r>
    </w:p>
    <w:p w14:paraId="58923161" w14:textId="77777777" w:rsidR="004D234A" w:rsidRPr="00032BCF"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lang w:val="en-US"/>
        </w:rPr>
      </w:pPr>
      <w:r w:rsidRPr="00032BCF">
        <w:rPr>
          <w:lang w:val="en-US"/>
        </w:rPr>
        <w:t>Contact: &lt;sip:</w:t>
      </w:r>
      <w:r w:rsidR="00827107" w:rsidRPr="00032BCF">
        <w:rPr>
          <w:lang w:val="en-US"/>
        </w:rPr>
        <w:t>user2_public1@home2.net;gr=urn:uuid:2ad8950e-48a5-4a74-8d99-ad76cc7fc74</w:t>
      </w:r>
      <w:r w:rsidR="00827107" w:rsidRPr="00032BCF" w:rsidDel="00534C2D">
        <w:rPr>
          <w:snapToGrid w:val="0"/>
          <w:lang w:val="en-US"/>
        </w:rPr>
        <w:t xml:space="preserve"> </w:t>
      </w:r>
      <w:r w:rsidRPr="00032BCF">
        <w:rPr>
          <w:snapToGrid w:val="0"/>
          <w:lang w:val="en-US"/>
        </w:rPr>
        <w:t>&gt;</w:t>
      </w:r>
      <w:r w:rsidR="00827107" w:rsidRPr="00032BCF">
        <w:rPr>
          <w:rFonts w:eastAsia="PMingLiU" w:cs="Courier New"/>
          <w:szCs w:val="16"/>
          <w:lang w:val="en-US" w:eastAsia="zh-TW"/>
        </w:rPr>
        <w:t xml:space="preserve"> </w:t>
      </w:r>
    </w:p>
    <w:p w14:paraId="7B7D32C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Allow: I</w:t>
      </w:r>
      <w:r w:rsidRPr="008928B1">
        <w:rPr>
          <w:rFonts w:eastAsia="MS Mincho"/>
        </w:rPr>
        <w:t>NVITE, ACK, CANCEL, BYE, PRACK, UPDATE, REFER, MESSAGE</w:t>
      </w:r>
    </w:p>
    <w:p w14:paraId="0D11BC4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Content-Type: </w:t>
      </w:r>
      <w:r w:rsidRPr="008928B1">
        <w:rPr>
          <w:snapToGrid w:val="0"/>
        </w:rPr>
        <w:t>application/sdp</w:t>
      </w:r>
    </w:p>
    <w:p w14:paraId="7C70F4C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 (…)</w:t>
      </w:r>
    </w:p>
    <w:p w14:paraId="146BD30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p>
    <w:p w14:paraId="078BB83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v=0</w:t>
      </w:r>
    </w:p>
    <w:p w14:paraId="1627F04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o=- 2987933640 2987933640 IN IP6 9999::ccc:aaa:bbb:ddd</w:t>
      </w:r>
    </w:p>
    <w:p w14:paraId="153A824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00A4C28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c=IN IP6 </w:t>
      </w:r>
      <w:r w:rsidR="00EB0199" w:rsidRPr="008928B1">
        <w:rPr>
          <w:snapToGrid w:val="0"/>
        </w:rPr>
        <w:t>9999::ccc:aaa:bbb:ddd</w:t>
      </w:r>
      <w:r w:rsidRPr="008928B1">
        <w:rPr>
          <w:snapToGrid w:val="0"/>
        </w:rPr>
        <w:t>t=0 0</w:t>
      </w:r>
    </w:p>
    <w:p w14:paraId="4BC660C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m=message </w:t>
      </w:r>
      <w:r w:rsidR="00A600E6">
        <w:rPr>
          <w:snapToGrid w:val="0"/>
        </w:rPr>
        <w:t xml:space="preserve">2855 </w:t>
      </w:r>
      <w:r w:rsidR="00DE044C" w:rsidRPr="008928B1">
        <w:rPr>
          <w:snapToGrid w:val="0"/>
        </w:rPr>
        <w:t>TCP/MSRP</w:t>
      </w:r>
      <w:r w:rsidRPr="008928B1">
        <w:rPr>
          <w:snapToGrid w:val="0"/>
        </w:rPr>
        <w:t xml:space="preserve"> *</w:t>
      </w:r>
    </w:p>
    <w:p w14:paraId="147B4F3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a=accept-types:message/cpim text/plain text/html</w:t>
      </w:r>
    </w:p>
    <w:p w14:paraId="599ADAA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a=path:msrp://[9999::ccc:aaa:bbb:ddd]:</w:t>
      </w:r>
      <w:r w:rsidR="00A600E6">
        <w:rPr>
          <w:snapToGrid w:val="0"/>
        </w:rPr>
        <w:t>2855</w:t>
      </w:r>
      <w:r w:rsidRPr="008928B1">
        <w:rPr>
          <w:snapToGrid w:val="0"/>
        </w:rPr>
        <w:t>/s317122</w:t>
      </w:r>
      <w:r w:rsidR="00EB0199" w:rsidRPr="008928B1">
        <w:rPr>
          <w:snapToGrid w:val="0"/>
        </w:rPr>
        <w:t>;tcp</w:t>
      </w:r>
    </w:p>
    <w:p w14:paraId="24C230AD" w14:textId="77777777" w:rsidR="004B4ED2" w:rsidRDefault="00EB0199" w:rsidP="004B4ED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a=max-size:32768</w:t>
      </w:r>
    </w:p>
    <w:p w14:paraId="48D21CB0" w14:textId="77777777" w:rsidR="0037241D" w:rsidRDefault="004B4ED2" w:rsidP="004B4ED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t>a=msrp-cema</w:t>
      </w:r>
    </w:p>
    <w:p w14:paraId="3FA35C7C" w14:textId="77777777" w:rsidR="00EB0199" w:rsidRPr="008928B1" w:rsidRDefault="0037241D" w:rsidP="0037241D">
      <w:pPr>
        <w:pStyle w:val="PL"/>
        <w:keepNext/>
        <w:keepLines/>
        <w:pBdr>
          <w:top w:val="single" w:sz="4" w:space="1" w:color="auto"/>
          <w:left w:val="single" w:sz="4" w:space="4" w:color="auto"/>
          <w:bottom w:val="single" w:sz="4" w:space="1" w:color="auto"/>
          <w:right w:val="single" w:sz="4" w:space="4" w:color="auto"/>
        </w:pBdr>
        <w:ind w:left="850" w:right="284" w:hanging="283"/>
      </w:pPr>
      <w:r>
        <w:rPr>
          <w:snapToGrid w:val="0"/>
        </w:rPr>
        <w:t>a=setup:passive</w:t>
      </w:r>
    </w:p>
    <w:p w14:paraId="791FE500" w14:textId="77777777" w:rsidR="004D234A" w:rsidRPr="008928B1" w:rsidRDefault="004D234A">
      <w:pPr>
        <w:pStyle w:val="B1"/>
        <w:ind w:left="0" w:firstLine="0"/>
      </w:pPr>
      <w:bookmarkStart w:id="205" w:name="_MCCTEMPBM_CRPT98360125___2"/>
      <w:bookmarkEnd w:id="204"/>
    </w:p>
    <w:bookmarkEnd w:id="205"/>
    <w:p w14:paraId="57A116AD" w14:textId="77777777" w:rsidR="00EB0199" w:rsidRPr="008928B1" w:rsidRDefault="00EB0199" w:rsidP="00EB0199">
      <w:pPr>
        <w:pStyle w:val="EX"/>
        <w:keepLines w:val="0"/>
      </w:pPr>
      <w:r w:rsidRPr="008928B1">
        <w:rPr>
          <w:b/>
        </w:rPr>
        <w:t>SDP</w:t>
      </w:r>
      <w:r w:rsidRPr="008928B1">
        <w:tab/>
        <w:t>The SDP contains the set of answered content types supported by UE#2 in the accept-types attribute and indicates the maximum size message that can be received by UE#2 and allowed by the policy of network home2 in the max-size attribute.</w:t>
      </w:r>
    </w:p>
    <w:p w14:paraId="59EFD76B" w14:textId="77777777" w:rsidR="00EB0199" w:rsidRPr="008928B1" w:rsidRDefault="00EB0199">
      <w:pPr>
        <w:pStyle w:val="B1"/>
        <w:ind w:left="0" w:firstLine="0"/>
      </w:pPr>
      <w:bookmarkStart w:id="206" w:name="_MCCTEMPBM_CRPT98360126___2"/>
    </w:p>
    <w:bookmarkEnd w:id="206"/>
    <w:p w14:paraId="61280547" w14:textId="77777777" w:rsidR="004D234A" w:rsidRPr="008928B1" w:rsidRDefault="00EB0199">
      <w:pPr>
        <w:pStyle w:val="B1"/>
        <w:keepNext/>
        <w:rPr>
          <w:b/>
        </w:rPr>
      </w:pPr>
      <w:r w:rsidRPr="008928B1">
        <w:t>33</w:t>
      </w:r>
      <w:r w:rsidR="004D234A" w:rsidRPr="008928B1">
        <w:t>.</w:t>
      </w:r>
      <w:r w:rsidR="004D234A" w:rsidRPr="008928B1">
        <w:tab/>
      </w:r>
      <w:r w:rsidR="004D234A" w:rsidRPr="008928B1">
        <w:rPr>
          <w:b/>
          <w:bCs/>
        </w:rPr>
        <w:t>200 (OK)</w:t>
      </w:r>
      <w:r w:rsidR="004D234A" w:rsidRPr="008928B1">
        <w:rPr>
          <w:b/>
        </w:rPr>
        <w:t xml:space="preserve"> response (S-CSCF#2 to I-CSCF#2) – see example in table A.4.3-</w:t>
      </w:r>
      <w:r w:rsidRPr="008928B1">
        <w:rPr>
          <w:b/>
        </w:rPr>
        <w:t>33</w:t>
      </w:r>
    </w:p>
    <w:p w14:paraId="575F53BA" w14:textId="77777777" w:rsidR="004D234A" w:rsidRPr="008928B1" w:rsidRDefault="004D234A">
      <w:pPr>
        <w:pStyle w:val="B2"/>
      </w:pPr>
      <w:r w:rsidRPr="008928B1">
        <w:tab/>
        <w:t>S-CSCF#2 forwards the 200 (OK) response to I-CSCF#2.</w:t>
      </w:r>
    </w:p>
    <w:p w14:paraId="7F1BE5BA" w14:textId="77777777" w:rsidR="004D234A" w:rsidRPr="008928B1" w:rsidRDefault="004D234A">
      <w:pPr>
        <w:pStyle w:val="TH"/>
      </w:pPr>
      <w:r w:rsidRPr="008928B1">
        <w:lastRenderedPageBreak/>
        <w:t>Table A.4.3-</w:t>
      </w:r>
      <w:r w:rsidR="00EB0199" w:rsidRPr="008928B1">
        <w:t>33</w:t>
      </w:r>
      <w:r w:rsidRPr="008928B1">
        <w:t>: 200 (OK) response (S-CSCF#2 to I-CSCF#2)</w:t>
      </w:r>
    </w:p>
    <w:p w14:paraId="6C4904A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207" w:name="_MCCTEMPBM_CRPT98360127___2"/>
      <w:r w:rsidRPr="008928B1">
        <w:t>SIP/2.0 200 OK</w:t>
      </w:r>
    </w:p>
    <w:p w14:paraId="4843A2A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icscf2_s.home2.net;branch=z9hG4bK871y12.1, SIP/2.0/UDP scscf1.home1.net;branch=z9hG4bK332b23.1, SIP/2.0/UDP as1.home1.net;branch=z9hG4bK240f34.1</w:t>
      </w:r>
    </w:p>
    <w:p w14:paraId="65C2C3F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Record-Route: </w:t>
      </w:r>
    </w:p>
    <w:p w14:paraId="7BE5C86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 "John Smith" &lt;sip:user2_public1@home2.net&gt;, &lt;tel:+1-212-555-2222&gt;</w:t>
      </w:r>
    </w:p>
    <w:p w14:paraId="39451AA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Privacy: </w:t>
      </w:r>
    </w:p>
    <w:p w14:paraId="2B1CB51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8928B1">
        <w:rPr>
          <w:rFonts w:cs="Courier New"/>
        </w:rPr>
        <w:t xml:space="preserve">P-Charging-Vector: </w:t>
      </w:r>
      <w:r w:rsidR="0098298C">
        <w:rPr>
          <w:rFonts w:cs="Courier New" w:hint="eastAsia"/>
          <w:lang w:eastAsia="zh-CN"/>
        </w:rPr>
        <w:t>####</w:t>
      </w:r>
    </w:p>
    <w:p w14:paraId="075CECB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P-Charging-Function-Addresses: </w:t>
      </w:r>
      <w:r w:rsidR="0098298C">
        <w:rPr>
          <w:rFonts w:cs="Courier New" w:hint="eastAsia"/>
          <w:lang w:eastAsia="zh-CN"/>
        </w:rPr>
        <w:t>####</w:t>
      </w:r>
      <w:r w:rsidRPr="008928B1">
        <w:rPr>
          <w:rFonts w:cs="Courier New"/>
          <w:lang w:eastAsia="ja-JP"/>
        </w:rPr>
        <w:t xml:space="preserve"> </w:t>
      </w:r>
    </w:p>
    <w:p w14:paraId="12F1A70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5BA2B2F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0BB91A6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5737C03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10D68236"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pPr>
      <w:r>
        <w:t>Supported</w:t>
      </w:r>
    </w:p>
    <w:p w14:paraId="104DFEE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Contact: </w:t>
      </w:r>
    </w:p>
    <w:p w14:paraId="1B37A62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Allow:  </w:t>
      </w:r>
    </w:p>
    <w:p w14:paraId="40ECEFC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Content-Type: </w:t>
      </w:r>
    </w:p>
    <w:p w14:paraId="5CB8143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Content-Length: </w:t>
      </w:r>
    </w:p>
    <w:p w14:paraId="1CED4BA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p>
    <w:p w14:paraId="567C9AF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w:t>
      </w:r>
    </w:p>
    <w:p w14:paraId="0552BAC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w:t>
      </w:r>
    </w:p>
    <w:p w14:paraId="51D3EFC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4AA1B74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w:t>
      </w:r>
    </w:p>
    <w:p w14:paraId="3901C5F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w:t>
      </w:r>
    </w:p>
    <w:p w14:paraId="14134E2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w:t>
      </w:r>
    </w:p>
    <w:p w14:paraId="43AABA7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07C1125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14E99802" w14:textId="77777777" w:rsidR="00EB0199" w:rsidRPr="008928B1" w:rsidRDefault="00EB0199">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a=</w:t>
      </w:r>
    </w:p>
    <w:p w14:paraId="607936A1" w14:textId="77777777" w:rsidR="004D234A" w:rsidRPr="008928B1" w:rsidRDefault="004D234A">
      <w:pPr>
        <w:pStyle w:val="B1"/>
        <w:keepNext/>
        <w:keepLines/>
        <w:ind w:left="850" w:hanging="283"/>
      </w:pPr>
      <w:bookmarkStart w:id="208" w:name="_MCCTEMPBM_CRPT98360128___2"/>
      <w:bookmarkEnd w:id="207"/>
    </w:p>
    <w:bookmarkEnd w:id="208"/>
    <w:p w14:paraId="25319748" w14:textId="77777777" w:rsidR="004D234A" w:rsidRPr="008928B1" w:rsidRDefault="00EB0199">
      <w:pPr>
        <w:pStyle w:val="B1"/>
        <w:keepNext/>
        <w:rPr>
          <w:b/>
        </w:rPr>
      </w:pPr>
      <w:r w:rsidRPr="008928B1">
        <w:t>34</w:t>
      </w:r>
      <w:r w:rsidR="004D234A" w:rsidRPr="008928B1">
        <w:t>.</w:t>
      </w:r>
      <w:r w:rsidR="004D234A" w:rsidRPr="008928B1">
        <w:tab/>
      </w:r>
      <w:r w:rsidR="004D234A" w:rsidRPr="008928B1">
        <w:rPr>
          <w:b/>
          <w:bCs/>
        </w:rPr>
        <w:t>200 (OK)</w:t>
      </w:r>
      <w:r w:rsidR="004D234A" w:rsidRPr="008928B1">
        <w:rPr>
          <w:b/>
        </w:rPr>
        <w:t xml:space="preserve"> response (I-CSCF#2 to S-CSCF#1) – see example in table A.4.3-</w:t>
      </w:r>
      <w:r w:rsidRPr="008928B1">
        <w:rPr>
          <w:b/>
        </w:rPr>
        <w:t>34</w:t>
      </w:r>
    </w:p>
    <w:p w14:paraId="7A8561FF" w14:textId="77777777" w:rsidR="004D234A" w:rsidRPr="008928B1" w:rsidRDefault="004D234A">
      <w:pPr>
        <w:pStyle w:val="B2"/>
      </w:pPr>
      <w:r w:rsidRPr="008928B1">
        <w:tab/>
        <w:t>I-CSCF#2 forwards the 200 (OK) response to S-CSCF#1.</w:t>
      </w:r>
    </w:p>
    <w:p w14:paraId="6A0D605B" w14:textId="77777777" w:rsidR="004D234A" w:rsidRPr="008928B1" w:rsidRDefault="004D234A">
      <w:pPr>
        <w:pStyle w:val="TH"/>
      </w:pPr>
      <w:r w:rsidRPr="008928B1">
        <w:t>Table A.4.3-</w:t>
      </w:r>
      <w:r w:rsidR="00EB0199" w:rsidRPr="008928B1">
        <w:t>34</w:t>
      </w:r>
      <w:r w:rsidRPr="008928B1">
        <w:t>: 200 (OK) response (I-CSCF#2 to S-CSCF#1)</w:t>
      </w:r>
    </w:p>
    <w:p w14:paraId="1E36727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209" w:name="_MCCTEMPBM_CRPT98360129___2"/>
      <w:r w:rsidRPr="008928B1">
        <w:t>SIP/2.0 200 OK</w:t>
      </w:r>
    </w:p>
    <w:p w14:paraId="29D28FF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scscf1.home1.net;branch=z9hG4bK332b23.1, SIP/2.0/UDP as1.home1.net;branch=z9hG4bK240f34.1</w:t>
      </w:r>
    </w:p>
    <w:p w14:paraId="0DEA6BF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Record-Route: </w:t>
      </w:r>
    </w:p>
    <w:p w14:paraId="753CF67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P-Asserted-Identity: </w:t>
      </w:r>
    </w:p>
    <w:p w14:paraId="3EC8FAB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Privacy: none</w:t>
      </w:r>
    </w:p>
    <w:p w14:paraId="3F48231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rFonts w:cs="Courier New"/>
        </w:rPr>
        <w:t xml:space="preserve">P-Charging-Vector: </w:t>
      </w:r>
    </w:p>
    <w:p w14:paraId="4D76070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43F9BA0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5E62170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741B214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4FD81BD9"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pPr>
      <w:r>
        <w:t>Supported:</w:t>
      </w:r>
    </w:p>
    <w:p w14:paraId="30B12E4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Contact: </w:t>
      </w:r>
    </w:p>
    <w:p w14:paraId="1848F02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Allow:  </w:t>
      </w:r>
    </w:p>
    <w:p w14:paraId="4130B40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Content-Type: </w:t>
      </w:r>
    </w:p>
    <w:p w14:paraId="0478019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Content-Length: </w:t>
      </w:r>
    </w:p>
    <w:p w14:paraId="0AE1871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p>
    <w:p w14:paraId="0907A47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w:t>
      </w:r>
    </w:p>
    <w:p w14:paraId="053E3F4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w:t>
      </w:r>
    </w:p>
    <w:p w14:paraId="400E67E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03B4CBF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w:t>
      </w:r>
    </w:p>
    <w:p w14:paraId="4A02257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w:t>
      </w:r>
    </w:p>
    <w:p w14:paraId="4F64126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w:t>
      </w:r>
    </w:p>
    <w:p w14:paraId="4D23FBB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787DBCE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0AC4E70D" w14:textId="77777777" w:rsidR="00EB0199" w:rsidRPr="008928B1" w:rsidRDefault="00EB0199">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a=</w:t>
      </w:r>
    </w:p>
    <w:p w14:paraId="3EE09E63" w14:textId="77777777" w:rsidR="004D234A" w:rsidRPr="008928B1" w:rsidRDefault="004D234A">
      <w:pPr>
        <w:pStyle w:val="B1"/>
        <w:keepNext/>
        <w:keepLines/>
        <w:ind w:left="850" w:hanging="283"/>
      </w:pPr>
      <w:bookmarkStart w:id="210" w:name="_MCCTEMPBM_CRPT98360130___2"/>
      <w:bookmarkEnd w:id="209"/>
    </w:p>
    <w:bookmarkEnd w:id="210"/>
    <w:p w14:paraId="4A290C70" w14:textId="77777777" w:rsidR="004D234A" w:rsidRPr="008928B1" w:rsidRDefault="00EB0199">
      <w:pPr>
        <w:pStyle w:val="B1"/>
        <w:keepNext/>
        <w:rPr>
          <w:b/>
        </w:rPr>
      </w:pPr>
      <w:r w:rsidRPr="008928B1">
        <w:t>35</w:t>
      </w:r>
      <w:r w:rsidR="004D234A" w:rsidRPr="008928B1">
        <w:t>.</w:t>
      </w:r>
      <w:r w:rsidR="004D234A" w:rsidRPr="008928B1">
        <w:tab/>
      </w:r>
      <w:r w:rsidR="004D234A" w:rsidRPr="008928B1">
        <w:rPr>
          <w:b/>
          <w:bCs/>
        </w:rPr>
        <w:t>200 (OK) response</w:t>
      </w:r>
      <w:r w:rsidR="004D234A" w:rsidRPr="008928B1">
        <w:rPr>
          <w:b/>
        </w:rPr>
        <w:t xml:space="preserve"> (S-CSCF#1 to AS#1) – see example in table A.4.3-</w:t>
      </w:r>
      <w:r w:rsidRPr="008928B1">
        <w:rPr>
          <w:b/>
        </w:rPr>
        <w:t>35</w:t>
      </w:r>
    </w:p>
    <w:p w14:paraId="23CF01AD" w14:textId="77777777" w:rsidR="004D234A" w:rsidRPr="008928B1" w:rsidRDefault="004D234A">
      <w:pPr>
        <w:pStyle w:val="B2"/>
      </w:pPr>
      <w:r w:rsidRPr="008928B1">
        <w:tab/>
        <w:t>S-CSCF#1 forwards the 200 (OK) response to AS#1.</w:t>
      </w:r>
    </w:p>
    <w:p w14:paraId="57800D48" w14:textId="77777777" w:rsidR="004D234A" w:rsidRPr="008928B1" w:rsidRDefault="004D234A">
      <w:pPr>
        <w:pStyle w:val="TH"/>
      </w:pPr>
      <w:r w:rsidRPr="008928B1">
        <w:lastRenderedPageBreak/>
        <w:t>Table A.4.3-</w:t>
      </w:r>
      <w:r w:rsidR="00EB0199" w:rsidRPr="008928B1">
        <w:t>35</w:t>
      </w:r>
      <w:r w:rsidRPr="008928B1">
        <w:t>: 200 (OK) response (S-CSCF#1 to AS#1)</w:t>
      </w:r>
    </w:p>
    <w:p w14:paraId="668A6F4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211" w:name="_MCCTEMPBM_CRPT98360131___2"/>
      <w:r w:rsidRPr="008928B1">
        <w:t>SIP/2.0 200 OK</w:t>
      </w:r>
    </w:p>
    <w:p w14:paraId="67DBD4C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as1.home1.net;branch=z9hG4bK240f34.1</w:t>
      </w:r>
    </w:p>
    <w:p w14:paraId="777DC16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Record-Route: </w:t>
      </w:r>
    </w:p>
    <w:p w14:paraId="2E71B60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w:t>
      </w:r>
    </w:p>
    <w:p w14:paraId="5B6219E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Privacy:</w:t>
      </w:r>
    </w:p>
    <w:p w14:paraId="5D89164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8928B1">
        <w:rPr>
          <w:rFonts w:cs="Courier New"/>
        </w:rPr>
        <w:t xml:space="preserve">P-Charging-Vector: </w:t>
      </w:r>
    </w:p>
    <w:p w14:paraId="6F2772D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8928B1">
        <w:t>P-Charging-</w:t>
      </w:r>
      <w:r w:rsidRPr="008928B1">
        <w:rPr>
          <w:lang w:eastAsia="ja-JP"/>
        </w:rPr>
        <w:t>Function-Addresses</w:t>
      </w:r>
      <w:r w:rsidRPr="008928B1">
        <w:t xml:space="preserve">: </w:t>
      </w:r>
      <w:r w:rsidR="0098298C">
        <w:rPr>
          <w:rFonts w:cs="Courier New" w:hint="eastAsia"/>
          <w:lang w:eastAsia="zh-CN"/>
        </w:rPr>
        <w:t>####</w:t>
      </w:r>
    </w:p>
    <w:p w14:paraId="576D508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8928B1">
        <w:t xml:space="preserve">From: </w:t>
      </w:r>
    </w:p>
    <w:p w14:paraId="17B86F7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1999093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1F0251E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370DC29F"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pPr>
      <w:r>
        <w:t>Supported:</w:t>
      </w:r>
    </w:p>
    <w:p w14:paraId="25F0193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Contact: </w:t>
      </w:r>
    </w:p>
    <w:p w14:paraId="0704297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Allow:  </w:t>
      </w:r>
    </w:p>
    <w:p w14:paraId="45B6EBC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Content-Type: </w:t>
      </w:r>
    </w:p>
    <w:p w14:paraId="15802AA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Content-Length: </w:t>
      </w:r>
    </w:p>
    <w:p w14:paraId="70F2129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p>
    <w:p w14:paraId="11BF888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w:t>
      </w:r>
    </w:p>
    <w:p w14:paraId="7BE5E8C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w:t>
      </w:r>
    </w:p>
    <w:p w14:paraId="3E20018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6CE8170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w:t>
      </w:r>
    </w:p>
    <w:p w14:paraId="1EC81FB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w:t>
      </w:r>
    </w:p>
    <w:p w14:paraId="7E76787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w:t>
      </w:r>
    </w:p>
    <w:p w14:paraId="21F943A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72A53B6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47E4C12C" w14:textId="77777777" w:rsidR="00EB0199" w:rsidRPr="008928B1" w:rsidRDefault="00EB0199">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a=</w:t>
      </w:r>
    </w:p>
    <w:bookmarkEnd w:id="211"/>
    <w:p w14:paraId="2DD39E69" w14:textId="77777777" w:rsidR="004D234A" w:rsidRPr="008928B1" w:rsidRDefault="004D234A">
      <w:pPr>
        <w:pStyle w:val="B1"/>
      </w:pPr>
    </w:p>
    <w:p w14:paraId="2A70EB6D" w14:textId="77777777" w:rsidR="004D234A" w:rsidRPr="008928B1" w:rsidRDefault="00EB0199">
      <w:pPr>
        <w:pStyle w:val="B1"/>
        <w:keepNext/>
        <w:ind w:left="284" w:firstLine="0"/>
        <w:rPr>
          <w:b/>
        </w:rPr>
      </w:pPr>
      <w:bookmarkStart w:id="212" w:name="_MCCTEMPBM_CRPT98360132___2"/>
      <w:r w:rsidRPr="008928B1">
        <w:t>36</w:t>
      </w:r>
      <w:r w:rsidR="004D234A" w:rsidRPr="008928B1">
        <w:t>.</w:t>
      </w:r>
      <w:r w:rsidR="004D234A" w:rsidRPr="008928B1">
        <w:tab/>
      </w:r>
      <w:r w:rsidR="004D234A" w:rsidRPr="008928B1">
        <w:rPr>
          <w:b/>
          <w:bCs/>
        </w:rPr>
        <w:t>ACK request  (AS#1 to S-CSCF#1) - see example in table A.4.3-</w:t>
      </w:r>
      <w:r w:rsidRPr="008928B1">
        <w:rPr>
          <w:b/>
          <w:bCs/>
        </w:rPr>
        <w:t>36</w:t>
      </w:r>
    </w:p>
    <w:bookmarkEnd w:id="212"/>
    <w:p w14:paraId="490480CD" w14:textId="77777777" w:rsidR="004D234A" w:rsidRPr="008928B1" w:rsidRDefault="00270918">
      <w:pPr>
        <w:pStyle w:val="B2"/>
      </w:pPr>
      <w:r>
        <w:tab/>
      </w:r>
      <w:r w:rsidR="004D234A" w:rsidRPr="008928B1">
        <w:t xml:space="preserve">AS#1 generates an ACK request and sends it to S-CSCF#1. </w:t>
      </w:r>
    </w:p>
    <w:p w14:paraId="4CCE07E5" w14:textId="77777777" w:rsidR="004D234A" w:rsidRPr="008928B1" w:rsidRDefault="004D234A">
      <w:pPr>
        <w:pStyle w:val="TH"/>
      </w:pPr>
      <w:r w:rsidRPr="008928B1">
        <w:t>Table A.4.3-</w:t>
      </w:r>
      <w:r w:rsidR="00EB0199" w:rsidRPr="008928B1">
        <w:t>36</w:t>
      </w:r>
      <w:r w:rsidRPr="008928B1">
        <w:t>: ACK request (AS#1 to S-CSCF#1)</w:t>
      </w:r>
    </w:p>
    <w:p w14:paraId="1711CAB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13" w:name="_MCCTEMPBM_CRPT98360133___2"/>
      <w:r w:rsidRPr="008928B1">
        <w:rPr>
          <w:snapToGrid w:val="0"/>
        </w:rPr>
        <w:t xml:space="preserve">ACK </w:t>
      </w:r>
      <w:r w:rsidRPr="008928B1">
        <w:t>sip:</w:t>
      </w:r>
      <w:r w:rsidR="00827107" w:rsidRPr="00555C93">
        <w:t>user2_public1@home2.net</w:t>
      </w:r>
      <w:r w:rsidR="00827107">
        <w:t>;gr=urn:uuid:2ad8950e-48a5-4a74-8d99-ad76cc7fc74</w:t>
      </w:r>
      <w:r w:rsidR="00827107" w:rsidRPr="008928B1" w:rsidDel="00534C2D">
        <w:rPr>
          <w:snapToGrid w:val="0"/>
        </w:rPr>
        <w:t xml:space="preserve"> </w:t>
      </w:r>
      <w:r w:rsidRPr="008928B1">
        <w:rPr>
          <w:snapToGrid w:val="0"/>
        </w:rPr>
        <w:t xml:space="preserve"> SIP/2.0</w:t>
      </w:r>
    </w:p>
    <w:p w14:paraId="209A7EE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Via: SIP/2.0/UDP as1.home1.net;branch=</w:t>
      </w:r>
      <w:r w:rsidRPr="008928B1">
        <w:t>z9hG4bK240f34.1</w:t>
      </w:r>
    </w:p>
    <w:p w14:paraId="62028AF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70</w:t>
      </w:r>
    </w:p>
    <w:p w14:paraId="169A81B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Route: &lt;sip:scscf1.home1.net;lr&gt;, &lt;sip:scscf2.home2.net;lr&gt;</w:t>
      </w:r>
      <w:r w:rsidR="00827107">
        <w:t xml:space="preserve">, </w:t>
      </w:r>
      <w:r w:rsidR="00827107" w:rsidRPr="00013D57">
        <w:rPr>
          <w:snapToGrid w:val="0"/>
        </w:rPr>
        <w:t>&lt;sip:</w:t>
      </w:r>
      <w:r w:rsidR="00827107" w:rsidRPr="008928B1">
        <w:t>as</w:t>
      </w:r>
      <w:r w:rsidR="00827107">
        <w:t>2</w:t>
      </w:r>
      <w:r w:rsidR="00827107" w:rsidRPr="008928B1">
        <w:t>.home</w:t>
      </w:r>
      <w:r w:rsidR="00827107">
        <w:t>2</w:t>
      </w:r>
      <w:r w:rsidR="00827107" w:rsidRPr="008928B1">
        <w:t>.net</w:t>
      </w:r>
      <w:r w:rsidR="00827107" w:rsidRPr="00013D57">
        <w:rPr>
          <w:snapToGrid w:val="0"/>
        </w:rPr>
        <w:t>;lr&gt;</w:t>
      </w:r>
    </w:p>
    <w:p w14:paraId="406F551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From: &lt;sip:user1_public1@home1.net&gt;; tag=234567</w:t>
      </w:r>
    </w:p>
    <w:p w14:paraId="0A1F7C9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To: &lt;sip:user2_public1@home2.net&gt;;tag=98989823</w:t>
      </w:r>
    </w:p>
    <w:p w14:paraId="74FB79A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Call-ID: s09a233cbsdfglkj490303a0</w:t>
      </w:r>
      <w:r w:rsidRPr="008928B1">
        <w:t xml:space="preserve"> </w:t>
      </w:r>
    </w:p>
    <w:p w14:paraId="6E7702D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r w:rsidRPr="008928B1">
        <w:t>278 ACK</w:t>
      </w:r>
    </w:p>
    <w:p w14:paraId="66B4BFA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 0</w:t>
      </w:r>
    </w:p>
    <w:bookmarkEnd w:id="213"/>
    <w:p w14:paraId="3F2969DF" w14:textId="77777777" w:rsidR="004D234A" w:rsidRPr="008928B1" w:rsidRDefault="004D234A">
      <w:pPr>
        <w:pStyle w:val="B1"/>
      </w:pPr>
    </w:p>
    <w:p w14:paraId="32CF61AF" w14:textId="77777777" w:rsidR="004D234A" w:rsidRPr="008928B1" w:rsidRDefault="00EB0199">
      <w:pPr>
        <w:pStyle w:val="B1"/>
        <w:keepNext/>
        <w:ind w:left="284" w:firstLine="0"/>
        <w:rPr>
          <w:b/>
        </w:rPr>
      </w:pPr>
      <w:bookmarkStart w:id="214" w:name="_MCCTEMPBM_CRPT98360134___2"/>
      <w:r w:rsidRPr="008928B1">
        <w:t>37</w:t>
      </w:r>
      <w:r w:rsidR="004D234A" w:rsidRPr="008928B1">
        <w:t>.</w:t>
      </w:r>
      <w:r w:rsidR="004D234A" w:rsidRPr="008928B1">
        <w:tab/>
      </w:r>
      <w:r w:rsidR="004D234A" w:rsidRPr="008928B1">
        <w:rPr>
          <w:b/>
          <w:bCs/>
        </w:rPr>
        <w:t>ACK request  (S-CSCF#1 to S-CSCF#2) - see example in table A.4.3-</w:t>
      </w:r>
      <w:r w:rsidRPr="008928B1">
        <w:rPr>
          <w:b/>
          <w:bCs/>
        </w:rPr>
        <w:t>37</w:t>
      </w:r>
    </w:p>
    <w:bookmarkEnd w:id="214"/>
    <w:p w14:paraId="58E34FF6" w14:textId="77777777" w:rsidR="004D234A" w:rsidRPr="008928B1" w:rsidRDefault="004D234A">
      <w:pPr>
        <w:pStyle w:val="B2"/>
      </w:pPr>
      <w:r w:rsidRPr="008928B1">
        <w:tab/>
        <w:t xml:space="preserve">The S-CSCF#1 forwards the ACK request to S-CSCF#2. </w:t>
      </w:r>
    </w:p>
    <w:p w14:paraId="237F84F5" w14:textId="77777777" w:rsidR="004D234A" w:rsidRPr="008928B1" w:rsidRDefault="004D234A">
      <w:pPr>
        <w:pStyle w:val="TH"/>
      </w:pPr>
      <w:r w:rsidRPr="008928B1">
        <w:t>Table A.4.3-</w:t>
      </w:r>
      <w:r w:rsidR="00EB0199" w:rsidRPr="008928B1">
        <w:t>37</w:t>
      </w:r>
      <w:r w:rsidRPr="008928B1">
        <w:t>: ACK request (S-CSCF#1 to S-CSCF#2)</w:t>
      </w:r>
    </w:p>
    <w:p w14:paraId="6E1C76C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15" w:name="_MCCTEMPBM_CRPT98360135___2"/>
      <w:r w:rsidRPr="008928B1">
        <w:rPr>
          <w:snapToGrid w:val="0"/>
        </w:rPr>
        <w:t xml:space="preserve">ACK </w:t>
      </w:r>
      <w:r w:rsidRPr="008928B1">
        <w:t>sip:</w:t>
      </w:r>
      <w:r w:rsidR="00827107" w:rsidRPr="00A841FF">
        <w:t xml:space="preserve"> </w:t>
      </w:r>
      <w:r w:rsidR="00827107" w:rsidRPr="00555C93">
        <w:t>user2_public1@home2.net</w:t>
      </w:r>
      <w:r w:rsidR="00827107">
        <w:t>;gr=urn:uuid:2ad8950e-48a5-4a74-8d99-ad76cc7fc74</w:t>
      </w:r>
      <w:r w:rsidR="00827107" w:rsidRPr="008928B1" w:rsidDel="00A841FF">
        <w:rPr>
          <w:snapToGrid w:val="0"/>
        </w:rPr>
        <w:t xml:space="preserve"> </w:t>
      </w:r>
      <w:r w:rsidRPr="008928B1">
        <w:rPr>
          <w:snapToGrid w:val="0"/>
        </w:rPr>
        <w:t xml:space="preserve"> SIP/2.0</w:t>
      </w:r>
    </w:p>
    <w:p w14:paraId="5504BC7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Via: SIP/2.0/UDP scscf1.home1.net;branch=</w:t>
      </w:r>
      <w:r w:rsidRPr="008928B1">
        <w:t>z9hG4bK344a65.1</w:t>
      </w:r>
      <w:r w:rsidRPr="008928B1">
        <w:rPr>
          <w:snapToGrid w:val="0"/>
        </w:rPr>
        <w:t>, SIP/2.0/UDP as1.home1.net;branch=</w:t>
      </w:r>
      <w:r w:rsidRPr="008928B1">
        <w:t xml:space="preserve"> z9hG4bK240f34.1</w:t>
      </w:r>
    </w:p>
    <w:p w14:paraId="31BE8F2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69</w:t>
      </w:r>
    </w:p>
    <w:p w14:paraId="76876D7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Route: &lt;sip:scscf2.home2.net;lr&gt;</w:t>
      </w:r>
      <w:r w:rsidR="00827107">
        <w:t>,</w:t>
      </w:r>
      <w:r w:rsidR="00827107" w:rsidRPr="00013D57">
        <w:rPr>
          <w:snapToGrid w:val="0"/>
        </w:rPr>
        <w:t>&lt;sip:</w:t>
      </w:r>
      <w:r w:rsidR="00827107" w:rsidRPr="008928B1">
        <w:t>as</w:t>
      </w:r>
      <w:r w:rsidR="00827107">
        <w:t>2</w:t>
      </w:r>
      <w:r w:rsidR="00827107" w:rsidRPr="008928B1">
        <w:t>.home</w:t>
      </w:r>
      <w:r w:rsidR="00827107">
        <w:t>2</w:t>
      </w:r>
      <w:r w:rsidR="00827107" w:rsidRPr="008928B1">
        <w:t>.net</w:t>
      </w:r>
      <w:r w:rsidR="00827107" w:rsidRPr="00013D57">
        <w:rPr>
          <w:snapToGrid w:val="0"/>
        </w:rPr>
        <w:t>;lr&gt;</w:t>
      </w:r>
    </w:p>
    <w:p w14:paraId="447E557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3DA10F0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66CAF2E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12D5AD4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2A659EC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w:t>
      </w:r>
    </w:p>
    <w:bookmarkEnd w:id="215"/>
    <w:p w14:paraId="178979FC" w14:textId="77777777" w:rsidR="004D234A" w:rsidRPr="008928B1" w:rsidRDefault="004D234A">
      <w:pPr>
        <w:pStyle w:val="B1"/>
      </w:pPr>
    </w:p>
    <w:p w14:paraId="101980C8" w14:textId="77777777" w:rsidR="004D234A" w:rsidRPr="008928B1" w:rsidRDefault="00EB0199">
      <w:pPr>
        <w:pStyle w:val="B1"/>
        <w:keepNext/>
        <w:ind w:left="284" w:firstLine="0"/>
        <w:rPr>
          <w:b/>
        </w:rPr>
      </w:pPr>
      <w:bookmarkStart w:id="216" w:name="_MCCTEMPBM_CRPT98360136___2"/>
      <w:r w:rsidRPr="008928B1">
        <w:t>38</w:t>
      </w:r>
      <w:r w:rsidR="004D234A" w:rsidRPr="008928B1">
        <w:t>.</w:t>
      </w:r>
      <w:r w:rsidR="004D234A" w:rsidRPr="008928B1">
        <w:tab/>
      </w:r>
      <w:r w:rsidR="004D234A" w:rsidRPr="008928B1">
        <w:rPr>
          <w:b/>
          <w:bCs/>
        </w:rPr>
        <w:t>ACK request  (S-CSCF#2 to AS#2) - see example in table A.4.3-</w:t>
      </w:r>
      <w:r w:rsidRPr="008928B1">
        <w:rPr>
          <w:b/>
          <w:bCs/>
        </w:rPr>
        <w:t>38</w:t>
      </w:r>
    </w:p>
    <w:bookmarkEnd w:id="216"/>
    <w:p w14:paraId="3D6E3007" w14:textId="77777777" w:rsidR="004D234A" w:rsidRPr="008928B1" w:rsidRDefault="004D234A">
      <w:pPr>
        <w:pStyle w:val="B2"/>
      </w:pPr>
      <w:r w:rsidRPr="008928B1">
        <w:tab/>
        <w:t xml:space="preserve">The S-CSCF#2 forwards the ACK request to the AS#2. </w:t>
      </w:r>
    </w:p>
    <w:p w14:paraId="47355F4C" w14:textId="77777777" w:rsidR="004D234A" w:rsidRPr="008928B1" w:rsidRDefault="004D234A">
      <w:pPr>
        <w:pStyle w:val="TH"/>
      </w:pPr>
      <w:r w:rsidRPr="008928B1">
        <w:lastRenderedPageBreak/>
        <w:t>Table A.4.3-</w:t>
      </w:r>
      <w:r w:rsidR="00EB0199" w:rsidRPr="008928B1">
        <w:t>38</w:t>
      </w:r>
      <w:r w:rsidRPr="008928B1">
        <w:t>: ACK request (S-CSCF#2 to AS#2)</w:t>
      </w:r>
    </w:p>
    <w:p w14:paraId="6595CFE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17" w:name="_MCCTEMPBM_CRPT98360137___2"/>
      <w:r w:rsidRPr="008928B1">
        <w:rPr>
          <w:snapToGrid w:val="0"/>
        </w:rPr>
        <w:t xml:space="preserve">ACK </w:t>
      </w:r>
      <w:r w:rsidRPr="008928B1">
        <w:t>sip:</w:t>
      </w:r>
      <w:r w:rsidR="00827107" w:rsidRPr="00A841FF">
        <w:t xml:space="preserve"> </w:t>
      </w:r>
      <w:r w:rsidR="00827107" w:rsidRPr="00555C93">
        <w:t>user2_public1@home2.net</w:t>
      </w:r>
      <w:r w:rsidR="00827107">
        <w:t>;gr=urn:uuid:2ad8950e-48a5-4a74-8d99-ad76cc7fc74</w:t>
      </w:r>
      <w:r w:rsidR="00827107" w:rsidRPr="008928B1" w:rsidDel="00A841FF">
        <w:rPr>
          <w:snapToGrid w:val="0"/>
        </w:rPr>
        <w:t xml:space="preserve"> </w:t>
      </w:r>
      <w:r w:rsidRPr="008928B1">
        <w:rPr>
          <w:snapToGrid w:val="0"/>
        </w:rPr>
        <w:t xml:space="preserve"> SIP/2.0</w:t>
      </w:r>
    </w:p>
    <w:p w14:paraId="3F54F2C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Via: SIP/2.0/UDP scscf1.home1.net;branch=</w:t>
      </w:r>
      <w:r w:rsidRPr="008928B1">
        <w:t>z9hG4bK344a65.1</w:t>
      </w:r>
      <w:r w:rsidRPr="008928B1">
        <w:rPr>
          <w:snapToGrid w:val="0"/>
        </w:rPr>
        <w:t>, SIP/2.0/UDP as1.home1.net;branch=</w:t>
      </w:r>
      <w:r w:rsidRPr="008928B1">
        <w:t>z9hG4bK240f34.1</w:t>
      </w:r>
    </w:p>
    <w:p w14:paraId="38F3C3A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68</w:t>
      </w:r>
    </w:p>
    <w:p w14:paraId="7AA55F9D"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Route:</w:t>
      </w:r>
      <w:r w:rsidRPr="00A841FF">
        <w:rPr>
          <w:snapToGrid w:val="0"/>
        </w:rPr>
        <w:t xml:space="preserve"> </w:t>
      </w:r>
      <w:r w:rsidRPr="00013D57">
        <w:rPr>
          <w:snapToGrid w:val="0"/>
        </w:rPr>
        <w:t>&lt;sip:</w:t>
      </w:r>
      <w:r w:rsidRPr="008928B1">
        <w:t>as</w:t>
      </w:r>
      <w:r>
        <w:t>2</w:t>
      </w:r>
      <w:r w:rsidRPr="008928B1">
        <w:t>.home</w:t>
      </w:r>
      <w:r>
        <w:t>2</w:t>
      </w:r>
      <w:r w:rsidRPr="008928B1">
        <w:t>.net</w:t>
      </w:r>
      <w:r w:rsidRPr="00013D57">
        <w:rPr>
          <w:snapToGrid w:val="0"/>
        </w:rPr>
        <w:t>;lr&gt;</w:t>
      </w:r>
    </w:p>
    <w:p w14:paraId="3551FF9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25C76A4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6E44C32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5F0003E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1EA20F6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w:t>
      </w:r>
    </w:p>
    <w:p w14:paraId="4A34D601" w14:textId="77777777" w:rsidR="004D234A" w:rsidRPr="008928B1" w:rsidRDefault="004D234A">
      <w:pPr>
        <w:pStyle w:val="B1"/>
        <w:keepNext/>
        <w:keepLines/>
        <w:ind w:left="850" w:hanging="283"/>
      </w:pPr>
      <w:bookmarkStart w:id="218" w:name="_MCCTEMPBM_CRPT98360138___2"/>
      <w:bookmarkEnd w:id="217"/>
    </w:p>
    <w:bookmarkEnd w:id="218"/>
    <w:p w14:paraId="6802AF11" w14:textId="77777777" w:rsidR="00EB0199" w:rsidRPr="008928B1" w:rsidRDefault="00EB0199" w:rsidP="00EB0199">
      <w:pPr>
        <w:pStyle w:val="B1"/>
        <w:keepNext/>
      </w:pPr>
      <w:r w:rsidRPr="008928B1">
        <w:t>39.</w:t>
      </w:r>
      <w:r w:rsidR="00270918">
        <w:tab/>
      </w:r>
      <w:r w:rsidRPr="008928B1">
        <w:rPr>
          <w:b/>
        </w:rPr>
        <w:t>TCP setup</w:t>
      </w:r>
    </w:p>
    <w:p w14:paraId="4A02FCB0" w14:textId="77777777" w:rsidR="00EB0199" w:rsidRPr="008928B1" w:rsidRDefault="00EB0199" w:rsidP="00EB0199">
      <w:pPr>
        <w:pStyle w:val="B2"/>
        <w:ind w:firstLine="0"/>
      </w:pPr>
      <w:bookmarkStart w:id="219" w:name="_MCCTEMPBM_CRPT98360139___3"/>
      <w:r w:rsidRPr="008928B1">
        <w:t>AS#1 establishes a TCP connection to</w:t>
      </w:r>
      <w:r w:rsidRPr="008928B1">
        <w:rPr>
          <w:rFonts w:eastAsia="MS Mincho"/>
        </w:rPr>
        <w:t xml:space="preserve"> the host address and port </w:t>
      </w:r>
      <w:r w:rsidRPr="008928B1">
        <w:t>as specified in the MSRP URL received in the SDP Answer from the AS#2.</w:t>
      </w:r>
    </w:p>
    <w:p w14:paraId="6FA4B9C9" w14:textId="77777777" w:rsidR="00EB0199" w:rsidRPr="008928B1" w:rsidRDefault="00EB0199">
      <w:pPr>
        <w:pStyle w:val="B1"/>
        <w:keepNext/>
        <w:keepLines/>
        <w:ind w:left="850" w:hanging="283"/>
      </w:pPr>
      <w:bookmarkStart w:id="220" w:name="_MCCTEMPBM_CRPT98360140___2"/>
      <w:bookmarkEnd w:id="219"/>
    </w:p>
    <w:bookmarkEnd w:id="220"/>
    <w:p w14:paraId="1D7849A9" w14:textId="77777777" w:rsidR="004D234A" w:rsidRPr="008928B1" w:rsidRDefault="00EB0199">
      <w:pPr>
        <w:pStyle w:val="B1"/>
        <w:keepNext/>
        <w:rPr>
          <w:b/>
        </w:rPr>
      </w:pPr>
      <w:r w:rsidRPr="008928B1">
        <w:t>40</w:t>
      </w:r>
      <w:r w:rsidR="004D234A" w:rsidRPr="008928B1">
        <w:t>.</w:t>
      </w:r>
      <w:r w:rsidR="004D234A" w:rsidRPr="008928B1">
        <w:tab/>
      </w:r>
      <w:r w:rsidR="004D234A" w:rsidRPr="008928B1">
        <w:rPr>
          <w:b/>
          <w:bCs/>
        </w:rPr>
        <w:t>200 (OK) response</w:t>
      </w:r>
      <w:r w:rsidR="004D234A" w:rsidRPr="008928B1">
        <w:rPr>
          <w:b/>
        </w:rPr>
        <w:t xml:space="preserve"> (AS#1 to S-CSCF#1) – see example in table A.4.3-</w:t>
      </w:r>
      <w:r w:rsidRPr="008928B1">
        <w:rPr>
          <w:b/>
        </w:rPr>
        <w:t>40</w:t>
      </w:r>
    </w:p>
    <w:p w14:paraId="2AAE92C4" w14:textId="77777777" w:rsidR="004D234A" w:rsidRPr="008928B1" w:rsidRDefault="004D234A">
      <w:pPr>
        <w:pStyle w:val="B2"/>
      </w:pPr>
      <w:r w:rsidRPr="008928B1">
        <w:tab/>
        <w:t>AS#1 generates a 200 (OK) response and sends it to S-CSCF#1.</w:t>
      </w:r>
    </w:p>
    <w:p w14:paraId="06412FCA" w14:textId="77777777" w:rsidR="004D234A" w:rsidRPr="008928B1" w:rsidRDefault="004D234A">
      <w:pPr>
        <w:pStyle w:val="TH"/>
      </w:pPr>
      <w:r w:rsidRPr="008928B1">
        <w:t>Table A.4.3-</w:t>
      </w:r>
      <w:r w:rsidR="00EB0199" w:rsidRPr="008928B1">
        <w:t>40</w:t>
      </w:r>
      <w:r w:rsidRPr="008928B1">
        <w:t>: 200 (OK) response (AS#1 to S-CSCF#1)</w:t>
      </w:r>
    </w:p>
    <w:p w14:paraId="0DD30FE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221" w:name="_MCCTEMPBM_CRPT98360141___2"/>
      <w:r w:rsidRPr="008928B1">
        <w:t>SIP/2.0 200 OK</w:t>
      </w:r>
    </w:p>
    <w:p w14:paraId="7516019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scscf1.home1.net;branch=z9hG4bK344a65.1, SIP/2.0/UDP pcscf1.visited1.net;branch=z9hG4bK240f34.1, SIP/2.0/UDP [5555::aaa:bbb:ccc:ddd]:1357;comp=sigcomp;branch=z9hG4bKnashds7</w:t>
      </w:r>
    </w:p>
    <w:p w14:paraId="68489EB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Record-Route: </w:t>
      </w:r>
      <w:r w:rsidR="00827107" w:rsidRPr="00013D57">
        <w:rPr>
          <w:snapToGrid w:val="0"/>
        </w:rPr>
        <w:t>&lt;sip:</w:t>
      </w:r>
      <w:r w:rsidR="00827107" w:rsidRPr="008928B1">
        <w:t>as</w:t>
      </w:r>
      <w:r w:rsidR="00827107">
        <w:t>1</w:t>
      </w:r>
      <w:r w:rsidR="00827107" w:rsidRPr="008928B1">
        <w:t>.home</w:t>
      </w:r>
      <w:r w:rsidR="00827107">
        <w:t>1</w:t>
      </w:r>
      <w:r w:rsidR="00827107" w:rsidRPr="008928B1">
        <w:t>.net</w:t>
      </w:r>
      <w:r w:rsidR="00827107" w:rsidRPr="00013D57">
        <w:rPr>
          <w:snapToGrid w:val="0"/>
        </w:rPr>
        <w:t>;lr&gt;</w:t>
      </w:r>
      <w:r w:rsidR="00827107">
        <w:rPr>
          <w:snapToGrid w:val="0"/>
        </w:rPr>
        <w:t xml:space="preserve">, </w:t>
      </w:r>
      <w:r w:rsidRPr="008928B1">
        <w:t>&lt;sip:scscf1.home1.net;lr&gt;, &lt;sip:pcscf1.visited1.net;lr&gt;</w:t>
      </w:r>
    </w:p>
    <w:p w14:paraId="44FD41E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w:t>
      </w:r>
    </w:p>
    <w:p w14:paraId="42D6CF1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Privacy:</w:t>
      </w:r>
    </w:p>
    <w:p w14:paraId="45D4068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8928B1">
        <w:rPr>
          <w:rFonts w:cs="Courier New"/>
        </w:rPr>
        <w:t xml:space="preserve">P-Charging-Vector: </w:t>
      </w:r>
      <w:r w:rsidR="0098298C">
        <w:rPr>
          <w:rFonts w:cs="Courier New" w:hint="eastAsia"/>
          <w:lang w:eastAsia="zh-CN"/>
        </w:rPr>
        <w:t>####</w:t>
      </w:r>
    </w:p>
    <w:p w14:paraId="720AC94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8928B1">
        <w:t xml:space="preserve">From: </w:t>
      </w:r>
      <w:r w:rsidRPr="008928B1">
        <w:rPr>
          <w:snapToGrid w:val="0"/>
        </w:rPr>
        <w:t>&lt;sip:user1_public1@home1.net&gt;;tag=171828</w:t>
      </w:r>
    </w:p>
    <w:p w14:paraId="22D85BA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r w:rsidRPr="008928B1">
        <w:rPr>
          <w:snapToGrid w:val="0"/>
        </w:rPr>
        <w:t>&lt;sip:user2_public1@home2.net&gt;;tag=314159</w:t>
      </w:r>
    </w:p>
    <w:p w14:paraId="614195D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r w:rsidRPr="008928B1">
        <w:rPr>
          <w:snapToGrid w:val="0"/>
        </w:rPr>
        <w:t>cb03a0s09a2sdfglkj490333</w:t>
      </w:r>
    </w:p>
    <w:p w14:paraId="2C1E80C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r w:rsidRPr="008928B1">
        <w:rPr>
          <w:snapToGrid w:val="0"/>
        </w:rPr>
        <w:t>127 INVITE</w:t>
      </w:r>
    </w:p>
    <w:p w14:paraId="293FD938"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pPr>
      <w:r>
        <w:t>Supported</w:t>
      </w:r>
    </w:p>
    <w:p w14:paraId="117CFB49" w14:textId="77777777" w:rsidR="004D234A" w:rsidRPr="00032BCF"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lang w:val="en-US"/>
        </w:rPr>
      </w:pPr>
      <w:r w:rsidRPr="00032BCF">
        <w:rPr>
          <w:lang w:val="en-US"/>
        </w:rPr>
        <w:t>Contact: &lt;sip:</w:t>
      </w:r>
      <w:r w:rsidR="00827107" w:rsidRPr="00032BCF">
        <w:rPr>
          <w:lang w:val="en-US"/>
        </w:rPr>
        <w:t>user2_public1@home2.net;gr=urn:uuid:2ad8950e-48a5-4a74-8d99-ad76cc7fc74</w:t>
      </w:r>
      <w:r w:rsidR="00827107" w:rsidRPr="00032BCF" w:rsidDel="00A841FF">
        <w:rPr>
          <w:snapToGrid w:val="0"/>
          <w:lang w:val="en-US"/>
        </w:rPr>
        <w:t xml:space="preserve"> </w:t>
      </w:r>
      <w:r w:rsidRPr="00032BCF">
        <w:rPr>
          <w:snapToGrid w:val="0"/>
          <w:lang w:val="en-US"/>
        </w:rPr>
        <w:t xml:space="preserve">&gt; </w:t>
      </w:r>
    </w:p>
    <w:p w14:paraId="02C0CD0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Allow:  </w:t>
      </w:r>
    </w:p>
    <w:p w14:paraId="39855CA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Content-Type: </w:t>
      </w:r>
    </w:p>
    <w:p w14:paraId="4C4062D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Content-Length: </w:t>
      </w:r>
    </w:p>
    <w:p w14:paraId="5D1C995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p>
    <w:p w14:paraId="2D3454A9"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4B4ED2">
        <w:rPr>
          <w:snapToGrid w:val="0"/>
          <w:lang w:val="it-IT"/>
        </w:rPr>
        <w:t xml:space="preserve">v=0 </w:t>
      </w:r>
    </w:p>
    <w:p w14:paraId="4BA0A2FF"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4B4ED2">
        <w:rPr>
          <w:snapToGrid w:val="0"/>
          <w:lang w:val="it-IT"/>
        </w:rPr>
        <w:t>o=- 2987933642 2987933642 IN IP6 7777::eee:ddd:ccc:aaa</w:t>
      </w:r>
    </w:p>
    <w:p w14:paraId="6C99F50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695A69C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c=IN IP6 </w:t>
      </w:r>
      <w:r w:rsidR="00EB0199" w:rsidRPr="008928B1">
        <w:rPr>
          <w:snapToGrid w:val="0"/>
        </w:rPr>
        <w:t>7777::eee:ddd:ccc:aaa</w:t>
      </w:r>
    </w:p>
    <w:p w14:paraId="4C980B52" w14:textId="77777777" w:rsidR="004D234A" w:rsidRPr="005D616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5D6161">
        <w:rPr>
          <w:snapToGrid w:val="0"/>
          <w:lang w:val="fr-FR"/>
        </w:rPr>
        <w:t>t=0 0</w:t>
      </w:r>
    </w:p>
    <w:p w14:paraId="7FF72C71" w14:textId="77777777" w:rsidR="004D234A" w:rsidRPr="005D616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5D6161">
        <w:rPr>
          <w:snapToGrid w:val="0"/>
          <w:lang w:val="fr-FR"/>
        </w:rPr>
        <w:t xml:space="preserve">m=message </w:t>
      </w:r>
      <w:r w:rsidR="00AD4F0B" w:rsidRPr="005D6161">
        <w:rPr>
          <w:snapToGrid w:val="0"/>
          <w:lang w:val="fr-FR"/>
        </w:rPr>
        <w:t xml:space="preserve">3927 </w:t>
      </w:r>
      <w:r w:rsidR="00A55A4D" w:rsidRPr="005D6161">
        <w:rPr>
          <w:snapToGrid w:val="0"/>
          <w:lang w:val="fr-FR"/>
        </w:rPr>
        <w:t>TCP/MSRP</w:t>
      </w:r>
      <w:r w:rsidRPr="005D6161">
        <w:rPr>
          <w:snapToGrid w:val="0"/>
          <w:lang w:val="fr-FR"/>
        </w:rPr>
        <w:t xml:space="preserve"> *</w:t>
      </w:r>
    </w:p>
    <w:p w14:paraId="4870DB3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a=accept-types:message/cpim text/plain text/html</w:t>
      </w:r>
    </w:p>
    <w:p w14:paraId="2C96CA0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a=path:msrp://[7777::eee:ddd:ccc:aaa]:3927/s222372</w:t>
      </w:r>
      <w:r w:rsidR="00EB0199" w:rsidRPr="008928B1">
        <w:rPr>
          <w:snapToGrid w:val="0"/>
        </w:rPr>
        <w:t>;tcp</w:t>
      </w:r>
    </w:p>
    <w:p w14:paraId="2FD19B2E" w14:textId="77777777" w:rsidR="004B4ED2" w:rsidRDefault="00EB0199" w:rsidP="004B4ED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a=max-size:32768</w:t>
      </w:r>
    </w:p>
    <w:p w14:paraId="173AFA5F" w14:textId="77777777" w:rsidR="0037241D" w:rsidRDefault="004B4ED2" w:rsidP="004B4ED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t>a=msrp-cema</w:t>
      </w:r>
    </w:p>
    <w:p w14:paraId="4CA3CD00" w14:textId="77777777" w:rsidR="00EB0199" w:rsidRPr="008928B1" w:rsidRDefault="0037241D" w:rsidP="0037241D">
      <w:pPr>
        <w:pStyle w:val="PL"/>
        <w:keepNext/>
        <w:keepLines/>
        <w:pBdr>
          <w:top w:val="single" w:sz="4" w:space="1" w:color="auto"/>
          <w:left w:val="single" w:sz="4" w:space="4" w:color="auto"/>
          <w:bottom w:val="single" w:sz="4" w:space="1" w:color="auto"/>
          <w:right w:val="single" w:sz="4" w:space="4" w:color="auto"/>
        </w:pBdr>
        <w:ind w:left="850" w:right="284" w:hanging="283"/>
      </w:pPr>
      <w:r>
        <w:rPr>
          <w:snapToGrid w:val="0"/>
        </w:rPr>
        <w:t>a=setup:passive</w:t>
      </w:r>
    </w:p>
    <w:p w14:paraId="42FC6592" w14:textId="77777777" w:rsidR="004D234A" w:rsidRPr="008928B1" w:rsidRDefault="004D234A">
      <w:pPr>
        <w:pStyle w:val="B1"/>
        <w:keepNext/>
        <w:keepLines/>
        <w:ind w:left="850" w:hanging="283"/>
      </w:pPr>
      <w:bookmarkStart w:id="222" w:name="_MCCTEMPBM_CRPT98360142___2"/>
      <w:bookmarkEnd w:id="221"/>
    </w:p>
    <w:bookmarkEnd w:id="222"/>
    <w:p w14:paraId="67D17372" w14:textId="77777777" w:rsidR="00EB0199" w:rsidRPr="008928B1" w:rsidRDefault="00EB0199" w:rsidP="00EB0199">
      <w:pPr>
        <w:pStyle w:val="EX"/>
        <w:keepLines w:val="0"/>
      </w:pPr>
      <w:r w:rsidRPr="008928B1">
        <w:rPr>
          <w:b/>
        </w:rPr>
        <w:t>SDP</w:t>
      </w:r>
      <w:r w:rsidRPr="008928B1">
        <w:tab/>
        <w:t>The SDP contains the set of answered content types supported by UE#2 in the accept-types attribute and indicates the maximum size message that can be received by UE#2 and allowed by the policy of network home1 in the max-size attribute.</w:t>
      </w:r>
    </w:p>
    <w:p w14:paraId="6946BB59" w14:textId="77777777" w:rsidR="00EB0199" w:rsidRPr="008928B1" w:rsidRDefault="00EB0199">
      <w:pPr>
        <w:pStyle w:val="B1"/>
        <w:keepNext/>
        <w:keepLines/>
        <w:ind w:left="850" w:hanging="283"/>
      </w:pPr>
      <w:bookmarkStart w:id="223" w:name="_MCCTEMPBM_CRPT98360143___2"/>
    </w:p>
    <w:bookmarkEnd w:id="223"/>
    <w:p w14:paraId="598E247D" w14:textId="77777777" w:rsidR="004D234A" w:rsidRPr="008928B1" w:rsidRDefault="00EB0199">
      <w:pPr>
        <w:pStyle w:val="B1"/>
        <w:keepNext/>
        <w:rPr>
          <w:b/>
        </w:rPr>
      </w:pPr>
      <w:r w:rsidRPr="008928B1">
        <w:t>41</w:t>
      </w:r>
      <w:r w:rsidR="004D234A" w:rsidRPr="008928B1">
        <w:t>.</w:t>
      </w:r>
      <w:r w:rsidR="004D234A" w:rsidRPr="008928B1">
        <w:tab/>
      </w:r>
      <w:r w:rsidR="004D234A" w:rsidRPr="008928B1">
        <w:rPr>
          <w:b/>
          <w:bCs/>
        </w:rPr>
        <w:t>200 (OK) response</w:t>
      </w:r>
      <w:r w:rsidR="004D234A" w:rsidRPr="008928B1">
        <w:rPr>
          <w:b/>
        </w:rPr>
        <w:t xml:space="preserve"> (S-CSCF#1 to P-CSCF#1) – see example in table A.4.3-</w:t>
      </w:r>
      <w:r w:rsidRPr="008928B1">
        <w:rPr>
          <w:b/>
        </w:rPr>
        <w:t>41</w:t>
      </w:r>
    </w:p>
    <w:p w14:paraId="3D1AC379" w14:textId="77777777" w:rsidR="004D234A" w:rsidRPr="008928B1" w:rsidRDefault="004D234A">
      <w:pPr>
        <w:pStyle w:val="B2"/>
      </w:pPr>
      <w:r w:rsidRPr="008928B1">
        <w:tab/>
        <w:t>S-CSCF#1 forwards the 200 (OK) response to P-CSCF#1.</w:t>
      </w:r>
    </w:p>
    <w:p w14:paraId="46C9E0A8" w14:textId="77777777" w:rsidR="004D234A" w:rsidRPr="008928B1" w:rsidRDefault="004D234A">
      <w:pPr>
        <w:pStyle w:val="TH"/>
      </w:pPr>
      <w:r w:rsidRPr="008928B1">
        <w:lastRenderedPageBreak/>
        <w:t>Table A.4.3-</w:t>
      </w:r>
      <w:r w:rsidR="00EB0199" w:rsidRPr="008928B1">
        <w:t>41</w:t>
      </w:r>
      <w:r w:rsidRPr="008928B1">
        <w:t>: 200 (OK) response (S-CSCF#1 to P-CSCF#1)</w:t>
      </w:r>
    </w:p>
    <w:p w14:paraId="49BC75D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224" w:name="_MCCTEMPBM_CRPT98360144___2"/>
      <w:r w:rsidRPr="008928B1">
        <w:t>SIP/2.0 200 OK</w:t>
      </w:r>
    </w:p>
    <w:p w14:paraId="5E0230D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pcscf1.visited1.net;branch=z9hG4bK240f34.1, SIP/2.0/UDP [5555::aaa:bbb:ccc:ddd]:1357;comp=sigcomp;branch=z9hG4bKnashds7</w:t>
      </w:r>
    </w:p>
    <w:p w14:paraId="1517AF1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Record-Route: </w:t>
      </w:r>
    </w:p>
    <w:p w14:paraId="48A51E8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w:t>
      </w:r>
    </w:p>
    <w:p w14:paraId="0190458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Privacy:</w:t>
      </w:r>
    </w:p>
    <w:p w14:paraId="16C93AB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8928B1">
        <w:rPr>
          <w:rFonts w:cs="Courier New"/>
        </w:rPr>
        <w:t xml:space="preserve">P-Charging-Vector: </w:t>
      </w:r>
      <w:r w:rsidR="0098298C">
        <w:rPr>
          <w:rFonts w:cs="Courier New" w:hint="eastAsia"/>
          <w:lang w:eastAsia="zh-CN"/>
        </w:rPr>
        <w:t>####</w:t>
      </w:r>
    </w:p>
    <w:p w14:paraId="40DF62E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54E292D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1327625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68F4C4E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113394B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Require:</w:t>
      </w:r>
    </w:p>
    <w:p w14:paraId="02DCD114"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pPr>
      <w:r>
        <w:t>Supported</w:t>
      </w:r>
    </w:p>
    <w:p w14:paraId="6C4DA04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Contact: </w:t>
      </w:r>
    </w:p>
    <w:p w14:paraId="790A2CC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Allow:  </w:t>
      </w:r>
    </w:p>
    <w:p w14:paraId="16653B4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Content-Type: </w:t>
      </w:r>
    </w:p>
    <w:p w14:paraId="44A0741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Content-Length: </w:t>
      </w:r>
    </w:p>
    <w:p w14:paraId="5A92EAB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p>
    <w:p w14:paraId="5142CC6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w:t>
      </w:r>
    </w:p>
    <w:p w14:paraId="0AA7D95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w:t>
      </w:r>
    </w:p>
    <w:p w14:paraId="644AB81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218585D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w:t>
      </w:r>
    </w:p>
    <w:p w14:paraId="1A6BDB5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w:t>
      </w:r>
    </w:p>
    <w:p w14:paraId="36C9D9A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w:t>
      </w:r>
    </w:p>
    <w:p w14:paraId="78B038C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1B7F2B5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78ADBA88" w14:textId="77777777" w:rsidR="00EB0199" w:rsidRPr="008928B1" w:rsidRDefault="00EB0199">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a=</w:t>
      </w:r>
    </w:p>
    <w:p w14:paraId="3BD9FA21" w14:textId="77777777" w:rsidR="004D234A" w:rsidRPr="008928B1" w:rsidRDefault="004D234A">
      <w:pPr>
        <w:pStyle w:val="B1"/>
        <w:keepNext/>
        <w:keepLines/>
        <w:ind w:left="850" w:hanging="283"/>
      </w:pPr>
      <w:bookmarkStart w:id="225" w:name="_MCCTEMPBM_CRPT98360145___2"/>
      <w:bookmarkEnd w:id="224"/>
    </w:p>
    <w:bookmarkEnd w:id="225"/>
    <w:p w14:paraId="345D8E3E" w14:textId="77777777" w:rsidR="004D234A" w:rsidRPr="008928B1" w:rsidRDefault="00EB0199">
      <w:pPr>
        <w:pStyle w:val="B1"/>
        <w:keepNext/>
      </w:pPr>
      <w:r w:rsidRPr="008928B1">
        <w:t>42</w:t>
      </w:r>
      <w:r w:rsidR="004D234A" w:rsidRPr="008928B1">
        <w:t>.</w:t>
      </w:r>
      <w:r w:rsidR="004D234A" w:rsidRPr="008928B1">
        <w:tab/>
      </w:r>
      <w:r w:rsidR="004D234A" w:rsidRPr="008928B1">
        <w:rPr>
          <w:b/>
          <w:bCs/>
        </w:rPr>
        <w:t>200 (OK) response (P-CSCF#1 to UE#1) – see example in table A.4.3-</w:t>
      </w:r>
      <w:r w:rsidRPr="008928B1">
        <w:rPr>
          <w:b/>
          <w:bCs/>
        </w:rPr>
        <w:t>42</w:t>
      </w:r>
    </w:p>
    <w:p w14:paraId="0426BA97" w14:textId="77777777" w:rsidR="004D234A" w:rsidRPr="008928B1" w:rsidRDefault="004D234A">
      <w:pPr>
        <w:pStyle w:val="B2"/>
      </w:pPr>
      <w:r w:rsidRPr="008928B1">
        <w:tab/>
        <w:t>P-CSCF#1 forwards the 200 (OK) response to UE#1</w:t>
      </w:r>
    </w:p>
    <w:p w14:paraId="5CD0F311" w14:textId="77777777" w:rsidR="004D234A" w:rsidRPr="008928B1" w:rsidRDefault="004D234A">
      <w:pPr>
        <w:pStyle w:val="TH"/>
      </w:pPr>
      <w:r w:rsidRPr="008928B1">
        <w:t>Table A.4.3-</w:t>
      </w:r>
      <w:r w:rsidR="00EB0199" w:rsidRPr="008928B1">
        <w:t>42</w:t>
      </w:r>
      <w:r w:rsidRPr="008928B1">
        <w:t>: 200 (OK) response (P-CSCF#1 to UE#1)</w:t>
      </w:r>
    </w:p>
    <w:p w14:paraId="5709C69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226" w:name="_MCCTEMPBM_CRPT98360146___2"/>
      <w:r w:rsidRPr="008928B1">
        <w:t>SIP/2.0 200 OK</w:t>
      </w:r>
    </w:p>
    <w:p w14:paraId="2D13780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[5555::aaa:bbb:ccc:ddd]:1357;comp=sigcomp;branch=z9hG4bKnashds7</w:t>
      </w:r>
    </w:p>
    <w:p w14:paraId="5EF065B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Record-Route: </w:t>
      </w:r>
      <w:r w:rsidR="00827107" w:rsidRPr="00013D57">
        <w:rPr>
          <w:snapToGrid w:val="0"/>
        </w:rPr>
        <w:t>&lt;sip:</w:t>
      </w:r>
      <w:r w:rsidR="00827107" w:rsidRPr="008928B1">
        <w:t>as</w:t>
      </w:r>
      <w:r w:rsidR="00827107">
        <w:t>1</w:t>
      </w:r>
      <w:r w:rsidR="00827107" w:rsidRPr="008928B1">
        <w:t>.home</w:t>
      </w:r>
      <w:r w:rsidR="00827107">
        <w:t>1</w:t>
      </w:r>
      <w:r w:rsidR="00827107" w:rsidRPr="008928B1">
        <w:t>.net</w:t>
      </w:r>
      <w:r w:rsidR="00827107" w:rsidRPr="00013D57">
        <w:rPr>
          <w:snapToGrid w:val="0"/>
        </w:rPr>
        <w:t>;lr&gt;</w:t>
      </w:r>
      <w:r w:rsidR="00827107">
        <w:rPr>
          <w:snapToGrid w:val="0"/>
        </w:rPr>
        <w:t xml:space="preserve">, </w:t>
      </w:r>
      <w:r w:rsidRPr="008928B1">
        <w:t>&lt;sip:scscf1.home1.net;lr&gt;, &lt;sip:pcscf1.visited1.net:7531;lr;comp=sigcomp&gt;</w:t>
      </w:r>
    </w:p>
    <w:p w14:paraId="477B91D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w:t>
      </w:r>
    </w:p>
    <w:p w14:paraId="6A960BC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Privacy:</w:t>
      </w:r>
    </w:p>
    <w:p w14:paraId="194F30C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0E10224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1C00F18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6B3E0CF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46858DB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Require:</w:t>
      </w:r>
    </w:p>
    <w:p w14:paraId="0C9B9CA6"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pPr>
      <w:r>
        <w:t>Supported</w:t>
      </w:r>
    </w:p>
    <w:p w14:paraId="48D551F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Contact: </w:t>
      </w:r>
    </w:p>
    <w:p w14:paraId="3AB72DE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Allow:  </w:t>
      </w:r>
    </w:p>
    <w:p w14:paraId="2068CC5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Content-Type: </w:t>
      </w:r>
    </w:p>
    <w:p w14:paraId="6F73DBC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Content-Length: </w:t>
      </w:r>
    </w:p>
    <w:p w14:paraId="4AC347A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p>
    <w:p w14:paraId="40A0639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w:t>
      </w:r>
    </w:p>
    <w:p w14:paraId="6418E80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w:t>
      </w:r>
    </w:p>
    <w:p w14:paraId="2A8B18E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3547627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w:t>
      </w:r>
    </w:p>
    <w:p w14:paraId="0E99FF9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w:t>
      </w:r>
    </w:p>
    <w:p w14:paraId="44EF4E2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w:t>
      </w:r>
    </w:p>
    <w:p w14:paraId="2B96D3A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5442E6E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25A09345" w14:textId="77777777" w:rsidR="00EB0199" w:rsidRPr="008928B1" w:rsidRDefault="00EB0199">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a=</w:t>
      </w:r>
    </w:p>
    <w:bookmarkEnd w:id="226"/>
    <w:p w14:paraId="1C3E7AC3" w14:textId="77777777" w:rsidR="004D234A" w:rsidRPr="008928B1" w:rsidRDefault="004D234A">
      <w:pPr>
        <w:pStyle w:val="B1"/>
      </w:pPr>
    </w:p>
    <w:p w14:paraId="23F84343" w14:textId="77777777" w:rsidR="004D234A" w:rsidRPr="008928B1" w:rsidRDefault="00EB0199">
      <w:pPr>
        <w:pStyle w:val="B1"/>
        <w:keepNext/>
        <w:ind w:left="284" w:firstLine="0"/>
        <w:rPr>
          <w:b/>
          <w:bCs/>
        </w:rPr>
      </w:pPr>
      <w:bookmarkStart w:id="227" w:name="_MCCTEMPBM_CRPT98360147___2"/>
      <w:r w:rsidRPr="008928B1">
        <w:t>43</w:t>
      </w:r>
      <w:r w:rsidR="004D234A" w:rsidRPr="008928B1">
        <w:t>.</w:t>
      </w:r>
      <w:r w:rsidR="004D234A" w:rsidRPr="008928B1">
        <w:tab/>
      </w:r>
      <w:r w:rsidR="004D234A" w:rsidRPr="008928B1">
        <w:rPr>
          <w:b/>
          <w:bCs/>
        </w:rPr>
        <w:t>ACK request (UE#1 to P-CSCF#1) – see example in table A.4.3-</w:t>
      </w:r>
      <w:r w:rsidRPr="008928B1">
        <w:rPr>
          <w:b/>
          <w:bCs/>
        </w:rPr>
        <w:t>43</w:t>
      </w:r>
    </w:p>
    <w:bookmarkEnd w:id="227"/>
    <w:p w14:paraId="06393291" w14:textId="77777777" w:rsidR="004D234A" w:rsidRPr="008928B1" w:rsidRDefault="004D234A">
      <w:pPr>
        <w:pStyle w:val="B2"/>
      </w:pPr>
      <w:r w:rsidRPr="008928B1">
        <w:tab/>
        <w:t>The UE responds to the 200 (OK) response with an ACK request sent to the P-CSCF#1.</w:t>
      </w:r>
    </w:p>
    <w:p w14:paraId="5B559441" w14:textId="77777777" w:rsidR="004D234A" w:rsidRPr="008928B1" w:rsidRDefault="004D234A">
      <w:pPr>
        <w:pStyle w:val="TH"/>
      </w:pPr>
      <w:r w:rsidRPr="008928B1">
        <w:lastRenderedPageBreak/>
        <w:t>Table A.4.3-</w:t>
      </w:r>
      <w:r w:rsidR="00EB0199" w:rsidRPr="008928B1">
        <w:t>43</w:t>
      </w:r>
      <w:r w:rsidRPr="008928B1">
        <w:t>: ACK request (UE#1 to P-CSCF#1)</w:t>
      </w:r>
    </w:p>
    <w:p w14:paraId="7D25689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28" w:name="_MCCTEMPBM_CRPT98360148___2"/>
      <w:r w:rsidRPr="008928B1">
        <w:rPr>
          <w:snapToGrid w:val="0"/>
        </w:rPr>
        <w:t xml:space="preserve">ACK </w:t>
      </w:r>
      <w:r w:rsidRPr="008928B1">
        <w:t>sip:</w:t>
      </w:r>
      <w:r w:rsidR="00827107" w:rsidRPr="000D2730">
        <w:t xml:space="preserve"> </w:t>
      </w:r>
      <w:r w:rsidR="00827107" w:rsidRPr="00555C93">
        <w:t>user2_public1@home2.net</w:t>
      </w:r>
      <w:r w:rsidR="00827107">
        <w:t>;gr=urn:uuid:2ad8950e-48a5-4a74-8d99-ad76cc7fc74</w:t>
      </w:r>
      <w:r w:rsidR="00827107" w:rsidRPr="008928B1" w:rsidDel="000D2730">
        <w:rPr>
          <w:snapToGrid w:val="0"/>
        </w:rPr>
        <w:t xml:space="preserve"> </w:t>
      </w:r>
      <w:r w:rsidRPr="008928B1">
        <w:rPr>
          <w:snapToGrid w:val="0"/>
        </w:rPr>
        <w:t xml:space="preserve"> SIP/2.0</w:t>
      </w:r>
    </w:p>
    <w:p w14:paraId="1F294C2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Via: </w:t>
      </w:r>
      <w:r w:rsidRPr="008928B1">
        <w:t>SIP/2.0/UDP [5555::aaa:bbb:ccc:ddd]:1357;comp=sigcomp;branch=z9hG4bKnashds7</w:t>
      </w:r>
    </w:p>
    <w:p w14:paraId="0E5C61E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70</w:t>
      </w:r>
    </w:p>
    <w:p w14:paraId="0924583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P-Access-Network-Info: 3GPP-UTRAN-TDD; utran-cell-id-3gpp=234151D0FCE11</w:t>
      </w:r>
    </w:p>
    <w:p w14:paraId="525947D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Route: &lt;sip:pcscf1.visited1.net:7531;lr;comp=sigcomp&gt;, &lt;sip:scscf1.home1.net;lr&gt;</w:t>
      </w:r>
      <w:r w:rsidR="00827107">
        <w:t xml:space="preserve">, </w:t>
      </w:r>
      <w:r w:rsidR="00827107" w:rsidRPr="00013D57">
        <w:rPr>
          <w:snapToGrid w:val="0"/>
        </w:rPr>
        <w:t>&lt;sip:</w:t>
      </w:r>
      <w:r w:rsidR="00827107" w:rsidRPr="008928B1">
        <w:t>as</w:t>
      </w:r>
      <w:r w:rsidR="00827107">
        <w:t>1</w:t>
      </w:r>
      <w:r w:rsidR="00827107" w:rsidRPr="008928B1">
        <w:t>.home</w:t>
      </w:r>
      <w:r w:rsidR="00827107">
        <w:t>1</w:t>
      </w:r>
      <w:r w:rsidR="00827107" w:rsidRPr="008928B1">
        <w:t>.net</w:t>
      </w:r>
      <w:r w:rsidR="00827107" w:rsidRPr="00013D57">
        <w:rPr>
          <w:snapToGrid w:val="0"/>
        </w:rPr>
        <w:t>;lr&gt;</w:t>
      </w:r>
    </w:p>
    <w:p w14:paraId="4626DC3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From: &lt;sip:user1_public1@home1.net&gt;;tag=171828</w:t>
      </w:r>
    </w:p>
    <w:p w14:paraId="5BDB68F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To: &lt;</w:t>
      </w:r>
      <w:r w:rsidRPr="008928B1">
        <w:t>sip:user2_public1@home2.net</w:t>
      </w:r>
      <w:r w:rsidRPr="008928B1">
        <w:rPr>
          <w:snapToGrid w:val="0"/>
        </w:rPr>
        <w:t>&gt;;tag=314159</w:t>
      </w:r>
    </w:p>
    <w:p w14:paraId="0B56F26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Call-ID: cb03a0s09a2sdfglkj490333</w:t>
      </w:r>
    </w:p>
    <w:p w14:paraId="219CFF2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Cseq: 127 ACK</w:t>
      </w:r>
    </w:p>
    <w:p w14:paraId="1EF5507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 0</w:t>
      </w:r>
    </w:p>
    <w:p w14:paraId="441BA74A" w14:textId="77777777" w:rsidR="004D234A" w:rsidRPr="008928B1" w:rsidRDefault="004D234A">
      <w:pPr>
        <w:pStyle w:val="EX"/>
        <w:keepNext/>
        <w:ind w:left="850" w:hanging="283"/>
      </w:pPr>
      <w:bookmarkStart w:id="229" w:name="_MCCTEMPBM_CRPT98360149___2"/>
      <w:bookmarkEnd w:id="228"/>
    </w:p>
    <w:p w14:paraId="73ED8A1C" w14:textId="77777777" w:rsidR="004D234A" w:rsidRPr="008928B1" w:rsidRDefault="00EB0199">
      <w:pPr>
        <w:pStyle w:val="B1"/>
        <w:keepNext/>
        <w:ind w:left="284" w:firstLine="0"/>
      </w:pPr>
      <w:bookmarkStart w:id="230" w:name="_MCCTEMPBM_CRPT98360150___2"/>
      <w:bookmarkEnd w:id="229"/>
      <w:r w:rsidRPr="008928B1">
        <w:t>44</w:t>
      </w:r>
      <w:r w:rsidR="004D234A" w:rsidRPr="008928B1">
        <w:t>.</w:t>
      </w:r>
      <w:r w:rsidR="004D234A" w:rsidRPr="008928B1">
        <w:rPr>
          <w:b/>
        </w:rPr>
        <w:tab/>
        <w:t>ACK request (P-CSCF#1 to S-CSCF#1) – see example in table A.4.3-</w:t>
      </w:r>
      <w:r w:rsidRPr="008928B1">
        <w:rPr>
          <w:b/>
        </w:rPr>
        <w:t>44</w:t>
      </w:r>
    </w:p>
    <w:bookmarkEnd w:id="230"/>
    <w:p w14:paraId="7AD85844" w14:textId="77777777" w:rsidR="004D234A" w:rsidRPr="008928B1" w:rsidRDefault="004D234A">
      <w:pPr>
        <w:pStyle w:val="B2"/>
      </w:pPr>
      <w:r w:rsidRPr="008928B1">
        <w:tab/>
        <w:t>The P-CSCF#1 forwards the ACK request to the S-CSCF#1.</w:t>
      </w:r>
    </w:p>
    <w:p w14:paraId="58BF31E5" w14:textId="77777777" w:rsidR="004D234A" w:rsidRPr="008928B1" w:rsidRDefault="004D234A">
      <w:pPr>
        <w:pStyle w:val="TH"/>
      </w:pPr>
      <w:r w:rsidRPr="008928B1">
        <w:t>Table A.4.3-</w:t>
      </w:r>
      <w:r w:rsidR="00EB0199" w:rsidRPr="008928B1">
        <w:t>44</w:t>
      </w:r>
      <w:r w:rsidRPr="008928B1">
        <w:t>: ACK request (P-CSCF#1 to S-CSCF#1)</w:t>
      </w:r>
    </w:p>
    <w:p w14:paraId="39EA0E8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31" w:name="_MCCTEMPBM_CRPT98360151___2"/>
      <w:r w:rsidRPr="008928B1">
        <w:rPr>
          <w:snapToGrid w:val="0"/>
        </w:rPr>
        <w:t xml:space="preserve">ACK </w:t>
      </w:r>
      <w:r w:rsidRPr="008928B1">
        <w:t>sip:</w:t>
      </w:r>
      <w:r w:rsidR="00827107" w:rsidRPr="00555C93">
        <w:t>user2_public1@home2.net</w:t>
      </w:r>
      <w:r w:rsidR="00827107">
        <w:t>;gr=urn:uuid:2ad8950e-48a5-4a74-8d99-ad76cc7fc74</w:t>
      </w:r>
      <w:r w:rsidR="00827107" w:rsidRPr="008928B1" w:rsidDel="000D2730">
        <w:rPr>
          <w:snapToGrid w:val="0"/>
        </w:rPr>
        <w:t xml:space="preserve"> </w:t>
      </w:r>
      <w:r w:rsidRPr="008928B1">
        <w:rPr>
          <w:snapToGrid w:val="0"/>
        </w:rPr>
        <w:t xml:space="preserve"> SIP/2.0</w:t>
      </w:r>
    </w:p>
    <w:p w14:paraId="633B75C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Via: SIP/2.0/UDP pcscf1.visited1.net;branch=z9hG4bK240f34.1, </w:t>
      </w:r>
      <w:r w:rsidRPr="008928B1">
        <w:t>SIP/2.0/UDP [5555::aaa:bbb:ccc:ddd]:1357;comp=sigcomp;branch=z9hG4bKnashds7</w:t>
      </w:r>
    </w:p>
    <w:p w14:paraId="7B224A5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69</w:t>
      </w:r>
    </w:p>
    <w:p w14:paraId="6D8B509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t xml:space="preserve">P-Access-Network-Info: </w:t>
      </w:r>
    </w:p>
    <w:p w14:paraId="149F67E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Route: &lt;sip:scscf1.home1.net;lr&gt;</w:t>
      </w:r>
      <w:r w:rsidR="00827107">
        <w:t xml:space="preserve">, </w:t>
      </w:r>
      <w:r w:rsidR="00827107" w:rsidRPr="00013D57">
        <w:rPr>
          <w:snapToGrid w:val="0"/>
        </w:rPr>
        <w:t>&lt;sip:</w:t>
      </w:r>
      <w:r w:rsidR="00827107" w:rsidRPr="008928B1">
        <w:t>as</w:t>
      </w:r>
      <w:r w:rsidR="00827107">
        <w:t>1</w:t>
      </w:r>
      <w:r w:rsidR="00827107" w:rsidRPr="008928B1">
        <w:t>.home</w:t>
      </w:r>
      <w:r w:rsidR="00827107">
        <w:t>1</w:t>
      </w:r>
      <w:r w:rsidR="00827107" w:rsidRPr="008928B1">
        <w:t>.net</w:t>
      </w:r>
      <w:r w:rsidR="00827107" w:rsidRPr="00013D57">
        <w:rPr>
          <w:snapToGrid w:val="0"/>
        </w:rPr>
        <w:t>;lr&gt;</w:t>
      </w:r>
    </w:p>
    <w:p w14:paraId="4262DC6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65AECF3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7E510CE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06681D0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632DA69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Content-Length: </w:t>
      </w:r>
    </w:p>
    <w:p w14:paraId="695C2EDD" w14:textId="77777777" w:rsidR="004D234A" w:rsidRPr="008928B1" w:rsidRDefault="004D234A">
      <w:pPr>
        <w:keepNext/>
        <w:keepLines/>
        <w:ind w:left="850" w:hanging="283"/>
      </w:pPr>
      <w:bookmarkStart w:id="232" w:name="_MCCTEMPBM_CRPT98360152___2"/>
      <w:bookmarkEnd w:id="231"/>
    </w:p>
    <w:p w14:paraId="107ECFD8" w14:textId="77777777" w:rsidR="004D234A" w:rsidRPr="008928B1" w:rsidRDefault="00EB0199">
      <w:pPr>
        <w:pStyle w:val="B1"/>
        <w:keepNext/>
        <w:ind w:left="284" w:firstLine="0"/>
        <w:rPr>
          <w:b/>
        </w:rPr>
      </w:pPr>
      <w:bookmarkStart w:id="233" w:name="_MCCTEMPBM_CRPT98360153___2"/>
      <w:bookmarkEnd w:id="232"/>
      <w:r w:rsidRPr="008928B1">
        <w:t>45</w:t>
      </w:r>
      <w:r w:rsidR="004D234A" w:rsidRPr="008928B1">
        <w:t>.</w:t>
      </w:r>
      <w:r w:rsidR="004D234A" w:rsidRPr="008928B1">
        <w:tab/>
      </w:r>
      <w:r w:rsidR="004D234A" w:rsidRPr="008928B1">
        <w:rPr>
          <w:b/>
          <w:bCs/>
        </w:rPr>
        <w:t>ACK request  (S-CSCF#1 to AS#1) - see example in table A.4.3-</w:t>
      </w:r>
      <w:r w:rsidRPr="008928B1">
        <w:rPr>
          <w:b/>
          <w:bCs/>
        </w:rPr>
        <w:t>45</w:t>
      </w:r>
    </w:p>
    <w:bookmarkEnd w:id="233"/>
    <w:p w14:paraId="6BF85919" w14:textId="77777777" w:rsidR="004D234A" w:rsidRPr="008928B1" w:rsidRDefault="004D234A">
      <w:pPr>
        <w:pStyle w:val="B2"/>
      </w:pPr>
      <w:r w:rsidRPr="008928B1">
        <w:tab/>
        <w:t xml:space="preserve">The S-CSCF#1 forwards the ACK request to AS#1. </w:t>
      </w:r>
    </w:p>
    <w:p w14:paraId="317F06CC" w14:textId="77777777" w:rsidR="004D234A" w:rsidRPr="008928B1" w:rsidRDefault="004D234A">
      <w:pPr>
        <w:pStyle w:val="TH"/>
      </w:pPr>
      <w:r w:rsidRPr="008928B1">
        <w:t>Table A.4.3-</w:t>
      </w:r>
      <w:r w:rsidR="00EB0199" w:rsidRPr="008928B1">
        <w:t>45</w:t>
      </w:r>
      <w:r w:rsidRPr="008928B1">
        <w:t>: ACK request (S-CSCF#1 to AS#1)</w:t>
      </w:r>
    </w:p>
    <w:p w14:paraId="71349D8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34" w:name="_MCCTEMPBM_CRPT98360154___2"/>
      <w:r w:rsidRPr="008928B1">
        <w:rPr>
          <w:snapToGrid w:val="0"/>
        </w:rPr>
        <w:t xml:space="preserve">ACK </w:t>
      </w:r>
      <w:r w:rsidRPr="008928B1">
        <w:t>sip:</w:t>
      </w:r>
      <w:r w:rsidR="00827107" w:rsidRPr="00555C93">
        <w:t>user2_public1@home2.net</w:t>
      </w:r>
      <w:r w:rsidR="00827107">
        <w:t>;gr=urn:uuid:2ad8950e-48a5-4a74-8d99-ad76cc7fc7</w:t>
      </w:r>
      <w:r w:rsidR="00827107" w:rsidRPr="008928B1" w:rsidDel="000D2730">
        <w:rPr>
          <w:snapToGrid w:val="0"/>
        </w:rPr>
        <w:t xml:space="preserve"> </w:t>
      </w:r>
      <w:r w:rsidRPr="008928B1">
        <w:rPr>
          <w:snapToGrid w:val="0"/>
        </w:rPr>
        <w:t xml:space="preserve"> SIP/2.0</w:t>
      </w:r>
    </w:p>
    <w:p w14:paraId="0A8CCAB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Via: SIP/2.0/UDP </w:t>
      </w:r>
      <w:r w:rsidRPr="008928B1">
        <w:t>scscf1.home1.net;branch=z9hG4bK344a65.1</w:t>
      </w:r>
      <w:r w:rsidRPr="008928B1">
        <w:rPr>
          <w:snapToGrid w:val="0"/>
        </w:rPr>
        <w:t xml:space="preserve">, SIP/2.0/UDP pcscf1.visited1.net;branch=z9hG4bK240f34.1, </w:t>
      </w:r>
      <w:r w:rsidRPr="008928B1">
        <w:t>SIP/2.0/UDP [5555::aaa:bbb:ccc:ddd]:1357;comp=sigcomp;branch=z9hG4bKnashds7</w:t>
      </w:r>
    </w:p>
    <w:p w14:paraId="564AAE9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Max-Forwards: 68</w:t>
      </w:r>
    </w:p>
    <w:p w14:paraId="0A17DED3"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 xml:space="preserve">Route: </w:t>
      </w:r>
      <w:r w:rsidRPr="00013D57">
        <w:rPr>
          <w:snapToGrid w:val="0"/>
        </w:rPr>
        <w:t>&lt;sip:</w:t>
      </w:r>
      <w:r w:rsidRPr="008928B1">
        <w:t>as</w:t>
      </w:r>
      <w:r>
        <w:t>1</w:t>
      </w:r>
      <w:r w:rsidRPr="008928B1">
        <w:t>.home</w:t>
      </w:r>
      <w:r>
        <w:t>1</w:t>
      </w:r>
      <w:r w:rsidRPr="008928B1">
        <w:t>.net</w:t>
      </w:r>
      <w:r w:rsidRPr="00013D57">
        <w:rPr>
          <w:snapToGrid w:val="0"/>
        </w:rPr>
        <w:t>;lr&gt;</w:t>
      </w:r>
    </w:p>
    <w:p w14:paraId="50CBF89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3C0C1AE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3770372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66FFBD7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7C1434D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w:t>
      </w:r>
    </w:p>
    <w:bookmarkEnd w:id="234"/>
    <w:p w14:paraId="2E3C78FF" w14:textId="77777777" w:rsidR="004D234A" w:rsidRPr="008928B1" w:rsidRDefault="004D234A">
      <w:pPr>
        <w:pStyle w:val="B1"/>
      </w:pPr>
    </w:p>
    <w:p w14:paraId="60FA9465" w14:textId="77777777" w:rsidR="00304D72" w:rsidRPr="008928B1" w:rsidRDefault="00304D72" w:rsidP="00304D72">
      <w:pPr>
        <w:pStyle w:val="B1"/>
        <w:keepNext/>
        <w:rPr>
          <w:b/>
        </w:rPr>
      </w:pPr>
      <w:r w:rsidRPr="008928B1">
        <w:t>46.</w:t>
      </w:r>
      <w:r w:rsidRPr="008928B1">
        <w:tab/>
      </w:r>
      <w:r w:rsidRPr="008928B1">
        <w:rPr>
          <w:b/>
        </w:rPr>
        <w:t>Reserve IP-CAN bearer for media</w:t>
      </w:r>
    </w:p>
    <w:p w14:paraId="081BC4A8" w14:textId="77777777" w:rsidR="00304D72" w:rsidRPr="008928B1" w:rsidRDefault="00304D72" w:rsidP="00304D72">
      <w:pPr>
        <w:pStyle w:val="B2"/>
      </w:pPr>
      <w:r w:rsidRPr="008928B1">
        <w:tab/>
        <w:t>UE#1 reserves an IP-CAN bearer for the message session media component.</w:t>
      </w:r>
    </w:p>
    <w:p w14:paraId="2C540BF7" w14:textId="77777777" w:rsidR="00304D72" w:rsidRPr="008928B1" w:rsidRDefault="00304D72" w:rsidP="00304D72">
      <w:pPr>
        <w:pStyle w:val="B1"/>
        <w:keepNext/>
      </w:pPr>
      <w:r w:rsidRPr="008928B1">
        <w:t>47.</w:t>
      </w:r>
      <w:r w:rsidR="00270918">
        <w:tab/>
      </w:r>
      <w:r w:rsidRPr="008928B1">
        <w:rPr>
          <w:b/>
        </w:rPr>
        <w:t>TCP setup</w:t>
      </w:r>
    </w:p>
    <w:p w14:paraId="2F5BDFA5" w14:textId="77777777" w:rsidR="00304D72" w:rsidRPr="008928B1" w:rsidRDefault="00304D72" w:rsidP="00304D72">
      <w:pPr>
        <w:pStyle w:val="B2"/>
        <w:ind w:firstLine="0"/>
      </w:pPr>
      <w:bookmarkStart w:id="235" w:name="_MCCTEMPBM_CRPT98360155___3"/>
      <w:r w:rsidRPr="008928B1">
        <w:t>Originating UE#1 establishes a TCP connection using the IP-CAN bearers established in step 46 to</w:t>
      </w:r>
      <w:r w:rsidRPr="008928B1">
        <w:rPr>
          <w:rFonts w:eastAsia="MS Mincho"/>
        </w:rPr>
        <w:t xml:space="preserve"> the host address and port </w:t>
      </w:r>
      <w:r w:rsidRPr="008928B1">
        <w:t>as specified in the MSRP URL received in the SDP Answer from AS#1.</w:t>
      </w:r>
    </w:p>
    <w:bookmarkEnd w:id="235"/>
    <w:p w14:paraId="729F7968" w14:textId="77777777" w:rsidR="004D234A" w:rsidRPr="008928B1" w:rsidRDefault="00304D72">
      <w:pPr>
        <w:pStyle w:val="B1"/>
        <w:keepNext/>
        <w:rPr>
          <w:b/>
        </w:rPr>
      </w:pPr>
      <w:r w:rsidRPr="008928B1">
        <w:t>48</w:t>
      </w:r>
      <w:r w:rsidR="004D234A" w:rsidRPr="008928B1">
        <w:t xml:space="preserve">. </w:t>
      </w:r>
      <w:r w:rsidR="004D234A" w:rsidRPr="008928B1">
        <w:rPr>
          <w:b/>
          <w:bCs/>
        </w:rPr>
        <w:t>MSRP SEND (UE#1 to AS#1)</w:t>
      </w:r>
      <w:r w:rsidR="004D234A" w:rsidRPr="008928B1">
        <w:rPr>
          <w:b/>
        </w:rPr>
        <w:t xml:space="preserve"> – see example in table A.4.3-</w:t>
      </w:r>
      <w:r w:rsidRPr="008928B1">
        <w:rPr>
          <w:b/>
        </w:rPr>
        <w:t>48</w:t>
      </w:r>
    </w:p>
    <w:p w14:paraId="6B017B06" w14:textId="77777777" w:rsidR="004D234A" w:rsidRPr="008928B1" w:rsidRDefault="004D234A">
      <w:pPr>
        <w:pStyle w:val="B2"/>
        <w:ind w:firstLine="0"/>
        <w:rPr>
          <w:b/>
        </w:rPr>
      </w:pPr>
      <w:bookmarkStart w:id="236" w:name="_MCCTEMPBM_CRPT98360156___3"/>
      <w:r w:rsidRPr="008928B1">
        <w:t>The originating UE sends the first message over the MSRP session with a MSRP SEND request using the established TCP connection.</w:t>
      </w:r>
    </w:p>
    <w:bookmarkEnd w:id="236"/>
    <w:p w14:paraId="32D972EB" w14:textId="77777777" w:rsidR="004D234A" w:rsidRPr="008928B1" w:rsidRDefault="004D234A">
      <w:pPr>
        <w:pStyle w:val="TH"/>
      </w:pPr>
      <w:r w:rsidRPr="008928B1">
        <w:lastRenderedPageBreak/>
        <w:t>Table A.4.3-</w:t>
      </w:r>
      <w:r w:rsidR="00304D72" w:rsidRPr="008928B1">
        <w:t>48</w:t>
      </w:r>
      <w:r w:rsidRPr="008928B1">
        <w:t>: MSRP SEND (UE#1 to AS#1)</w:t>
      </w:r>
    </w:p>
    <w:p w14:paraId="5B1A5DD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37" w:name="_MCCTEMPBM_CRPT98360157___2"/>
      <w:r w:rsidRPr="008928B1">
        <w:rPr>
          <w:snapToGrid w:val="0"/>
        </w:rPr>
        <w:t xml:space="preserve">MSRP </w:t>
      </w:r>
      <w:r w:rsidR="00304D72" w:rsidRPr="008928B1">
        <w:rPr>
          <w:snapToGrid w:val="0"/>
          <w:lang w:eastAsia="ko-KR"/>
        </w:rPr>
        <w:t xml:space="preserve">34kjf94 </w:t>
      </w:r>
      <w:r w:rsidRPr="008928B1">
        <w:rPr>
          <w:snapToGrid w:val="0"/>
        </w:rPr>
        <w:t>SEND</w:t>
      </w:r>
    </w:p>
    <w:p w14:paraId="1D8ECAF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To-path:msrp://[7777::eee:ddd:ccc:aaa]:3927/s222372</w:t>
      </w:r>
      <w:r w:rsidR="00304D72" w:rsidRPr="008928B1">
        <w:rPr>
          <w:snapToGrid w:val="0"/>
        </w:rPr>
        <w:t>;tcp</w:t>
      </w:r>
    </w:p>
    <w:p w14:paraId="0A0E032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ko-KR"/>
        </w:rPr>
      </w:pPr>
      <w:r w:rsidRPr="008928B1">
        <w:rPr>
          <w:snapToGrid w:val="0"/>
        </w:rPr>
        <w:t>From</w:t>
      </w:r>
      <w:r w:rsidRPr="008928B1">
        <w:rPr>
          <w:snapToGrid w:val="0"/>
          <w:lang w:eastAsia="ko-KR"/>
        </w:rPr>
        <w:t>-path</w:t>
      </w:r>
      <w:r w:rsidRPr="008928B1">
        <w:rPr>
          <w:snapToGrid w:val="0"/>
        </w:rPr>
        <w:t>:msrp://[5555::aaa:bbb:ccc:ddd]:</w:t>
      </w:r>
      <w:r w:rsidR="00A600E6">
        <w:rPr>
          <w:snapToGrid w:val="0"/>
        </w:rPr>
        <w:t>2855</w:t>
      </w:r>
      <w:r w:rsidRPr="008928B1">
        <w:rPr>
          <w:snapToGrid w:val="0"/>
        </w:rPr>
        <w:t>/s111271</w:t>
      </w:r>
      <w:r w:rsidR="00304D72" w:rsidRPr="008928B1">
        <w:rPr>
          <w:snapToGrid w:val="0"/>
        </w:rPr>
        <w:t>;tcp</w:t>
      </w:r>
    </w:p>
    <w:p w14:paraId="569B042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ko-KR"/>
        </w:rPr>
      </w:pPr>
      <w:r w:rsidRPr="008928B1">
        <w:rPr>
          <w:snapToGrid w:val="0"/>
          <w:lang w:eastAsia="ko-KR"/>
        </w:rPr>
        <w:t>Message-ID: 8822</w:t>
      </w:r>
    </w:p>
    <w:p w14:paraId="13FBD724" w14:textId="77777777" w:rsidR="00304D72" w:rsidRPr="008928B1" w:rsidRDefault="00304D7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ko-KR"/>
        </w:rPr>
      </w:pPr>
      <w:r w:rsidRPr="008928B1">
        <w:rPr>
          <w:snapToGrid w:val="0"/>
          <w:lang w:eastAsia="ko-KR"/>
        </w:rPr>
        <w:t>Byte-Range: 1-89/89</w:t>
      </w:r>
    </w:p>
    <w:p w14:paraId="3F793AA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szCs w:val="16"/>
        </w:rPr>
      </w:pPr>
      <w:r w:rsidRPr="008928B1">
        <w:rPr>
          <w:snapToGrid w:val="0"/>
        </w:rPr>
        <w:t xml:space="preserve">Content-Type: </w:t>
      </w:r>
      <w:r w:rsidRPr="008928B1">
        <w:rPr>
          <w:szCs w:val="16"/>
        </w:rPr>
        <w:t>"</w:t>
      </w:r>
      <w:r w:rsidRPr="008928B1">
        <w:rPr>
          <w:snapToGrid w:val="0"/>
          <w:szCs w:val="16"/>
        </w:rPr>
        <w:t>text/plain</w:t>
      </w:r>
      <w:r w:rsidRPr="008928B1">
        <w:rPr>
          <w:szCs w:val="16"/>
        </w:rPr>
        <w:t>"</w:t>
      </w:r>
    </w:p>
    <w:p w14:paraId="28CCB3F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502128F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I will never be a member of a club that accepts people like me as members – Groucho Marx.</w:t>
      </w:r>
    </w:p>
    <w:p w14:paraId="232DF0A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lang w:eastAsia="ko-KR"/>
        </w:rPr>
        <w:t>-------34kjf94$</w:t>
      </w:r>
    </w:p>
    <w:bookmarkEnd w:id="237"/>
    <w:p w14:paraId="347573AF" w14:textId="77777777" w:rsidR="004D234A" w:rsidRPr="008928B1" w:rsidRDefault="004D234A">
      <w:pPr>
        <w:pStyle w:val="B1"/>
      </w:pPr>
    </w:p>
    <w:p w14:paraId="18E3CB95" w14:textId="77777777" w:rsidR="004D234A" w:rsidRPr="008928B1" w:rsidRDefault="004D234A">
      <w:pPr>
        <w:pStyle w:val="EX"/>
        <w:keepLines w:val="0"/>
        <w:ind w:left="2127" w:hanging="1843"/>
        <w:rPr>
          <w:b/>
          <w:bCs/>
          <w:lang w:eastAsia="ko-KR"/>
        </w:rPr>
      </w:pPr>
      <w:bookmarkStart w:id="238" w:name="_MCCTEMPBM_CRPT98360158___2"/>
      <w:r w:rsidRPr="008928B1">
        <w:rPr>
          <w:b/>
          <w:bCs/>
          <w:lang w:eastAsia="ko-KR"/>
        </w:rPr>
        <w:t>To-path:</w:t>
      </w:r>
      <w:r w:rsidRPr="008928B1">
        <w:rPr>
          <w:b/>
          <w:bCs/>
          <w:lang w:eastAsia="ko-KR"/>
        </w:rPr>
        <w:tab/>
      </w:r>
      <w:r w:rsidRPr="008928B1">
        <w:rPr>
          <w:bCs/>
          <w:lang w:eastAsia="ko-KR"/>
        </w:rPr>
        <w:t>The sender</w:t>
      </w:r>
      <w:r w:rsidR="00270918">
        <w:rPr>
          <w:bCs/>
          <w:lang w:eastAsia="ko-KR"/>
        </w:rPr>
        <w:t>'</w:t>
      </w:r>
      <w:r w:rsidRPr="008928B1">
        <w:rPr>
          <w:bCs/>
          <w:lang w:eastAsia="ko-KR"/>
        </w:rPr>
        <w:t>s remote path.</w:t>
      </w:r>
    </w:p>
    <w:p w14:paraId="7605BFC8" w14:textId="77777777" w:rsidR="004D234A" w:rsidRPr="008928B1" w:rsidRDefault="004D234A">
      <w:pPr>
        <w:pStyle w:val="EX"/>
        <w:keepLines w:val="0"/>
        <w:ind w:left="2127" w:hanging="1843"/>
        <w:rPr>
          <w:b/>
          <w:bCs/>
          <w:lang w:eastAsia="ko-KR"/>
        </w:rPr>
      </w:pPr>
      <w:r w:rsidRPr="008928B1">
        <w:rPr>
          <w:b/>
          <w:bCs/>
          <w:lang w:eastAsia="ko-KR"/>
        </w:rPr>
        <w:t>From-path:</w:t>
      </w:r>
      <w:r w:rsidRPr="008928B1">
        <w:rPr>
          <w:b/>
          <w:bCs/>
          <w:lang w:eastAsia="ko-KR"/>
        </w:rPr>
        <w:tab/>
      </w:r>
      <w:r w:rsidRPr="008928B1">
        <w:rPr>
          <w:bCs/>
          <w:lang w:eastAsia="ko-KR"/>
        </w:rPr>
        <w:t>The sender</w:t>
      </w:r>
      <w:r w:rsidR="00270918">
        <w:rPr>
          <w:bCs/>
          <w:lang w:eastAsia="ko-KR"/>
        </w:rPr>
        <w:t>'</w:t>
      </w:r>
      <w:r w:rsidRPr="008928B1">
        <w:rPr>
          <w:bCs/>
          <w:lang w:eastAsia="ko-KR"/>
        </w:rPr>
        <w:t>s local URL.</w:t>
      </w:r>
    </w:p>
    <w:p w14:paraId="559B65C0" w14:textId="77777777" w:rsidR="004D234A" w:rsidRPr="008928B1" w:rsidRDefault="004D234A">
      <w:pPr>
        <w:pStyle w:val="EX"/>
        <w:keepLines w:val="0"/>
        <w:ind w:left="2127" w:hanging="1843"/>
        <w:rPr>
          <w:bCs/>
          <w:lang w:eastAsia="ko-KR"/>
        </w:rPr>
      </w:pPr>
      <w:r w:rsidRPr="008928B1">
        <w:rPr>
          <w:b/>
          <w:bCs/>
          <w:lang w:eastAsia="ko-KR"/>
        </w:rPr>
        <w:t>Message-ID:</w:t>
      </w:r>
      <w:r w:rsidRPr="008928B1">
        <w:rPr>
          <w:b/>
          <w:bCs/>
          <w:lang w:eastAsia="ko-KR"/>
        </w:rPr>
        <w:tab/>
      </w:r>
      <w:r w:rsidRPr="008928B1">
        <w:rPr>
          <w:bCs/>
          <w:lang w:eastAsia="ko-KR"/>
        </w:rPr>
        <w:t>A unique message ID for MSRP message.</w:t>
      </w:r>
    </w:p>
    <w:p w14:paraId="459B4799" w14:textId="77777777" w:rsidR="00304D72" w:rsidRPr="008928B1" w:rsidRDefault="00304D72" w:rsidP="00304D72">
      <w:pPr>
        <w:pStyle w:val="EX"/>
        <w:keepLines w:val="0"/>
        <w:ind w:left="2127" w:hanging="1843"/>
        <w:rPr>
          <w:bCs/>
          <w:lang w:eastAsia="ko-KR"/>
        </w:rPr>
      </w:pPr>
      <w:r w:rsidRPr="008928B1">
        <w:rPr>
          <w:b/>
          <w:bCs/>
          <w:lang w:eastAsia="ko-KR"/>
        </w:rPr>
        <w:t>Byte-Range:</w:t>
      </w:r>
      <w:r w:rsidRPr="008928B1">
        <w:rPr>
          <w:b/>
          <w:bCs/>
          <w:lang w:eastAsia="ko-KR"/>
        </w:rPr>
        <w:tab/>
      </w:r>
      <w:r w:rsidRPr="008928B1">
        <w:rPr>
          <w:bCs/>
          <w:lang w:eastAsia="ko-KR"/>
        </w:rPr>
        <w:t>The Byte Range for this message.</w:t>
      </w:r>
    </w:p>
    <w:p w14:paraId="7116920B" w14:textId="77777777" w:rsidR="004D234A" w:rsidRPr="008928B1" w:rsidRDefault="004D234A">
      <w:pPr>
        <w:pStyle w:val="EX"/>
        <w:keepLines w:val="0"/>
        <w:ind w:left="2127" w:hanging="1843"/>
      </w:pPr>
      <w:r w:rsidRPr="008928B1">
        <w:rPr>
          <w:b/>
          <w:bCs/>
        </w:rPr>
        <w:t>Content-Type:</w:t>
      </w:r>
      <w:r w:rsidRPr="008928B1">
        <w:rPr>
          <w:b/>
          <w:bCs/>
        </w:rPr>
        <w:tab/>
      </w:r>
      <w:r w:rsidRPr="008928B1">
        <w:t>The format of the body of the request.</w:t>
      </w:r>
    </w:p>
    <w:bookmarkEnd w:id="238"/>
    <w:p w14:paraId="09EDAB8E" w14:textId="77777777" w:rsidR="004D234A" w:rsidRPr="008928B1" w:rsidRDefault="00304D72">
      <w:pPr>
        <w:pStyle w:val="B1"/>
        <w:keepNext/>
        <w:rPr>
          <w:b/>
        </w:rPr>
      </w:pPr>
      <w:r w:rsidRPr="008928B1">
        <w:t>49</w:t>
      </w:r>
      <w:r w:rsidR="004D234A" w:rsidRPr="008928B1">
        <w:t xml:space="preserve">. </w:t>
      </w:r>
      <w:r w:rsidR="004D234A" w:rsidRPr="008928B1">
        <w:rPr>
          <w:b/>
          <w:bCs/>
        </w:rPr>
        <w:t>MSRP SEND (AS#1 to AS#2)</w:t>
      </w:r>
      <w:r w:rsidR="004D234A" w:rsidRPr="008928B1">
        <w:rPr>
          <w:b/>
        </w:rPr>
        <w:t xml:space="preserve"> – see example in table A.4.3-</w:t>
      </w:r>
      <w:r w:rsidRPr="008928B1">
        <w:rPr>
          <w:b/>
        </w:rPr>
        <w:t>49</w:t>
      </w:r>
    </w:p>
    <w:p w14:paraId="7DDB2E4A" w14:textId="77777777" w:rsidR="004D234A" w:rsidRPr="008928B1" w:rsidRDefault="004D234A">
      <w:pPr>
        <w:pStyle w:val="B2"/>
        <w:ind w:firstLine="0"/>
        <w:rPr>
          <w:b/>
        </w:rPr>
      </w:pPr>
      <w:bookmarkStart w:id="239" w:name="_MCCTEMPBM_CRPT98360159___3"/>
      <w:r w:rsidRPr="008928B1">
        <w:t>AS#1 forwards the first MSRP SEND request to AS#2 over the MSRP session using the established TCP connection.</w:t>
      </w:r>
    </w:p>
    <w:bookmarkEnd w:id="239"/>
    <w:p w14:paraId="5C8BC691" w14:textId="77777777" w:rsidR="004D234A" w:rsidRPr="008928B1" w:rsidRDefault="004D234A">
      <w:pPr>
        <w:pStyle w:val="TH"/>
      </w:pPr>
      <w:r w:rsidRPr="008928B1">
        <w:t>Table A.4.3-</w:t>
      </w:r>
      <w:r w:rsidR="00304D72" w:rsidRPr="008928B1">
        <w:t>49</w:t>
      </w:r>
      <w:r w:rsidRPr="008928B1">
        <w:t>: MSRP SEND (AS#1 to AS#2)</w:t>
      </w:r>
    </w:p>
    <w:p w14:paraId="794D81E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40" w:name="_MCCTEMPBM_CRPT98360160___2"/>
      <w:r w:rsidRPr="008928B1">
        <w:rPr>
          <w:snapToGrid w:val="0"/>
        </w:rPr>
        <w:t xml:space="preserve">MSRP </w:t>
      </w:r>
      <w:r w:rsidR="00304D72" w:rsidRPr="008928B1">
        <w:rPr>
          <w:snapToGrid w:val="0"/>
          <w:lang w:eastAsia="ko-KR"/>
        </w:rPr>
        <w:t xml:space="preserve">shfsoi3 </w:t>
      </w:r>
      <w:r w:rsidRPr="008928B1">
        <w:rPr>
          <w:snapToGrid w:val="0"/>
        </w:rPr>
        <w:t>SEND</w:t>
      </w:r>
    </w:p>
    <w:p w14:paraId="2D7DD4A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To-path:msrp://[9999::ccc:aaa:bbb:ddd]:3333/s317122</w:t>
      </w:r>
      <w:r w:rsidR="00304D72" w:rsidRPr="008928B1">
        <w:rPr>
          <w:snapToGrid w:val="0"/>
        </w:rPr>
        <w:t>;tcp</w:t>
      </w:r>
    </w:p>
    <w:p w14:paraId="4F542B8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From-path:msrp://[7777::eee:ddd:ccc:aaa]:3927/s222371</w:t>
      </w:r>
      <w:r w:rsidR="00304D72" w:rsidRPr="008928B1">
        <w:rPr>
          <w:snapToGrid w:val="0"/>
        </w:rPr>
        <w:t>;tcp</w:t>
      </w:r>
    </w:p>
    <w:p w14:paraId="6B17264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ko-KR"/>
        </w:rPr>
      </w:pPr>
      <w:r w:rsidRPr="008928B1">
        <w:rPr>
          <w:snapToGrid w:val="0"/>
          <w:lang w:eastAsia="ko-KR"/>
        </w:rPr>
        <w:t>Message-ID: 2832</w:t>
      </w:r>
    </w:p>
    <w:p w14:paraId="7225114A" w14:textId="77777777" w:rsidR="00304D72" w:rsidRPr="008928B1" w:rsidRDefault="00304D72" w:rsidP="00304D7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ko-KR"/>
        </w:rPr>
      </w:pPr>
      <w:r w:rsidRPr="008928B1">
        <w:rPr>
          <w:snapToGrid w:val="0"/>
          <w:lang w:eastAsia="ko-KR"/>
        </w:rPr>
        <w:t>Byte-Range: 1-89/89</w:t>
      </w:r>
    </w:p>
    <w:p w14:paraId="1315427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szCs w:val="16"/>
        </w:rPr>
      </w:pPr>
      <w:r w:rsidRPr="008928B1">
        <w:rPr>
          <w:snapToGrid w:val="0"/>
        </w:rPr>
        <w:t xml:space="preserve">Content-Type: </w:t>
      </w:r>
      <w:r w:rsidRPr="008928B1">
        <w:rPr>
          <w:szCs w:val="16"/>
        </w:rPr>
        <w:t>"</w:t>
      </w:r>
      <w:r w:rsidRPr="008928B1">
        <w:rPr>
          <w:snapToGrid w:val="0"/>
          <w:szCs w:val="16"/>
        </w:rPr>
        <w:t>text/plain</w:t>
      </w:r>
      <w:r w:rsidRPr="008928B1">
        <w:rPr>
          <w:szCs w:val="16"/>
        </w:rPr>
        <w:t>"</w:t>
      </w:r>
    </w:p>
    <w:p w14:paraId="31A2949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452B066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I will never be a member of a club that accepts people like me as members – Groucho Marx.</w:t>
      </w:r>
    </w:p>
    <w:p w14:paraId="1EA2457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lang w:eastAsia="ko-KR"/>
        </w:rPr>
        <w:t>-------shfsoi3$</w:t>
      </w:r>
    </w:p>
    <w:bookmarkEnd w:id="240"/>
    <w:p w14:paraId="524F8CBE" w14:textId="77777777" w:rsidR="004D234A" w:rsidRPr="008928B1" w:rsidRDefault="004D234A">
      <w:pPr>
        <w:pStyle w:val="B1"/>
      </w:pPr>
    </w:p>
    <w:p w14:paraId="50D73CCC" w14:textId="77777777" w:rsidR="004D234A" w:rsidRPr="008928B1" w:rsidRDefault="004D234A">
      <w:pPr>
        <w:pStyle w:val="EX"/>
        <w:keepLines w:val="0"/>
        <w:ind w:left="2127" w:hanging="1843"/>
        <w:rPr>
          <w:b/>
          <w:bCs/>
          <w:lang w:eastAsia="ko-KR"/>
        </w:rPr>
      </w:pPr>
      <w:bookmarkStart w:id="241" w:name="_MCCTEMPBM_CRPT98360161___2"/>
      <w:r w:rsidRPr="008928B1">
        <w:rPr>
          <w:b/>
          <w:bCs/>
          <w:lang w:eastAsia="ko-KR"/>
        </w:rPr>
        <w:t>To-path:</w:t>
      </w:r>
      <w:r w:rsidRPr="008928B1">
        <w:rPr>
          <w:b/>
          <w:bCs/>
          <w:lang w:eastAsia="ko-KR"/>
        </w:rPr>
        <w:tab/>
      </w:r>
      <w:r w:rsidRPr="008928B1">
        <w:rPr>
          <w:bCs/>
          <w:lang w:eastAsia="ko-KR"/>
        </w:rPr>
        <w:t>The sender</w:t>
      </w:r>
      <w:r w:rsidR="00270918">
        <w:rPr>
          <w:bCs/>
          <w:lang w:eastAsia="ko-KR"/>
        </w:rPr>
        <w:t>'</w:t>
      </w:r>
      <w:r w:rsidRPr="008928B1">
        <w:rPr>
          <w:bCs/>
          <w:lang w:eastAsia="ko-KR"/>
        </w:rPr>
        <w:t>s remote path.</w:t>
      </w:r>
    </w:p>
    <w:p w14:paraId="6C444DE6" w14:textId="77777777" w:rsidR="004D234A" w:rsidRPr="008928B1" w:rsidRDefault="004D234A">
      <w:pPr>
        <w:pStyle w:val="EX"/>
        <w:keepLines w:val="0"/>
        <w:ind w:left="2127" w:hanging="1843"/>
        <w:rPr>
          <w:b/>
          <w:bCs/>
          <w:lang w:eastAsia="ko-KR"/>
        </w:rPr>
      </w:pPr>
      <w:r w:rsidRPr="008928B1">
        <w:rPr>
          <w:b/>
          <w:bCs/>
          <w:lang w:eastAsia="ko-KR"/>
        </w:rPr>
        <w:t>From-path:</w:t>
      </w:r>
      <w:r w:rsidRPr="008928B1">
        <w:rPr>
          <w:b/>
          <w:bCs/>
          <w:lang w:eastAsia="ko-KR"/>
        </w:rPr>
        <w:tab/>
      </w:r>
      <w:r w:rsidRPr="008928B1">
        <w:rPr>
          <w:bCs/>
          <w:lang w:eastAsia="ko-KR"/>
        </w:rPr>
        <w:t>The sender</w:t>
      </w:r>
      <w:r w:rsidR="00270918">
        <w:rPr>
          <w:bCs/>
          <w:lang w:eastAsia="ko-KR"/>
        </w:rPr>
        <w:t>'</w:t>
      </w:r>
      <w:r w:rsidRPr="008928B1">
        <w:rPr>
          <w:bCs/>
          <w:lang w:eastAsia="ko-KR"/>
        </w:rPr>
        <w:t>s local URL.</w:t>
      </w:r>
    </w:p>
    <w:p w14:paraId="136D710F" w14:textId="77777777" w:rsidR="004D234A" w:rsidRPr="008928B1" w:rsidRDefault="004D234A">
      <w:pPr>
        <w:pStyle w:val="EX"/>
        <w:keepLines w:val="0"/>
        <w:ind w:left="2127" w:hanging="1843"/>
        <w:rPr>
          <w:bCs/>
          <w:lang w:eastAsia="ko-KR"/>
        </w:rPr>
      </w:pPr>
      <w:r w:rsidRPr="008928B1">
        <w:rPr>
          <w:b/>
          <w:bCs/>
          <w:lang w:eastAsia="ko-KR"/>
        </w:rPr>
        <w:t>Message-ID:</w:t>
      </w:r>
      <w:r w:rsidRPr="008928B1">
        <w:rPr>
          <w:b/>
          <w:bCs/>
          <w:lang w:eastAsia="ko-KR"/>
        </w:rPr>
        <w:tab/>
      </w:r>
      <w:r w:rsidRPr="008928B1">
        <w:rPr>
          <w:bCs/>
          <w:lang w:eastAsia="ko-KR"/>
        </w:rPr>
        <w:t>A unique message ID for MSRP message.</w:t>
      </w:r>
    </w:p>
    <w:p w14:paraId="689713B4" w14:textId="77777777" w:rsidR="00304D72" w:rsidRPr="008928B1" w:rsidRDefault="00304D72" w:rsidP="00304D72">
      <w:pPr>
        <w:pStyle w:val="EX"/>
        <w:keepLines w:val="0"/>
        <w:ind w:left="2127" w:hanging="1843"/>
        <w:rPr>
          <w:bCs/>
          <w:lang w:eastAsia="ko-KR"/>
        </w:rPr>
      </w:pPr>
      <w:r w:rsidRPr="008928B1">
        <w:rPr>
          <w:b/>
          <w:bCs/>
          <w:lang w:eastAsia="ko-KR"/>
        </w:rPr>
        <w:t>Byte-Range:</w:t>
      </w:r>
      <w:r w:rsidRPr="008928B1">
        <w:rPr>
          <w:b/>
          <w:bCs/>
          <w:lang w:eastAsia="ko-KR"/>
        </w:rPr>
        <w:tab/>
      </w:r>
      <w:r w:rsidRPr="008928B1">
        <w:rPr>
          <w:bCs/>
          <w:lang w:eastAsia="ko-KR"/>
        </w:rPr>
        <w:t>The Byte Range for this message.</w:t>
      </w:r>
    </w:p>
    <w:p w14:paraId="06DBD6A2" w14:textId="77777777" w:rsidR="004D234A" w:rsidRPr="008928B1" w:rsidRDefault="004D234A">
      <w:pPr>
        <w:pStyle w:val="EX"/>
        <w:keepLines w:val="0"/>
        <w:ind w:left="2127" w:hanging="1843"/>
        <w:rPr>
          <w:b/>
          <w:bCs/>
        </w:rPr>
      </w:pPr>
      <w:r w:rsidRPr="008928B1">
        <w:rPr>
          <w:b/>
          <w:bCs/>
        </w:rPr>
        <w:t>Content-Type:</w:t>
      </w:r>
      <w:r w:rsidRPr="008928B1">
        <w:rPr>
          <w:b/>
          <w:bCs/>
        </w:rPr>
        <w:tab/>
      </w:r>
      <w:r w:rsidRPr="008928B1">
        <w:t>The format of the body of the request.</w:t>
      </w:r>
    </w:p>
    <w:bookmarkEnd w:id="241"/>
    <w:p w14:paraId="3AC5AA17" w14:textId="77777777" w:rsidR="004D234A" w:rsidRPr="008928B1" w:rsidRDefault="00304D72">
      <w:pPr>
        <w:pStyle w:val="B1"/>
        <w:keepNext/>
        <w:rPr>
          <w:b/>
        </w:rPr>
      </w:pPr>
      <w:r w:rsidRPr="008928B1">
        <w:t>50</w:t>
      </w:r>
      <w:r w:rsidR="004D234A" w:rsidRPr="008928B1">
        <w:t xml:space="preserve">. </w:t>
      </w:r>
      <w:r w:rsidR="004D234A" w:rsidRPr="008928B1">
        <w:rPr>
          <w:b/>
          <w:bCs/>
        </w:rPr>
        <w:t>MSRP SEND (AS#2 to UE#2)</w:t>
      </w:r>
      <w:r w:rsidR="004D234A" w:rsidRPr="008928B1">
        <w:rPr>
          <w:b/>
        </w:rPr>
        <w:t xml:space="preserve"> – see example in table A.4.3-</w:t>
      </w:r>
      <w:r w:rsidRPr="008928B1">
        <w:rPr>
          <w:b/>
        </w:rPr>
        <w:t>50</w:t>
      </w:r>
    </w:p>
    <w:p w14:paraId="4C1B18C2" w14:textId="77777777" w:rsidR="004D234A" w:rsidRPr="008928B1" w:rsidRDefault="004D234A">
      <w:pPr>
        <w:pStyle w:val="B2"/>
        <w:ind w:firstLine="0"/>
        <w:rPr>
          <w:b/>
        </w:rPr>
      </w:pPr>
      <w:bookmarkStart w:id="242" w:name="_MCCTEMPBM_CRPT98360162___3"/>
      <w:r w:rsidRPr="008928B1">
        <w:t>AS#2 forwards the first MSRP SEND request to UE#2 over the MSRP session using the established TCP connection.</w:t>
      </w:r>
    </w:p>
    <w:bookmarkEnd w:id="242"/>
    <w:p w14:paraId="4691B39A" w14:textId="77777777" w:rsidR="004D234A" w:rsidRPr="008928B1" w:rsidRDefault="004D234A">
      <w:pPr>
        <w:pStyle w:val="TH"/>
      </w:pPr>
      <w:r w:rsidRPr="008928B1">
        <w:t>Table A.4.3-</w:t>
      </w:r>
      <w:r w:rsidR="00304D72" w:rsidRPr="008928B1">
        <w:t>50</w:t>
      </w:r>
      <w:r w:rsidRPr="008928B1">
        <w:t>: MSRP SEND (AS#2 to UE#2)</w:t>
      </w:r>
    </w:p>
    <w:p w14:paraId="5EA3EEB7" w14:textId="77777777" w:rsidR="00304D72" w:rsidRPr="008928B1" w:rsidRDefault="00304D72">
      <w:pPr>
        <w:pStyle w:val="TH"/>
      </w:pPr>
    </w:p>
    <w:p w14:paraId="5209BF2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43" w:name="_MCCTEMPBM_CRPT98360163___2"/>
      <w:r w:rsidRPr="008928B1">
        <w:rPr>
          <w:snapToGrid w:val="0"/>
        </w:rPr>
        <w:t xml:space="preserve">MSRP </w:t>
      </w:r>
      <w:r w:rsidR="00D27C9E" w:rsidRPr="008928B1">
        <w:rPr>
          <w:snapToGrid w:val="0"/>
          <w:lang w:eastAsia="ko-KR"/>
        </w:rPr>
        <w:t>2oid4sf</w:t>
      </w:r>
      <w:r w:rsidR="00D27C9E" w:rsidRPr="008928B1">
        <w:rPr>
          <w:snapToGrid w:val="0"/>
        </w:rPr>
        <w:t xml:space="preserve"> </w:t>
      </w:r>
      <w:r w:rsidRPr="008928B1">
        <w:rPr>
          <w:snapToGrid w:val="0"/>
        </w:rPr>
        <w:t>SEND</w:t>
      </w:r>
    </w:p>
    <w:p w14:paraId="5AF7A28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To-path</w:t>
      </w:r>
      <w:r w:rsidRPr="008928B1">
        <w:t>:msrp://[5555::eee:fff:aaa:bbb]:3335/s417121</w:t>
      </w:r>
      <w:r w:rsidR="00D27C9E" w:rsidRPr="008928B1">
        <w:t>;tcp</w:t>
      </w:r>
    </w:p>
    <w:p w14:paraId="6923AB1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From-path:msrp://[9999::ccc:aaa:bbb:ddd]:3333/s317121</w:t>
      </w:r>
      <w:r w:rsidR="00D27C9E" w:rsidRPr="008928B1">
        <w:rPr>
          <w:snapToGrid w:val="0"/>
        </w:rPr>
        <w:t>;tcp</w:t>
      </w:r>
    </w:p>
    <w:p w14:paraId="1867E0E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ko-KR"/>
        </w:rPr>
      </w:pPr>
      <w:r w:rsidRPr="008928B1">
        <w:rPr>
          <w:snapToGrid w:val="0"/>
          <w:lang w:eastAsia="ko-KR"/>
        </w:rPr>
        <w:t>Message-ID: 3311</w:t>
      </w:r>
    </w:p>
    <w:p w14:paraId="642C03AA" w14:textId="77777777" w:rsidR="00D27C9E" w:rsidRPr="008928B1" w:rsidRDefault="00D27C9E">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ko-KR"/>
        </w:rPr>
      </w:pPr>
      <w:r w:rsidRPr="008928B1">
        <w:rPr>
          <w:snapToGrid w:val="0"/>
          <w:lang w:eastAsia="ko-KR"/>
        </w:rPr>
        <w:t>Byte-Range: 1-89/89</w:t>
      </w:r>
    </w:p>
    <w:p w14:paraId="0795735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szCs w:val="16"/>
        </w:rPr>
      </w:pPr>
      <w:r w:rsidRPr="008928B1">
        <w:rPr>
          <w:snapToGrid w:val="0"/>
        </w:rPr>
        <w:t xml:space="preserve">Content-Type: </w:t>
      </w:r>
      <w:r w:rsidRPr="008928B1">
        <w:rPr>
          <w:szCs w:val="16"/>
        </w:rPr>
        <w:t>"</w:t>
      </w:r>
      <w:r w:rsidRPr="008928B1">
        <w:rPr>
          <w:snapToGrid w:val="0"/>
          <w:szCs w:val="16"/>
        </w:rPr>
        <w:t>text/plain</w:t>
      </w:r>
      <w:r w:rsidRPr="008928B1">
        <w:rPr>
          <w:szCs w:val="16"/>
        </w:rPr>
        <w:t>"</w:t>
      </w:r>
    </w:p>
    <w:p w14:paraId="0B77922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052D993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I will never be a member of a club that accepts people like me as members – Groucho Marx.</w:t>
      </w:r>
    </w:p>
    <w:p w14:paraId="415B805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lang w:eastAsia="ko-KR"/>
        </w:rPr>
        <w:t>-------2oid4sf$</w:t>
      </w:r>
    </w:p>
    <w:bookmarkEnd w:id="243"/>
    <w:p w14:paraId="6E5652C7" w14:textId="77777777" w:rsidR="004D234A" w:rsidRPr="008928B1" w:rsidRDefault="004D234A">
      <w:pPr>
        <w:pStyle w:val="B1"/>
      </w:pPr>
    </w:p>
    <w:p w14:paraId="00B294B5" w14:textId="77777777" w:rsidR="004D234A" w:rsidRPr="008928B1" w:rsidRDefault="004D234A">
      <w:pPr>
        <w:pStyle w:val="EX"/>
        <w:keepLines w:val="0"/>
        <w:ind w:left="2127" w:hanging="1843"/>
        <w:rPr>
          <w:b/>
          <w:bCs/>
          <w:lang w:eastAsia="ko-KR"/>
        </w:rPr>
      </w:pPr>
      <w:bookmarkStart w:id="244" w:name="_MCCTEMPBM_CRPT98360164___2"/>
      <w:r w:rsidRPr="008928B1">
        <w:rPr>
          <w:b/>
          <w:bCs/>
          <w:lang w:eastAsia="ko-KR"/>
        </w:rPr>
        <w:lastRenderedPageBreak/>
        <w:t>To-path:</w:t>
      </w:r>
      <w:r w:rsidRPr="008928B1">
        <w:rPr>
          <w:b/>
          <w:bCs/>
          <w:lang w:eastAsia="ko-KR"/>
        </w:rPr>
        <w:tab/>
      </w:r>
      <w:r w:rsidRPr="008928B1">
        <w:rPr>
          <w:bCs/>
          <w:lang w:eastAsia="ko-KR"/>
        </w:rPr>
        <w:t>The sender</w:t>
      </w:r>
      <w:r w:rsidR="00270918">
        <w:rPr>
          <w:bCs/>
          <w:lang w:eastAsia="ko-KR"/>
        </w:rPr>
        <w:t>'</w:t>
      </w:r>
      <w:r w:rsidRPr="008928B1">
        <w:rPr>
          <w:bCs/>
          <w:lang w:eastAsia="ko-KR"/>
        </w:rPr>
        <w:t>s remote path.</w:t>
      </w:r>
    </w:p>
    <w:p w14:paraId="5DFF9355" w14:textId="77777777" w:rsidR="004D234A" w:rsidRPr="008928B1" w:rsidRDefault="004D234A">
      <w:pPr>
        <w:pStyle w:val="EX"/>
        <w:keepLines w:val="0"/>
        <w:ind w:left="2127" w:hanging="1843"/>
        <w:rPr>
          <w:b/>
          <w:bCs/>
          <w:lang w:eastAsia="ko-KR"/>
        </w:rPr>
      </w:pPr>
      <w:r w:rsidRPr="008928B1">
        <w:rPr>
          <w:b/>
          <w:bCs/>
          <w:lang w:eastAsia="ko-KR"/>
        </w:rPr>
        <w:t>From-path:</w:t>
      </w:r>
      <w:r w:rsidRPr="008928B1">
        <w:rPr>
          <w:b/>
          <w:bCs/>
          <w:lang w:eastAsia="ko-KR"/>
        </w:rPr>
        <w:tab/>
      </w:r>
      <w:r w:rsidRPr="008928B1">
        <w:rPr>
          <w:bCs/>
          <w:lang w:eastAsia="ko-KR"/>
        </w:rPr>
        <w:t>The sender</w:t>
      </w:r>
      <w:r w:rsidR="00270918">
        <w:rPr>
          <w:bCs/>
          <w:lang w:eastAsia="ko-KR"/>
        </w:rPr>
        <w:t>'</w:t>
      </w:r>
      <w:r w:rsidRPr="008928B1">
        <w:rPr>
          <w:bCs/>
          <w:lang w:eastAsia="ko-KR"/>
        </w:rPr>
        <w:t>s local URL.</w:t>
      </w:r>
    </w:p>
    <w:p w14:paraId="30C40AD5" w14:textId="77777777" w:rsidR="004D234A" w:rsidRPr="008928B1" w:rsidRDefault="004D234A">
      <w:pPr>
        <w:pStyle w:val="EX"/>
        <w:keepLines w:val="0"/>
        <w:ind w:left="2127" w:hanging="1843"/>
        <w:rPr>
          <w:bCs/>
          <w:lang w:eastAsia="ko-KR"/>
        </w:rPr>
      </w:pPr>
      <w:r w:rsidRPr="008928B1">
        <w:rPr>
          <w:b/>
          <w:bCs/>
          <w:lang w:eastAsia="ko-KR"/>
        </w:rPr>
        <w:t>Message-ID:</w:t>
      </w:r>
      <w:r w:rsidRPr="008928B1">
        <w:rPr>
          <w:b/>
          <w:bCs/>
          <w:lang w:eastAsia="ko-KR"/>
        </w:rPr>
        <w:tab/>
      </w:r>
      <w:r w:rsidRPr="008928B1">
        <w:rPr>
          <w:bCs/>
          <w:lang w:eastAsia="ko-KR"/>
        </w:rPr>
        <w:t>A unique message ID for MSRP message.</w:t>
      </w:r>
    </w:p>
    <w:p w14:paraId="6BE06258" w14:textId="77777777" w:rsidR="00D27C9E" w:rsidRPr="008928B1" w:rsidRDefault="00D27C9E">
      <w:pPr>
        <w:pStyle w:val="EX"/>
        <w:keepLines w:val="0"/>
        <w:ind w:left="2127" w:hanging="1843"/>
        <w:rPr>
          <w:bCs/>
          <w:lang w:eastAsia="ko-KR"/>
        </w:rPr>
      </w:pPr>
      <w:r w:rsidRPr="008928B1">
        <w:rPr>
          <w:b/>
          <w:bCs/>
          <w:lang w:eastAsia="ko-KR"/>
        </w:rPr>
        <w:t>Byte-Range:</w:t>
      </w:r>
      <w:r w:rsidRPr="008928B1">
        <w:rPr>
          <w:b/>
          <w:bCs/>
          <w:lang w:eastAsia="ko-KR"/>
        </w:rPr>
        <w:tab/>
      </w:r>
      <w:r w:rsidRPr="008928B1">
        <w:rPr>
          <w:bCs/>
          <w:lang w:eastAsia="ko-KR"/>
        </w:rPr>
        <w:t>The Byte Range for this message.</w:t>
      </w:r>
    </w:p>
    <w:p w14:paraId="1A29C96D" w14:textId="77777777" w:rsidR="004D234A" w:rsidRPr="008928B1" w:rsidRDefault="004D234A">
      <w:pPr>
        <w:pStyle w:val="EX"/>
        <w:keepLines w:val="0"/>
        <w:ind w:left="2127" w:hanging="1843"/>
        <w:rPr>
          <w:b/>
          <w:bCs/>
        </w:rPr>
      </w:pPr>
      <w:r w:rsidRPr="008928B1">
        <w:rPr>
          <w:b/>
          <w:bCs/>
        </w:rPr>
        <w:t>Content-Type:</w:t>
      </w:r>
      <w:r w:rsidRPr="008928B1">
        <w:rPr>
          <w:b/>
          <w:bCs/>
        </w:rPr>
        <w:tab/>
      </w:r>
      <w:r w:rsidRPr="008928B1">
        <w:t>The format of the body of the request.</w:t>
      </w:r>
    </w:p>
    <w:bookmarkEnd w:id="244"/>
    <w:p w14:paraId="50210D06" w14:textId="77777777" w:rsidR="004D234A" w:rsidRPr="008928B1" w:rsidRDefault="004D234A">
      <w:pPr>
        <w:pStyle w:val="B1"/>
        <w:keepNext/>
        <w:rPr>
          <w:b/>
        </w:rPr>
      </w:pPr>
      <w:r w:rsidRPr="008928B1">
        <w:t>5</w:t>
      </w:r>
      <w:r w:rsidR="00D27C9E" w:rsidRPr="008928B1">
        <w:t>1</w:t>
      </w:r>
      <w:r w:rsidRPr="008928B1">
        <w:t xml:space="preserve">. </w:t>
      </w:r>
      <w:r w:rsidRPr="008928B1">
        <w:rPr>
          <w:b/>
          <w:bCs/>
        </w:rPr>
        <w:t xml:space="preserve">MSRP 200 (OK) response </w:t>
      </w:r>
      <w:r w:rsidRPr="008928B1">
        <w:rPr>
          <w:b/>
        </w:rPr>
        <w:t>(UE#2 to AS#2) – see example in table A.4.3-</w:t>
      </w:r>
      <w:r w:rsidR="00D27C9E" w:rsidRPr="008928B1">
        <w:rPr>
          <w:b/>
        </w:rPr>
        <w:t>51</w:t>
      </w:r>
    </w:p>
    <w:p w14:paraId="1EFD8263" w14:textId="77777777" w:rsidR="004D234A" w:rsidRPr="008928B1" w:rsidRDefault="004D234A">
      <w:pPr>
        <w:pStyle w:val="B2"/>
        <w:ind w:firstLine="0"/>
        <w:rPr>
          <w:b/>
        </w:rPr>
      </w:pPr>
      <w:bookmarkStart w:id="245" w:name="_MCCTEMPBM_CRPT98360165___3"/>
      <w:r w:rsidRPr="008928B1">
        <w:t>The receiving UE#2 acknowledges the reception of the MSRP SEND request with a MSRP 200 (OK) response sent using the established TCP connection.</w:t>
      </w:r>
    </w:p>
    <w:bookmarkEnd w:id="245"/>
    <w:p w14:paraId="7E7FD652" w14:textId="77777777" w:rsidR="004D234A" w:rsidRPr="008928B1" w:rsidRDefault="004D234A">
      <w:pPr>
        <w:pStyle w:val="TH"/>
      </w:pPr>
      <w:r w:rsidRPr="008928B1">
        <w:t>Table A.4.3-5</w:t>
      </w:r>
      <w:r w:rsidR="00D27C9E" w:rsidRPr="008928B1">
        <w:t>1</w:t>
      </w:r>
      <w:r w:rsidRPr="008928B1">
        <w:t>: MSRP 200 (OK) response (UE#2 to AS#2)</w:t>
      </w:r>
    </w:p>
    <w:p w14:paraId="094DF723" w14:textId="77777777" w:rsidR="00F6182B" w:rsidRPr="008928B1" w:rsidRDefault="004D234A" w:rsidP="00F6182B">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46" w:name="_MCCTEMPBM_CRPT98360166___2"/>
      <w:r w:rsidRPr="008928B1">
        <w:rPr>
          <w:snapToGrid w:val="0"/>
        </w:rPr>
        <w:t xml:space="preserve">MSRP </w:t>
      </w:r>
      <w:r w:rsidR="00D27C9E" w:rsidRPr="008928B1">
        <w:rPr>
          <w:snapToGrid w:val="0"/>
          <w:lang w:eastAsia="ko-KR"/>
        </w:rPr>
        <w:t>2oid4sf</w:t>
      </w:r>
      <w:r w:rsidR="00D27C9E" w:rsidRPr="008928B1">
        <w:rPr>
          <w:snapToGrid w:val="0"/>
        </w:rPr>
        <w:t xml:space="preserve"> </w:t>
      </w:r>
      <w:r w:rsidRPr="008928B1">
        <w:rPr>
          <w:snapToGrid w:val="0"/>
        </w:rPr>
        <w:t>200 OK</w:t>
      </w:r>
      <w:r w:rsidR="00F6182B" w:rsidRPr="008928B1">
        <w:rPr>
          <w:snapToGrid w:val="0"/>
        </w:rPr>
        <w:t xml:space="preserve"> </w:t>
      </w:r>
    </w:p>
    <w:p w14:paraId="0F0EAA32" w14:textId="77777777" w:rsidR="004D234A" w:rsidRPr="008928B1" w:rsidRDefault="00F6182B" w:rsidP="00F6182B">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To-path:msrp://[9999::ccc:aaa:bbb:ddd]:3333/s317121;tcp</w:t>
      </w:r>
    </w:p>
    <w:p w14:paraId="40A407A5" w14:textId="77777777" w:rsidR="004D234A" w:rsidRPr="008928B1" w:rsidRDefault="00F6182B">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From</w:t>
      </w:r>
      <w:r w:rsidR="004D234A" w:rsidRPr="008928B1">
        <w:rPr>
          <w:snapToGrid w:val="0"/>
        </w:rPr>
        <w:t>-path</w:t>
      </w:r>
      <w:r w:rsidR="004D234A" w:rsidRPr="008928B1">
        <w:t>:msrp://[5555::eee:fff:aaa:bbb]:3335/s417121</w:t>
      </w:r>
      <w:r w:rsidR="00D27C9E" w:rsidRPr="008928B1">
        <w:t>;tcp</w:t>
      </w:r>
    </w:p>
    <w:p w14:paraId="6FC629B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203B5D7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lang w:eastAsia="ko-KR"/>
        </w:rPr>
        <w:t>--------</w:t>
      </w:r>
      <w:r w:rsidR="00D27C9E" w:rsidRPr="008928B1">
        <w:rPr>
          <w:snapToGrid w:val="0"/>
          <w:lang w:eastAsia="ko-KR"/>
        </w:rPr>
        <w:t>2oid4sf</w:t>
      </w:r>
      <w:r w:rsidRPr="008928B1">
        <w:rPr>
          <w:snapToGrid w:val="0"/>
          <w:lang w:eastAsia="ko-KR"/>
        </w:rPr>
        <w:t>2j32ri3$</w:t>
      </w:r>
    </w:p>
    <w:p w14:paraId="207CC3F2" w14:textId="77777777" w:rsidR="004D234A" w:rsidRPr="008928B1" w:rsidRDefault="004D234A">
      <w:pPr>
        <w:pStyle w:val="EX"/>
        <w:keepLines w:val="0"/>
        <w:ind w:left="2127" w:hanging="1843"/>
        <w:rPr>
          <w:b/>
          <w:bCs/>
        </w:rPr>
      </w:pPr>
      <w:bookmarkStart w:id="247" w:name="_MCCTEMPBM_CRPT98360167___2"/>
      <w:bookmarkEnd w:id="246"/>
    </w:p>
    <w:bookmarkEnd w:id="247"/>
    <w:p w14:paraId="6D75D31C" w14:textId="77777777" w:rsidR="004D234A" w:rsidRPr="008928B1" w:rsidRDefault="004D234A">
      <w:pPr>
        <w:pStyle w:val="B1"/>
        <w:keepNext/>
        <w:rPr>
          <w:b/>
        </w:rPr>
      </w:pPr>
      <w:r w:rsidRPr="008928B1">
        <w:t>5</w:t>
      </w:r>
      <w:r w:rsidR="00D27C9E" w:rsidRPr="008928B1">
        <w:t>2</w:t>
      </w:r>
      <w:r w:rsidRPr="008928B1">
        <w:t xml:space="preserve">. </w:t>
      </w:r>
      <w:r w:rsidRPr="008928B1">
        <w:rPr>
          <w:b/>
          <w:bCs/>
        </w:rPr>
        <w:t xml:space="preserve">MSRP 200 (OK) response </w:t>
      </w:r>
      <w:r w:rsidRPr="008928B1">
        <w:rPr>
          <w:b/>
        </w:rPr>
        <w:t>(AS#2 to AS#1) – see example in table A.4.3-5</w:t>
      </w:r>
      <w:r w:rsidR="00D27C9E" w:rsidRPr="008928B1">
        <w:rPr>
          <w:b/>
        </w:rPr>
        <w:t>2</w:t>
      </w:r>
    </w:p>
    <w:p w14:paraId="5C30BBDA" w14:textId="77777777" w:rsidR="004D234A" w:rsidRPr="008928B1" w:rsidRDefault="004D234A">
      <w:pPr>
        <w:pStyle w:val="B2"/>
        <w:ind w:firstLine="0"/>
        <w:rPr>
          <w:b/>
        </w:rPr>
      </w:pPr>
      <w:bookmarkStart w:id="248" w:name="_MCCTEMPBM_CRPT98360168___3"/>
      <w:r w:rsidRPr="008928B1">
        <w:t>AS#2 acknowledges the reception of the MSRP SEND request with a MSRP 200 (OK) response to AS#1 using the established TCP connection.</w:t>
      </w:r>
    </w:p>
    <w:bookmarkEnd w:id="248"/>
    <w:p w14:paraId="54A37C93" w14:textId="77777777" w:rsidR="004D234A" w:rsidRPr="008928B1" w:rsidRDefault="004D234A">
      <w:pPr>
        <w:pStyle w:val="TH"/>
      </w:pPr>
      <w:r w:rsidRPr="008928B1">
        <w:t>Table A.4.3-5</w:t>
      </w:r>
      <w:r w:rsidR="00D27C9E" w:rsidRPr="008928B1">
        <w:t>2</w:t>
      </w:r>
      <w:r w:rsidRPr="008928B1">
        <w:t>: MSRP 200 (OK) response (AS#2 to AS#1)</w:t>
      </w:r>
    </w:p>
    <w:p w14:paraId="1EEF0033" w14:textId="77777777" w:rsidR="00F6182B" w:rsidRPr="008928B1" w:rsidRDefault="004D234A" w:rsidP="00F6182B">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49" w:name="_MCCTEMPBM_CRPT98360169___2"/>
      <w:r w:rsidRPr="008928B1">
        <w:rPr>
          <w:snapToGrid w:val="0"/>
        </w:rPr>
        <w:t xml:space="preserve">MSRP </w:t>
      </w:r>
      <w:r w:rsidR="00D27C9E" w:rsidRPr="008928B1">
        <w:rPr>
          <w:snapToGrid w:val="0"/>
          <w:lang w:eastAsia="ko-KR"/>
        </w:rPr>
        <w:t xml:space="preserve">shfsoi3 </w:t>
      </w:r>
      <w:r w:rsidRPr="008928B1">
        <w:rPr>
          <w:snapToGrid w:val="0"/>
        </w:rPr>
        <w:t>200 OK</w:t>
      </w:r>
      <w:r w:rsidR="00F6182B" w:rsidRPr="008928B1">
        <w:rPr>
          <w:snapToGrid w:val="0"/>
        </w:rPr>
        <w:t xml:space="preserve"> </w:t>
      </w:r>
    </w:p>
    <w:p w14:paraId="51E7747A" w14:textId="77777777" w:rsidR="004D234A" w:rsidRPr="008928B1" w:rsidRDefault="00F6182B" w:rsidP="00F6182B">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To-path:msrp://[7777::eee:ddd:ccc:aaa]:3927/s222371;tcp</w:t>
      </w:r>
    </w:p>
    <w:p w14:paraId="376C3EE4" w14:textId="77777777" w:rsidR="004D234A" w:rsidRPr="008928B1" w:rsidRDefault="00F6182B">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From</w:t>
      </w:r>
      <w:r w:rsidR="004D234A" w:rsidRPr="008928B1">
        <w:rPr>
          <w:snapToGrid w:val="0"/>
        </w:rPr>
        <w:t>-path:msrp://[9999::ccc:aaa:bbb:ddd]:3333/s317122</w:t>
      </w:r>
      <w:r w:rsidR="00D27C9E" w:rsidRPr="008928B1">
        <w:rPr>
          <w:snapToGrid w:val="0"/>
        </w:rPr>
        <w:t>;tcp</w:t>
      </w:r>
    </w:p>
    <w:p w14:paraId="4EB5911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268CC8A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lang w:eastAsia="ko-KR"/>
        </w:rPr>
        <w:t>-------</w:t>
      </w:r>
      <w:r w:rsidR="00D27C9E" w:rsidRPr="008928B1">
        <w:rPr>
          <w:snapToGrid w:val="0"/>
          <w:lang w:eastAsia="ko-KR"/>
        </w:rPr>
        <w:t>hfsoi3</w:t>
      </w:r>
      <w:r w:rsidRPr="008928B1">
        <w:rPr>
          <w:snapToGrid w:val="0"/>
          <w:lang w:eastAsia="ko-KR"/>
        </w:rPr>
        <w:t>$</w:t>
      </w:r>
    </w:p>
    <w:p w14:paraId="01FB3EBD" w14:textId="77777777" w:rsidR="004D234A" w:rsidRPr="008928B1" w:rsidRDefault="004D234A">
      <w:pPr>
        <w:pStyle w:val="EX"/>
        <w:keepLines w:val="0"/>
        <w:ind w:left="2127" w:hanging="1843"/>
        <w:rPr>
          <w:b/>
          <w:bCs/>
        </w:rPr>
      </w:pPr>
      <w:bookmarkStart w:id="250" w:name="_MCCTEMPBM_CRPT98360170___2"/>
      <w:bookmarkEnd w:id="249"/>
    </w:p>
    <w:bookmarkEnd w:id="250"/>
    <w:p w14:paraId="1EA27A61" w14:textId="77777777" w:rsidR="004D234A" w:rsidRPr="008928B1" w:rsidRDefault="00526F98">
      <w:pPr>
        <w:pStyle w:val="B1"/>
        <w:keepNext/>
        <w:rPr>
          <w:b/>
        </w:rPr>
      </w:pPr>
      <w:r w:rsidRPr="008928B1">
        <w:t>53</w:t>
      </w:r>
      <w:r w:rsidR="004D234A" w:rsidRPr="008928B1">
        <w:t xml:space="preserve">. </w:t>
      </w:r>
      <w:r w:rsidR="004D234A" w:rsidRPr="008928B1">
        <w:rPr>
          <w:b/>
          <w:bCs/>
        </w:rPr>
        <w:t xml:space="preserve">MSRP 200 (OK) response </w:t>
      </w:r>
      <w:r w:rsidR="004D234A" w:rsidRPr="008928B1">
        <w:rPr>
          <w:b/>
        </w:rPr>
        <w:t>(AS#1 to UE#1) – see example in table A.4.3-</w:t>
      </w:r>
      <w:r w:rsidRPr="008928B1">
        <w:rPr>
          <w:b/>
        </w:rPr>
        <w:t>53</w:t>
      </w:r>
    </w:p>
    <w:p w14:paraId="5A3DAB0A" w14:textId="77777777" w:rsidR="004D234A" w:rsidRPr="008928B1" w:rsidRDefault="004D234A">
      <w:pPr>
        <w:pStyle w:val="B2"/>
        <w:ind w:firstLine="0"/>
        <w:rPr>
          <w:b/>
        </w:rPr>
      </w:pPr>
      <w:bookmarkStart w:id="251" w:name="_MCCTEMPBM_CRPT98360171___3"/>
      <w:r w:rsidRPr="008928B1">
        <w:t>AS#1 acknowledges the reception of the MSRP SEND request with a MSRP 200 (OK) response to UE#1 sent using the established TCP connection.</w:t>
      </w:r>
    </w:p>
    <w:bookmarkEnd w:id="251"/>
    <w:p w14:paraId="0AD77A46" w14:textId="77777777" w:rsidR="004D234A" w:rsidRPr="008928B1" w:rsidRDefault="004D234A">
      <w:pPr>
        <w:pStyle w:val="TH"/>
      </w:pPr>
      <w:r w:rsidRPr="008928B1">
        <w:t>Table A.4.3-</w:t>
      </w:r>
      <w:r w:rsidR="00526F98" w:rsidRPr="008928B1">
        <w:t>53</w:t>
      </w:r>
      <w:r w:rsidRPr="008928B1">
        <w:t>: MSRP 200 (OK) response (AS#1 to UE#1)</w:t>
      </w:r>
    </w:p>
    <w:p w14:paraId="077A888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52" w:name="_MCCTEMPBM_CRPT98360172___2"/>
      <w:r w:rsidRPr="008928B1">
        <w:rPr>
          <w:snapToGrid w:val="0"/>
        </w:rPr>
        <w:t xml:space="preserve">MSRP </w:t>
      </w:r>
      <w:r w:rsidR="00526F98" w:rsidRPr="008928B1">
        <w:rPr>
          <w:snapToGrid w:val="0"/>
          <w:lang w:eastAsia="ko-KR"/>
        </w:rPr>
        <w:t xml:space="preserve">34kjf94 </w:t>
      </w:r>
      <w:r w:rsidRPr="008928B1">
        <w:rPr>
          <w:snapToGrid w:val="0"/>
        </w:rPr>
        <w:t>200 OK</w:t>
      </w:r>
    </w:p>
    <w:p w14:paraId="02D4664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ko-KR"/>
        </w:rPr>
      </w:pPr>
      <w:r w:rsidRPr="008928B1">
        <w:rPr>
          <w:snapToGrid w:val="0"/>
        </w:rPr>
        <w:t>To</w:t>
      </w:r>
      <w:r w:rsidRPr="008928B1">
        <w:rPr>
          <w:snapToGrid w:val="0"/>
          <w:lang w:eastAsia="ko-KR"/>
        </w:rPr>
        <w:t>-path</w:t>
      </w:r>
      <w:r w:rsidRPr="008928B1">
        <w:rPr>
          <w:snapToGrid w:val="0"/>
        </w:rPr>
        <w:t>:msrp://[</w:t>
      </w:r>
      <w:r w:rsidR="00F6182B" w:rsidRPr="008928B1">
        <w:rPr>
          <w:snapToGrid w:val="0"/>
        </w:rPr>
        <w:t>555</w:t>
      </w:r>
      <w:r w:rsidRPr="008928B1">
        <w:rPr>
          <w:snapToGrid w:val="0"/>
        </w:rPr>
        <w:t>::</w:t>
      </w:r>
      <w:r w:rsidR="00F6182B" w:rsidRPr="008928B1">
        <w:rPr>
          <w:snapToGrid w:val="0"/>
        </w:rPr>
        <w:t>aaa</w:t>
      </w:r>
      <w:r w:rsidRPr="008928B1">
        <w:rPr>
          <w:snapToGrid w:val="0"/>
        </w:rPr>
        <w:t>:</w:t>
      </w:r>
      <w:r w:rsidR="00F6182B" w:rsidRPr="008928B1">
        <w:rPr>
          <w:snapToGrid w:val="0"/>
        </w:rPr>
        <w:t>bbb</w:t>
      </w:r>
      <w:r w:rsidRPr="008928B1">
        <w:rPr>
          <w:snapToGrid w:val="0"/>
        </w:rPr>
        <w:t>:ccc:</w:t>
      </w:r>
      <w:r w:rsidR="00F6182B" w:rsidRPr="008928B1">
        <w:rPr>
          <w:snapToGrid w:val="0"/>
        </w:rPr>
        <w:t>ddd</w:t>
      </w:r>
      <w:r w:rsidRPr="008928B1">
        <w:rPr>
          <w:snapToGrid w:val="0"/>
        </w:rPr>
        <w:t>]:</w:t>
      </w:r>
      <w:r w:rsidR="00A600E6">
        <w:rPr>
          <w:snapToGrid w:val="0"/>
        </w:rPr>
        <w:t>2855</w:t>
      </w:r>
      <w:r w:rsidRPr="008928B1">
        <w:rPr>
          <w:snapToGrid w:val="0"/>
        </w:rPr>
        <w:t>/s</w:t>
      </w:r>
      <w:r w:rsidR="00F6182B" w:rsidRPr="008928B1">
        <w:rPr>
          <w:snapToGrid w:val="0"/>
        </w:rPr>
        <w:t>111271</w:t>
      </w:r>
      <w:r w:rsidR="00526F98" w:rsidRPr="008928B1">
        <w:rPr>
          <w:snapToGrid w:val="0"/>
        </w:rPr>
        <w:t>;tcp</w:t>
      </w:r>
    </w:p>
    <w:p w14:paraId="2963A2D5" w14:textId="77777777" w:rsidR="004D234A" w:rsidRPr="008928B1" w:rsidRDefault="00F6182B">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From</w:t>
      </w:r>
      <w:r w:rsidR="004D234A" w:rsidRPr="008928B1">
        <w:rPr>
          <w:snapToGrid w:val="0"/>
        </w:rPr>
        <w:t>-path:msrp://[7777::eee:ddd:ccc:aaa]:3927/s222372</w:t>
      </w:r>
      <w:r w:rsidR="00526F98" w:rsidRPr="008928B1">
        <w:rPr>
          <w:snapToGrid w:val="0"/>
        </w:rPr>
        <w:t>;tcp</w:t>
      </w:r>
    </w:p>
    <w:p w14:paraId="6E6A895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lang w:eastAsia="ko-KR"/>
        </w:rPr>
        <w:t>-------</w:t>
      </w:r>
      <w:r w:rsidR="00526F98" w:rsidRPr="008928B1">
        <w:rPr>
          <w:snapToGrid w:val="0"/>
          <w:lang w:eastAsia="ko-KR"/>
        </w:rPr>
        <w:t>34kjf94</w:t>
      </w:r>
      <w:r w:rsidRPr="008928B1">
        <w:rPr>
          <w:snapToGrid w:val="0"/>
          <w:lang w:eastAsia="ko-KR"/>
        </w:rPr>
        <w:t>$</w:t>
      </w:r>
    </w:p>
    <w:p w14:paraId="0823B5C9" w14:textId="77777777" w:rsidR="004D234A" w:rsidRPr="008928B1" w:rsidRDefault="004D234A">
      <w:pPr>
        <w:pStyle w:val="EX"/>
        <w:keepLines w:val="0"/>
        <w:ind w:left="2127" w:hanging="1843"/>
        <w:rPr>
          <w:b/>
          <w:bCs/>
        </w:rPr>
      </w:pPr>
      <w:bookmarkStart w:id="253" w:name="_MCCTEMPBM_CRPT98360173___2"/>
      <w:bookmarkEnd w:id="252"/>
    </w:p>
    <w:p w14:paraId="5D019824" w14:textId="77777777" w:rsidR="004D234A" w:rsidRPr="008928B1" w:rsidRDefault="004D234A" w:rsidP="002A1786">
      <w:pPr>
        <w:pStyle w:val="Heading2"/>
      </w:pPr>
      <w:bookmarkStart w:id="254" w:name="_Toc163141261"/>
      <w:bookmarkEnd w:id="253"/>
      <w:r w:rsidRPr="008928B1">
        <w:t>A.4.4</w:t>
      </w:r>
      <w:r w:rsidRPr="008928B1">
        <w:tab/>
        <w:t>Establishing a session for session-based messaging with preconditions</w:t>
      </w:r>
      <w:bookmarkEnd w:id="254"/>
    </w:p>
    <w:p w14:paraId="213678CB" w14:textId="77777777" w:rsidR="004D234A" w:rsidRPr="00270918" w:rsidRDefault="004D234A">
      <w:r w:rsidRPr="008928B1">
        <w:t>This signalling flow is not provided as it is the same as the session establishment flows with preconditions in 3GPP TS 24.228 [4] except that the SDP contents are for setting up MSRP sessions over TCP rather than RTP sessions over UDP.</w:t>
      </w:r>
    </w:p>
    <w:p w14:paraId="41C4C3CF" w14:textId="77777777" w:rsidR="004D234A" w:rsidRPr="008928B1" w:rsidRDefault="004D234A" w:rsidP="002A1786">
      <w:pPr>
        <w:pStyle w:val="Heading1"/>
      </w:pPr>
      <w:bookmarkStart w:id="255" w:name="_Toc163141262"/>
      <w:r w:rsidRPr="008928B1">
        <w:lastRenderedPageBreak/>
        <w:t>A.5</w:t>
      </w:r>
      <w:r w:rsidRPr="008928B1">
        <w:tab/>
        <w:t>Flows demonstrating session-based messaging conferences</w:t>
      </w:r>
      <w:bookmarkEnd w:id="255"/>
    </w:p>
    <w:p w14:paraId="3498C1A7" w14:textId="77777777" w:rsidR="00526F98" w:rsidRPr="008928B1" w:rsidRDefault="00526F98" w:rsidP="002A1786">
      <w:pPr>
        <w:pStyle w:val="Heading2"/>
      </w:pPr>
      <w:bookmarkStart w:id="256" w:name="_Toc163141263"/>
      <w:r w:rsidRPr="008928B1">
        <w:t>A.5.1</w:t>
      </w:r>
      <w:r w:rsidRPr="008928B1">
        <w:tab/>
        <w:t>User connecting into a messaging conference</w:t>
      </w:r>
      <w:bookmarkEnd w:id="256"/>
    </w:p>
    <w:p w14:paraId="6349FB42" w14:textId="77777777" w:rsidR="00526F98" w:rsidRPr="008928B1" w:rsidRDefault="00526F98" w:rsidP="00526F98">
      <w:pPr>
        <w:pStyle w:val="TH"/>
      </w:pPr>
      <w:r w:rsidRPr="008928B1">
        <w:object w:dxaOrig="12584" w:dyaOrig="15838" w14:anchorId="18088CF8">
          <v:shape id="_x0000_i1030" type="#_x0000_t75" style="width:437pt;height:549.1pt" o:ole="">
            <v:imagedata r:id="rId21" o:title=""/>
          </v:shape>
          <o:OLEObject Type="Embed" ProgID="Visio.Drawing.11" ShapeID="_x0000_i1030" DrawAspect="Content" ObjectID="_1798024351" r:id="rId22"/>
        </w:object>
      </w:r>
    </w:p>
    <w:p w14:paraId="2838F9C8" w14:textId="77777777" w:rsidR="00526F98" w:rsidRPr="008928B1" w:rsidRDefault="00526F98" w:rsidP="00526F98">
      <w:pPr>
        <w:pStyle w:val="TF"/>
      </w:pPr>
      <w:r w:rsidRPr="008928B1">
        <w:t>Figure A.5.1-1: User connecting into a messaging conference - network MRFC/AS is not located in user's home network - conference URI resolved by the terminating home network</w:t>
      </w:r>
    </w:p>
    <w:p w14:paraId="2CD3293A" w14:textId="77777777" w:rsidR="00526F98" w:rsidRPr="008928B1" w:rsidRDefault="00526F98" w:rsidP="00526F98">
      <w:r w:rsidRPr="008928B1">
        <w:lastRenderedPageBreak/>
        <w:t>Figure A.5.1-1 shows an user calling into a messaging conference by using a conference URI. The focus of that conference is at a MRFC/AS which are located in another network. The conference URI in this example cannot be resolved by the originating home network</w:t>
      </w:r>
    </w:p>
    <w:p w14:paraId="3BE1590F" w14:textId="77777777" w:rsidR="00526F98" w:rsidRPr="008928B1" w:rsidRDefault="00526F98" w:rsidP="00526F98">
      <w:pPr>
        <w:tabs>
          <w:tab w:val="num" w:pos="1440"/>
        </w:tabs>
      </w:pPr>
    </w:p>
    <w:p w14:paraId="4F2256C3" w14:textId="77777777" w:rsidR="00526F98" w:rsidRPr="008928B1" w:rsidRDefault="00526F98" w:rsidP="00526F98">
      <w:pPr>
        <w:tabs>
          <w:tab w:val="num" w:pos="1440"/>
        </w:tabs>
      </w:pPr>
      <w:r w:rsidRPr="008928B1">
        <w:t>The details of the flows are as follows:</w:t>
      </w:r>
    </w:p>
    <w:p w14:paraId="73674729" w14:textId="77777777" w:rsidR="00526F98" w:rsidRPr="008928B1" w:rsidRDefault="00526F98" w:rsidP="00526F98">
      <w:pPr>
        <w:pStyle w:val="B1"/>
        <w:rPr>
          <w:b/>
        </w:rPr>
      </w:pPr>
      <w:r w:rsidRPr="008928B1">
        <w:t>1.</w:t>
      </w:r>
      <w:r w:rsidRPr="008928B1">
        <w:rPr>
          <w:b/>
        </w:rPr>
        <w:tab/>
        <w:t>INVITE request (UE to P-CSCF) - see example in table A.5.1-1</w:t>
      </w:r>
    </w:p>
    <w:p w14:paraId="5C21E54E" w14:textId="77777777" w:rsidR="00526F98" w:rsidRPr="008928B1" w:rsidRDefault="00526F98" w:rsidP="00526F98">
      <w:pPr>
        <w:pStyle w:val="B2"/>
      </w:pPr>
      <w:r w:rsidRPr="008928B1">
        <w:tab/>
        <w:t>A UE wants to join a messaging conference. For this purpose the UE is aware of the related conference URI that was obtained by means outside the present document (e.g. via other protocols, such as http).</w:t>
      </w:r>
    </w:p>
    <w:p w14:paraId="1B66D374" w14:textId="77777777" w:rsidR="00526F98" w:rsidRPr="008928B1" w:rsidRDefault="00270918" w:rsidP="00526F98">
      <w:pPr>
        <w:pStyle w:val="B2"/>
      </w:pPr>
      <w:r>
        <w:tab/>
      </w:r>
      <w:r w:rsidR="00526F98" w:rsidRPr="008928B1">
        <w:t xml:space="preserve">The originating UE creates a local MSRP URL, which can be used for communication for the messaging conference. It builds a SDP Offer containing the generated MSRP URL and assigns a local port number for the MSRP communication. </w:t>
      </w:r>
    </w:p>
    <w:p w14:paraId="52CAD51E" w14:textId="77777777" w:rsidR="00526F98" w:rsidRPr="008928B1" w:rsidRDefault="00526F98" w:rsidP="00526F98">
      <w:pPr>
        <w:pStyle w:val="B2"/>
      </w:pPr>
      <w:r w:rsidRPr="008928B1">
        <w:tab/>
        <w:t>The UE sends the INVITE request to the P-CSCF.</w:t>
      </w:r>
    </w:p>
    <w:p w14:paraId="4A5EC0C8" w14:textId="77777777" w:rsidR="00526F98" w:rsidRPr="008928B1" w:rsidRDefault="00526F98" w:rsidP="00526F98">
      <w:pPr>
        <w:pStyle w:val="TH"/>
      </w:pPr>
      <w:r w:rsidRPr="008928B1">
        <w:t>Table A.5.1-1: INVITE request (UE to P-CSCF)</w:t>
      </w:r>
    </w:p>
    <w:p w14:paraId="30168D2D" w14:textId="77777777" w:rsidR="00526F98" w:rsidRPr="004B4ED2"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57" w:name="_MCCTEMPBM_CRPT98360174___2"/>
      <w:r w:rsidRPr="004B4ED2">
        <w:rPr>
          <w:snapToGrid w:val="0"/>
        </w:rPr>
        <w:t>INVITE sip:conference1@home2.net SIP/2.0</w:t>
      </w:r>
    </w:p>
    <w:p w14:paraId="6C32CCFD" w14:textId="77777777" w:rsidR="00526F98" w:rsidRPr="004B4ED2"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4B4ED2">
        <w:rPr>
          <w:snapToGrid w:val="0"/>
        </w:rPr>
        <w:t>Via: SIP/2.0/UDP [5555::aaa:bbb:ccc:ddd]:1357;comp=sigcomp;branch=z9hG4bKnashds7</w:t>
      </w:r>
    </w:p>
    <w:p w14:paraId="73EEF75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70</w:t>
      </w:r>
    </w:p>
    <w:p w14:paraId="319411D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Route: &lt;sip:pcscf1.visited1.net:7531;lr;comp=sigcomp&gt;, &lt;sip:orig@scscf1.home1.net;lr&gt;</w:t>
      </w:r>
    </w:p>
    <w:p w14:paraId="187D060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P-Preferred-Identity: "John Doe" &lt;sip:user1_public1@home1.net&gt;</w:t>
      </w:r>
    </w:p>
    <w:p w14:paraId="0F5BFDE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P-Access-Network-Info: 3GPP-UTRAN-TDD; utran-cell-id-3gpp=234151D0FCE11</w:t>
      </w:r>
    </w:p>
    <w:p w14:paraId="572745FA"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Privacy: none</w:t>
      </w:r>
    </w:p>
    <w:p w14:paraId="18B46C3A"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From: &lt;sip:user1_public1@home1.net&gt;; tag=171828</w:t>
      </w:r>
    </w:p>
    <w:p w14:paraId="5CA8AFD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To: &lt;sip:conference1@home2.net&gt;</w:t>
      </w:r>
    </w:p>
    <w:p w14:paraId="4E6E522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cb03a0s09a2sdfglkj490333 </w:t>
      </w:r>
    </w:p>
    <w:p w14:paraId="7952587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Cseq: 127 INVITE</w:t>
      </w:r>
    </w:p>
    <w:p w14:paraId="6719A7B2"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Require: sec-agree</w:t>
      </w:r>
    </w:p>
    <w:p w14:paraId="5E43544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Proxy-Require: sec-agree</w:t>
      </w:r>
    </w:p>
    <w:p w14:paraId="5804B787"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Supported: gruu</w:t>
      </w:r>
    </w:p>
    <w:p w14:paraId="4801956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Security-Verify: ipsec-3gpp; q=0.1; alg=hmac-sha-1-96; spi-c=98765432; spi-s=87654321; port-c=8642; port-s=7531</w:t>
      </w:r>
    </w:p>
    <w:p w14:paraId="7FCE593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Contact: &lt;sip:</w:t>
      </w:r>
      <w:r w:rsidR="00827107" w:rsidRPr="007523CB">
        <w:rPr>
          <w:snapToGrid w:val="0"/>
        </w:rPr>
        <w:t xml:space="preserve"> </w:t>
      </w:r>
      <w:r w:rsidR="00827107" w:rsidRPr="00013D57">
        <w:rPr>
          <w:snapToGrid w:val="0"/>
        </w:rPr>
        <w:t>user1_public1@home1.net</w:t>
      </w:r>
      <w:r w:rsidR="00827107">
        <w:rPr>
          <w:snapToGrid w:val="0"/>
        </w:rPr>
        <w:t>;</w:t>
      </w:r>
      <w:r w:rsidR="00827107" w:rsidRPr="00827107">
        <w:rPr>
          <w:rFonts w:eastAsia="PMingLiU" w:cs="Courier New"/>
          <w:lang w:eastAsia="zh-TW"/>
        </w:rPr>
        <w:t>gr=urn:uuid:f81d4fae-7dec-11d0-a765-00a0c91e6bf6</w:t>
      </w:r>
      <w:r w:rsidR="00827107" w:rsidRPr="008928B1" w:rsidDel="007523CB">
        <w:rPr>
          <w:snapToGrid w:val="0"/>
        </w:rPr>
        <w:t xml:space="preserve"> </w:t>
      </w:r>
      <w:r w:rsidRPr="008928B1">
        <w:rPr>
          <w:snapToGrid w:val="0"/>
        </w:rPr>
        <w:t>;comp=sigcomp&gt;</w:t>
      </w:r>
    </w:p>
    <w:p w14:paraId="2A40FB3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rFonts w:eastAsia="MS Mincho"/>
        </w:rPr>
        <w:t>Allow: INVITE, ACK, CANCEL, BYE, PRACK, UPDATE, REFER, MESSAGE, SUBSCRIBE, NOTIFY</w:t>
      </w:r>
    </w:p>
    <w:p w14:paraId="19F2CA19"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Accept:application/sdp, application/3gpp-ims+xml</w:t>
      </w:r>
    </w:p>
    <w:p w14:paraId="123FD56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Content-Type: application/sdp </w:t>
      </w:r>
    </w:p>
    <w:p w14:paraId="35E9E23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 (…)</w:t>
      </w:r>
    </w:p>
    <w:p w14:paraId="689790F2"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19A08CA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v=0</w:t>
      </w:r>
    </w:p>
    <w:p w14:paraId="3F3FA18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o=- 2987933615 2987933615 IN IP6 5555::aaa:bbb:ccc:ddd</w:t>
      </w:r>
    </w:p>
    <w:p w14:paraId="0723A15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7CF23BE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c=IN IP6 5555::aaa:bbb:ccc:ddd </w:t>
      </w:r>
    </w:p>
    <w:p w14:paraId="73F12C4A" w14:textId="77777777" w:rsidR="00526F98" w:rsidRPr="005D616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5D6161">
        <w:rPr>
          <w:snapToGrid w:val="0"/>
          <w:lang w:val="fr-FR"/>
        </w:rPr>
        <w:t>t=0 0</w:t>
      </w:r>
    </w:p>
    <w:p w14:paraId="063CFA36" w14:textId="77777777" w:rsidR="00526F98" w:rsidRPr="005D6161" w:rsidRDefault="00526F98" w:rsidP="00526F98">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lang w:val="fr-FR"/>
        </w:rPr>
      </w:pPr>
      <w:bookmarkStart w:id="258" w:name="_MCCTEMPBM_CRPT98360175___2"/>
      <w:bookmarkEnd w:id="257"/>
      <w:r w:rsidRPr="005D6161">
        <w:rPr>
          <w:snapToGrid w:val="0"/>
          <w:lang w:val="fr-FR"/>
        </w:rPr>
        <w:t xml:space="preserve">m=message </w:t>
      </w:r>
      <w:r w:rsidR="00A600E6" w:rsidRPr="005D6161">
        <w:rPr>
          <w:snapToGrid w:val="0"/>
          <w:lang w:val="fr-FR"/>
        </w:rPr>
        <w:t xml:space="preserve">2855 </w:t>
      </w:r>
      <w:r w:rsidR="00A55A4D" w:rsidRPr="005D6161">
        <w:rPr>
          <w:snapToGrid w:val="0"/>
          <w:lang w:val="fr-FR"/>
        </w:rPr>
        <w:t>TCP/MSRP</w:t>
      </w:r>
      <w:r w:rsidRPr="005D6161">
        <w:rPr>
          <w:snapToGrid w:val="0"/>
          <w:lang w:val="fr-FR"/>
        </w:rPr>
        <w:t xml:space="preserve"> *</w:t>
      </w:r>
    </w:p>
    <w:p w14:paraId="6C57AFAC"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8928B1">
        <w:rPr>
          <w:snapToGrid w:val="0"/>
        </w:rPr>
        <w:t>a=accept-types:message/cpim text/plain text/html</w:t>
      </w:r>
    </w:p>
    <w:p w14:paraId="7AFB535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8928B1">
        <w:rPr>
          <w:snapToGrid w:val="0"/>
        </w:rPr>
        <w:t>a=path:msrp://[5555::aaa:bbb:ccc:ddd]:</w:t>
      </w:r>
      <w:r w:rsidR="00A600E6">
        <w:rPr>
          <w:snapToGrid w:val="0"/>
        </w:rPr>
        <w:t>2855</w:t>
      </w:r>
      <w:r w:rsidRPr="008928B1">
        <w:rPr>
          <w:snapToGrid w:val="0"/>
        </w:rPr>
        <w:t>/s111271;tcp</w:t>
      </w:r>
    </w:p>
    <w:p w14:paraId="16B831C1" w14:textId="77777777" w:rsidR="004B4ED2" w:rsidRDefault="00526F98" w:rsidP="004B4ED2">
      <w:pPr>
        <w:pStyle w:val="PL"/>
        <w:keepNext/>
        <w:keepLines/>
        <w:pBdr>
          <w:top w:val="single" w:sz="4" w:space="1" w:color="auto"/>
          <w:left w:val="single" w:sz="4" w:space="4" w:color="auto"/>
          <w:bottom w:val="single" w:sz="4" w:space="1" w:color="auto"/>
          <w:right w:val="single" w:sz="4" w:space="4" w:color="auto"/>
        </w:pBdr>
        <w:ind w:left="851" w:right="284" w:hanging="284"/>
      </w:pPr>
      <w:r w:rsidRPr="008928B1">
        <w:rPr>
          <w:snapToGrid w:val="0"/>
        </w:rPr>
        <w:t>a=</w:t>
      </w:r>
      <w:r w:rsidRPr="008928B1">
        <w:t>max-size:131072</w:t>
      </w:r>
    </w:p>
    <w:p w14:paraId="33597F2C" w14:textId="77777777" w:rsidR="0037241D" w:rsidRDefault="004B4ED2" w:rsidP="004B4ED2">
      <w:pPr>
        <w:pStyle w:val="PL"/>
        <w:keepNext/>
        <w:keepLines/>
        <w:pBdr>
          <w:top w:val="single" w:sz="4" w:space="1" w:color="auto"/>
          <w:left w:val="single" w:sz="4" w:space="4" w:color="auto"/>
          <w:bottom w:val="single" w:sz="4" w:space="1" w:color="auto"/>
          <w:right w:val="single" w:sz="4" w:space="4" w:color="auto"/>
        </w:pBdr>
        <w:ind w:left="851" w:right="284" w:hanging="284"/>
      </w:pPr>
      <w:r>
        <w:t>a=msrp-cema</w:t>
      </w:r>
    </w:p>
    <w:p w14:paraId="0B708E75" w14:textId="77777777" w:rsidR="00526F98" w:rsidRPr="008928B1" w:rsidRDefault="0037241D" w:rsidP="0037241D">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t>a=setup:active</w:t>
      </w:r>
    </w:p>
    <w:bookmarkEnd w:id="258"/>
    <w:p w14:paraId="7815DF50" w14:textId="77777777" w:rsidR="00526F98" w:rsidRPr="008928B1" w:rsidRDefault="00526F98" w:rsidP="00526F98"/>
    <w:p w14:paraId="7A2504D5" w14:textId="77777777" w:rsidR="00526F98" w:rsidRPr="008928B1" w:rsidRDefault="00526F98" w:rsidP="00526F98">
      <w:pPr>
        <w:pStyle w:val="EX"/>
        <w:keepLines w:val="0"/>
      </w:pPr>
      <w:r w:rsidRPr="008928B1">
        <w:rPr>
          <w:b/>
        </w:rPr>
        <w:t>SDP</w:t>
      </w:r>
      <w:r w:rsidRPr="008928B1">
        <w:tab/>
        <w:t>The SDP contains a set of content types supported by UE#1 and desired by the user at UE#1 for this session in the accept-types attribute and indicates the maximum size message that can be received by UE#1 in the max-size attribute.</w:t>
      </w:r>
    </w:p>
    <w:p w14:paraId="79375A7C" w14:textId="77777777" w:rsidR="00526F98" w:rsidRPr="008928B1" w:rsidRDefault="00526F98" w:rsidP="00526F98"/>
    <w:p w14:paraId="5B9731AB" w14:textId="77777777" w:rsidR="00526F98" w:rsidRPr="008928B1" w:rsidRDefault="00526F98" w:rsidP="00526F98">
      <w:pPr>
        <w:pStyle w:val="B1"/>
        <w:keepNext/>
        <w:keepLines/>
        <w:rPr>
          <w:b/>
        </w:rPr>
      </w:pPr>
      <w:r w:rsidRPr="008928B1">
        <w:lastRenderedPageBreak/>
        <w:t>2.</w:t>
      </w:r>
      <w:r w:rsidRPr="008928B1">
        <w:rPr>
          <w:b/>
        </w:rPr>
        <w:tab/>
        <w:t>100 (Trying) response (P-CSCF to UE) - see example in table A.5.1-2</w:t>
      </w:r>
    </w:p>
    <w:p w14:paraId="5259593E" w14:textId="77777777" w:rsidR="00526F98" w:rsidRPr="008928B1" w:rsidRDefault="00526F98" w:rsidP="00526F98">
      <w:pPr>
        <w:pStyle w:val="B2"/>
        <w:keepNext/>
        <w:keepLines/>
      </w:pPr>
      <w:r w:rsidRPr="008928B1">
        <w:tab/>
        <w:t>The P-CSCF responds to the INVITE request (1) with a 100 (Trying) response provisional response.</w:t>
      </w:r>
    </w:p>
    <w:p w14:paraId="48C17D7C" w14:textId="77777777" w:rsidR="00526F98" w:rsidRPr="008928B1" w:rsidRDefault="00526F98" w:rsidP="00526F98">
      <w:pPr>
        <w:pStyle w:val="TH"/>
      </w:pPr>
      <w:r w:rsidRPr="008928B1">
        <w:t>Table A.5.1-2: 100 (Trying) response (P-CSCF to</w:t>
      </w:r>
      <w:r w:rsidRPr="008928B1">
        <w:rPr>
          <w:b w:val="0"/>
        </w:rPr>
        <w:t xml:space="preserve"> </w:t>
      </w:r>
      <w:r w:rsidRPr="008928B1">
        <w:t>UE)</w:t>
      </w:r>
    </w:p>
    <w:p w14:paraId="41F7CF5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59" w:name="_MCCTEMPBM_CRPT98360176___2"/>
      <w:r w:rsidRPr="008928B1">
        <w:rPr>
          <w:snapToGrid w:val="0"/>
        </w:rPr>
        <w:t>SIP/2.0 100 (Trying) response</w:t>
      </w:r>
    </w:p>
    <w:p w14:paraId="5ADA3FE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Via: SIP/2.0/UDP [5555::aaa:bbb:ccc:ddd]:1357;comp=sigcomp;branch=z9hG4bKnashds7</w:t>
      </w:r>
    </w:p>
    <w:p w14:paraId="01D17D9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5CCB13E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75C7FBF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1419D1D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3D93742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 0</w:t>
      </w:r>
    </w:p>
    <w:bookmarkEnd w:id="259"/>
    <w:p w14:paraId="5CDCCB19" w14:textId="77777777" w:rsidR="00526F98" w:rsidRPr="008928B1" w:rsidRDefault="00526F98" w:rsidP="00526F98"/>
    <w:p w14:paraId="1D685560" w14:textId="77777777" w:rsidR="00526F98" w:rsidRPr="008928B1" w:rsidRDefault="00526F98" w:rsidP="00526F98">
      <w:pPr>
        <w:pStyle w:val="B1"/>
      </w:pPr>
      <w:r w:rsidRPr="008928B1">
        <w:t>3.</w:t>
      </w:r>
      <w:r w:rsidRPr="008928B1">
        <w:tab/>
      </w:r>
      <w:r w:rsidRPr="008928B1">
        <w:rPr>
          <w:b/>
        </w:rPr>
        <w:t>INVITE request (P-CSCF to S-CSCF) - see example in table A.5.1-3</w:t>
      </w:r>
    </w:p>
    <w:p w14:paraId="46A00ECE" w14:textId="77777777" w:rsidR="00526F98" w:rsidRPr="008928B1" w:rsidRDefault="00526F98" w:rsidP="00526F98">
      <w:pPr>
        <w:pStyle w:val="B2"/>
      </w:pPr>
      <w:r w:rsidRPr="008928B1">
        <w:tab/>
        <w:t>The P-CSCF forwards the INVITE request to the S-CSCF.</w:t>
      </w:r>
    </w:p>
    <w:p w14:paraId="0564C0E4" w14:textId="77777777" w:rsidR="00526F98" w:rsidRPr="008928B1" w:rsidRDefault="00526F98" w:rsidP="00526F98">
      <w:pPr>
        <w:pStyle w:val="TH"/>
      </w:pPr>
      <w:r w:rsidRPr="008928B1">
        <w:t>Table A.5.1-3: INVITE request (P-CSCF to</w:t>
      </w:r>
      <w:r w:rsidRPr="008928B1">
        <w:rPr>
          <w:b w:val="0"/>
        </w:rPr>
        <w:t xml:space="preserve"> </w:t>
      </w:r>
      <w:r w:rsidRPr="008928B1">
        <w:t>S-CSCF)</w:t>
      </w:r>
    </w:p>
    <w:p w14:paraId="0548AC52" w14:textId="77777777" w:rsidR="00526F98" w:rsidRPr="004B4ED2"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60" w:name="_MCCTEMPBM_CRPT98360177___2"/>
      <w:r w:rsidRPr="004B4ED2">
        <w:rPr>
          <w:snapToGrid w:val="0"/>
        </w:rPr>
        <w:t>INVITE sip:conference1@home2.net SIP/2.0</w:t>
      </w:r>
    </w:p>
    <w:p w14:paraId="50076FD3" w14:textId="77777777" w:rsidR="00526F98" w:rsidRPr="004B4ED2"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4B4ED2">
        <w:rPr>
          <w:snapToGrid w:val="0"/>
        </w:rPr>
        <w:t>Via: SIP/2.0/UDP pcscf1.visited1.net;branch=z9hG4bK240f34.1, SIP/2.0/UDP [5555::aaa:bbb:ccc:ddd]:1357;comp=sigcomp;branch=z9hG4bKnashds7</w:t>
      </w:r>
    </w:p>
    <w:p w14:paraId="4859C7A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69</w:t>
      </w:r>
    </w:p>
    <w:p w14:paraId="374DD90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Route: &lt;sip:orig@scscf1.home1.net;lr&gt;</w:t>
      </w:r>
    </w:p>
    <w:p w14:paraId="408C406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Record-Route: &lt;sip:pcscf1.visited1.net;lr&gt;</w:t>
      </w:r>
    </w:p>
    <w:p w14:paraId="5F8EAAB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P-Asserted-Identity: "John Doe" &lt;sip:user1_public1@home1.net&gt;</w:t>
      </w:r>
    </w:p>
    <w:p w14:paraId="7F383AB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P-Access-Network-Info: </w:t>
      </w:r>
    </w:p>
    <w:p w14:paraId="2B328C6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P-Charging-Vector: </w:t>
      </w:r>
      <w:r w:rsidR="0098298C">
        <w:rPr>
          <w:rFonts w:cs="Courier New" w:hint="eastAsia"/>
          <w:lang w:eastAsia="zh-CN"/>
        </w:rPr>
        <w:t>####</w:t>
      </w:r>
    </w:p>
    <w:p w14:paraId="4D41FFBF"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Privacy:</w:t>
      </w:r>
    </w:p>
    <w:p w14:paraId="77FD2D8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46C8B0D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1C36153C"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61D9577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69FC702D" w14:textId="77777777" w:rsidR="00827107" w:rsidRPr="00013D5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14685E4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Contact: </w:t>
      </w:r>
    </w:p>
    <w:p w14:paraId="02F624F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Allow:</w:t>
      </w:r>
    </w:p>
    <w:p w14:paraId="37F4B04F"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Accept:</w:t>
      </w:r>
    </w:p>
    <w:p w14:paraId="411C905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Content-Type: </w:t>
      </w:r>
    </w:p>
    <w:p w14:paraId="7FDAD2B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 (…)</w:t>
      </w:r>
    </w:p>
    <w:p w14:paraId="08D39B2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38F37EEF"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w:t>
      </w:r>
    </w:p>
    <w:p w14:paraId="70595BE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w:t>
      </w:r>
    </w:p>
    <w:p w14:paraId="2F27BF4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22E0F0B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w:t>
      </w:r>
    </w:p>
    <w:p w14:paraId="2A7F56A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w:t>
      </w:r>
    </w:p>
    <w:p w14:paraId="722B102A"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bookmarkStart w:id="261" w:name="_MCCTEMPBM_CRPT98360178___2"/>
      <w:bookmarkEnd w:id="260"/>
      <w:r w:rsidRPr="008928B1">
        <w:rPr>
          <w:snapToGrid w:val="0"/>
        </w:rPr>
        <w:t>m=</w:t>
      </w:r>
    </w:p>
    <w:p w14:paraId="7918058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8928B1">
        <w:rPr>
          <w:snapToGrid w:val="0"/>
        </w:rPr>
        <w:t>a=</w:t>
      </w:r>
    </w:p>
    <w:bookmarkEnd w:id="261"/>
    <w:p w14:paraId="29981595" w14:textId="77777777" w:rsidR="00526F98" w:rsidRPr="008928B1" w:rsidRDefault="00526F98" w:rsidP="00526F98"/>
    <w:p w14:paraId="4A80C860" w14:textId="77777777" w:rsidR="00526F98" w:rsidRPr="008928B1" w:rsidRDefault="00526F98" w:rsidP="00526F98">
      <w:pPr>
        <w:pStyle w:val="B1"/>
        <w:keepNext/>
        <w:keepLines/>
      </w:pPr>
      <w:r w:rsidRPr="008928B1">
        <w:t>4.</w:t>
      </w:r>
      <w:r w:rsidRPr="008928B1">
        <w:tab/>
      </w:r>
      <w:r w:rsidRPr="008928B1">
        <w:rPr>
          <w:b/>
        </w:rPr>
        <w:t>100 (Trying) response (S-CSCF to P-CSCF) - see example in table A.5.1-4</w:t>
      </w:r>
    </w:p>
    <w:p w14:paraId="4993DD25" w14:textId="77777777" w:rsidR="00526F98" w:rsidRPr="008928B1" w:rsidRDefault="00526F98" w:rsidP="00526F98">
      <w:pPr>
        <w:pStyle w:val="B2"/>
        <w:keepNext/>
        <w:keepLines/>
      </w:pPr>
      <w:r w:rsidRPr="008928B1">
        <w:tab/>
        <w:t>The S-CSCF responds to the INVITE request (3) with a 100 (Trying) response provisional response.</w:t>
      </w:r>
    </w:p>
    <w:p w14:paraId="4897BF37" w14:textId="77777777" w:rsidR="00526F98" w:rsidRPr="008928B1" w:rsidRDefault="00526F98" w:rsidP="00526F98">
      <w:pPr>
        <w:pStyle w:val="TH"/>
      </w:pPr>
      <w:r w:rsidRPr="008928B1">
        <w:t>Table A.5.1-4: 100 (Trying) response (S-CSCF to</w:t>
      </w:r>
      <w:r w:rsidRPr="008928B1">
        <w:rPr>
          <w:b w:val="0"/>
        </w:rPr>
        <w:t xml:space="preserve"> </w:t>
      </w:r>
      <w:r w:rsidRPr="008928B1">
        <w:t>P-CSCF)</w:t>
      </w:r>
    </w:p>
    <w:p w14:paraId="008F749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62" w:name="_MCCTEMPBM_CRPT98360179___2"/>
      <w:r w:rsidRPr="008928B1">
        <w:rPr>
          <w:snapToGrid w:val="0"/>
        </w:rPr>
        <w:t>SIP/2.0 100 (Trying) response</w:t>
      </w:r>
    </w:p>
    <w:p w14:paraId="1A7906B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Via: SIP/2.0/UDP pcscf1.visited1.net;branch=z9hG4bK240f34.1, SIP/2.0/UDP [5555::aaa:bbb:ccc:ddd]:1357;comp=sigcomp;branch=z9hG4bKnashds7</w:t>
      </w:r>
    </w:p>
    <w:p w14:paraId="3002B0D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7246BC5F"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1EB57AA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332FAE7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4743E0F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 0</w:t>
      </w:r>
    </w:p>
    <w:bookmarkEnd w:id="262"/>
    <w:p w14:paraId="121B561B" w14:textId="77777777" w:rsidR="00526F98" w:rsidRPr="008928B1" w:rsidRDefault="00526F98" w:rsidP="00526F98"/>
    <w:p w14:paraId="3DC2F784" w14:textId="77777777" w:rsidR="00526F98" w:rsidRPr="008928B1" w:rsidRDefault="00526F98" w:rsidP="00526F98">
      <w:pPr>
        <w:pStyle w:val="B1"/>
      </w:pPr>
      <w:r w:rsidRPr="008928B1">
        <w:t>5.</w:t>
      </w:r>
      <w:r w:rsidRPr="008928B1">
        <w:tab/>
      </w:r>
      <w:r w:rsidRPr="008928B1">
        <w:rPr>
          <w:b/>
        </w:rPr>
        <w:t>Evaluation of initial filter criteria</w:t>
      </w:r>
    </w:p>
    <w:p w14:paraId="7B9E5525" w14:textId="77777777" w:rsidR="00526F98" w:rsidRPr="008928B1" w:rsidRDefault="00526F98" w:rsidP="00526F98">
      <w:pPr>
        <w:pStyle w:val="B2"/>
      </w:pPr>
      <w:r w:rsidRPr="008928B1">
        <w:tab/>
        <w:t>The S-CSCF validates the service profile of this subscriber and evaluates the initial filter criteria.</w:t>
      </w:r>
    </w:p>
    <w:p w14:paraId="0435769D" w14:textId="77777777" w:rsidR="00526F98" w:rsidRPr="008928B1" w:rsidRDefault="00526F98" w:rsidP="00526F98">
      <w:pPr>
        <w:pStyle w:val="TH"/>
      </w:pPr>
    </w:p>
    <w:p w14:paraId="1214166B" w14:textId="77777777" w:rsidR="00526F98" w:rsidRPr="008928B1" w:rsidRDefault="00526F98" w:rsidP="00526F98">
      <w:pPr>
        <w:pStyle w:val="B1"/>
      </w:pPr>
      <w:r w:rsidRPr="008928B1">
        <w:t>6.</w:t>
      </w:r>
      <w:r w:rsidRPr="008928B1">
        <w:tab/>
      </w:r>
      <w:r w:rsidRPr="008928B1">
        <w:rPr>
          <w:b/>
        </w:rPr>
        <w:t>INVITE request (S-CSCF to I-CSCF) - see example in table A.5.1-6</w:t>
      </w:r>
    </w:p>
    <w:p w14:paraId="27ACAEE2" w14:textId="77777777" w:rsidR="00526F98" w:rsidRPr="008928B1" w:rsidRDefault="00526F98" w:rsidP="00526F98">
      <w:pPr>
        <w:pStyle w:val="B2"/>
      </w:pPr>
      <w:r w:rsidRPr="008928B1">
        <w:tab/>
        <w:t>The S-CSCF performs an analysis of the destination address, and determines the network operator to whom the destination subscriber belongs. Since the originating operator does not desire to keep their internal configuration hidden, the S-CSCF forwards the INVITE request directly to the I-CSCF in the destination network.</w:t>
      </w:r>
    </w:p>
    <w:p w14:paraId="26BDEDCB" w14:textId="77777777" w:rsidR="00526F98" w:rsidRPr="008928B1" w:rsidRDefault="00526F98" w:rsidP="00526F98">
      <w:pPr>
        <w:pStyle w:val="B2"/>
      </w:pPr>
      <w:r w:rsidRPr="008928B1">
        <w:tab/>
        <w:t>As the S-CSCF does not know whether the I-CSCF at home2.net is a loose router or not, it does not introduce a Route header.</w:t>
      </w:r>
    </w:p>
    <w:p w14:paraId="5F58487B" w14:textId="77777777" w:rsidR="00526F98" w:rsidRPr="008928B1" w:rsidRDefault="00526F98" w:rsidP="00526F98">
      <w:pPr>
        <w:pStyle w:val="TH"/>
      </w:pPr>
      <w:r w:rsidRPr="008928B1">
        <w:t>Table A.5.1-6: INVITE request (S-CSCF to I-CSCF)</w:t>
      </w:r>
    </w:p>
    <w:p w14:paraId="58E17850" w14:textId="77777777" w:rsidR="00526F98" w:rsidRPr="004B4ED2"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63" w:name="_MCCTEMPBM_CRPT98360180___2"/>
      <w:r w:rsidRPr="004B4ED2">
        <w:rPr>
          <w:snapToGrid w:val="0"/>
        </w:rPr>
        <w:t>INVITE sip:conference1@home2.net SIP/2.0</w:t>
      </w:r>
    </w:p>
    <w:p w14:paraId="5CD188E6" w14:textId="77777777" w:rsidR="00526F98" w:rsidRPr="004B4ED2"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4B4ED2">
        <w:rPr>
          <w:snapToGrid w:val="0"/>
        </w:rPr>
        <w:t>Via: SIP/2.0/UDP scscf1.home1.net;branch=z9hG4bK332b23.1, SIP/2.0/UDP pcscf1.visited1.net;branch=z9hG4bK240f34.1, SIP/2.0/UDP [5555::aaa:bbb:ccc:ddd]:1357;comp=sigcomp;branch=z9hG4bKnashds7</w:t>
      </w:r>
    </w:p>
    <w:p w14:paraId="6D7DD8B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68</w:t>
      </w:r>
    </w:p>
    <w:p w14:paraId="0FEFB34F"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Record-Route: &lt;sip:scscf1.home1.net;lr&gt;, &lt;sip:pcscf1.visited1.net;lr&gt;</w:t>
      </w:r>
    </w:p>
    <w:p w14:paraId="79BE947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P-Asserted-Identity: "John Doe" &lt;sip:user1_public1@home1.net&gt;, &lt;tel:+358-50-4821437&gt;</w:t>
      </w:r>
    </w:p>
    <w:p w14:paraId="1F52B75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P-Charging-Vector:</w:t>
      </w:r>
      <w:r w:rsidRPr="008928B1">
        <w:rPr>
          <w:rFonts w:cs="Courier New"/>
        </w:rPr>
        <w:t xml:space="preserve"> </w:t>
      </w:r>
      <w:r w:rsidR="0098298C">
        <w:rPr>
          <w:rFonts w:cs="Courier New" w:hint="eastAsia"/>
          <w:lang w:eastAsia="zh-CN"/>
        </w:rPr>
        <w:t>####</w:t>
      </w:r>
    </w:p>
    <w:p w14:paraId="434FF58C"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Privacy:</w:t>
      </w:r>
    </w:p>
    <w:p w14:paraId="6D8BC22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25A3C77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1727880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629A5B0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56A3A16B" w14:textId="77777777" w:rsidR="00827107" w:rsidRPr="00013D5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5E74595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Contact: </w:t>
      </w:r>
    </w:p>
    <w:p w14:paraId="309445C8"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Allow:</w:t>
      </w:r>
    </w:p>
    <w:p w14:paraId="4345E811"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Accept:</w:t>
      </w:r>
    </w:p>
    <w:p w14:paraId="6BE4A8E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Content-Type: </w:t>
      </w:r>
    </w:p>
    <w:p w14:paraId="3E3129E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 (...)</w:t>
      </w:r>
    </w:p>
    <w:p w14:paraId="7F22019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56A433A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w:t>
      </w:r>
    </w:p>
    <w:p w14:paraId="745D9AC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w:t>
      </w:r>
    </w:p>
    <w:p w14:paraId="4608993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52EABEC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w:t>
      </w:r>
    </w:p>
    <w:p w14:paraId="12A6A6E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w:t>
      </w:r>
    </w:p>
    <w:p w14:paraId="1E5E8D8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bookmarkStart w:id="264" w:name="_MCCTEMPBM_CRPT98360181___2"/>
      <w:bookmarkEnd w:id="263"/>
      <w:r w:rsidRPr="008928B1">
        <w:rPr>
          <w:snapToGrid w:val="0"/>
        </w:rPr>
        <w:t>m=</w:t>
      </w:r>
    </w:p>
    <w:p w14:paraId="2C67DC5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8928B1">
        <w:rPr>
          <w:snapToGrid w:val="0"/>
        </w:rPr>
        <w:t>a=</w:t>
      </w:r>
    </w:p>
    <w:bookmarkEnd w:id="264"/>
    <w:p w14:paraId="277DCCB4" w14:textId="77777777" w:rsidR="00526F98" w:rsidRPr="008928B1" w:rsidRDefault="00526F98" w:rsidP="00526F98"/>
    <w:p w14:paraId="2022E4F7" w14:textId="77777777" w:rsidR="00526F98" w:rsidRPr="008928B1" w:rsidRDefault="00526F98" w:rsidP="00526F98">
      <w:pPr>
        <w:pStyle w:val="B1"/>
      </w:pPr>
      <w:r w:rsidRPr="008928B1">
        <w:t>7.</w:t>
      </w:r>
      <w:r w:rsidRPr="008928B1">
        <w:tab/>
      </w:r>
      <w:r w:rsidRPr="008928B1">
        <w:rPr>
          <w:b/>
        </w:rPr>
        <w:t>100 (Trying) response (I-CSCF to S-CSCF) - see example in table A.5.1-7 (related to table A.5.1-6)</w:t>
      </w:r>
    </w:p>
    <w:p w14:paraId="75B6ADD2" w14:textId="77777777" w:rsidR="00526F98" w:rsidRPr="008928B1" w:rsidRDefault="00526F98" w:rsidP="00526F98">
      <w:pPr>
        <w:pStyle w:val="B2"/>
      </w:pPr>
      <w:r w:rsidRPr="008928B1">
        <w:tab/>
        <w:t>The I-CSCF responds to the INVITE request (6) with a 100 (Trying) response provisional response.</w:t>
      </w:r>
    </w:p>
    <w:p w14:paraId="7C37462D" w14:textId="77777777" w:rsidR="00526F98" w:rsidRPr="008928B1" w:rsidRDefault="00526F98" w:rsidP="00526F98">
      <w:pPr>
        <w:pStyle w:val="TH"/>
      </w:pPr>
      <w:r w:rsidRPr="008928B1">
        <w:t>Table A.5.1-7: 100 (Trying) response (</w:t>
      </w:r>
      <w:r w:rsidR="00F6182B" w:rsidRPr="008928B1">
        <w:t>I-CSCF</w:t>
      </w:r>
      <w:r w:rsidRPr="008928B1">
        <w:t xml:space="preserve"> to S-CSCF)</w:t>
      </w:r>
    </w:p>
    <w:p w14:paraId="6F8C13F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65" w:name="_MCCTEMPBM_CRPT98360182___2"/>
      <w:r w:rsidRPr="008928B1">
        <w:rPr>
          <w:snapToGrid w:val="0"/>
        </w:rPr>
        <w:t>SIP/2.0 100 (Trying) response</w:t>
      </w:r>
    </w:p>
    <w:p w14:paraId="6BE7196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Via: SIP/2.0/UDP scscf1.home1.net;branch=z9hG4bK332b23.1, SIP/2.0/UDP pcscf1.visited1.net;branch=z9hG4bK240f34.1, SIP/2.0/UDP [5555::aaa:bbb:ccc:ddd]:1357;comp=sigcomp;branch=z9hG4bKnashds7</w:t>
      </w:r>
    </w:p>
    <w:p w14:paraId="1BC5D46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0F71C9B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1B5311BF"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5CDC97B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15B429D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 0</w:t>
      </w:r>
    </w:p>
    <w:bookmarkEnd w:id="265"/>
    <w:p w14:paraId="3BB5A3A0" w14:textId="77777777" w:rsidR="00526F98" w:rsidRPr="008928B1" w:rsidRDefault="00526F98" w:rsidP="00526F98"/>
    <w:p w14:paraId="42530365" w14:textId="77777777" w:rsidR="00526F98" w:rsidRPr="008928B1" w:rsidRDefault="00526F98" w:rsidP="00526F98">
      <w:pPr>
        <w:pStyle w:val="B1"/>
        <w:keepNext/>
        <w:keepLines/>
      </w:pPr>
      <w:r w:rsidRPr="008928B1">
        <w:t>8.</w:t>
      </w:r>
      <w:r w:rsidRPr="008928B1">
        <w:tab/>
      </w:r>
      <w:r w:rsidRPr="008928B1">
        <w:rPr>
          <w:b/>
        </w:rPr>
        <w:t>Public service identity (PSI) location query</w:t>
      </w:r>
    </w:p>
    <w:p w14:paraId="05B62478" w14:textId="77777777" w:rsidR="00526F98" w:rsidRPr="008928B1" w:rsidRDefault="00526F98" w:rsidP="00526F98">
      <w:pPr>
        <w:pStyle w:val="B2"/>
        <w:keepNext/>
        <w:keepLines/>
      </w:pPr>
      <w:r w:rsidRPr="008928B1">
        <w:tab/>
        <w:t>The I-CSCF sends a query to the HSS to find out the MRFC/AS at which the conference has been created. The HSS responds with the address of the MRFC/AS at which the conference is hosted. The HSS responds with the address of the MRFC/AS.</w:t>
      </w:r>
    </w:p>
    <w:p w14:paraId="37A1BCDA" w14:textId="77777777" w:rsidR="00526F98" w:rsidRPr="008928B1" w:rsidRDefault="00526F98" w:rsidP="00526F98">
      <w:pPr>
        <w:pStyle w:val="B2"/>
        <w:keepNext/>
        <w:keepLines/>
      </w:pPr>
      <w:r w:rsidRPr="008928B1">
        <w:tab/>
        <w:t>For detailed message flows see [</w:t>
      </w:r>
      <w:r w:rsidR="00EF6978" w:rsidRPr="008928B1">
        <w:t>5</w:t>
      </w:r>
      <w:r w:rsidRPr="008928B1">
        <w:t>].</w:t>
      </w:r>
    </w:p>
    <w:p w14:paraId="52D6C5F2" w14:textId="77777777" w:rsidR="00526F98" w:rsidRPr="008928B1" w:rsidRDefault="00526F98" w:rsidP="00526F98"/>
    <w:p w14:paraId="1474AB16" w14:textId="77777777" w:rsidR="00526F98" w:rsidRPr="008928B1" w:rsidRDefault="00526F98" w:rsidP="00526F98">
      <w:pPr>
        <w:pStyle w:val="B1"/>
        <w:keepNext/>
        <w:keepLines/>
      </w:pPr>
      <w:r w:rsidRPr="008928B1">
        <w:lastRenderedPageBreak/>
        <w:t>9.</w:t>
      </w:r>
      <w:r w:rsidRPr="008928B1">
        <w:tab/>
      </w:r>
      <w:r w:rsidRPr="008928B1">
        <w:rPr>
          <w:b/>
        </w:rPr>
        <w:t>INVITE request (I-CSCF to MRFC/AS) - see example in table A.5.1-9</w:t>
      </w:r>
    </w:p>
    <w:p w14:paraId="5AD41A1F" w14:textId="77777777" w:rsidR="00526F98" w:rsidRPr="008928B1" w:rsidRDefault="00526F98" w:rsidP="00526F98">
      <w:pPr>
        <w:pStyle w:val="B2"/>
        <w:keepNext/>
        <w:keepLines/>
      </w:pPr>
      <w:r w:rsidRPr="008928B1">
        <w:tab/>
        <w:t>I-CSCF forwards the INVITE request to the MRFC/AS that was resolved during the PSI location query (8). The I-CSCF does not re-write the Request URI.</w:t>
      </w:r>
    </w:p>
    <w:p w14:paraId="15FAFAC5" w14:textId="77777777" w:rsidR="00526F98" w:rsidRPr="008928B1" w:rsidRDefault="00526F98" w:rsidP="00526F98">
      <w:pPr>
        <w:pStyle w:val="TH"/>
      </w:pPr>
      <w:r w:rsidRPr="008928B1">
        <w:t>Table A.5.1-9: INVITE request (I-CSCF to MRFC/AS)</w:t>
      </w:r>
    </w:p>
    <w:p w14:paraId="5873136F" w14:textId="77777777" w:rsidR="00526F98" w:rsidRPr="004B4ED2"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66" w:name="_MCCTEMPBM_CRPT98360183___2"/>
      <w:r w:rsidRPr="004B4ED2">
        <w:rPr>
          <w:snapToGrid w:val="0"/>
        </w:rPr>
        <w:t>INVITE sip:conference1@home2.net SIP/2.0</w:t>
      </w:r>
    </w:p>
    <w:p w14:paraId="51BD682F" w14:textId="77777777" w:rsidR="00526F98" w:rsidRPr="004B4ED2"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4B4ED2">
        <w:rPr>
          <w:snapToGrid w:val="0"/>
        </w:rPr>
        <w:t xml:space="preserve">Via: SIP/2.0/UDP </w:t>
      </w:r>
      <w:r w:rsidRPr="004B4ED2">
        <w:t xml:space="preserve">icscf2_s.home2.net;branch=z9hG4bK871y12.1, </w:t>
      </w:r>
      <w:r w:rsidRPr="004B4ED2">
        <w:rPr>
          <w:snapToGrid w:val="0"/>
        </w:rPr>
        <w:t>SIP/2.0/UDP scscf1.home1.net;branch=z9hG4bK332b23.1, SIP/2.0/UDP pcscf1.visited1.net;branch=z9hG4bK240f34.1, SIP/2.0/UDP [5555::aaa:bbb:ccc:ddd]:1357;comp=sigcomp;branch=z9hG4bKnashds7</w:t>
      </w:r>
    </w:p>
    <w:p w14:paraId="6A52AB4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67</w:t>
      </w:r>
    </w:p>
    <w:p w14:paraId="0081218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Record-Route: &lt;sip:scscf1.home1.net;lr&gt;, &lt;sip:pcscf1.visited1.net;lr&gt;</w:t>
      </w:r>
    </w:p>
    <w:p w14:paraId="74EFF90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P-Asserted-Identity: </w:t>
      </w:r>
    </w:p>
    <w:p w14:paraId="353087B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P-Charging-Vector:</w:t>
      </w:r>
      <w:r w:rsidRPr="008928B1">
        <w:rPr>
          <w:rFonts w:cs="Courier New"/>
        </w:rPr>
        <w:t xml:space="preserve"> </w:t>
      </w:r>
      <w:r w:rsidR="0098298C">
        <w:rPr>
          <w:rFonts w:cs="Courier New" w:hint="eastAsia"/>
          <w:lang w:eastAsia="zh-CN"/>
        </w:rPr>
        <w:t>####</w:t>
      </w:r>
    </w:p>
    <w:p w14:paraId="21D3292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Privacy:</w:t>
      </w:r>
    </w:p>
    <w:p w14:paraId="3CDECDC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4A893ADC"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0DA3F58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660EC2DC"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5F566011" w14:textId="77777777" w:rsidR="00827107" w:rsidRPr="00013D5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0FB0467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Contact: </w:t>
      </w:r>
    </w:p>
    <w:p w14:paraId="788C1859"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Allow:</w:t>
      </w:r>
    </w:p>
    <w:p w14:paraId="318EF55C"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Accept:</w:t>
      </w:r>
    </w:p>
    <w:p w14:paraId="54679AF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Content-Type: </w:t>
      </w:r>
    </w:p>
    <w:p w14:paraId="25B1000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 (...)</w:t>
      </w:r>
    </w:p>
    <w:p w14:paraId="125BB20A"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62C9EFC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w:t>
      </w:r>
    </w:p>
    <w:p w14:paraId="78000CA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w:t>
      </w:r>
    </w:p>
    <w:p w14:paraId="34F1D2A2"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3C2A6FC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w:t>
      </w:r>
    </w:p>
    <w:p w14:paraId="430F512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w:t>
      </w:r>
    </w:p>
    <w:p w14:paraId="3DAA1F6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bookmarkStart w:id="267" w:name="_MCCTEMPBM_CRPT98360184___2"/>
      <w:bookmarkEnd w:id="266"/>
      <w:r w:rsidRPr="008928B1">
        <w:rPr>
          <w:snapToGrid w:val="0"/>
        </w:rPr>
        <w:t>m=</w:t>
      </w:r>
    </w:p>
    <w:p w14:paraId="4283E6D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8928B1">
        <w:rPr>
          <w:snapToGrid w:val="0"/>
        </w:rPr>
        <w:t>a=</w:t>
      </w:r>
    </w:p>
    <w:bookmarkEnd w:id="267"/>
    <w:p w14:paraId="593BD54B" w14:textId="77777777" w:rsidR="00526F98" w:rsidRPr="008928B1" w:rsidRDefault="00526F98" w:rsidP="00526F98"/>
    <w:p w14:paraId="67727C81" w14:textId="77777777" w:rsidR="00526F98" w:rsidRPr="008928B1" w:rsidRDefault="00526F98" w:rsidP="00526F98">
      <w:pPr>
        <w:pStyle w:val="B1"/>
      </w:pPr>
      <w:r w:rsidRPr="008928B1">
        <w:t>10.</w:t>
      </w:r>
      <w:r w:rsidRPr="008928B1">
        <w:tab/>
      </w:r>
      <w:r w:rsidRPr="008928B1">
        <w:rPr>
          <w:b/>
        </w:rPr>
        <w:t>100 (Trying) response (MRFC/AS to I-CSCF) - see example in table A.5.1-10 (related to table A.5.1-9)</w:t>
      </w:r>
    </w:p>
    <w:p w14:paraId="2E1F4E09" w14:textId="77777777" w:rsidR="00526F98" w:rsidRPr="008928B1" w:rsidRDefault="00526F98" w:rsidP="00526F98">
      <w:pPr>
        <w:pStyle w:val="B2"/>
      </w:pPr>
      <w:r w:rsidRPr="008928B1">
        <w:tab/>
        <w:t>The MRFC/AS responds to the INVITE request (9) with a 100 (Trying) response provisional response.</w:t>
      </w:r>
    </w:p>
    <w:p w14:paraId="02017BB3" w14:textId="77777777" w:rsidR="00526F98" w:rsidRPr="008928B1" w:rsidRDefault="00526F98" w:rsidP="00526F98">
      <w:pPr>
        <w:pStyle w:val="TH"/>
      </w:pPr>
      <w:r w:rsidRPr="008928B1">
        <w:t>Table A.5.1-10: 100 (Trying) response (MRFC/AS to I-CSCF)</w:t>
      </w:r>
    </w:p>
    <w:p w14:paraId="0DF33FFF"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68" w:name="_MCCTEMPBM_CRPT98360185___2"/>
      <w:r w:rsidRPr="008928B1">
        <w:rPr>
          <w:snapToGrid w:val="0"/>
        </w:rPr>
        <w:t>SIP/2.0 100 (Trying) response</w:t>
      </w:r>
    </w:p>
    <w:p w14:paraId="47EAD56F"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Via: SIP/2.0/UDP </w:t>
      </w:r>
      <w:r w:rsidRPr="008928B1">
        <w:t xml:space="preserve">icscf2_s.home2.net;branch=z9hG4bK871y12.1, </w:t>
      </w:r>
      <w:r w:rsidRPr="008928B1">
        <w:rPr>
          <w:snapToGrid w:val="0"/>
        </w:rPr>
        <w:t>SIP/2.0/UDP scscf1.home1.net;branch=z9hG4bK332b23.1, SIP/2.0/UDP pcscf1.visited1.net;branch=z9hG4bK240f34.1, SIP/2.0/UDP [5555::aaa:bbb:ccc:ddd]:1357;comp=sigcomp;branch=z9hG4bKnashds7</w:t>
      </w:r>
    </w:p>
    <w:p w14:paraId="170ACBDC"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143B63CF"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4570A81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0DEDFE9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7E4C6DBF"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 0</w:t>
      </w:r>
    </w:p>
    <w:bookmarkEnd w:id="268"/>
    <w:p w14:paraId="551B2D80" w14:textId="77777777" w:rsidR="00526F98" w:rsidRPr="008928B1" w:rsidRDefault="00526F98" w:rsidP="00526F98"/>
    <w:p w14:paraId="0EAD5DBF" w14:textId="77777777" w:rsidR="00526F98" w:rsidRPr="008928B1" w:rsidRDefault="00526F98" w:rsidP="00526F98">
      <w:pPr>
        <w:pStyle w:val="B1"/>
        <w:keepNext/>
        <w:keepLines/>
      </w:pPr>
      <w:r w:rsidRPr="008928B1">
        <w:t>11.</w:t>
      </w:r>
      <w:r w:rsidRPr="008928B1">
        <w:tab/>
      </w:r>
      <w:r w:rsidRPr="008928B1">
        <w:rPr>
          <w:b/>
          <w:bCs/>
        </w:rPr>
        <w:t>H.248 interaction to create conference connection resources for UE#1</w:t>
      </w:r>
    </w:p>
    <w:p w14:paraId="2BF21E7D" w14:textId="77777777" w:rsidR="00526F98" w:rsidRPr="008928B1" w:rsidRDefault="00526F98" w:rsidP="00526F98">
      <w:pPr>
        <w:pStyle w:val="B2"/>
        <w:keepNext/>
        <w:keepLines/>
      </w:pPr>
      <w:r w:rsidRPr="008928B1">
        <w:tab/>
        <w:t>MRFC initiates a H.248 interaction to create an connection point for UE#1 in MRFP.</w:t>
      </w:r>
    </w:p>
    <w:p w14:paraId="02885A6F" w14:textId="77777777" w:rsidR="00526F98" w:rsidRPr="008928B1" w:rsidRDefault="00526F98" w:rsidP="00526F98">
      <w:pPr>
        <w:pStyle w:val="B1"/>
        <w:ind w:left="284" w:firstLine="0"/>
      </w:pPr>
      <w:bookmarkStart w:id="269" w:name="_MCCTEMPBM_CRPT98360186___2"/>
      <w:r w:rsidRPr="008928B1">
        <w:t>12.</w:t>
      </w:r>
      <w:r w:rsidRPr="008928B1">
        <w:tab/>
      </w:r>
      <w:r w:rsidRPr="008928B1">
        <w:rPr>
          <w:b/>
        </w:rPr>
        <w:t>200 (OK) response (MRFC/AS to I-CSCF) - see example in table A.5.1-12 (related to table A.5.1-9)</w:t>
      </w:r>
    </w:p>
    <w:p w14:paraId="44021091" w14:textId="77777777" w:rsidR="00526F98" w:rsidRPr="008928B1" w:rsidRDefault="00526F98" w:rsidP="00526F98">
      <w:pPr>
        <w:pStyle w:val="B2"/>
        <w:ind w:firstLine="0"/>
      </w:pPr>
      <w:bookmarkStart w:id="270" w:name="_MCCTEMPBM_CRPT98360187___3"/>
      <w:bookmarkEnd w:id="269"/>
      <w:r w:rsidRPr="008928B1">
        <w:tab/>
        <w:t>The MRFC/AS sends a 200 (OK) response for the INVITE request containing SDP that indicates that the MRFC/AS has accepted the message session and listens on the MSRP TCP port returned in the path attribute in the answer for a TCP SETUP from the originating UE. The MRFC/AS sends a 200 (OK) response final response to the INVITE request (9) to the I-CSCF.</w:t>
      </w:r>
    </w:p>
    <w:bookmarkEnd w:id="270"/>
    <w:p w14:paraId="1E426605" w14:textId="77777777" w:rsidR="00526F98" w:rsidRPr="008928B1" w:rsidRDefault="00526F98" w:rsidP="00526F98">
      <w:pPr>
        <w:pStyle w:val="TH"/>
      </w:pPr>
      <w:r w:rsidRPr="008928B1">
        <w:lastRenderedPageBreak/>
        <w:t>Table A.5.1-12: 200 (OK) response (MRFC/AS to I-CSCF)</w:t>
      </w:r>
    </w:p>
    <w:p w14:paraId="7450820A"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271" w:name="_MCCTEMPBM_CRPT98360188___2"/>
      <w:r w:rsidRPr="008928B1">
        <w:rPr>
          <w:snapToGrid w:val="0"/>
        </w:rPr>
        <w:t>SIP/2.0 200 OK</w:t>
      </w:r>
    </w:p>
    <w:p w14:paraId="4F99AAA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8928B1">
        <w:rPr>
          <w:snapToGrid w:val="0"/>
        </w:rPr>
        <w:t xml:space="preserve">Via: SIP/2.0/UDP </w:t>
      </w:r>
      <w:r w:rsidRPr="008928B1">
        <w:t xml:space="preserve">icscf2_s.home2.net;branch=z9hG4bK871y12.1, </w:t>
      </w:r>
      <w:r w:rsidRPr="008928B1">
        <w:rPr>
          <w:snapToGrid w:val="0"/>
        </w:rPr>
        <w:t>SIP/2.0/UDP scscf1.home1.net;branch=z9hG4bK332b23.1, SIP/2.0/UDP pcscf1.visited1.net;branch=z9hG4bK240f34.1, SIP/2.0/UDP [5555::aaa:bbb:ccc:ddd]:1357;comp=sigcomp;branch=z9hG4bKnashds7</w:t>
      </w:r>
    </w:p>
    <w:p w14:paraId="553392A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8928B1">
        <w:rPr>
          <w:snapToGrid w:val="0"/>
        </w:rPr>
        <w:t>Record-Route: &lt;sip:scscf1.home1.net;lr&gt;, &lt;sip:pcscf1.visited1.net;lr&gt;</w:t>
      </w:r>
    </w:p>
    <w:p w14:paraId="368E7C1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P-Asserted-Identity: "Conference Server" &lt;sip:mrfc1.home2.net&gt;</w:t>
      </w:r>
    </w:p>
    <w:p w14:paraId="133B739F"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P-Charging-Vector: </w:t>
      </w:r>
      <w:r w:rsidR="0098298C">
        <w:rPr>
          <w:rFonts w:cs="Courier New" w:hint="eastAsia"/>
          <w:lang w:eastAsia="zh-CN"/>
        </w:rPr>
        <w:t>####</w:t>
      </w:r>
    </w:p>
    <w:p w14:paraId="6ACF588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t xml:space="preserve">P-Charging-Function-Addresses: </w:t>
      </w:r>
      <w:r w:rsidR="0098298C">
        <w:rPr>
          <w:rFonts w:hint="eastAsia"/>
          <w:lang w:eastAsia="zh-CN"/>
        </w:rPr>
        <w:t>####</w:t>
      </w:r>
    </w:p>
    <w:p w14:paraId="2F831A1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Privacy: none</w:t>
      </w:r>
    </w:p>
    <w:p w14:paraId="538DAED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8928B1">
        <w:rPr>
          <w:snapToGrid w:val="0"/>
        </w:rPr>
        <w:t xml:space="preserve">From: </w:t>
      </w:r>
    </w:p>
    <w:p w14:paraId="7D7A367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To: &lt;sip:conference1@home2.net&gt;; tag=314159</w:t>
      </w:r>
    </w:p>
    <w:p w14:paraId="548764F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69384DEF"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3012C89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8928B1">
        <w:rPr>
          <w:snapToGrid w:val="0"/>
        </w:rPr>
        <w:t xml:space="preserve">Contact: &lt;sip:conference1@home2.net&gt;;isfocus </w:t>
      </w:r>
    </w:p>
    <w:p w14:paraId="5BA6A2AC"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Allow-Events: conference</w:t>
      </w:r>
      <w:r w:rsidR="00827107">
        <w:rPr>
          <w:snapToGrid w:val="0"/>
        </w:rPr>
        <w:t xml:space="preserve">, </w:t>
      </w:r>
      <w:r w:rsidR="00827107">
        <w:rPr>
          <w:rFonts w:cs="Courier New"/>
          <w:lang w:val="en-US"/>
        </w:rPr>
        <w:t>pending-additions</w:t>
      </w:r>
    </w:p>
    <w:p w14:paraId="22BB7B7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rFonts w:eastAsia="MS Mincho"/>
        </w:rPr>
        <w:t>Allow: INVITE, ACK, CANCEL, BYE, PRACK, UPDATE, REFER, MESSAGE, SUBSCRIBE, NOTIFY</w:t>
      </w:r>
      <w:r w:rsidR="00827107">
        <w:rPr>
          <w:rFonts w:eastAsia="MS Mincho"/>
        </w:rPr>
        <w:t>, PUBLISH</w:t>
      </w:r>
    </w:p>
    <w:p w14:paraId="0D7BB1E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Content-Type: application/sdp</w:t>
      </w:r>
    </w:p>
    <w:p w14:paraId="5D64136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 (…)</w:t>
      </w:r>
    </w:p>
    <w:p w14:paraId="63492A4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08E7300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v=0</w:t>
      </w:r>
    </w:p>
    <w:p w14:paraId="2829137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o=- 2987933623 2987933623 IN IP6 5555::aaa:bbb:ccc:ddd</w:t>
      </w:r>
    </w:p>
    <w:p w14:paraId="4ADBACA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687BF50F"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c=IN IP6 5555::aaa:bbb:ccc:ddd</w:t>
      </w:r>
    </w:p>
    <w:p w14:paraId="76753197" w14:textId="77777777" w:rsidR="00526F98" w:rsidRPr="005D616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5D6161">
        <w:rPr>
          <w:snapToGrid w:val="0"/>
          <w:lang w:val="fr-FR"/>
        </w:rPr>
        <w:t>t=0 0</w:t>
      </w:r>
    </w:p>
    <w:p w14:paraId="08FC5257" w14:textId="77777777" w:rsidR="00526F98" w:rsidRPr="005D616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5D6161">
        <w:rPr>
          <w:snapToGrid w:val="0"/>
          <w:lang w:val="fr-FR"/>
        </w:rPr>
        <w:t xml:space="preserve">m=message </w:t>
      </w:r>
      <w:r w:rsidR="00A600E6" w:rsidRPr="005D6161">
        <w:rPr>
          <w:snapToGrid w:val="0"/>
          <w:lang w:val="fr-FR"/>
        </w:rPr>
        <w:t xml:space="preserve">2855 </w:t>
      </w:r>
      <w:r w:rsidR="00A55A4D" w:rsidRPr="005D6161">
        <w:rPr>
          <w:snapToGrid w:val="0"/>
          <w:lang w:val="fr-FR"/>
        </w:rPr>
        <w:t>TCP/MSRP</w:t>
      </w:r>
      <w:r w:rsidRPr="005D6161">
        <w:rPr>
          <w:snapToGrid w:val="0"/>
          <w:lang w:val="fr-FR"/>
        </w:rPr>
        <w:t xml:space="preserve"> *</w:t>
      </w:r>
    </w:p>
    <w:p w14:paraId="52EF770C"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a=accept-types:message/cpim text/plain text/html</w:t>
      </w:r>
    </w:p>
    <w:p w14:paraId="47B6DDFA"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a=path:msrp://[9999:: aaa:bbb:ccc:ddd]:</w:t>
      </w:r>
      <w:r w:rsidR="00A600E6">
        <w:rPr>
          <w:snapToGrid w:val="0"/>
        </w:rPr>
        <w:t>2855</w:t>
      </w:r>
      <w:r w:rsidRPr="008928B1">
        <w:rPr>
          <w:snapToGrid w:val="0"/>
        </w:rPr>
        <w:t>/s317122;tcp</w:t>
      </w:r>
    </w:p>
    <w:p w14:paraId="4D6E98C2" w14:textId="77777777" w:rsidR="0037241D" w:rsidRDefault="00526F98" w:rsidP="0037241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a=max-size:32768</w:t>
      </w:r>
    </w:p>
    <w:p w14:paraId="26E73B9F" w14:textId="77777777" w:rsidR="0037241D" w:rsidRDefault="004B4ED2" w:rsidP="0037241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t>a=msrp-cema</w:t>
      </w:r>
    </w:p>
    <w:p w14:paraId="0FE700E1" w14:textId="77777777" w:rsidR="00526F98" w:rsidRPr="008928B1" w:rsidRDefault="0037241D" w:rsidP="0037241D">
      <w:pPr>
        <w:pStyle w:val="PL"/>
        <w:keepNext/>
        <w:keepLines/>
        <w:pBdr>
          <w:top w:val="single" w:sz="4" w:space="1" w:color="auto"/>
          <w:left w:val="single" w:sz="4" w:space="4" w:color="auto"/>
          <w:bottom w:val="single" w:sz="4" w:space="1" w:color="auto"/>
          <w:right w:val="single" w:sz="4" w:space="4" w:color="auto"/>
        </w:pBdr>
        <w:ind w:left="850" w:right="284" w:hanging="283"/>
      </w:pPr>
      <w:r>
        <w:rPr>
          <w:snapToGrid w:val="0"/>
        </w:rPr>
        <w:t>a=setup:passive</w:t>
      </w:r>
    </w:p>
    <w:bookmarkEnd w:id="271"/>
    <w:p w14:paraId="2C198178" w14:textId="77777777" w:rsidR="00526F98" w:rsidRPr="008928B1" w:rsidRDefault="00526F98" w:rsidP="00526F98"/>
    <w:p w14:paraId="6988A83E" w14:textId="77777777" w:rsidR="00526F98" w:rsidRPr="008928B1" w:rsidRDefault="00526F98" w:rsidP="00526F98">
      <w:pPr>
        <w:pStyle w:val="EX"/>
        <w:keepLines w:val="0"/>
      </w:pPr>
      <w:r w:rsidRPr="008928B1">
        <w:rPr>
          <w:b/>
        </w:rPr>
        <w:t>SDP</w:t>
      </w:r>
      <w:r w:rsidRPr="008928B1">
        <w:tab/>
        <w:t>The SDP contains a set of offered content types supported by the MRFC/AS for this session in the accept-types attribute and indicates the maximum size message that can be received by the MRFC/AS in the max-size attribute.</w:t>
      </w:r>
    </w:p>
    <w:p w14:paraId="3AAB2F96" w14:textId="77777777" w:rsidR="00526F98" w:rsidRPr="008928B1" w:rsidRDefault="00526F98" w:rsidP="00526F98"/>
    <w:p w14:paraId="544D57E5" w14:textId="77777777" w:rsidR="00526F98" w:rsidRPr="008928B1" w:rsidRDefault="00526F98" w:rsidP="00526F98">
      <w:pPr>
        <w:pStyle w:val="B1"/>
        <w:keepNext/>
        <w:keepLines/>
        <w:ind w:left="284" w:firstLine="0"/>
      </w:pPr>
      <w:bookmarkStart w:id="272" w:name="_MCCTEMPBM_CRPT98360189___2"/>
      <w:r w:rsidRPr="008928B1">
        <w:t>13.</w:t>
      </w:r>
      <w:r w:rsidRPr="008928B1">
        <w:tab/>
      </w:r>
      <w:r w:rsidRPr="008928B1">
        <w:rPr>
          <w:b/>
        </w:rPr>
        <w:t>200 (OK) response (I-CSCF to S-CSCF) - see example in table A.5.1-13</w:t>
      </w:r>
    </w:p>
    <w:bookmarkEnd w:id="272"/>
    <w:p w14:paraId="3631D431" w14:textId="77777777" w:rsidR="00526F98" w:rsidRPr="008928B1" w:rsidRDefault="00526F98" w:rsidP="00526F98">
      <w:pPr>
        <w:pStyle w:val="B2"/>
        <w:keepNext/>
        <w:keepLines/>
      </w:pPr>
      <w:r w:rsidRPr="008928B1">
        <w:tab/>
        <w:t>The I-CSCF sends a 200 (OK) response final response along the signalling path back to the S-CSCF.</w:t>
      </w:r>
    </w:p>
    <w:p w14:paraId="30A63A23" w14:textId="77777777" w:rsidR="00526F98" w:rsidRPr="008928B1" w:rsidRDefault="00526F98" w:rsidP="00526F98">
      <w:pPr>
        <w:pStyle w:val="TH"/>
      </w:pPr>
      <w:r w:rsidRPr="008928B1">
        <w:t>Table A.5.1-13: 200 (OK) response (I-CSCF to S-CSCF)</w:t>
      </w:r>
    </w:p>
    <w:p w14:paraId="74111E7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73" w:name="_MCCTEMPBM_CRPT98360190___2"/>
      <w:r w:rsidRPr="008928B1">
        <w:rPr>
          <w:snapToGrid w:val="0"/>
        </w:rPr>
        <w:t>SIP/2.0 200 OK</w:t>
      </w:r>
    </w:p>
    <w:p w14:paraId="4FCB901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Via: SIP/2.0/UDP scscf1.home1.net;branch=z9hG4bK332b23.1, SIP/2.0/UDP pcscf1.visited1.net;branch=z9hG4bK240f34.1, SIP/2.0/UDP [5555::aaa:bbb:ccc:ddd]:1357;comp=sigcomp;branch=z9hG4bKnashds7</w:t>
      </w:r>
    </w:p>
    <w:p w14:paraId="4F63340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Record-Route: </w:t>
      </w:r>
    </w:p>
    <w:p w14:paraId="2BD06F9A"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P-Asserted-Identity:</w:t>
      </w:r>
    </w:p>
    <w:p w14:paraId="7656261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P-Charging-Vector: </w:t>
      </w:r>
      <w:r w:rsidR="0098298C">
        <w:rPr>
          <w:rFonts w:cs="Courier New" w:hint="eastAsia"/>
          <w:lang w:eastAsia="zh-CN"/>
        </w:rPr>
        <w:t>####</w:t>
      </w:r>
    </w:p>
    <w:p w14:paraId="6200DEB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Privacy:</w:t>
      </w:r>
    </w:p>
    <w:p w14:paraId="566D8EC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440ABF1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6B51663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2CCB20C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07B623A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Contact: </w:t>
      </w:r>
    </w:p>
    <w:p w14:paraId="7181921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Allow-Events: </w:t>
      </w:r>
    </w:p>
    <w:p w14:paraId="12CE0B1F"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Allow:</w:t>
      </w:r>
    </w:p>
    <w:p w14:paraId="058D4F8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Content-Type: </w:t>
      </w:r>
    </w:p>
    <w:p w14:paraId="192F8D8F"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Content-Length: </w:t>
      </w:r>
    </w:p>
    <w:p w14:paraId="5056794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207823F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w:t>
      </w:r>
    </w:p>
    <w:p w14:paraId="3C09706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w:t>
      </w:r>
    </w:p>
    <w:p w14:paraId="512A3B4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5C3098B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w:t>
      </w:r>
    </w:p>
    <w:p w14:paraId="4F5F655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w:t>
      </w:r>
    </w:p>
    <w:p w14:paraId="19C0AC8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w:t>
      </w:r>
    </w:p>
    <w:p w14:paraId="0FA787A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290C6FAF"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a=</w:t>
      </w:r>
    </w:p>
    <w:bookmarkEnd w:id="273"/>
    <w:p w14:paraId="5D2547C4" w14:textId="77777777" w:rsidR="00526F98" w:rsidRPr="008928B1" w:rsidRDefault="00526F98" w:rsidP="00526F98"/>
    <w:p w14:paraId="7A3F1712" w14:textId="77777777" w:rsidR="00526F98" w:rsidRPr="008928B1" w:rsidRDefault="00526F98" w:rsidP="00526F98">
      <w:pPr>
        <w:pStyle w:val="B1"/>
        <w:ind w:left="284" w:firstLine="0"/>
      </w:pPr>
      <w:bookmarkStart w:id="274" w:name="_MCCTEMPBM_CRPT98360191___2"/>
      <w:r w:rsidRPr="008928B1">
        <w:lastRenderedPageBreak/>
        <w:t>14.</w:t>
      </w:r>
      <w:r w:rsidRPr="008928B1">
        <w:tab/>
      </w:r>
      <w:r w:rsidRPr="008928B1">
        <w:rPr>
          <w:b/>
        </w:rPr>
        <w:t>200 (OK) response (S-CSCF to P-CSCF) - see example in table A.5.1-14</w:t>
      </w:r>
    </w:p>
    <w:bookmarkEnd w:id="274"/>
    <w:p w14:paraId="61650AD1" w14:textId="77777777" w:rsidR="00526F98" w:rsidRPr="008928B1" w:rsidRDefault="00526F98" w:rsidP="00526F98">
      <w:pPr>
        <w:pStyle w:val="B2"/>
      </w:pPr>
      <w:r w:rsidRPr="008928B1">
        <w:tab/>
        <w:t>The S-CSCF sends a 200 (OK) response final response along the signalling path back to the P-CSCF.</w:t>
      </w:r>
    </w:p>
    <w:p w14:paraId="7C5CE8BC" w14:textId="77777777" w:rsidR="00526F98" w:rsidRPr="008928B1" w:rsidRDefault="00526F98" w:rsidP="00526F98">
      <w:pPr>
        <w:pStyle w:val="TH"/>
      </w:pPr>
      <w:r w:rsidRPr="008928B1">
        <w:t>Table A.5.1-14: 200 (OK) response (S-CSCF to P-CSCF)</w:t>
      </w:r>
    </w:p>
    <w:p w14:paraId="13597B52"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75" w:name="_MCCTEMPBM_CRPT98360192___2"/>
      <w:r w:rsidRPr="008928B1">
        <w:rPr>
          <w:snapToGrid w:val="0"/>
        </w:rPr>
        <w:t>SIP/2.0 200 OK</w:t>
      </w:r>
    </w:p>
    <w:p w14:paraId="6ADCB88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Via: SIP/2.0/UDP pcscf1.visited1.net;branch=z9hG4bK240f34.1, SIP/2.0/UDP [5555::aaa:bbb:ccc:ddd]:1357;comp=sigcomp;branch=z9hG4bKnashds7</w:t>
      </w:r>
    </w:p>
    <w:p w14:paraId="30A0E92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Record-Route: </w:t>
      </w:r>
    </w:p>
    <w:p w14:paraId="281DD87C"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P-Asserted-Identity:</w:t>
      </w:r>
    </w:p>
    <w:p w14:paraId="1C06D9E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P-Charging-Vector: </w:t>
      </w:r>
      <w:r w:rsidR="0098298C">
        <w:rPr>
          <w:rFonts w:cs="Courier New" w:hint="eastAsia"/>
          <w:lang w:eastAsia="zh-CN"/>
        </w:rPr>
        <w:t>####</w:t>
      </w:r>
      <w:r w:rsidRPr="008928B1">
        <w:rPr>
          <w:snapToGrid w:val="0"/>
        </w:rPr>
        <w:t xml:space="preserve"> </w:t>
      </w:r>
    </w:p>
    <w:p w14:paraId="4DE31A82"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lang w:eastAsia="ja-JP"/>
        </w:rPr>
        <w:t>P-Charging-Function</w:t>
      </w:r>
      <w:r w:rsidRPr="008928B1">
        <w:t xml:space="preserve">-Addresses: </w:t>
      </w:r>
      <w:r w:rsidR="0098298C">
        <w:rPr>
          <w:rFonts w:hint="eastAsia"/>
          <w:lang w:eastAsia="zh-CN"/>
        </w:rPr>
        <w:t>####</w:t>
      </w:r>
    </w:p>
    <w:p w14:paraId="1C7CDD0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Privacy:</w:t>
      </w:r>
    </w:p>
    <w:p w14:paraId="7D37E2F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640A982F"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057D327F"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2F06E96F"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3736231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Contact: </w:t>
      </w:r>
    </w:p>
    <w:p w14:paraId="32EDD69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Allow-Events: </w:t>
      </w:r>
    </w:p>
    <w:p w14:paraId="694D5A0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Allow:</w:t>
      </w:r>
    </w:p>
    <w:p w14:paraId="5782D6B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Content-Type: </w:t>
      </w:r>
    </w:p>
    <w:p w14:paraId="5173279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Content-Length: </w:t>
      </w:r>
    </w:p>
    <w:p w14:paraId="49C24C7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3DFBE95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w:t>
      </w:r>
    </w:p>
    <w:p w14:paraId="04346BD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w:t>
      </w:r>
    </w:p>
    <w:p w14:paraId="6A1A669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11DE3A8C"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w:t>
      </w:r>
    </w:p>
    <w:p w14:paraId="1578CD3A"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w:t>
      </w:r>
    </w:p>
    <w:p w14:paraId="5665DEA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w:t>
      </w:r>
    </w:p>
    <w:p w14:paraId="1D1C339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5DF4102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a=</w:t>
      </w:r>
    </w:p>
    <w:bookmarkEnd w:id="275"/>
    <w:p w14:paraId="771CA25F" w14:textId="77777777" w:rsidR="00526F98" w:rsidRPr="008928B1" w:rsidRDefault="00526F98" w:rsidP="00526F98"/>
    <w:p w14:paraId="208E2088" w14:textId="77777777" w:rsidR="00526F98" w:rsidRPr="008928B1" w:rsidRDefault="00526F98" w:rsidP="00526F98">
      <w:pPr>
        <w:pStyle w:val="B1"/>
      </w:pPr>
      <w:r w:rsidRPr="008928B1">
        <w:t>15.</w:t>
      </w:r>
      <w:r w:rsidRPr="008928B1">
        <w:tab/>
      </w:r>
      <w:r w:rsidRPr="008928B1">
        <w:rPr>
          <w:b/>
        </w:rPr>
        <w:t>Authorize QoS Resources</w:t>
      </w:r>
    </w:p>
    <w:p w14:paraId="0782CB5D" w14:textId="77777777" w:rsidR="00526F98" w:rsidRPr="008928B1" w:rsidRDefault="00526F98" w:rsidP="00526F98">
      <w:pPr>
        <w:pStyle w:val="B2"/>
      </w:pPr>
      <w:r w:rsidRPr="008928B1">
        <w:tab/>
        <w:t xml:space="preserve">The P-CSCF authorizes the resources necessary for this session. </w:t>
      </w:r>
    </w:p>
    <w:p w14:paraId="3FC06CFA" w14:textId="77777777" w:rsidR="00526F98" w:rsidRPr="008928B1" w:rsidRDefault="00526F98" w:rsidP="00526F98">
      <w:pPr>
        <w:pStyle w:val="B1"/>
        <w:ind w:left="284" w:firstLine="0"/>
      </w:pPr>
      <w:bookmarkStart w:id="276" w:name="_MCCTEMPBM_CRPT98360193___2"/>
      <w:r w:rsidRPr="008928B1">
        <w:t>16.</w:t>
      </w:r>
      <w:r w:rsidRPr="008928B1">
        <w:tab/>
      </w:r>
      <w:r w:rsidRPr="008928B1">
        <w:rPr>
          <w:b/>
        </w:rPr>
        <w:t>200 (OK) response (P-CSCF to UE) - see example in table A.5.1-16</w:t>
      </w:r>
    </w:p>
    <w:bookmarkEnd w:id="276"/>
    <w:p w14:paraId="54218384" w14:textId="77777777" w:rsidR="00526F98" w:rsidRPr="008928B1" w:rsidRDefault="00526F98" w:rsidP="00526F98">
      <w:pPr>
        <w:pStyle w:val="B2"/>
      </w:pPr>
      <w:r w:rsidRPr="008928B1">
        <w:tab/>
        <w:t xml:space="preserve">The P-CSCF forwards the 200 (OK) response final response including the media authorisation token to the session originator. </w:t>
      </w:r>
    </w:p>
    <w:p w14:paraId="24BF50D9" w14:textId="77777777" w:rsidR="00526F98" w:rsidRPr="008928B1" w:rsidRDefault="00526F98" w:rsidP="00526F98">
      <w:pPr>
        <w:pStyle w:val="TH"/>
      </w:pPr>
      <w:r w:rsidRPr="008928B1">
        <w:t>Table A.5.1-16: 200 (OK) response (P-CSCF to UE)</w:t>
      </w:r>
    </w:p>
    <w:p w14:paraId="5A8D4BE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77" w:name="_MCCTEMPBM_CRPT98360194___2"/>
      <w:r w:rsidRPr="008928B1">
        <w:rPr>
          <w:snapToGrid w:val="0"/>
        </w:rPr>
        <w:t>SIP/2.0 200 OK</w:t>
      </w:r>
    </w:p>
    <w:p w14:paraId="79A5CA2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Via: SIP/2.0/UDP [5555::aaa:bbb:ccc:ddd]:1357;comp=sigcomp;branch=z9hG4bKnashds7</w:t>
      </w:r>
    </w:p>
    <w:p w14:paraId="684980A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Record-Route: &lt;sip:scscf1.home1.net;lr&gt;, &lt;sip:pcscf1.visited1.net:7531;lr;comp=sigcomp&gt;</w:t>
      </w:r>
    </w:p>
    <w:p w14:paraId="66D966F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P-Asserted-Identity:</w:t>
      </w:r>
    </w:p>
    <w:p w14:paraId="3D4F61C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Privacy:</w:t>
      </w:r>
    </w:p>
    <w:p w14:paraId="2966DF8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6A9A9F9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48E8C09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24303F5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69F9A23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Contact: </w:t>
      </w:r>
    </w:p>
    <w:p w14:paraId="28D14D7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Allow-Events:</w:t>
      </w:r>
    </w:p>
    <w:p w14:paraId="009558C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Allow: </w:t>
      </w:r>
    </w:p>
    <w:p w14:paraId="7C7C550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Content-Type: </w:t>
      </w:r>
    </w:p>
    <w:p w14:paraId="48D72CB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Content-Length:  </w:t>
      </w:r>
    </w:p>
    <w:bookmarkEnd w:id="277"/>
    <w:p w14:paraId="01DA290B" w14:textId="77777777" w:rsidR="00526F98" w:rsidRPr="008928B1" w:rsidRDefault="00526F98" w:rsidP="00526F98"/>
    <w:p w14:paraId="29653AF4" w14:textId="77777777" w:rsidR="00526F98" w:rsidRPr="008928B1" w:rsidRDefault="00526F98" w:rsidP="00526F98">
      <w:pPr>
        <w:pStyle w:val="B2"/>
        <w:ind w:left="0" w:firstLine="0"/>
      </w:pPr>
      <w:bookmarkStart w:id="278" w:name="_MCCTEMPBM_CRPT98360195___2"/>
    </w:p>
    <w:p w14:paraId="2B935FB6" w14:textId="77777777" w:rsidR="00526F98" w:rsidRPr="008928B1" w:rsidRDefault="00526F98" w:rsidP="00526F98">
      <w:pPr>
        <w:pStyle w:val="B1"/>
        <w:keepNext/>
        <w:keepLines/>
        <w:ind w:left="284" w:firstLine="0"/>
      </w:pPr>
      <w:bookmarkStart w:id="279" w:name="_MCCTEMPBM_CRPT98360196___2"/>
      <w:bookmarkEnd w:id="278"/>
      <w:r w:rsidRPr="008928B1">
        <w:lastRenderedPageBreak/>
        <w:t>17.</w:t>
      </w:r>
      <w:r w:rsidRPr="008928B1">
        <w:tab/>
      </w:r>
      <w:r w:rsidRPr="008928B1">
        <w:rPr>
          <w:b/>
        </w:rPr>
        <w:t>ACK request (UE to P-CSCF) - see example in table A.5.1-17</w:t>
      </w:r>
    </w:p>
    <w:bookmarkEnd w:id="279"/>
    <w:p w14:paraId="4FCB9505" w14:textId="77777777" w:rsidR="00526F98" w:rsidRPr="008928B1" w:rsidRDefault="00526F98" w:rsidP="00526F98">
      <w:pPr>
        <w:pStyle w:val="B2"/>
        <w:keepNext/>
        <w:keepLines/>
      </w:pPr>
      <w:r w:rsidRPr="008928B1">
        <w:tab/>
        <w:t>The UE starts the media flow for this session, and responds to the 200( OK) response (16) with an ACK request sent to the P-CSCF.</w:t>
      </w:r>
    </w:p>
    <w:p w14:paraId="5020BABB" w14:textId="77777777" w:rsidR="00526F98" w:rsidRPr="008928B1" w:rsidRDefault="00526F98" w:rsidP="00526F98">
      <w:pPr>
        <w:pStyle w:val="TH"/>
      </w:pPr>
      <w:r w:rsidRPr="008928B1">
        <w:t>Table A.5.1-17: ACK request (UE to P-CSCF)</w:t>
      </w:r>
    </w:p>
    <w:p w14:paraId="12A8709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80" w:name="_MCCTEMPBM_CRPT98360197___2"/>
      <w:r w:rsidRPr="008928B1">
        <w:rPr>
          <w:snapToGrid w:val="0"/>
        </w:rPr>
        <w:t>ACK sip:conference1@home2.net:2342 SIP/2.0</w:t>
      </w:r>
    </w:p>
    <w:p w14:paraId="62F38CA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Via: SIP/2.0/UDP [5555::aaa:bbb:ccc:ddd]:1357;comp=sigcomp;branch=z9hG4bKnashds7</w:t>
      </w:r>
    </w:p>
    <w:p w14:paraId="3468711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70</w:t>
      </w:r>
    </w:p>
    <w:p w14:paraId="25C7213A"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Route: &lt;sip:pcscf1.visited1.net:7531;lr;comp=sigcomp&gt;, &lt;sip:scscf1.home1.net;lr&gt;</w:t>
      </w:r>
    </w:p>
    <w:p w14:paraId="6352657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From: &lt;sip:user1_public1@home1.net&gt;; tag=171828</w:t>
      </w:r>
    </w:p>
    <w:p w14:paraId="6B0A82C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To: &lt;sip:conference1@home2.net&gt;;tag=314159</w:t>
      </w:r>
    </w:p>
    <w:p w14:paraId="0D49021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Call-ID: cb03a0s09a2sdfglkj490333</w:t>
      </w:r>
    </w:p>
    <w:p w14:paraId="44E2CDF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Cseq: 127 ACK</w:t>
      </w:r>
    </w:p>
    <w:p w14:paraId="4C03E50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 0</w:t>
      </w:r>
    </w:p>
    <w:bookmarkEnd w:id="280"/>
    <w:p w14:paraId="4C7714A4" w14:textId="77777777" w:rsidR="00526F98" w:rsidRPr="008928B1" w:rsidRDefault="00526F98" w:rsidP="00526F98"/>
    <w:p w14:paraId="0F5FA728" w14:textId="77777777" w:rsidR="00526F98" w:rsidRPr="008928B1" w:rsidRDefault="00526F98" w:rsidP="00526F98">
      <w:pPr>
        <w:pStyle w:val="B1"/>
        <w:ind w:left="284" w:firstLine="0"/>
      </w:pPr>
      <w:bookmarkStart w:id="281" w:name="_MCCTEMPBM_CRPT98360198___2"/>
      <w:r w:rsidRPr="008928B1">
        <w:t>18.</w:t>
      </w:r>
      <w:r w:rsidRPr="008928B1">
        <w:rPr>
          <w:b/>
        </w:rPr>
        <w:tab/>
        <w:t>ACK request (P-CSCF to S-CSCF) - see example in table A.5.1-18</w:t>
      </w:r>
    </w:p>
    <w:bookmarkEnd w:id="281"/>
    <w:p w14:paraId="639C5942" w14:textId="77777777" w:rsidR="00526F98" w:rsidRPr="008928B1" w:rsidRDefault="00526F98" w:rsidP="00526F98">
      <w:pPr>
        <w:pStyle w:val="B2"/>
      </w:pPr>
      <w:r w:rsidRPr="008928B1">
        <w:tab/>
        <w:t>The P-CSCF forwards the ACK request to the S-CSCF.</w:t>
      </w:r>
    </w:p>
    <w:p w14:paraId="00192DDE" w14:textId="77777777" w:rsidR="00526F98" w:rsidRPr="008928B1" w:rsidRDefault="00526F98" w:rsidP="00526F98">
      <w:pPr>
        <w:pStyle w:val="TH"/>
      </w:pPr>
      <w:r w:rsidRPr="008928B1">
        <w:t>Table A.5.1-18: ACK request (P-CSCF to S-CSCF)</w:t>
      </w:r>
    </w:p>
    <w:p w14:paraId="61015EE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82" w:name="_MCCTEMPBM_CRPT98360199___2"/>
      <w:r w:rsidRPr="008928B1">
        <w:rPr>
          <w:snapToGrid w:val="0"/>
        </w:rPr>
        <w:t>ACK sip:conference1@home2.net:2342 SIP/2.0</w:t>
      </w:r>
    </w:p>
    <w:p w14:paraId="0CA2F28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Via: SIP/2.0/UDP pcscf1.visited1.net;branch=z9hG4bK240f34.1, SIP/2.0/UDP [5555::aaa:bbb:ccc:ddd]:1357;comp=sigcomp;branch=z9hG4bKnashds7</w:t>
      </w:r>
    </w:p>
    <w:p w14:paraId="623E088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69</w:t>
      </w:r>
    </w:p>
    <w:p w14:paraId="00D99F0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Route: &lt;sip:scscf1.home1.net;lr&gt;</w:t>
      </w:r>
    </w:p>
    <w:p w14:paraId="37B57DD2"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48A8AB52"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09C1396A"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54C45C1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0C0CD9BC"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Content-Length: </w:t>
      </w:r>
    </w:p>
    <w:bookmarkEnd w:id="282"/>
    <w:p w14:paraId="6409C7CD" w14:textId="77777777" w:rsidR="00526F98" w:rsidRPr="008928B1" w:rsidRDefault="00526F98" w:rsidP="00526F98"/>
    <w:p w14:paraId="664300C0" w14:textId="77777777" w:rsidR="00526F98" w:rsidRPr="008928B1" w:rsidRDefault="00526F98" w:rsidP="00526F98">
      <w:pPr>
        <w:pStyle w:val="B1"/>
        <w:ind w:left="284" w:firstLine="0"/>
        <w:rPr>
          <w:b/>
        </w:rPr>
      </w:pPr>
      <w:bookmarkStart w:id="283" w:name="_MCCTEMPBM_CRPT98360200___2"/>
      <w:r w:rsidRPr="008928B1">
        <w:t>19.</w:t>
      </w:r>
      <w:r w:rsidRPr="008928B1">
        <w:tab/>
      </w:r>
      <w:r w:rsidRPr="008928B1">
        <w:rPr>
          <w:b/>
        </w:rPr>
        <w:t>ACK request (S-CSCF to I-CSCF) - see example in table A.5.1-19</w:t>
      </w:r>
    </w:p>
    <w:bookmarkEnd w:id="283"/>
    <w:p w14:paraId="3380BA90" w14:textId="77777777" w:rsidR="00526F98" w:rsidRPr="008928B1" w:rsidRDefault="00526F98" w:rsidP="00526F98">
      <w:pPr>
        <w:pStyle w:val="B2"/>
      </w:pPr>
      <w:r w:rsidRPr="008928B1">
        <w:tab/>
        <w:t>The S-CSCF performs an analysis of the destination address, and determines the network operator to whom the destination subscriber belongs. Since the originating operator does not desire to keep their internal configuration hidden, the S-CSCF forwards the ACK request directly to the I-CSCF in the destination network.</w:t>
      </w:r>
    </w:p>
    <w:p w14:paraId="6C8206F8" w14:textId="77777777" w:rsidR="00526F98" w:rsidRPr="008928B1" w:rsidRDefault="00526F98" w:rsidP="00526F98">
      <w:pPr>
        <w:pStyle w:val="B2"/>
      </w:pPr>
      <w:r w:rsidRPr="008928B1">
        <w:tab/>
        <w:t>As the S-CSCF does not know whether the I-CSCF at home2.net is a loose router or not, it does not introduce a Route header.</w:t>
      </w:r>
    </w:p>
    <w:p w14:paraId="53523E12" w14:textId="77777777" w:rsidR="00526F98" w:rsidRPr="008928B1" w:rsidRDefault="00526F98" w:rsidP="00526F98">
      <w:pPr>
        <w:pStyle w:val="TH"/>
      </w:pPr>
      <w:r w:rsidRPr="008928B1">
        <w:t>Table A.5.1-19: ACK request (S-CSCF to I-CSCF)</w:t>
      </w:r>
    </w:p>
    <w:p w14:paraId="15241AA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84" w:name="_MCCTEMPBM_CRPT98360201___2"/>
      <w:r w:rsidRPr="008928B1">
        <w:rPr>
          <w:snapToGrid w:val="0"/>
        </w:rPr>
        <w:t>ACK sip:conference1@home2.net:2342 SIP/2.0</w:t>
      </w:r>
    </w:p>
    <w:p w14:paraId="251E16B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Via: SIP/2.0/UDP scscf1.home1.net;branch=z9hG4bK332b23.1, SIP/2.0/UDP pcscf1.visited1.net;branch=z9hG4bK240f34.1, SIP/2.0/UDP [5555::aaa:bbb:ccc:ddd]:1357;comp=sigcomp;branch=z9hG4bKnashds7</w:t>
      </w:r>
    </w:p>
    <w:p w14:paraId="0E59180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68</w:t>
      </w:r>
    </w:p>
    <w:p w14:paraId="0AFAD5C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53E8E17A"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281EF48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469734B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31CDEBE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w:t>
      </w:r>
    </w:p>
    <w:bookmarkEnd w:id="284"/>
    <w:p w14:paraId="43DFE930" w14:textId="77777777" w:rsidR="00526F98" w:rsidRPr="008928B1" w:rsidRDefault="00526F98" w:rsidP="00526F98"/>
    <w:p w14:paraId="0001C257" w14:textId="77777777" w:rsidR="00526F98" w:rsidRPr="008928B1" w:rsidRDefault="00526F98" w:rsidP="00526F98">
      <w:pPr>
        <w:pStyle w:val="B1"/>
        <w:keepNext/>
        <w:keepLines/>
        <w:ind w:left="284" w:firstLine="0"/>
        <w:rPr>
          <w:b/>
        </w:rPr>
      </w:pPr>
      <w:bookmarkStart w:id="285" w:name="_MCCTEMPBM_CRPT98360202___2"/>
      <w:r w:rsidRPr="008928B1">
        <w:lastRenderedPageBreak/>
        <w:t>20.</w:t>
      </w:r>
      <w:r w:rsidRPr="008928B1">
        <w:tab/>
      </w:r>
      <w:r w:rsidRPr="008928B1">
        <w:rPr>
          <w:b/>
        </w:rPr>
        <w:t>ACK request (I-CSCF to MRFC/AS) - see example in table A.5.1-20</w:t>
      </w:r>
    </w:p>
    <w:bookmarkEnd w:id="285"/>
    <w:p w14:paraId="5E89264C" w14:textId="77777777" w:rsidR="00526F98" w:rsidRPr="008928B1" w:rsidRDefault="00526F98" w:rsidP="00526F98">
      <w:pPr>
        <w:pStyle w:val="B2"/>
        <w:keepNext/>
        <w:keepLines/>
      </w:pPr>
      <w:r w:rsidRPr="008928B1">
        <w:tab/>
        <w:t>I-CSCF forwards the ACK request to the MRFC/AS that was resolved during the PSI location query (8). The I-CSCF does not re-write the Request URI.</w:t>
      </w:r>
    </w:p>
    <w:p w14:paraId="4E8F0F45" w14:textId="77777777" w:rsidR="00526F98" w:rsidRPr="008928B1" w:rsidRDefault="00526F98" w:rsidP="00526F98">
      <w:pPr>
        <w:pStyle w:val="TH"/>
      </w:pPr>
      <w:r w:rsidRPr="008928B1">
        <w:t>Table A.5.1-20: ACK request (I-CSCF to MRFC/AS)</w:t>
      </w:r>
    </w:p>
    <w:p w14:paraId="6149B3B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86" w:name="_MCCTEMPBM_CRPT98360203___2"/>
      <w:r w:rsidRPr="008928B1">
        <w:rPr>
          <w:snapToGrid w:val="0"/>
        </w:rPr>
        <w:t>ACK sip:conference1@home2.net:2342 SIP/2.0</w:t>
      </w:r>
    </w:p>
    <w:p w14:paraId="638051AA"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Via: SIP/2.0/UDP </w:t>
      </w:r>
      <w:r w:rsidRPr="008928B1">
        <w:t xml:space="preserve">icscf2_s.home2.net;branch=z9hG4bK871y12.1, </w:t>
      </w:r>
      <w:r w:rsidRPr="008928B1">
        <w:rPr>
          <w:snapToGrid w:val="0"/>
        </w:rPr>
        <w:t>SIP/2.0/UDP scscf1.home1.net;branch=z9hG4bK332b23.1, SIP/2.0/UDP pcscf1.visited1.net;branch=z9hG4bK240f34.1, SIP/2.0/UDP [5555::aaa:bbb:ccc:ddd]:1357;comp=sigcomp;branch=z9hG4bKnashds7</w:t>
      </w:r>
    </w:p>
    <w:p w14:paraId="4CC9CCF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67</w:t>
      </w:r>
    </w:p>
    <w:p w14:paraId="74C8C9EA"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55F6F9F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7EE0383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7AD8AA3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6507922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w:t>
      </w:r>
    </w:p>
    <w:bookmarkEnd w:id="286"/>
    <w:p w14:paraId="6E7E60E4" w14:textId="77777777" w:rsidR="00526F98" w:rsidRPr="008928B1" w:rsidRDefault="00526F98" w:rsidP="00526F98"/>
    <w:p w14:paraId="015807AA" w14:textId="77777777" w:rsidR="00526F98" w:rsidRPr="008928B1" w:rsidRDefault="00526F98" w:rsidP="00526F98">
      <w:pPr>
        <w:pStyle w:val="B1"/>
        <w:keepNext/>
        <w:rPr>
          <w:b/>
        </w:rPr>
      </w:pPr>
      <w:r w:rsidRPr="008928B1">
        <w:t>21.</w:t>
      </w:r>
      <w:r w:rsidRPr="008928B1">
        <w:tab/>
      </w:r>
      <w:r w:rsidRPr="008928B1">
        <w:rPr>
          <w:b/>
        </w:rPr>
        <w:t>Reserve IP-CAN bearer for media</w:t>
      </w:r>
    </w:p>
    <w:p w14:paraId="292AA98D" w14:textId="77777777" w:rsidR="00526F98" w:rsidRPr="008928B1" w:rsidRDefault="00526F98" w:rsidP="00526F98">
      <w:pPr>
        <w:pStyle w:val="B2"/>
      </w:pPr>
      <w:r w:rsidRPr="008928B1">
        <w:tab/>
        <w:t>The UE reserves an IP-CAN bearer for the message session media component.</w:t>
      </w:r>
    </w:p>
    <w:p w14:paraId="64B740D1" w14:textId="77777777" w:rsidR="00526F98" w:rsidRPr="008928B1" w:rsidRDefault="00526F98" w:rsidP="00526F98">
      <w:pPr>
        <w:pStyle w:val="B1"/>
        <w:keepNext/>
      </w:pPr>
      <w:r w:rsidRPr="008928B1">
        <w:t>22.</w:t>
      </w:r>
      <w:r w:rsidR="00270918">
        <w:tab/>
      </w:r>
      <w:r w:rsidRPr="008928B1">
        <w:rPr>
          <w:b/>
        </w:rPr>
        <w:t>TCP setup</w:t>
      </w:r>
    </w:p>
    <w:p w14:paraId="653E78EA" w14:textId="77777777" w:rsidR="00526F98" w:rsidRPr="008928B1" w:rsidRDefault="00526F98" w:rsidP="00526F98">
      <w:pPr>
        <w:pStyle w:val="B2"/>
        <w:ind w:firstLine="0"/>
      </w:pPr>
      <w:bookmarkStart w:id="287" w:name="_MCCTEMPBM_CRPT98360204___3"/>
      <w:r w:rsidRPr="008928B1">
        <w:t>Originating UE establishes a TCP connection using the IP-CAN bearers established in step 21to</w:t>
      </w:r>
      <w:r w:rsidRPr="008928B1">
        <w:rPr>
          <w:rFonts w:eastAsia="MS Mincho"/>
        </w:rPr>
        <w:t xml:space="preserve"> the host address and port </w:t>
      </w:r>
      <w:r w:rsidRPr="008928B1">
        <w:t>as specified in the MSRP URL received in the SDP Answer from MRFC/AS.</w:t>
      </w:r>
    </w:p>
    <w:bookmarkEnd w:id="287"/>
    <w:p w14:paraId="28B18938" w14:textId="77777777" w:rsidR="00526F98" w:rsidRPr="008928B1" w:rsidRDefault="00526F98" w:rsidP="00526F98">
      <w:pPr>
        <w:pStyle w:val="B1"/>
        <w:keepNext/>
        <w:rPr>
          <w:b/>
        </w:rPr>
      </w:pPr>
      <w:r w:rsidRPr="008928B1">
        <w:t xml:space="preserve">23. </w:t>
      </w:r>
      <w:r w:rsidRPr="008928B1">
        <w:rPr>
          <w:b/>
          <w:bCs/>
        </w:rPr>
        <w:t>MSRP SEND request (UE to MRFP)</w:t>
      </w:r>
      <w:r w:rsidRPr="008928B1">
        <w:rPr>
          <w:b/>
        </w:rPr>
        <w:t xml:space="preserve"> – see example in table A.5.1-23</w:t>
      </w:r>
    </w:p>
    <w:p w14:paraId="3DE9E583" w14:textId="77777777" w:rsidR="00526F98" w:rsidRPr="008928B1" w:rsidRDefault="00526F98" w:rsidP="00526F98">
      <w:pPr>
        <w:pStyle w:val="B1"/>
        <w:ind w:firstLine="0"/>
        <w:rPr>
          <w:b/>
        </w:rPr>
      </w:pPr>
      <w:bookmarkStart w:id="288" w:name="_MCCTEMPBM_CRPT98360205___3"/>
      <w:r w:rsidRPr="008928B1">
        <w:t>The originating UE sends the first message over the MSRP session with an MSRP SEND request using the established TCP connection.</w:t>
      </w:r>
    </w:p>
    <w:bookmarkEnd w:id="288"/>
    <w:p w14:paraId="5116A6F5" w14:textId="77777777" w:rsidR="00526F98" w:rsidRPr="008928B1" w:rsidRDefault="00526F98" w:rsidP="00526F98">
      <w:pPr>
        <w:pStyle w:val="TH"/>
      </w:pPr>
      <w:r w:rsidRPr="008928B1">
        <w:t>Table A.5.1-23: MSRP SEND request (UE to MRFP)</w:t>
      </w:r>
    </w:p>
    <w:p w14:paraId="6D0FF312"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89" w:name="_MCCTEMPBM_CRPT98360206___2"/>
      <w:r w:rsidRPr="008928B1">
        <w:rPr>
          <w:snapToGrid w:val="0"/>
        </w:rPr>
        <w:t xml:space="preserve">MSRP </w:t>
      </w:r>
      <w:r w:rsidRPr="008928B1">
        <w:rPr>
          <w:snapToGrid w:val="0"/>
          <w:lang w:eastAsia="ko-KR"/>
        </w:rPr>
        <w:t>a97ghjut</w:t>
      </w:r>
      <w:r w:rsidRPr="008928B1">
        <w:rPr>
          <w:snapToGrid w:val="0"/>
        </w:rPr>
        <w:t xml:space="preserve"> SEND</w:t>
      </w:r>
    </w:p>
    <w:p w14:paraId="17ECF33A"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To</w:t>
      </w:r>
      <w:r w:rsidRPr="008928B1">
        <w:rPr>
          <w:snapToGrid w:val="0"/>
          <w:lang w:eastAsia="ko-KR"/>
        </w:rPr>
        <w:t>-path</w:t>
      </w:r>
      <w:r w:rsidRPr="008928B1">
        <w:rPr>
          <w:snapToGrid w:val="0"/>
        </w:rPr>
        <w:t>:msrp://[9999::ccc:aaa:bbb:ddd]:</w:t>
      </w:r>
      <w:r w:rsidR="00A600E6">
        <w:rPr>
          <w:snapToGrid w:val="0"/>
        </w:rPr>
        <w:t>2855</w:t>
      </w:r>
      <w:r w:rsidRPr="008928B1">
        <w:rPr>
          <w:snapToGrid w:val="0"/>
        </w:rPr>
        <w:t>/s317122;tcp</w:t>
      </w:r>
    </w:p>
    <w:p w14:paraId="783BAAF2"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From</w:t>
      </w:r>
      <w:r w:rsidRPr="008928B1">
        <w:rPr>
          <w:snapToGrid w:val="0"/>
          <w:lang w:eastAsia="ko-KR"/>
        </w:rPr>
        <w:t>-path</w:t>
      </w:r>
      <w:r w:rsidRPr="008928B1">
        <w:rPr>
          <w:snapToGrid w:val="0"/>
        </w:rPr>
        <w:t>:msrp://[5555::aaa:bbb:ccc:ddd]:</w:t>
      </w:r>
      <w:r w:rsidR="00A600E6">
        <w:rPr>
          <w:snapToGrid w:val="0"/>
        </w:rPr>
        <w:t>2855</w:t>
      </w:r>
      <w:r w:rsidRPr="008928B1">
        <w:rPr>
          <w:snapToGrid w:val="0"/>
        </w:rPr>
        <w:t>/s111271;tcp</w:t>
      </w:r>
    </w:p>
    <w:p w14:paraId="2419EC9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ko-KR"/>
        </w:rPr>
      </w:pPr>
      <w:r w:rsidRPr="008928B1">
        <w:rPr>
          <w:snapToGrid w:val="0"/>
          <w:lang w:eastAsia="ko-KR"/>
        </w:rPr>
        <w:t>Message-ID: 9972</w:t>
      </w:r>
    </w:p>
    <w:p w14:paraId="11954AD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ko-KR"/>
        </w:rPr>
      </w:pPr>
      <w:r w:rsidRPr="008928B1">
        <w:rPr>
          <w:snapToGrid w:val="0"/>
          <w:lang w:eastAsia="ko-KR"/>
        </w:rPr>
        <w:t>Byte-Range: 1-77/77</w:t>
      </w:r>
    </w:p>
    <w:p w14:paraId="2764337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Content-Type: </w:t>
      </w:r>
      <w:r w:rsidRPr="008928B1">
        <w:rPr>
          <w:szCs w:val="16"/>
        </w:rPr>
        <w:t>"</w:t>
      </w:r>
      <w:r w:rsidRPr="008928B1">
        <w:rPr>
          <w:snapToGrid w:val="0"/>
          <w:szCs w:val="16"/>
        </w:rPr>
        <w:t>text/plain</w:t>
      </w:r>
      <w:r w:rsidRPr="008928B1">
        <w:rPr>
          <w:szCs w:val="16"/>
        </w:rPr>
        <w:t>"</w:t>
      </w:r>
    </w:p>
    <w:p w14:paraId="4A16C8D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those are my principles. If you don't like them I have others – Groucho Marx.</w:t>
      </w:r>
    </w:p>
    <w:p w14:paraId="67231EC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lang w:eastAsia="ko-KR"/>
        </w:rPr>
        <w:t>-------a97ghjut$</w:t>
      </w:r>
    </w:p>
    <w:bookmarkEnd w:id="289"/>
    <w:p w14:paraId="4960366B" w14:textId="77777777" w:rsidR="00526F98" w:rsidRPr="008928B1" w:rsidRDefault="00526F98" w:rsidP="00526F98">
      <w:pPr>
        <w:pStyle w:val="B1"/>
      </w:pPr>
    </w:p>
    <w:p w14:paraId="0B149252" w14:textId="77777777" w:rsidR="00526F98" w:rsidRPr="008928B1" w:rsidRDefault="00526F98" w:rsidP="00526F98">
      <w:pPr>
        <w:pStyle w:val="EX"/>
        <w:keepLines w:val="0"/>
        <w:ind w:left="2127" w:hanging="1843"/>
        <w:rPr>
          <w:b/>
          <w:bCs/>
          <w:lang w:eastAsia="ko-KR"/>
        </w:rPr>
      </w:pPr>
      <w:bookmarkStart w:id="290" w:name="_MCCTEMPBM_CRPT98360207___2"/>
      <w:r w:rsidRPr="008928B1">
        <w:rPr>
          <w:b/>
          <w:bCs/>
          <w:lang w:eastAsia="ko-KR"/>
        </w:rPr>
        <w:t>To-path:</w:t>
      </w:r>
      <w:r w:rsidRPr="008928B1">
        <w:rPr>
          <w:b/>
          <w:bCs/>
          <w:lang w:eastAsia="ko-KR"/>
        </w:rPr>
        <w:tab/>
      </w:r>
      <w:r w:rsidRPr="008928B1">
        <w:rPr>
          <w:bCs/>
          <w:lang w:eastAsia="ko-KR"/>
        </w:rPr>
        <w:t>The sender</w:t>
      </w:r>
      <w:r w:rsidR="00270918">
        <w:rPr>
          <w:bCs/>
          <w:lang w:eastAsia="ko-KR"/>
        </w:rPr>
        <w:t>'</w:t>
      </w:r>
      <w:r w:rsidRPr="008928B1">
        <w:rPr>
          <w:bCs/>
          <w:lang w:eastAsia="ko-KR"/>
        </w:rPr>
        <w:t>s remote path</w:t>
      </w:r>
    </w:p>
    <w:p w14:paraId="2F3E1966" w14:textId="77777777" w:rsidR="00526F98" w:rsidRPr="008928B1" w:rsidRDefault="00526F98" w:rsidP="00526F98">
      <w:pPr>
        <w:pStyle w:val="EX"/>
        <w:keepLines w:val="0"/>
        <w:ind w:left="2127" w:hanging="1843"/>
        <w:rPr>
          <w:b/>
          <w:bCs/>
          <w:lang w:eastAsia="ko-KR"/>
        </w:rPr>
      </w:pPr>
      <w:r w:rsidRPr="008928B1">
        <w:rPr>
          <w:b/>
          <w:bCs/>
          <w:lang w:eastAsia="ko-KR"/>
        </w:rPr>
        <w:t>From-path:</w:t>
      </w:r>
      <w:r w:rsidRPr="008928B1">
        <w:rPr>
          <w:b/>
          <w:bCs/>
          <w:lang w:eastAsia="ko-KR"/>
        </w:rPr>
        <w:tab/>
      </w:r>
      <w:r w:rsidRPr="008928B1">
        <w:rPr>
          <w:bCs/>
          <w:lang w:eastAsia="ko-KR"/>
        </w:rPr>
        <w:t>The sender</w:t>
      </w:r>
      <w:r w:rsidR="00270918">
        <w:rPr>
          <w:bCs/>
          <w:lang w:eastAsia="ko-KR"/>
        </w:rPr>
        <w:t>'</w:t>
      </w:r>
      <w:r w:rsidRPr="008928B1">
        <w:rPr>
          <w:bCs/>
          <w:lang w:eastAsia="ko-KR"/>
        </w:rPr>
        <w:t>s local URL</w:t>
      </w:r>
      <w:r w:rsidRPr="008928B1">
        <w:rPr>
          <w:b/>
          <w:bCs/>
        </w:rPr>
        <w:t xml:space="preserve"> </w:t>
      </w:r>
    </w:p>
    <w:p w14:paraId="7C612E13" w14:textId="77777777" w:rsidR="00526F98" w:rsidRPr="008928B1" w:rsidRDefault="00526F98" w:rsidP="00526F98">
      <w:pPr>
        <w:pStyle w:val="EX"/>
        <w:keepLines w:val="0"/>
        <w:ind w:left="2127" w:hanging="1843"/>
        <w:rPr>
          <w:bCs/>
          <w:lang w:eastAsia="ko-KR"/>
        </w:rPr>
      </w:pPr>
      <w:r w:rsidRPr="008928B1">
        <w:rPr>
          <w:b/>
          <w:bCs/>
          <w:lang w:eastAsia="ko-KR"/>
        </w:rPr>
        <w:t>Message-ID:</w:t>
      </w:r>
      <w:r w:rsidRPr="008928B1">
        <w:rPr>
          <w:b/>
          <w:bCs/>
          <w:lang w:eastAsia="ko-KR"/>
        </w:rPr>
        <w:tab/>
      </w:r>
      <w:r w:rsidRPr="008928B1">
        <w:rPr>
          <w:bCs/>
          <w:lang w:eastAsia="ko-KR"/>
        </w:rPr>
        <w:t>A unique message ID for MSRP message.</w:t>
      </w:r>
    </w:p>
    <w:p w14:paraId="37318ECE" w14:textId="77777777" w:rsidR="00526F98" w:rsidRPr="008928B1" w:rsidRDefault="00526F98" w:rsidP="00526F98">
      <w:pPr>
        <w:pStyle w:val="EX"/>
        <w:keepLines w:val="0"/>
        <w:ind w:left="2127" w:hanging="1843"/>
        <w:rPr>
          <w:bCs/>
          <w:lang w:eastAsia="ko-KR"/>
        </w:rPr>
      </w:pPr>
      <w:r w:rsidRPr="008928B1">
        <w:rPr>
          <w:b/>
          <w:bCs/>
          <w:lang w:eastAsia="ko-KR"/>
        </w:rPr>
        <w:t>Byte-Range:</w:t>
      </w:r>
      <w:r w:rsidRPr="008928B1">
        <w:rPr>
          <w:b/>
          <w:bCs/>
          <w:lang w:eastAsia="ko-KR"/>
        </w:rPr>
        <w:tab/>
      </w:r>
      <w:r w:rsidRPr="008928B1">
        <w:rPr>
          <w:bCs/>
          <w:lang w:eastAsia="ko-KR"/>
        </w:rPr>
        <w:t>The Byte Range for this message.</w:t>
      </w:r>
    </w:p>
    <w:p w14:paraId="03405114" w14:textId="77777777" w:rsidR="00526F98" w:rsidRPr="008928B1" w:rsidRDefault="00526F98" w:rsidP="00526F98">
      <w:pPr>
        <w:pStyle w:val="EX"/>
        <w:keepLines w:val="0"/>
        <w:ind w:left="2127" w:hanging="1843"/>
        <w:rPr>
          <w:b/>
          <w:bCs/>
        </w:rPr>
      </w:pPr>
      <w:r w:rsidRPr="008928B1">
        <w:rPr>
          <w:b/>
          <w:bCs/>
        </w:rPr>
        <w:t>Content-Type:</w:t>
      </w:r>
      <w:r w:rsidRPr="008928B1">
        <w:rPr>
          <w:b/>
          <w:bCs/>
        </w:rPr>
        <w:tab/>
      </w:r>
      <w:r w:rsidRPr="008928B1">
        <w:t>The format of the body of the request.</w:t>
      </w:r>
    </w:p>
    <w:bookmarkEnd w:id="290"/>
    <w:p w14:paraId="55731061" w14:textId="77777777" w:rsidR="00526F98" w:rsidRPr="008928B1" w:rsidRDefault="00526F98" w:rsidP="00526F98">
      <w:pPr>
        <w:pStyle w:val="B1"/>
        <w:keepNext/>
        <w:rPr>
          <w:b/>
        </w:rPr>
      </w:pPr>
      <w:r w:rsidRPr="008928B1">
        <w:t xml:space="preserve">24. </w:t>
      </w:r>
      <w:r w:rsidRPr="008928B1">
        <w:rPr>
          <w:b/>
          <w:bCs/>
        </w:rPr>
        <w:t xml:space="preserve">MSRP 200 (OK) response </w:t>
      </w:r>
      <w:r w:rsidRPr="008928B1">
        <w:rPr>
          <w:b/>
        </w:rPr>
        <w:t>(MRFP to UE) – see example in table A.5.1-24</w:t>
      </w:r>
    </w:p>
    <w:p w14:paraId="3A484836" w14:textId="77777777" w:rsidR="00526F98" w:rsidRPr="008928B1" w:rsidRDefault="00526F98" w:rsidP="00526F98">
      <w:pPr>
        <w:pStyle w:val="B1"/>
        <w:ind w:firstLine="0"/>
        <w:rPr>
          <w:b/>
        </w:rPr>
      </w:pPr>
      <w:bookmarkStart w:id="291" w:name="_MCCTEMPBM_CRPT98360208___3"/>
      <w:r w:rsidRPr="008928B1">
        <w:t>The MRFP acknowledges the reception of the MSRP SEND request with an MSRP 200 (OK) response using the established TCP connection.</w:t>
      </w:r>
    </w:p>
    <w:bookmarkEnd w:id="291"/>
    <w:p w14:paraId="02070A7A" w14:textId="77777777" w:rsidR="00526F98" w:rsidRPr="008928B1" w:rsidRDefault="00526F98" w:rsidP="00526F98">
      <w:pPr>
        <w:pStyle w:val="TH"/>
      </w:pPr>
      <w:r w:rsidRPr="008928B1">
        <w:t>Table A.5.1-24: MSRP 200 (OK) response (MRFP to UE)</w:t>
      </w:r>
    </w:p>
    <w:p w14:paraId="6329890A"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92" w:name="_MCCTEMPBM_CRPT98360209___2"/>
      <w:r w:rsidRPr="008928B1">
        <w:rPr>
          <w:snapToGrid w:val="0"/>
        </w:rPr>
        <w:t xml:space="preserve">MSRP </w:t>
      </w:r>
      <w:r w:rsidRPr="008928B1">
        <w:rPr>
          <w:snapToGrid w:val="0"/>
          <w:lang w:eastAsia="ko-KR"/>
        </w:rPr>
        <w:t>a97ghjut</w:t>
      </w:r>
      <w:r w:rsidRPr="008928B1">
        <w:rPr>
          <w:snapToGrid w:val="0"/>
        </w:rPr>
        <w:t xml:space="preserve"> 200 OK</w:t>
      </w:r>
    </w:p>
    <w:p w14:paraId="4B7B309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To</w:t>
      </w:r>
      <w:r w:rsidRPr="008928B1">
        <w:rPr>
          <w:snapToGrid w:val="0"/>
          <w:lang w:eastAsia="ko-KR"/>
        </w:rPr>
        <w:t>-path</w:t>
      </w:r>
      <w:r w:rsidRPr="008928B1">
        <w:rPr>
          <w:snapToGrid w:val="0"/>
        </w:rPr>
        <w:t>:msrp://[9999::ccc:aaa:bbb:ddd]:</w:t>
      </w:r>
      <w:r w:rsidR="00A600E6">
        <w:rPr>
          <w:snapToGrid w:val="0"/>
        </w:rPr>
        <w:t>2855</w:t>
      </w:r>
      <w:r w:rsidRPr="008928B1">
        <w:rPr>
          <w:snapToGrid w:val="0"/>
        </w:rPr>
        <w:t>/s317122;tcp</w:t>
      </w:r>
    </w:p>
    <w:p w14:paraId="5004915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From</w:t>
      </w:r>
      <w:r w:rsidRPr="008928B1">
        <w:rPr>
          <w:snapToGrid w:val="0"/>
          <w:lang w:eastAsia="ko-KR"/>
        </w:rPr>
        <w:t>-path</w:t>
      </w:r>
      <w:r w:rsidRPr="008928B1">
        <w:rPr>
          <w:snapToGrid w:val="0"/>
        </w:rPr>
        <w:t>:msrp://[5555::aaa:bbb:ccc:ddd]:</w:t>
      </w:r>
      <w:r w:rsidR="00A600E6">
        <w:rPr>
          <w:snapToGrid w:val="0"/>
        </w:rPr>
        <w:t>2855</w:t>
      </w:r>
      <w:r w:rsidRPr="008928B1">
        <w:rPr>
          <w:snapToGrid w:val="0"/>
        </w:rPr>
        <w:t>/s111271;tcp</w:t>
      </w:r>
    </w:p>
    <w:p w14:paraId="5A4860B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lang w:eastAsia="ko-KR"/>
        </w:rPr>
        <w:t>-------a97ghjut$</w:t>
      </w:r>
    </w:p>
    <w:p w14:paraId="25B32978" w14:textId="77777777" w:rsidR="00526F98" w:rsidRPr="008928B1" w:rsidRDefault="00526F98" w:rsidP="00526F98">
      <w:pPr>
        <w:pStyle w:val="B2"/>
        <w:ind w:left="0" w:firstLine="0"/>
      </w:pPr>
      <w:bookmarkStart w:id="293" w:name="_MCCTEMPBM_CRPT98360210___2"/>
      <w:bookmarkEnd w:id="292"/>
    </w:p>
    <w:p w14:paraId="654AA407" w14:textId="77777777" w:rsidR="00526F98" w:rsidRPr="008928B1" w:rsidRDefault="00526F98" w:rsidP="002A1786">
      <w:pPr>
        <w:pStyle w:val="Heading2"/>
      </w:pPr>
      <w:bookmarkStart w:id="294" w:name="_Toc163141264"/>
      <w:bookmarkEnd w:id="293"/>
      <w:r w:rsidRPr="008928B1">
        <w:lastRenderedPageBreak/>
        <w:t>A.5.2</w:t>
      </w:r>
      <w:r w:rsidRPr="008928B1">
        <w:tab/>
        <w:t>MRFC/AS invites a user to a messaging conference</w:t>
      </w:r>
      <w:bookmarkEnd w:id="294"/>
      <w:r w:rsidRPr="008928B1">
        <w:t xml:space="preserve"> </w:t>
      </w:r>
    </w:p>
    <w:p w14:paraId="7B838CA9" w14:textId="77777777" w:rsidR="00526F98" w:rsidRPr="008928B1" w:rsidRDefault="00526F98" w:rsidP="00526F98">
      <w:r w:rsidRPr="008928B1">
        <w:t>Figure A.5.2-1 shows an MRFC/AS inviting a user to a messaging conference. The invitation is sent as a result of user1@home1.net sending a REFER request to the MRFC/AS. The MRFC/AS is located in a different network than user's S-CSCF. The flows for inviting a user to a conference using REFER are shown in TS 24.147 [10].</w:t>
      </w:r>
    </w:p>
    <w:p w14:paraId="00B833B9" w14:textId="77777777" w:rsidR="00526F98" w:rsidRPr="008928B1" w:rsidRDefault="00526F98" w:rsidP="00526F98">
      <w:pPr>
        <w:pStyle w:val="TH"/>
      </w:pPr>
      <w:r w:rsidRPr="008928B1">
        <w:object w:dxaOrig="9979" w:dyaOrig="14847" w14:anchorId="1B14C915">
          <v:shape id="_x0000_i1031" type="#_x0000_t75" style="width:460.15pt;height:683.7pt" o:ole="">
            <v:imagedata r:id="rId23" o:title=""/>
          </v:shape>
          <o:OLEObject Type="Embed" ProgID="Visio.Drawing.11" ShapeID="_x0000_i1031" DrawAspect="Content" ObjectID="_1798024352" r:id="rId24"/>
        </w:object>
      </w:r>
    </w:p>
    <w:p w14:paraId="35A4EB4B" w14:textId="77777777" w:rsidR="00526F98" w:rsidRPr="008928B1" w:rsidRDefault="00526F98" w:rsidP="00526F98">
      <w:pPr>
        <w:pStyle w:val="TF"/>
        <w:keepLines w:val="0"/>
      </w:pPr>
      <w:r w:rsidRPr="008928B1">
        <w:lastRenderedPageBreak/>
        <w:t>Figure A.5.2-1: MRFC/AS inviting a user to a messaging conference - MRFC/AS routes directly to I-CSCF</w:t>
      </w:r>
    </w:p>
    <w:p w14:paraId="12E360BC" w14:textId="77777777" w:rsidR="00526F98" w:rsidRPr="008928B1" w:rsidRDefault="00526F98" w:rsidP="00526F98">
      <w:pPr>
        <w:tabs>
          <w:tab w:val="num" w:pos="1440"/>
        </w:tabs>
      </w:pPr>
      <w:r w:rsidRPr="008928B1">
        <w:t>The details of the flows are as follows:</w:t>
      </w:r>
    </w:p>
    <w:p w14:paraId="3802CBFD" w14:textId="77777777" w:rsidR="00526F98" w:rsidRPr="008928B1" w:rsidRDefault="00526F98" w:rsidP="00526F98">
      <w:pPr>
        <w:pStyle w:val="B1"/>
        <w:rPr>
          <w:b/>
        </w:rPr>
      </w:pPr>
      <w:r w:rsidRPr="008928B1">
        <w:t>1.</w:t>
      </w:r>
      <w:r w:rsidRPr="008928B1">
        <w:rPr>
          <w:b/>
        </w:rPr>
        <w:tab/>
        <w:t>INVITE request (MRFC/AS to I-CSCF) - see example in table A.5.2-1</w:t>
      </w:r>
    </w:p>
    <w:p w14:paraId="5E586B85" w14:textId="77777777" w:rsidR="00526F98" w:rsidRPr="008928B1" w:rsidRDefault="00526F98" w:rsidP="00526F98">
      <w:pPr>
        <w:pStyle w:val="B2"/>
      </w:pPr>
      <w:r w:rsidRPr="008928B1">
        <w:tab/>
        <w:t>In this example, the MRFC/AS is capable of resolving the terminating users I-CSCF address for this request. As a result of a DNS query, it has received the address of the I-CSCF as the next hop.</w:t>
      </w:r>
    </w:p>
    <w:p w14:paraId="0121B984" w14:textId="77777777" w:rsidR="00526F98" w:rsidRPr="008928B1" w:rsidRDefault="00526F98" w:rsidP="00526F98">
      <w:pPr>
        <w:pStyle w:val="B2"/>
      </w:pPr>
      <w:r w:rsidRPr="008928B1">
        <w:tab/>
        <w:t>The MRFC/AS invites a user to a messaging conference as it received a REFER request from another user.</w:t>
      </w:r>
    </w:p>
    <w:p w14:paraId="05D6BB86" w14:textId="77777777" w:rsidR="00526F98" w:rsidRPr="008928B1" w:rsidRDefault="00270918" w:rsidP="00526F98">
      <w:pPr>
        <w:pStyle w:val="B2"/>
      </w:pPr>
      <w:r>
        <w:tab/>
      </w:r>
      <w:r w:rsidR="00526F98" w:rsidRPr="008928B1">
        <w:t xml:space="preserve">The MRFC/AS creates a local MSRP URL, which can be used for communication for the messaging conference. It builds a SDP Offer containing the generated MSRP URL and assigns a local port number for the MSRP communication. </w:t>
      </w:r>
    </w:p>
    <w:p w14:paraId="19E4AA7F" w14:textId="77777777" w:rsidR="00526F98" w:rsidRPr="008928B1" w:rsidRDefault="00526F98" w:rsidP="00526F98">
      <w:pPr>
        <w:pStyle w:val="TH"/>
      </w:pPr>
      <w:r w:rsidRPr="008928B1">
        <w:t>Table A.5.2-1: INVITE request (MRFC/AS to I-CSCF)</w:t>
      </w:r>
    </w:p>
    <w:p w14:paraId="746D8C8E" w14:textId="77777777" w:rsidR="00526F98" w:rsidRPr="004B4ED2"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95" w:name="_MCCTEMPBM_CRPT98360211___2"/>
      <w:r w:rsidRPr="004B4ED2">
        <w:rPr>
          <w:snapToGrid w:val="0"/>
        </w:rPr>
        <w:t>INVITE sip:user2_public1@home2.net SIP/2.0</w:t>
      </w:r>
    </w:p>
    <w:p w14:paraId="29B609EC"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Via: SIP/2.0/UDP mrfc1.home1.net;branch=z9hG4bK23273846</w:t>
      </w:r>
    </w:p>
    <w:p w14:paraId="47A762CC"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70</w:t>
      </w:r>
    </w:p>
    <w:p w14:paraId="7B86118F"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P-Asserted-Identity: &lt;sip:conference1@mrfc1.home1.net&gt;</w:t>
      </w:r>
    </w:p>
    <w:p w14:paraId="615C98E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rFonts w:cs="Courier New"/>
        </w:rPr>
        <w:t xml:space="preserve">P-Charging-Vector: </w:t>
      </w:r>
      <w:r w:rsidR="0098298C">
        <w:rPr>
          <w:rFonts w:cs="Courier New" w:hint="eastAsia"/>
          <w:lang w:eastAsia="zh-CN"/>
        </w:rPr>
        <w:t>####</w:t>
      </w:r>
      <w:r w:rsidRPr="008928B1">
        <w:rPr>
          <w:snapToGrid w:val="0"/>
        </w:rPr>
        <w:t xml:space="preserve"> </w:t>
      </w:r>
    </w:p>
    <w:p w14:paraId="3862BCCC"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Privacy: none</w:t>
      </w:r>
    </w:p>
    <w:p w14:paraId="3EF1A0A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From: &lt;sip:conference1@mrfc1.home1.net&gt;;tag=171828</w:t>
      </w:r>
    </w:p>
    <w:p w14:paraId="56ACBF2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To: &lt;sip:user2_public1@home2.net&gt;</w:t>
      </w:r>
    </w:p>
    <w:p w14:paraId="3C2EBDAC"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cb03a0s09a2sdfglkj490333 </w:t>
      </w:r>
    </w:p>
    <w:p w14:paraId="682F3C4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Cseq: 127 INVITE</w:t>
      </w:r>
    </w:p>
    <w:p w14:paraId="77289D5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Referred-By: &lt;sip:user1_public1@home1.net&gt;</w:t>
      </w:r>
    </w:p>
    <w:p w14:paraId="6C286D10" w14:textId="77777777" w:rsidR="00526F98" w:rsidRPr="00032BCF"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n-US"/>
        </w:rPr>
      </w:pPr>
      <w:r w:rsidRPr="00032BCF">
        <w:rPr>
          <w:snapToGrid w:val="0"/>
          <w:lang w:val="en-US"/>
        </w:rPr>
        <w:t>Contact: &lt;sip:conference1@mrfc1.home1.net&gt;;isfocus</w:t>
      </w:r>
    </w:p>
    <w:p w14:paraId="65ECFF0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rFonts w:eastAsia="MS Mincho"/>
        </w:rPr>
        <w:t>Allow: INVITE, ACK, CANCEL, BYE, PRACK, UPDATE, REFER, MESSAGE, SUBSCRIBE, NOTIFY</w:t>
      </w:r>
      <w:r w:rsidR="00827107">
        <w:rPr>
          <w:rFonts w:eastAsia="MS Mincho"/>
        </w:rPr>
        <w:t>, PUBLISH</w:t>
      </w:r>
    </w:p>
    <w:p w14:paraId="50000E3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Allow-Events: conference</w:t>
      </w:r>
      <w:r w:rsidR="00827107">
        <w:rPr>
          <w:snapToGrid w:val="0"/>
        </w:rPr>
        <w:t xml:space="preserve">, </w:t>
      </w:r>
      <w:r w:rsidR="00827107">
        <w:rPr>
          <w:rFonts w:cs="Courier New"/>
          <w:lang w:val="en-US"/>
        </w:rPr>
        <w:t>pending-additions</w:t>
      </w:r>
    </w:p>
    <w:p w14:paraId="2D2D9AE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Content-Type: application/sdp </w:t>
      </w:r>
    </w:p>
    <w:p w14:paraId="499BC092"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 (…)</w:t>
      </w:r>
    </w:p>
    <w:p w14:paraId="77376D2A"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2463D31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v=0</w:t>
      </w:r>
    </w:p>
    <w:p w14:paraId="24A5729F"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o=- 2987933615 2987933615 IN IP6 5555::abc:def:abc:def</w:t>
      </w:r>
    </w:p>
    <w:p w14:paraId="7A2AF4C2"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5CFC9CC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c=IN IP6 5555::abc:def:abc:def </w:t>
      </w:r>
    </w:p>
    <w:p w14:paraId="62166FB4" w14:textId="77777777" w:rsidR="00526F98" w:rsidRPr="005D616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5D6161">
        <w:rPr>
          <w:snapToGrid w:val="0"/>
          <w:lang w:val="fr-FR"/>
        </w:rPr>
        <w:t>t=0 0</w:t>
      </w:r>
    </w:p>
    <w:p w14:paraId="11C83332" w14:textId="77777777" w:rsidR="00526F98" w:rsidRPr="005D6161" w:rsidRDefault="00526F98" w:rsidP="00526F98">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lang w:val="fr-FR"/>
        </w:rPr>
      </w:pPr>
      <w:bookmarkStart w:id="296" w:name="_MCCTEMPBM_CRPT98360212___2"/>
      <w:bookmarkEnd w:id="295"/>
      <w:r w:rsidRPr="005D6161">
        <w:rPr>
          <w:snapToGrid w:val="0"/>
          <w:lang w:val="fr-FR"/>
        </w:rPr>
        <w:t xml:space="preserve">m=message </w:t>
      </w:r>
      <w:r w:rsidR="00A600E6" w:rsidRPr="005D6161">
        <w:rPr>
          <w:snapToGrid w:val="0"/>
          <w:lang w:val="fr-FR"/>
        </w:rPr>
        <w:t xml:space="preserve">2855 </w:t>
      </w:r>
      <w:r w:rsidR="00A55A4D" w:rsidRPr="005D6161">
        <w:rPr>
          <w:snapToGrid w:val="0"/>
          <w:lang w:val="fr-FR"/>
        </w:rPr>
        <w:t xml:space="preserve">TCP/MSRP </w:t>
      </w:r>
      <w:r w:rsidRPr="005D6161">
        <w:rPr>
          <w:snapToGrid w:val="0"/>
          <w:lang w:val="fr-FR"/>
        </w:rPr>
        <w:t>*</w:t>
      </w:r>
    </w:p>
    <w:p w14:paraId="4860C0B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8928B1">
        <w:rPr>
          <w:snapToGrid w:val="0"/>
        </w:rPr>
        <w:t>a=accept-types:message/cpim text/plain text/html</w:t>
      </w:r>
    </w:p>
    <w:p w14:paraId="42CEAF4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8928B1">
        <w:rPr>
          <w:snapToGrid w:val="0"/>
        </w:rPr>
        <w:t>a=path:msrp://[5555::abc:def:abc:def]:</w:t>
      </w:r>
      <w:r w:rsidR="00A600E6">
        <w:rPr>
          <w:snapToGrid w:val="0"/>
        </w:rPr>
        <w:t>2855</w:t>
      </w:r>
      <w:r w:rsidRPr="008928B1">
        <w:rPr>
          <w:snapToGrid w:val="0"/>
        </w:rPr>
        <w:t>/s111271;tcp</w:t>
      </w:r>
    </w:p>
    <w:p w14:paraId="0E2745D6" w14:textId="77777777" w:rsidR="004B4ED2" w:rsidRDefault="00526F98" w:rsidP="004B4ED2">
      <w:pPr>
        <w:pStyle w:val="PL"/>
        <w:keepNext/>
        <w:keepLines/>
        <w:pBdr>
          <w:top w:val="single" w:sz="4" w:space="1" w:color="auto"/>
          <w:left w:val="single" w:sz="4" w:space="4" w:color="auto"/>
          <w:bottom w:val="single" w:sz="4" w:space="1" w:color="auto"/>
          <w:right w:val="single" w:sz="4" w:space="4" w:color="auto"/>
        </w:pBdr>
        <w:ind w:left="851" w:right="284" w:hanging="284"/>
      </w:pPr>
      <w:r w:rsidRPr="008928B1">
        <w:rPr>
          <w:snapToGrid w:val="0"/>
        </w:rPr>
        <w:t>a=</w:t>
      </w:r>
      <w:r w:rsidRPr="008928B1">
        <w:t>max-size:32768</w:t>
      </w:r>
    </w:p>
    <w:p w14:paraId="13AECCB4" w14:textId="77777777" w:rsidR="0037241D" w:rsidRDefault="004B4ED2" w:rsidP="004B4ED2">
      <w:pPr>
        <w:pStyle w:val="PL"/>
        <w:keepNext/>
        <w:keepLines/>
        <w:pBdr>
          <w:top w:val="single" w:sz="4" w:space="1" w:color="auto"/>
          <w:left w:val="single" w:sz="4" w:space="4" w:color="auto"/>
          <w:bottom w:val="single" w:sz="4" w:space="1" w:color="auto"/>
          <w:right w:val="single" w:sz="4" w:space="4" w:color="auto"/>
        </w:pBdr>
        <w:ind w:left="851" w:right="284" w:hanging="284"/>
      </w:pPr>
      <w:r>
        <w:t>a=msrp-cema</w:t>
      </w:r>
    </w:p>
    <w:p w14:paraId="33EFE471" w14:textId="77777777" w:rsidR="00526F98" w:rsidRPr="008928B1" w:rsidRDefault="0037241D" w:rsidP="0037241D">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t>a=setup:active</w:t>
      </w:r>
    </w:p>
    <w:bookmarkEnd w:id="296"/>
    <w:p w14:paraId="151B8EBB" w14:textId="77777777" w:rsidR="00526F98" w:rsidRPr="008928B1" w:rsidRDefault="00526F98" w:rsidP="00526F98"/>
    <w:p w14:paraId="5D3F60F1" w14:textId="77777777" w:rsidR="00526F98" w:rsidRPr="008928B1" w:rsidRDefault="00526F98" w:rsidP="00526F98">
      <w:pPr>
        <w:pStyle w:val="EX"/>
        <w:keepLines w:val="0"/>
      </w:pPr>
      <w:r w:rsidRPr="008928B1">
        <w:rPr>
          <w:b/>
        </w:rPr>
        <w:t>SDP</w:t>
      </w:r>
      <w:r w:rsidRPr="008928B1">
        <w:tab/>
        <w:t>The SDP contains a set of content types supported by the MRFC/AS for this session in the accept-types attribute and indicates the maximum size message that can be received by the MRFC/AS in the max-size attribute.</w:t>
      </w:r>
    </w:p>
    <w:p w14:paraId="6376E28D" w14:textId="77777777" w:rsidR="00526F98" w:rsidRPr="008928B1" w:rsidRDefault="00526F98" w:rsidP="00526F98"/>
    <w:p w14:paraId="62DE35BB" w14:textId="77777777" w:rsidR="00526F98" w:rsidRPr="008928B1" w:rsidRDefault="00526F98" w:rsidP="00526F98">
      <w:pPr>
        <w:pStyle w:val="B1"/>
        <w:rPr>
          <w:b/>
        </w:rPr>
      </w:pPr>
      <w:r w:rsidRPr="008928B1">
        <w:t>2.</w:t>
      </w:r>
      <w:r w:rsidRPr="008928B1">
        <w:rPr>
          <w:b/>
        </w:rPr>
        <w:tab/>
        <w:t>100 (Trying) response (I-CSCF to MRFC/AS) - see example in table A.5.2-2</w:t>
      </w:r>
    </w:p>
    <w:p w14:paraId="01C0201A" w14:textId="77777777" w:rsidR="00526F98" w:rsidRPr="008928B1" w:rsidRDefault="00526F98" w:rsidP="00526F98">
      <w:pPr>
        <w:pStyle w:val="B2"/>
      </w:pPr>
      <w:r w:rsidRPr="008928B1">
        <w:tab/>
        <w:t>The I-CSCF responds to the INVITE request with a 100 (Trying) provisional response.</w:t>
      </w:r>
    </w:p>
    <w:p w14:paraId="429C3EC4" w14:textId="77777777" w:rsidR="00526F98" w:rsidRPr="008928B1" w:rsidRDefault="00526F98" w:rsidP="00526F98">
      <w:pPr>
        <w:pStyle w:val="TH"/>
      </w:pPr>
      <w:r w:rsidRPr="008928B1">
        <w:t>Table A.5.2-2: 100 (Trying) response (I-CSCF to</w:t>
      </w:r>
      <w:r w:rsidRPr="008928B1">
        <w:rPr>
          <w:b w:val="0"/>
        </w:rPr>
        <w:t xml:space="preserve"> </w:t>
      </w:r>
      <w:r w:rsidRPr="008928B1">
        <w:t>MRFC/AS)</w:t>
      </w:r>
    </w:p>
    <w:p w14:paraId="7F20BD51" w14:textId="77777777" w:rsidR="00526F98" w:rsidRPr="0017783D"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bookmarkStart w:id="297" w:name="_MCCTEMPBM_CRPT98360213___2"/>
      <w:r w:rsidRPr="0017783D">
        <w:rPr>
          <w:snapToGrid w:val="0"/>
          <w:lang w:val="nb-NO"/>
        </w:rPr>
        <w:t>SIP/2.0 100 Trying</w:t>
      </w:r>
    </w:p>
    <w:p w14:paraId="260BD4A6" w14:textId="77777777" w:rsidR="00526F98" w:rsidRPr="0017783D"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17783D">
        <w:rPr>
          <w:snapToGrid w:val="0"/>
          <w:lang w:val="nb-NO"/>
        </w:rPr>
        <w:t>Via: SIP/2.0/UDP conference1@mrfc1.home1.net;branch=z9hG4bK23273846</w:t>
      </w:r>
    </w:p>
    <w:p w14:paraId="2EE9A07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53BE165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3E6B5C3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37BDCA0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06FC47C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 0</w:t>
      </w:r>
    </w:p>
    <w:bookmarkEnd w:id="297"/>
    <w:p w14:paraId="175AAA50" w14:textId="77777777" w:rsidR="00526F98" w:rsidRPr="008928B1" w:rsidRDefault="00526F98" w:rsidP="00526F98"/>
    <w:p w14:paraId="0C446CB3" w14:textId="77777777" w:rsidR="00526F98" w:rsidRPr="008928B1" w:rsidRDefault="00526F98" w:rsidP="00526F98">
      <w:pPr>
        <w:pStyle w:val="B1"/>
        <w:rPr>
          <w:b/>
        </w:rPr>
      </w:pPr>
      <w:r w:rsidRPr="008928B1">
        <w:rPr>
          <w:rFonts w:cs="Arial"/>
          <w:b/>
          <w:bCs/>
        </w:rPr>
        <w:t>3.</w:t>
      </w:r>
      <w:r w:rsidRPr="008928B1">
        <w:rPr>
          <w:rFonts w:cs="Arial"/>
          <w:b/>
          <w:bCs/>
        </w:rPr>
        <w:tab/>
        <w:t>Cx: User Location Query procedure</w:t>
      </w:r>
    </w:p>
    <w:p w14:paraId="380AB3E5" w14:textId="77777777" w:rsidR="00526F98" w:rsidRPr="008928B1" w:rsidRDefault="00526F98" w:rsidP="00526F98">
      <w:pPr>
        <w:pStyle w:val="B2"/>
      </w:pPr>
      <w:r w:rsidRPr="008928B1">
        <w:lastRenderedPageBreak/>
        <w:tab/>
        <w:t>The I-CSCF sends a query to the HSS to find out the S-CSCF of the called user. The HSS responds with the address of the current S-CSCF for the terminating subscriber.</w:t>
      </w:r>
    </w:p>
    <w:p w14:paraId="0DA419C2" w14:textId="77777777" w:rsidR="00526F98" w:rsidRPr="008928B1" w:rsidRDefault="00526F98" w:rsidP="00526F98">
      <w:pPr>
        <w:pStyle w:val="B2"/>
      </w:pPr>
      <w:r w:rsidRPr="008928B1">
        <w:tab/>
        <w:t>For detailed message flows see 3GPP TS 29.228[11].</w:t>
      </w:r>
    </w:p>
    <w:p w14:paraId="6B7CD87A" w14:textId="77777777" w:rsidR="00526F98" w:rsidRPr="008928B1" w:rsidRDefault="00526F98" w:rsidP="00526F98">
      <w:pPr>
        <w:pStyle w:val="B1"/>
      </w:pPr>
      <w:r w:rsidRPr="008928B1">
        <w:t>4.</w:t>
      </w:r>
      <w:r w:rsidRPr="008928B1">
        <w:tab/>
      </w:r>
      <w:r w:rsidRPr="008928B1">
        <w:rPr>
          <w:b/>
        </w:rPr>
        <w:t>INVITE request (I-CSCF to S-CSCF) - see example in table A.5.2-4</w:t>
      </w:r>
    </w:p>
    <w:p w14:paraId="2F89B895" w14:textId="77777777" w:rsidR="00526F98" w:rsidRPr="008928B1" w:rsidRDefault="00270918" w:rsidP="00526F98">
      <w:pPr>
        <w:pStyle w:val="B2"/>
      </w:pPr>
      <w:r>
        <w:tab/>
      </w:r>
      <w:r w:rsidR="00526F98" w:rsidRPr="008928B1">
        <w:t>The INVITE request is forwarded to the S-CSCF.</w:t>
      </w:r>
    </w:p>
    <w:p w14:paraId="517AF422" w14:textId="77777777" w:rsidR="00526F98" w:rsidRPr="008928B1" w:rsidRDefault="00526F98" w:rsidP="00526F98">
      <w:pPr>
        <w:pStyle w:val="TH"/>
      </w:pPr>
      <w:r w:rsidRPr="008928B1">
        <w:t>Table A.5.2-4: INVITE request (I-CSCF to</w:t>
      </w:r>
      <w:r w:rsidRPr="008928B1">
        <w:rPr>
          <w:b w:val="0"/>
        </w:rPr>
        <w:t xml:space="preserve"> </w:t>
      </w:r>
      <w:r w:rsidRPr="008928B1">
        <w:t>S-CSCF)</w:t>
      </w:r>
    </w:p>
    <w:p w14:paraId="74F4AB8B" w14:textId="77777777" w:rsidR="00526F98" w:rsidRPr="004B4ED2"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98" w:name="_MCCTEMPBM_CRPT98360214___2"/>
      <w:r w:rsidRPr="004B4ED2">
        <w:rPr>
          <w:snapToGrid w:val="0"/>
        </w:rPr>
        <w:t>INVITE sip:user2_public1@home2.net SIP/2.0</w:t>
      </w:r>
    </w:p>
    <w:p w14:paraId="6965E29D" w14:textId="77777777" w:rsidR="00526F98" w:rsidRPr="004B4ED2"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4B4ED2">
        <w:rPr>
          <w:snapToGrid w:val="0"/>
        </w:rPr>
        <w:t>Via: SIP/2.0/UDP icscf2.home2.net;branch=z9hG4bK241d17.2, SIP/2.0/UDP mrfc1.home1.net;branch=z9hG4bK23273846</w:t>
      </w:r>
    </w:p>
    <w:p w14:paraId="04B3894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69</w:t>
      </w:r>
    </w:p>
    <w:p w14:paraId="76A59C3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P-Asserted-Identity: </w:t>
      </w:r>
    </w:p>
    <w:p w14:paraId="4A66D1C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rFonts w:cs="Courier New"/>
        </w:rPr>
        <w:t xml:space="preserve">P-Charging-Vector: </w:t>
      </w:r>
    </w:p>
    <w:p w14:paraId="6589C8F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Privacy:</w:t>
      </w:r>
    </w:p>
    <w:p w14:paraId="71F0264A"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24F9CE4F"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1E6C760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41F9CA42"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26D1114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Referred-By:</w:t>
      </w:r>
    </w:p>
    <w:p w14:paraId="3D90BFB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Contact: </w:t>
      </w:r>
    </w:p>
    <w:p w14:paraId="7516962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Allow:</w:t>
      </w:r>
    </w:p>
    <w:p w14:paraId="7E8C5B5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Allow-Events: </w:t>
      </w:r>
    </w:p>
    <w:p w14:paraId="699929E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Content-Type: </w:t>
      </w:r>
    </w:p>
    <w:p w14:paraId="33E8F17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 (…)</w:t>
      </w:r>
    </w:p>
    <w:p w14:paraId="0A84095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066747C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w:t>
      </w:r>
    </w:p>
    <w:p w14:paraId="4338F90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w:t>
      </w:r>
    </w:p>
    <w:p w14:paraId="7BB65EA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1E5B0A9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w:t>
      </w:r>
    </w:p>
    <w:p w14:paraId="25B1DA2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w:t>
      </w:r>
    </w:p>
    <w:p w14:paraId="330B1D2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w:t>
      </w:r>
    </w:p>
    <w:p w14:paraId="4C6B2FB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4712A70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319E4A5A"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bookmarkEnd w:id="298"/>
    <w:p w14:paraId="209728E0" w14:textId="77777777" w:rsidR="00526F98" w:rsidRPr="008928B1" w:rsidRDefault="00526F98" w:rsidP="00526F98"/>
    <w:p w14:paraId="6207EC78" w14:textId="77777777" w:rsidR="00526F98" w:rsidRPr="008928B1" w:rsidRDefault="00526F98" w:rsidP="00526F98">
      <w:pPr>
        <w:pStyle w:val="B1"/>
      </w:pPr>
      <w:r w:rsidRPr="008928B1">
        <w:t>5.</w:t>
      </w:r>
      <w:r w:rsidRPr="008928B1">
        <w:tab/>
      </w:r>
      <w:r w:rsidRPr="008928B1">
        <w:rPr>
          <w:b/>
        </w:rPr>
        <w:t xml:space="preserve">100 (Trying) response (S-CSCF to I-CSCF) - see example in table </w:t>
      </w:r>
      <w:r w:rsidR="00A600E6">
        <w:rPr>
          <w:b/>
        </w:rPr>
        <w:t>A.5.2</w:t>
      </w:r>
      <w:r w:rsidRPr="008928B1">
        <w:rPr>
          <w:b/>
        </w:rPr>
        <w:t>-5</w:t>
      </w:r>
    </w:p>
    <w:p w14:paraId="6507A24A" w14:textId="77777777" w:rsidR="00526F98" w:rsidRPr="008928B1" w:rsidRDefault="00526F98" w:rsidP="00526F98">
      <w:pPr>
        <w:pStyle w:val="B2"/>
      </w:pPr>
      <w:r w:rsidRPr="008928B1">
        <w:tab/>
        <w:t>The S-CSCF responds to the INVITE request (3) with a 100 (Trying) provisional response.</w:t>
      </w:r>
    </w:p>
    <w:p w14:paraId="70E9E3E5" w14:textId="77777777" w:rsidR="00526F98" w:rsidRPr="008928B1" w:rsidRDefault="00526F98" w:rsidP="00526F98">
      <w:pPr>
        <w:pStyle w:val="TH"/>
      </w:pPr>
      <w:r w:rsidRPr="008928B1">
        <w:t xml:space="preserve">Table </w:t>
      </w:r>
      <w:r w:rsidR="00A600E6">
        <w:t>A.5.2</w:t>
      </w:r>
      <w:r w:rsidRPr="008928B1">
        <w:t>-5: 100 (Trying) response (S-CSCF to</w:t>
      </w:r>
      <w:r w:rsidRPr="008928B1">
        <w:rPr>
          <w:b w:val="0"/>
        </w:rPr>
        <w:t xml:space="preserve"> </w:t>
      </w:r>
      <w:r w:rsidRPr="008928B1">
        <w:t>I-CSCF)</w:t>
      </w:r>
    </w:p>
    <w:p w14:paraId="57D8C16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99" w:name="_MCCTEMPBM_CRPT98360215___2"/>
      <w:r w:rsidRPr="008928B1">
        <w:rPr>
          <w:snapToGrid w:val="0"/>
        </w:rPr>
        <w:t>SIP/2.0 100 Trying</w:t>
      </w:r>
    </w:p>
    <w:p w14:paraId="3181488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Via: SIP/2.0/UDP icscf2.home2.net;branch=z9hG4bK240f34.1, SIP/2.0/UDP mrfc1.home1.net;branch=z9hG4bK23273846</w:t>
      </w:r>
    </w:p>
    <w:p w14:paraId="47C8BD1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7B0ABE7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663AEF3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7DF906F2"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558C618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 0</w:t>
      </w:r>
    </w:p>
    <w:bookmarkEnd w:id="299"/>
    <w:p w14:paraId="0587774E" w14:textId="77777777" w:rsidR="00526F98" w:rsidRPr="008928B1" w:rsidRDefault="00526F98" w:rsidP="00526F98"/>
    <w:p w14:paraId="38F8A256" w14:textId="77777777" w:rsidR="00526F98" w:rsidRPr="008928B1" w:rsidRDefault="00526F98" w:rsidP="00526F98">
      <w:pPr>
        <w:pStyle w:val="B1"/>
      </w:pPr>
      <w:r w:rsidRPr="008928B1">
        <w:t>6.</w:t>
      </w:r>
      <w:r w:rsidRPr="008928B1">
        <w:tab/>
      </w:r>
      <w:r w:rsidRPr="008928B1">
        <w:rPr>
          <w:b/>
        </w:rPr>
        <w:t>Evaluation of initial filter criteria</w:t>
      </w:r>
    </w:p>
    <w:p w14:paraId="35787D28" w14:textId="77777777" w:rsidR="00526F98" w:rsidRPr="008928B1" w:rsidRDefault="00526F98" w:rsidP="00526F98">
      <w:pPr>
        <w:pStyle w:val="B2"/>
      </w:pPr>
      <w:r w:rsidRPr="008928B1">
        <w:tab/>
        <w:t>The S-CSCF validates the service profile of this subscriber and evaluates the initial filter criteria.</w:t>
      </w:r>
    </w:p>
    <w:p w14:paraId="6A663F0C" w14:textId="77777777" w:rsidR="00526F98" w:rsidRPr="008928B1" w:rsidRDefault="00526F98" w:rsidP="00526F98">
      <w:pPr>
        <w:pStyle w:val="B1"/>
      </w:pPr>
      <w:r w:rsidRPr="008928B1">
        <w:t>7.</w:t>
      </w:r>
      <w:r w:rsidRPr="008928B1">
        <w:tab/>
      </w:r>
      <w:r w:rsidRPr="008928B1">
        <w:rPr>
          <w:b/>
        </w:rPr>
        <w:t>INVITE request (S-CSCF to P-CSCF) - see example in table A.5.2-7</w:t>
      </w:r>
    </w:p>
    <w:p w14:paraId="6F8D8F31" w14:textId="77777777" w:rsidR="00526F98" w:rsidRPr="008928B1" w:rsidRDefault="00526F98" w:rsidP="00526F98">
      <w:pPr>
        <w:pStyle w:val="B2"/>
      </w:pPr>
      <w:r w:rsidRPr="008928B1">
        <w:tab/>
        <w:t>S-CSCF remembers (from registration procedures) the contact address of UE#2 and determines the P-CSCF assigned for UE#2 and routes message there.</w:t>
      </w:r>
    </w:p>
    <w:p w14:paraId="24BB30DB" w14:textId="77777777" w:rsidR="00526F98" w:rsidRPr="008928B1" w:rsidRDefault="00526F98" w:rsidP="00526F98">
      <w:pPr>
        <w:pStyle w:val="TH"/>
      </w:pPr>
      <w:r w:rsidRPr="008928B1">
        <w:lastRenderedPageBreak/>
        <w:t>Table A.5.2-7: INVITE request (S-CSCF to P-CSCF)</w:t>
      </w:r>
    </w:p>
    <w:p w14:paraId="3C4E0452"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00" w:name="_MCCTEMPBM_CRPT98360216___2"/>
      <w:r w:rsidRPr="008928B1">
        <w:rPr>
          <w:snapToGrid w:val="0"/>
        </w:rPr>
        <w:t>INVITE sip:</w:t>
      </w:r>
      <w:r w:rsidRPr="008928B1">
        <w:t xml:space="preserve">[5555::eee:fff:aaa:bbb]:8805;comp=sigcomp </w:t>
      </w:r>
      <w:r w:rsidRPr="008928B1">
        <w:rPr>
          <w:snapToGrid w:val="0"/>
        </w:rPr>
        <w:t>SIP/2.0</w:t>
      </w:r>
    </w:p>
    <w:p w14:paraId="1808919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Via: SIP/2.0/UDP scscf2.home2.net;branch=z9hG4bK332b23.1, SIP/2.0/UDP icscf2.home2.net;branch=z9hG4bK241d17.2, SIP/2.0/UDP mrfc1.home1.net;branch=z9hG4bK23273846</w:t>
      </w:r>
    </w:p>
    <w:p w14:paraId="1BC4F7A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68</w:t>
      </w:r>
    </w:p>
    <w:p w14:paraId="6E5CF62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Record-Route: &lt;sip:scscf1.home1.net;lr&gt;</w:t>
      </w:r>
    </w:p>
    <w:p w14:paraId="7F5B995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P-Asserted-Identity: </w:t>
      </w:r>
    </w:p>
    <w:p w14:paraId="7815BB5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P-Charging-Vector:</w:t>
      </w:r>
      <w:r w:rsidRPr="008928B1">
        <w:rPr>
          <w:rFonts w:cs="Courier New"/>
        </w:rPr>
        <w:t xml:space="preserve"> </w:t>
      </w:r>
      <w:r w:rsidR="0098298C">
        <w:rPr>
          <w:rFonts w:cs="Courier New" w:hint="eastAsia"/>
          <w:lang w:eastAsia="zh-CN"/>
        </w:rPr>
        <w:t>####</w:t>
      </w:r>
    </w:p>
    <w:p w14:paraId="74C0459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Privacy:</w:t>
      </w:r>
    </w:p>
    <w:p w14:paraId="0F3A244C"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448F2FE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442CB46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0211182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64D8500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Referred-By:</w:t>
      </w:r>
    </w:p>
    <w:p w14:paraId="59822D4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Contact:</w:t>
      </w:r>
    </w:p>
    <w:p w14:paraId="720FD162"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Allow: </w:t>
      </w:r>
    </w:p>
    <w:p w14:paraId="63E09F9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Allow-Events: </w:t>
      </w:r>
    </w:p>
    <w:p w14:paraId="3B56B7B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P-Called-Party-ID: &lt;sip:user2_public1@home2.net&gt;</w:t>
      </w:r>
    </w:p>
    <w:p w14:paraId="08D30E9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Content-Type: </w:t>
      </w:r>
    </w:p>
    <w:p w14:paraId="23E2D32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 (...)</w:t>
      </w:r>
    </w:p>
    <w:p w14:paraId="4FCA558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20401342"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w:t>
      </w:r>
    </w:p>
    <w:p w14:paraId="552F7E1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w:t>
      </w:r>
    </w:p>
    <w:p w14:paraId="1A049A7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3DA6688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w:t>
      </w:r>
    </w:p>
    <w:p w14:paraId="3403C2DA"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w:t>
      </w:r>
    </w:p>
    <w:p w14:paraId="0F57028F"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w:t>
      </w:r>
    </w:p>
    <w:p w14:paraId="1809E7D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4F10E0C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558CF84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bookmarkEnd w:id="300"/>
    <w:p w14:paraId="1C1EAE64" w14:textId="77777777" w:rsidR="00526F98" w:rsidRPr="008928B1" w:rsidRDefault="00526F98" w:rsidP="00526F98"/>
    <w:p w14:paraId="6014F4F0" w14:textId="77777777" w:rsidR="00526F98" w:rsidRPr="008928B1" w:rsidRDefault="00526F98" w:rsidP="00526F98">
      <w:pPr>
        <w:pStyle w:val="B1"/>
      </w:pPr>
      <w:r w:rsidRPr="008928B1">
        <w:t>8.</w:t>
      </w:r>
      <w:r w:rsidRPr="008928B1">
        <w:tab/>
      </w:r>
      <w:r w:rsidRPr="008928B1">
        <w:rPr>
          <w:b/>
        </w:rPr>
        <w:t>100 (Trying) response (P-CSCF to S-CSCF) - see example in table A.5.2-8</w:t>
      </w:r>
    </w:p>
    <w:p w14:paraId="1F058763" w14:textId="77777777" w:rsidR="00526F98" w:rsidRPr="008928B1" w:rsidRDefault="00526F98" w:rsidP="00526F98">
      <w:pPr>
        <w:pStyle w:val="B2"/>
      </w:pPr>
      <w:r w:rsidRPr="008928B1">
        <w:tab/>
        <w:t>The P-CSCF responds to the INVITE request (6) with a 100 (Trying) provisional response.</w:t>
      </w:r>
    </w:p>
    <w:p w14:paraId="32279F88" w14:textId="77777777" w:rsidR="00526F98" w:rsidRPr="008928B1" w:rsidRDefault="00526F98" w:rsidP="00526F98">
      <w:pPr>
        <w:pStyle w:val="TH"/>
      </w:pPr>
      <w:r w:rsidRPr="008928B1">
        <w:t>Table A.5.2-8: 100 (Trying) response (P-CSCF to S-CSCF)</w:t>
      </w:r>
    </w:p>
    <w:p w14:paraId="351FF19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01" w:name="_MCCTEMPBM_CRPT98360217___2"/>
      <w:r w:rsidRPr="008928B1">
        <w:rPr>
          <w:snapToGrid w:val="0"/>
        </w:rPr>
        <w:t>SIP/2.0 100 Trying</w:t>
      </w:r>
    </w:p>
    <w:p w14:paraId="2583BE6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Via: SIP/2.0/UDP scscf2.home2.net;branch=z9hG4bK332b23.1, SIP/2.0/UDP icscf2.home2.net;branch=z9hG4bK241d17.2, SIP/2.0/UDP mrfc1.home1.net;branch=z9hG4bK23273846</w:t>
      </w:r>
    </w:p>
    <w:p w14:paraId="4A2CC7D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32FA789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4DF00BC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0D006E2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648E324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 0</w:t>
      </w:r>
    </w:p>
    <w:bookmarkEnd w:id="301"/>
    <w:p w14:paraId="3E2C5192" w14:textId="77777777" w:rsidR="00526F98" w:rsidRPr="008928B1" w:rsidRDefault="00526F98" w:rsidP="00526F98"/>
    <w:p w14:paraId="45421E36" w14:textId="77777777" w:rsidR="00526F98" w:rsidRPr="008928B1" w:rsidRDefault="00526F98" w:rsidP="00526F98">
      <w:pPr>
        <w:pStyle w:val="B1"/>
        <w:keepNext/>
        <w:keepLines/>
        <w:rPr>
          <w:b/>
        </w:rPr>
      </w:pPr>
      <w:r w:rsidRPr="008928B1">
        <w:rPr>
          <w:bCs/>
        </w:rPr>
        <w:t>9.</w:t>
      </w:r>
      <w:r w:rsidRPr="008928B1">
        <w:rPr>
          <w:bCs/>
        </w:rPr>
        <w:tab/>
      </w:r>
      <w:r w:rsidRPr="008928B1">
        <w:rPr>
          <w:b/>
        </w:rPr>
        <w:t>Authorize QoS resources</w:t>
      </w:r>
    </w:p>
    <w:p w14:paraId="148DE519" w14:textId="77777777" w:rsidR="00526F98" w:rsidRPr="008928B1" w:rsidRDefault="00526F98" w:rsidP="00526F98">
      <w:pPr>
        <w:pStyle w:val="B2"/>
        <w:keepNext/>
        <w:keepLines/>
      </w:pPr>
      <w:r w:rsidRPr="008928B1">
        <w:tab/>
        <w:t xml:space="preserve">The P-CSCF authorizes the resources necessary for this session. </w:t>
      </w:r>
    </w:p>
    <w:p w14:paraId="229A9DA4" w14:textId="77777777" w:rsidR="00526F98" w:rsidRPr="008928B1" w:rsidRDefault="00526F98" w:rsidP="00526F98"/>
    <w:p w14:paraId="209E60D7" w14:textId="77777777" w:rsidR="00526F98" w:rsidRPr="008928B1" w:rsidRDefault="00526F98" w:rsidP="00526F98">
      <w:pPr>
        <w:pStyle w:val="B1"/>
        <w:keepNext/>
        <w:keepLines/>
      </w:pPr>
      <w:r w:rsidRPr="008928B1">
        <w:lastRenderedPageBreak/>
        <w:t>10.</w:t>
      </w:r>
      <w:r w:rsidRPr="008928B1">
        <w:tab/>
      </w:r>
      <w:r w:rsidRPr="008928B1">
        <w:rPr>
          <w:b/>
        </w:rPr>
        <w:t>INVITE request (P-CSCF to UE#2) - see example in table A.5.2-10</w:t>
      </w:r>
    </w:p>
    <w:p w14:paraId="76F5DDC9" w14:textId="77777777" w:rsidR="00526F98" w:rsidRPr="008928B1" w:rsidRDefault="00526F98" w:rsidP="00526F98">
      <w:pPr>
        <w:pStyle w:val="B2"/>
        <w:keepNext/>
        <w:keepLines/>
      </w:pPr>
      <w:r w:rsidRPr="008928B1">
        <w:tab/>
        <w:t>P-CSCF forwards the request to UE#2 including the Media Authorisation token.</w:t>
      </w:r>
    </w:p>
    <w:p w14:paraId="514A6560" w14:textId="77777777" w:rsidR="00526F98" w:rsidRPr="008928B1" w:rsidRDefault="00526F98" w:rsidP="00526F98">
      <w:pPr>
        <w:pStyle w:val="TH"/>
      </w:pPr>
      <w:r w:rsidRPr="008928B1">
        <w:t>Table A.5.2-10: INVITE request (P-CSCF to UE#2)</w:t>
      </w:r>
    </w:p>
    <w:p w14:paraId="2E1FE95F"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02" w:name="_MCCTEMPBM_CRPT98360218___2"/>
      <w:r w:rsidRPr="008928B1">
        <w:rPr>
          <w:snapToGrid w:val="0"/>
        </w:rPr>
        <w:t>INVITE sip:</w:t>
      </w:r>
      <w:r w:rsidRPr="008928B1">
        <w:t xml:space="preserve">[5555::eee:fff:aaa:bbb]:8805;comp=sigcomp </w:t>
      </w:r>
      <w:r w:rsidRPr="008928B1">
        <w:rPr>
          <w:snapToGrid w:val="0"/>
        </w:rPr>
        <w:t>SIP/2.0</w:t>
      </w:r>
    </w:p>
    <w:p w14:paraId="19489EA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Via: SIP/2.0/UDP pcscf2.visited2.net:</w:t>
      </w:r>
      <w:r w:rsidRPr="008928B1">
        <w:t>5088;comp=sigcomp;</w:t>
      </w:r>
      <w:r w:rsidRPr="008928B1">
        <w:rPr>
          <w:snapToGrid w:val="0"/>
        </w:rPr>
        <w:t>branch=z9hG4bK240f34.1 SIP/2.0/UDP scscf2.home2.net;branch=z9hG4bK332b23.1, SIP/2.0/UDP icscf2.home2.net;branch=z9hG4bK241d17.2, SIP/2.0/UDP mrfc1.home1.net;branch=z9hG4bK23273846</w:t>
      </w:r>
    </w:p>
    <w:p w14:paraId="11FB4EE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67</w:t>
      </w:r>
    </w:p>
    <w:p w14:paraId="710EAC6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Record-Route: &lt;sip:pcscf2.visited2.net:</w:t>
      </w:r>
      <w:r w:rsidRPr="008928B1">
        <w:t>5088;lr;comp=sigcomp</w:t>
      </w:r>
      <w:r w:rsidRPr="008928B1">
        <w:rPr>
          <w:snapToGrid w:val="0"/>
        </w:rPr>
        <w:t>&gt;, &lt;sip:scscf2.home2.net;lr&gt;</w:t>
      </w:r>
    </w:p>
    <w:p w14:paraId="5AF936B2"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P-Asserted-Identity: </w:t>
      </w:r>
    </w:p>
    <w:p w14:paraId="25B442E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Privacy:</w:t>
      </w:r>
    </w:p>
    <w:p w14:paraId="0F78460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142362C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2C90EC72"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4ECB92D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72CC987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Referred-By:</w:t>
      </w:r>
    </w:p>
    <w:p w14:paraId="2E01278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Contact: </w:t>
      </w:r>
    </w:p>
    <w:p w14:paraId="7D5739D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Allow:</w:t>
      </w:r>
    </w:p>
    <w:p w14:paraId="1652E35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Allow-Events: </w:t>
      </w:r>
    </w:p>
    <w:p w14:paraId="04E872BA"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t xml:space="preserve">P-Called-Party-ID: </w:t>
      </w:r>
    </w:p>
    <w:p w14:paraId="6485EF2F"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Content-Type: </w:t>
      </w:r>
    </w:p>
    <w:p w14:paraId="0135BEF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 (...)</w:t>
      </w:r>
    </w:p>
    <w:p w14:paraId="05EB918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393A975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w:t>
      </w:r>
    </w:p>
    <w:p w14:paraId="17CC21B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w:t>
      </w:r>
    </w:p>
    <w:p w14:paraId="0D36BD9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08149F6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w:t>
      </w:r>
    </w:p>
    <w:p w14:paraId="1A33FFD2"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w:t>
      </w:r>
    </w:p>
    <w:p w14:paraId="57E9E71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w:t>
      </w:r>
    </w:p>
    <w:p w14:paraId="43543CD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11AF073C"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02B5375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bookmarkEnd w:id="302"/>
    <w:p w14:paraId="7D1863A2" w14:textId="77777777" w:rsidR="00526F98" w:rsidRPr="008928B1" w:rsidRDefault="00526F98" w:rsidP="00526F98"/>
    <w:p w14:paraId="2BB3410E" w14:textId="77777777" w:rsidR="00526F98" w:rsidRPr="008928B1" w:rsidRDefault="00526F98" w:rsidP="00526F98">
      <w:pPr>
        <w:pStyle w:val="B1"/>
      </w:pPr>
      <w:r w:rsidRPr="008928B1">
        <w:t>11.</w:t>
      </w:r>
      <w:r w:rsidRPr="008928B1">
        <w:tab/>
      </w:r>
      <w:r w:rsidRPr="008928B1">
        <w:rPr>
          <w:b/>
        </w:rPr>
        <w:t>100 (Trying) response (UE#2 to P-CSCF) - see example in table A.5.2-11</w:t>
      </w:r>
    </w:p>
    <w:p w14:paraId="16D38297" w14:textId="77777777" w:rsidR="00526F98" w:rsidRPr="008928B1" w:rsidRDefault="00526F98" w:rsidP="00526F98">
      <w:pPr>
        <w:pStyle w:val="B2"/>
      </w:pPr>
      <w:r w:rsidRPr="008928B1">
        <w:tab/>
        <w:t>UE#2 responds to the INVITE request (10) with a 100 (Trying) provisional response.</w:t>
      </w:r>
    </w:p>
    <w:p w14:paraId="4B459FCA" w14:textId="77777777" w:rsidR="00526F98" w:rsidRPr="008928B1" w:rsidRDefault="00526F98" w:rsidP="00526F98">
      <w:pPr>
        <w:pStyle w:val="TH"/>
      </w:pPr>
      <w:r w:rsidRPr="008928B1">
        <w:t>Table A.5.2-11: 100 (Trying) response (UE#2 to P-CSCF)</w:t>
      </w:r>
    </w:p>
    <w:p w14:paraId="490FE66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03" w:name="_MCCTEMPBM_CRPT98360219___2"/>
      <w:r w:rsidRPr="008928B1">
        <w:rPr>
          <w:snapToGrid w:val="0"/>
        </w:rPr>
        <w:t>SIP/2.0 100 Trying</w:t>
      </w:r>
    </w:p>
    <w:p w14:paraId="02076F2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Via: SIP/2.0/UDP pcscf2.visited2.net</w:t>
      </w:r>
      <w:r w:rsidRPr="008928B1">
        <w:t>:5088;comp=sigcomp</w:t>
      </w:r>
      <w:r w:rsidRPr="008928B1">
        <w:rPr>
          <w:snapToGrid w:val="0"/>
        </w:rPr>
        <w:t>;branch=z9hG4bK240f34.1 SIP/2.0/UDP scscf2.home2.net;branch=z9hG4bK332b23.1, SIP/2.0/UDP icscf2.home2.net;branch=z9hG4bK241d17.2, SIP/2.0/UDP mrfc1.home1.net;branch=z9hG4bK23273846</w:t>
      </w:r>
    </w:p>
    <w:p w14:paraId="723F6A8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05E5BA1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592021F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40C43AB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430CDEC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 0</w:t>
      </w:r>
    </w:p>
    <w:bookmarkEnd w:id="303"/>
    <w:p w14:paraId="5FCBA53A" w14:textId="77777777" w:rsidR="00526F98" w:rsidRPr="008928B1" w:rsidRDefault="00526F98" w:rsidP="00526F98"/>
    <w:p w14:paraId="228E849A" w14:textId="77777777" w:rsidR="00526F98" w:rsidRPr="008928B1" w:rsidRDefault="00526F98" w:rsidP="00526F98">
      <w:pPr>
        <w:pStyle w:val="B1"/>
        <w:rPr>
          <w:b/>
          <w:bCs/>
        </w:rPr>
      </w:pPr>
      <w:r w:rsidRPr="008928B1">
        <w:rPr>
          <w:bCs/>
        </w:rPr>
        <w:t>12.</w:t>
      </w:r>
      <w:r w:rsidRPr="008928B1">
        <w:tab/>
      </w:r>
      <w:r w:rsidRPr="008928B1">
        <w:rPr>
          <w:b/>
          <w:bCs/>
        </w:rPr>
        <w:t>Resource reservation</w:t>
      </w:r>
    </w:p>
    <w:p w14:paraId="5081DC50" w14:textId="77777777" w:rsidR="00526F98" w:rsidRPr="008928B1" w:rsidRDefault="00526F98" w:rsidP="00526F98">
      <w:pPr>
        <w:pStyle w:val="B2"/>
        <w:ind w:firstLine="0"/>
      </w:pPr>
      <w:bookmarkStart w:id="304" w:name="_MCCTEMPBM_CRPT98360220___3"/>
      <w:r w:rsidRPr="008928B1">
        <w:t>After determining the media streams, UE#2 initiates the reservation procedures for the resources needed for this session.</w:t>
      </w:r>
    </w:p>
    <w:bookmarkEnd w:id="304"/>
    <w:p w14:paraId="20EDD722" w14:textId="77777777" w:rsidR="00526F98" w:rsidRPr="008928B1" w:rsidRDefault="00526F98" w:rsidP="00526F98"/>
    <w:p w14:paraId="5F6306AC" w14:textId="77777777" w:rsidR="00526F98" w:rsidRPr="008928B1" w:rsidRDefault="00526F98" w:rsidP="00526F98">
      <w:pPr>
        <w:pStyle w:val="B1"/>
        <w:ind w:left="284" w:firstLine="0"/>
      </w:pPr>
      <w:bookmarkStart w:id="305" w:name="_MCCTEMPBM_CRPT98360221___2"/>
      <w:r w:rsidRPr="008928B1">
        <w:t>13.</w:t>
      </w:r>
      <w:r w:rsidRPr="008928B1">
        <w:tab/>
      </w:r>
      <w:r w:rsidRPr="008928B1">
        <w:rPr>
          <w:b/>
        </w:rPr>
        <w:t>200 (OK) response (UE#2 to P-CSCF) - see example in table A.5.2-13 (related to table A.5.2-10)</w:t>
      </w:r>
    </w:p>
    <w:p w14:paraId="7503CDB9" w14:textId="77777777" w:rsidR="00526F98" w:rsidRPr="008928B1" w:rsidRDefault="00526F98" w:rsidP="00526F98">
      <w:pPr>
        <w:pStyle w:val="B2"/>
        <w:ind w:firstLine="0"/>
      </w:pPr>
      <w:bookmarkStart w:id="306" w:name="_MCCTEMPBM_CRPT98360222___3"/>
      <w:bookmarkEnd w:id="305"/>
      <w:r w:rsidRPr="008928B1">
        <w:tab/>
        <w:t>After reserving an IP-CAN bearer for the message session media component</w:t>
      </w:r>
      <w:r w:rsidR="00777A46">
        <w:t xml:space="preserve"> </w:t>
      </w:r>
      <w:r w:rsidRPr="008928B1" w:rsidDel="00EC3980">
        <w:t>the receipt of the MSRP 200 (OK) response to the MSRP VISIT request</w:t>
      </w:r>
      <w:r w:rsidRPr="008928B1">
        <w:t xml:space="preserve">, the terminating UE#2 sends a 200 (OK) response for the INVITE request containing SDP that indicates that UE#2 has </w:t>
      </w:r>
      <w:r w:rsidRPr="008928B1" w:rsidDel="00056E56">
        <w:t>successfully visited AS#2</w:t>
      </w:r>
      <w:r w:rsidR="00777A46">
        <w:t>,</w:t>
      </w:r>
      <w:r w:rsidRPr="008928B1" w:rsidDel="00056E56">
        <w:t xml:space="preserve"> </w:t>
      </w:r>
      <w:r w:rsidRPr="008928B1">
        <w:t>accepted the message session and listens on the MSRP TCP port returned in the path attribute in the answer for a TCP SETUP from the MRFC/AS.</w:t>
      </w:r>
    </w:p>
    <w:p w14:paraId="2DF818DC" w14:textId="77777777" w:rsidR="00526F98" w:rsidRPr="008928B1" w:rsidRDefault="00526F98" w:rsidP="00526F98">
      <w:pPr>
        <w:pStyle w:val="B2"/>
        <w:ind w:left="0" w:firstLine="0"/>
      </w:pPr>
      <w:bookmarkStart w:id="307" w:name="_MCCTEMPBM_CRPT98360223___2"/>
      <w:bookmarkEnd w:id="306"/>
    </w:p>
    <w:bookmarkEnd w:id="307"/>
    <w:p w14:paraId="21DE8412" w14:textId="77777777" w:rsidR="00526F98" w:rsidRPr="008928B1" w:rsidRDefault="00526F98" w:rsidP="00526F98">
      <w:pPr>
        <w:pStyle w:val="TH"/>
      </w:pPr>
      <w:r w:rsidRPr="008928B1">
        <w:lastRenderedPageBreak/>
        <w:t>Table A.5.2-13: 200 (OK) response (UE#2 to P-CSCF)</w:t>
      </w:r>
    </w:p>
    <w:p w14:paraId="707D595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308" w:name="_MCCTEMPBM_CRPT98360224___2"/>
      <w:r w:rsidRPr="008928B1">
        <w:rPr>
          <w:snapToGrid w:val="0"/>
        </w:rPr>
        <w:t>SIP/2.0 200 OK</w:t>
      </w:r>
    </w:p>
    <w:p w14:paraId="13D93E4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Via: SIP/2.0/UDP pcscf2.visited2.net</w:t>
      </w:r>
      <w:r w:rsidRPr="008928B1">
        <w:t>:5088;comp=sigcomp;</w:t>
      </w:r>
      <w:r w:rsidRPr="008928B1">
        <w:rPr>
          <w:snapToGrid w:val="0"/>
        </w:rPr>
        <w:t>branch=z9hG4bK240f34.1, SIP/2.0/UDP scscf2.home2.net;branch=z9hG4bK332b23.1, SIP/2.0/UDP icscf2.home2.net;branch=z9hG4bK241d17.2, SIP/2.0/UDP mrfc1.home1.net;branch=z9hG4bK23273846</w:t>
      </w:r>
    </w:p>
    <w:p w14:paraId="1037751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Record-Route: </w:t>
      </w:r>
      <w:r w:rsidRPr="008928B1">
        <w:t>&lt;sip:pcscf2.visited2.net:5088;lr;comp=sigcomp&gt;</w:t>
      </w:r>
      <w:r w:rsidRPr="008928B1">
        <w:rPr>
          <w:snapToGrid w:val="0"/>
        </w:rPr>
        <w:t>, &lt;sip:scscf2.home2.net;lr&gt;</w:t>
      </w:r>
    </w:p>
    <w:p w14:paraId="3A932BBA"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P-Access-Network-Info: 3GPP-UTRAN-TDD; utran-cell-id-3gpp=234151D0FCE11</w:t>
      </w:r>
    </w:p>
    <w:p w14:paraId="3B013F8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Privacy: none</w:t>
      </w:r>
    </w:p>
    <w:p w14:paraId="39EF30C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282E289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To: &lt;sip:user2_public1@home2.net&gt;; tag=314159</w:t>
      </w:r>
    </w:p>
    <w:p w14:paraId="0DD8FA5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58086CEA"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8928B1">
        <w:rPr>
          <w:snapToGrid w:val="0"/>
        </w:rPr>
        <w:t>CSeq: 127 INVITE</w:t>
      </w:r>
    </w:p>
    <w:p w14:paraId="56472546"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Pr>
          <w:snapToGrid w:val="0"/>
        </w:rPr>
        <w:t>Supported: gruu</w:t>
      </w:r>
    </w:p>
    <w:p w14:paraId="026DC73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8928B1">
        <w:rPr>
          <w:snapToGrid w:val="0"/>
        </w:rPr>
        <w:t>Contact: &lt;sip:</w:t>
      </w:r>
      <w:r w:rsidR="00827107" w:rsidRPr="00827107">
        <w:t xml:space="preserve"> </w:t>
      </w:r>
      <w:r w:rsidR="00827107" w:rsidRPr="00555C93">
        <w:t>user2_public1@home2.net</w:t>
      </w:r>
      <w:r w:rsidR="00827107">
        <w:t>;gr=urn:uuid:2ad8950e-48a5-4a74-8d99-ad76cc7fc74</w:t>
      </w:r>
      <w:r w:rsidR="00827107" w:rsidRPr="008928B1">
        <w:t xml:space="preserve"> </w:t>
      </w:r>
      <w:r w:rsidRPr="008928B1">
        <w:t>;comp=sigcomp&gt;</w:t>
      </w:r>
    </w:p>
    <w:p w14:paraId="4880928C"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rFonts w:eastAsia="MS Mincho"/>
        </w:rPr>
        <w:t>Allow: INVITE, ACK, CANCEL, BYE, PRACK, UPDATE, REFER, MESSAGE, SUBSCRIBE, NOTIFY</w:t>
      </w:r>
      <w:r w:rsidRPr="008928B1">
        <w:rPr>
          <w:snapToGrid w:val="0"/>
        </w:rPr>
        <w:t xml:space="preserve"> </w:t>
      </w:r>
    </w:p>
    <w:p w14:paraId="0782F19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Content-Type: application/sdp</w:t>
      </w:r>
    </w:p>
    <w:p w14:paraId="457AC11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 (…)</w:t>
      </w:r>
    </w:p>
    <w:p w14:paraId="114F432A"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28D05CA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v=0</w:t>
      </w:r>
    </w:p>
    <w:p w14:paraId="5C7E5312"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o=- 2987933623 2987933623 IN IP6 5555::eee:fff:aaa:bbb</w:t>
      </w:r>
    </w:p>
    <w:p w14:paraId="7545B76C"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0E9A9AE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c=IN IP6 5555::eee:fff:aaa:bbb</w:t>
      </w:r>
    </w:p>
    <w:p w14:paraId="5C365721" w14:textId="77777777" w:rsidR="00526F98" w:rsidRPr="005D616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5D6161">
        <w:rPr>
          <w:snapToGrid w:val="0"/>
          <w:lang w:val="fr-FR"/>
        </w:rPr>
        <w:t>t=0 0</w:t>
      </w:r>
    </w:p>
    <w:p w14:paraId="2BB96F72" w14:textId="77777777" w:rsidR="00526F98" w:rsidRPr="005D616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5D6161">
        <w:rPr>
          <w:snapToGrid w:val="0"/>
          <w:lang w:val="fr-FR"/>
        </w:rPr>
        <w:t xml:space="preserve">m=message </w:t>
      </w:r>
      <w:r w:rsidR="00A600E6" w:rsidRPr="005D6161">
        <w:rPr>
          <w:snapToGrid w:val="0"/>
          <w:lang w:val="fr-FR"/>
        </w:rPr>
        <w:t xml:space="preserve">2855 </w:t>
      </w:r>
      <w:r w:rsidR="00A55A4D" w:rsidRPr="005D6161">
        <w:rPr>
          <w:snapToGrid w:val="0"/>
          <w:lang w:val="fr-FR"/>
        </w:rPr>
        <w:t>TCP/MSRP</w:t>
      </w:r>
      <w:r w:rsidRPr="005D6161">
        <w:rPr>
          <w:snapToGrid w:val="0"/>
          <w:lang w:val="fr-FR"/>
        </w:rPr>
        <w:t xml:space="preserve"> *</w:t>
      </w:r>
    </w:p>
    <w:p w14:paraId="03F535D2"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a=accept-types:text/plain text/html message/cpim</w:t>
      </w:r>
    </w:p>
    <w:p w14:paraId="711E5EC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a=path</w:t>
      </w:r>
      <w:r w:rsidRPr="008928B1">
        <w:t>:msrp://[5555::eee:fff:aaa:bbb]:</w:t>
      </w:r>
      <w:r w:rsidR="00A600E6">
        <w:t>2855</w:t>
      </w:r>
      <w:r w:rsidRPr="008928B1">
        <w:t>/s417121</w:t>
      </w:r>
      <w:r w:rsidRPr="008928B1">
        <w:rPr>
          <w:snapToGrid w:val="0"/>
        </w:rPr>
        <w:t>;tcp</w:t>
      </w:r>
    </w:p>
    <w:p w14:paraId="3525E50F" w14:textId="77777777" w:rsidR="004B4ED2" w:rsidRDefault="00526F98" w:rsidP="004B4ED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8928B1">
        <w:rPr>
          <w:snapToGrid w:val="0"/>
        </w:rPr>
        <w:t>a=max-size:65536</w:t>
      </w:r>
    </w:p>
    <w:p w14:paraId="09D14D4A" w14:textId="77777777" w:rsidR="0037241D" w:rsidRDefault="004B4ED2" w:rsidP="004B4ED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t>a=msrp-cema</w:t>
      </w:r>
    </w:p>
    <w:p w14:paraId="3D8EC562" w14:textId="77777777" w:rsidR="00526F98" w:rsidRPr="008928B1" w:rsidRDefault="0037241D" w:rsidP="0037241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Pr>
          <w:snapToGrid w:val="0"/>
        </w:rPr>
        <w:t>a=setup:passive</w:t>
      </w:r>
    </w:p>
    <w:bookmarkEnd w:id="308"/>
    <w:p w14:paraId="29370E9B" w14:textId="77777777" w:rsidR="00526F98" w:rsidRPr="00270918" w:rsidRDefault="00526F98" w:rsidP="00526F98">
      <w:pPr>
        <w:pStyle w:val="B1"/>
        <w:keepNext/>
        <w:keepLines/>
      </w:pPr>
    </w:p>
    <w:p w14:paraId="40380728" w14:textId="77777777" w:rsidR="00526F98" w:rsidRPr="008928B1" w:rsidRDefault="00526F98" w:rsidP="00526F98">
      <w:pPr>
        <w:pStyle w:val="EX"/>
        <w:keepLines w:val="0"/>
      </w:pPr>
      <w:r w:rsidRPr="008928B1">
        <w:rPr>
          <w:b/>
        </w:rPr>
        <w:t>SDP</w:t>
      </w:r>
      <w:r w:rsidRPr="008928B1">
        <w:tab/>
        <w:t>The SDP contains a set of offered content types supported by UE#2 and desired by the user at UE#2 for this session in the accept-types attribute and indicates the maximum size message that can be received by UE#2 in the max-size attribute.</w:t>
      </w:r>
    </w:p>
    <w:p w14:paraId="407761DF" w14:textId="77777777" w:rsidR="00526F98" w:rsidRPr="00270918" w:rsidRDefault="00526F98" w:rsidP="00526F98">
      <w:pPr>
        <w:pStyle w:val="B1"/>
        <w:keepNext/>
        <w:keepLines/>
      </w:pPr>
    </w:p>
    <w:p w14:paraId="3EF287C5" w14:textId="77777777" w:rsidR="00526F98" w:rsidRPr="008928B1" w:rsidRDefault="00526F98" w:rsidP="00526F98">
      <w:pPr>
        <w:pStyle w:val="B1"/>
        <w:keepNext/>
        <w:keepLines/>
        <w:ind w:left="284" w:firstLine="0"/>
      </w:pPr>
      <w:bookmarkStart w:id="309" w:name="_MCCTEMPBM_CRPT98360225___2"/>
      <w:r w:rsidRPr="008928B1">
        <w:rPr>
          <w:bCs/>
        </w:rPr>
        <w:t>14.</w:t>
      </w:r>
      <w:r w:rsidRPr="008928B1">
        <w:tab/>
      </w:r>
      <w:r w:rsidRPr="008928B1">
        <w:rPr>
          <w:b/>
        </w:rPr>
        <w:t>200 (OK) response (P-CSCF to S-CSCF) - see example in table A.5.2-14</w:t>
      </w:r>
    </w:p>
    <w:bookmarkEnd w:id="309"/>
    <w:p w14:paraId="794F6FA6" w14:textId="77777777" w:rsidR="00526F98" w:rsidRPr="008928B1" w:rsidRDefault="00526F98" w:rsidP="00526F98">
      <w:pPr>
        <w:pStyle w:val="B2"/>
        <w:keepNext/>
        <w:keepLines/>
      </w:pPr>
      <w:r w:rsidRPr="008928B1">
        <w:tab/>
        <w:t>The P-CSCF forwards the 200 (OK) response to the S-CSCF.</w:t>
      </w:r>
    </w:p>
    <w:p w14:paraId="777B2066" w14:textId="77777777" w:rsidR="00526F98" w:rsidRPr="008928B1" w:rsidRDefault="00526F98" w:rsidP="00526F98">
      <w:pPr>
        <w:pStyle w:val="TH"/>
      </w:pPr>
      <w:r w:rsidRPr="008928B1">
        <w:t>Table A.5.2-14: 200 (OK) response (P-CSCF to S-CSCF)</w:t>
      </w:r>
    </w:p>
    <w:p w14:paraId="4996D4E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310" w:name="_MCCTEMPBM_CRPT98360226___2"/>
      <w:r w:rsidRPr="008928B1">
        <w:rPr>
          <w:snapToGrid w:val="0"/>
        </w:rPr>
        <w:t>SIP/2.0 200 OK</w:t>
      </w:r>
    </w:p>
    <w:p w14:paraId="3A717DE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Via: SIP/2.0/UDP scscf2.home2.net;branch=z9hG4bK332b23.1, SIP/2.0/UDP icscf2.home2.net;branch=z9hG4bK241d17.2, SIP/2.0/UDP mrfc1.home1.net;branch=z9hG4bK23273846</w:t>
      </w:r>
    </w:p>
    <w:p w14:paraId="2EF7C94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Record-Route: </w:t>
      </w:r>
      <w:r w:rsidRPr="008928B1">
        <w:t>&lt;sip:pcscf2.visited2.net;lr&gt;</w:t>
      </w:r>
      <w:r w:rsidRPr="008928B1">
        <w:rPr>
          <w:snapToGrid w:val="0"/>
        </w:rPr>
        <w:t>, &lt;sip:scscf2.home2.net;lr&gt;</w:t>
      </w:r>
    </w:p>
    <w:p w14:paraId="72F28CA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 "John Smith" &lt;sip:user2_public1@home2.net&gt;</w:t>
      </w:r>
    </w:p>
    <w:p w14:paraId="5E09C76A"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P-Access-Network-Info: </w:t>
      </w:r>
    </w:p>
    <w:p w14:paraId="38341FE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P-Charging-Vector: </w:t>
      </w:r>
      <w:r w:rsidR="0098298C">
        <w:rPr>
          <w:rFonts w:cs="Courier New" w:hint="eastAsia"/>
          <w:lang w:eastAsia="zh-CN"/>
        </w:rPr>
        <w:t>####</w:t>
      </w:r>
    </w:p>
    <w:p w14:paraId="42B9889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Privacy:</w:t>
      </w:r>
    </w:p>
    <w:p w14:paraId="62B9B2E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0910AAD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5F770E6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756FD7B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5EB34299"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Supported:</w:t>
      </w:r>
    </w:p>
    <w:p w14:paraId="1E0ECD9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Contact: </w:t>
      </w:r>
    </w:p>
    <w:p w14:paraId="38F0C8F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Allow:</w:t>
      </w:r>
    </w:p>
    <w:p w14:paraId="085A28F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Content-Type: </w:t>
      </w:r>
    </w:p>
    <w:p w14:paraId="05E2239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Content-Length: </w:t>
      </w:r>
    </w:p>
    <w:p w14:paraId="4F7AF5A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3B2EACD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w:t>
      </w:r>
    </w:p>
    <w:p w14:paraId="08A944D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w:t>
      </w:r>
    </w:p>
    <w:p w14:paraId="60C1CCC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05DAF49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w:t>
      </w:r>
    </w:p>
    <w:p w14:paraId="3BE64B6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w:t>
      </w:r>
    </w:p>
    <w:p w14:paraId="0CE87722"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w:t>
      </w:r>
    </w:p>
    <w:p w14:paraId="4D2F015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1F53EE2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71E33B4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bookmarkEnd w:id="310"/>
    <w:p w14:paraId="35671EF1" w14:textId="77777777" w:rsidR="00526F98" w:rsidRPr="008928B1" w:rsidRDefault="00526F98" w:rsidP="00526F98"/>
    <w:p w14:paraId="501AC3EA" w14:textId="77777777" w:rsidR="00526F98" w:rsidRPr="008928B1" w:rsidRDefault="00526F98" w:rsidP="00526F98">
      <w:pPr>
        <w:pStyle w:val="B1"/>
        <w:ind w:left="284" w:firstLine="0"/>
      </w:pPr>
      <w:bookmarkStart w:id="311" w:name="_MCCTEMPBM_CRPT98360227___2"/>
      <w:r w:rsidRPr="008928B1">
        <w:rPr>
          <w:bCs/>
        </w:rPr>
        <w:lastRenderedPageBreak/>
        <w:t>15.</w:t>
      </w:r>
      <w:r w:rsidRPr="008928B1">
        <w:tab/>
      </w:r>
      <w:r w:rsidRPr="008928B1">
        <w:rPr>
          <w:b/>
        </w:rPr>
        <w:t>200 (OK) response (S-CSCF to I-CSCF) - see example in table A.5.2-15</w:t>
      </w:r>
    </w:p>
    <w:bookmarkEnd w:id="311"/>
    <w:p w14:paraId="2DDAC2F9" w14:textId="77777777" w:rsidR="00526F98" w:rsidRPr="008928B1" w:rsidRDefault="00526F98" w:rsidP="00526F98">
      <w:pPr>
        <w:pStyle w:val="B2"/>
      </w:pPr>
      <w:r w:rsidRPr="008928B1">
        <w:tab/>
        <w:t>The S-CSCF sends a 200 (OK) response final response along the signalling path back to I-CSCF.</w:t>
      </w:r>
    </w:p>
    <w:p w14:paraId="3C769191" w14:textId="77777777" w:rsidR="00526F98" w:rsidRPr="008928B1" w:rsidRDefault="00526F98" w:rsidP="00526F98">
      <w:pPr>
        <w:pStyle w:val="TH"/>
      </w:pPr>
      <w:r w:rsidRPr="008928B1">
        <w:t>Table A.5.2-15: 200 (OK) response (S-CSCF to I-CSCF)</w:t>
      </w:r>
    </w:p>
    <w:p w14:paraId="2BBB299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12" w:name="_MCCTEMPBM_CRPT98360228___2"/>
      <w:r w:rsidRPr="008928B1">
        <w:rPr>
          <w:snapToGrid w:val="0"/>
        </w:rPr>
        <w:t>SIP/2.0 200 OK</w:t>
      </w:r>
    </w:p>
    <w:p w14:paraId="46383FE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Via: SIP/2.0/UDP icscf2.home2.net;branch=z9hG4bK241d17.2, SIP/2.0/UDP mrfc1.home1.net;branch=z9hG4bK23273846</w:t>
      </w:r>
    </w:p>
    <w:p w14:paraId="76F77E6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Record-Route: </w:t>
      </w:r>
    </w:p>
    <w:p w14:paraId="0FB8B28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P-Asserted-Identity:</w:t>
      </w:r>
      <w:r w:rsidRPr="008928B1">
        <w:t xml:space="preserve"> "John Smith" &lt;sip:user2_public1@home2.net&gt;, &lt;tel:+1-212-555-2222&gt;</w:t>
      </w:r>
    </w:p>
    <w:p w14:paraId="3BA488D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 xml:space="preserve">P-Charging-Vector: </w:t>
      </w:r>
      <w:r w:rsidR="0098298C">
        <w:rPr>
          <w:rFonts w:cs="Courier New" w:hint="eastAsia"/>
          <w:lang w:eastAsia="zh-CN"/>
        </w:rPr>
        <w:t>####</w:t>
      </w:r>
    </w:p>
    <w:p w14:paraId="32220CE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t xml:space="preserve">P-Charging-Function-Addresses: </w:t>
      </w:r>
      <w:r w:rsidR="0098298C">
        <w:rPr>
          <w:rFonts w:hint="eastAsia"/>
          <w:lang w:eastAsia="zh-CN"/>
        </w:rPr>
        <w:t>####</w:t>
      </w:r>
    </w:p>
    <w:p w14:paraId="5F56A6C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Privacy:</w:t>
      </w:r>
    </w:p>
    <w:p w14:paraId="1A481EF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5BD8D64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28A22962"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701A4D2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3C0F7025"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Supported:</w:t>
      </w:r>
    </w:p>
    <w:p w14:paraId="374E094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Contact: </w:t>
      </w:r>
    </w:p>
    <w:p w14:paraId="47C7518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Allow:</w:t>
      </w:r>
    </w:p>
    <w:p w14:paraId="448F3BE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Content-Type: </w:t>
      </w:r>
    </w:p>
    <w:p w14:paraId="45F9C59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Content-Length: </w:t>
      </w:r>
    </w:p>
    <w:p w14:paraId="1A1D0B7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674CB7A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w:t>
      </w:r>
    </w:p>
    <w:p w14:paraId="052D839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w:t>
      </w:r>
    </w:p>
    <w:p w14:paraId="3E1D109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7C13470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w:t>
      </w:r>
    </w:p>
    <w:p w14:paraId="0A99ACC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w:t>
      </w:r>
    </w:p>
    <w:p w14:paraId="4485BC8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w:t>
      </w:r>
    </w:p>
    <w:p w14:paraId="599EABBC"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372F2E9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281AB11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bookmarkEnd w:id="312"/>
    <w:p w14:paraId="2308AA94" w14:textId="77777777" w:rsidR="00526F98" w:rsidRPr="008928B1" w:rsidRDefault="00526F98" w:rsidP="00526F98"/>
    <w:p w14:paraId="1E84C6D6" w14:textId="77777777" w:rsidR="00526F98" w:rsidRPr="008928B1" w:rsidRDefault="00526F98" w:rsidP="00526F98">
      <w:pPr>
        <w:pStyle w:val="B1"/>
        <w:ind w:left="284" w:firstLine="0"/>
      </w:pPr>
      <w:bookmarkStart w:id="313" w:name="_MCCTEMPBM_CRPT98360229___2"/>
      <w:r w:rsidRPr="008928B1">
        <w:rPr>
          <w:bCs/>
        </w:rPr>
        <w:t>16.</w:t>
      </w:r>
      <w:r w:rsidRPr="008928B1">
        <w:rPr>
          <w:bCs/>
        </w:rPr>
        <w:tab/>
      </w:r>
      <w:r w:rsidRPr="008928B1">
        <w:rPr>
          <w:b/>
        </w:rPr>
        <w:t>200 (OK) response (I-CSCF to MRFC/AS) - see example in table A.5.2-16</w:t>
      </w:r>
    </w:p>
    <w:bookmarkEnd w:id="313"/>
    <w:p w14:paraId="66CCB5C3" w14:textId="77777777" w:rsidR="00526F98" w:rsidRPr="008928B1" w:rsidRDefault="00526F98" w:rsidP="00526F98">
      <w:pPr>
        <w:pStyle w:val="B2"/>
      </w:pPr>
      <w:r w:rsidRPr="008928B1">
        <w:tab/>
        <w:t xml:space="preserve">The I-CSCF forwards the 200 (OK) response final response to the session originator. </w:t>
      </w:r>
    </w:p>
    <w:p w14:paraId="5665F89E" w14:textId="77777777" w:rsidR="00526F98" w:rsidRPr="008928B1" w:rsidRDefault="00526F98" w:rsidP="00526F98">
      <w:pPr>
        <w:pStyle w:val="TH"/>
      </w:pPr>
      <w:r w:rsidRPr="008928B1">
        <w:t xml:space="preserve">Table </w:t>
      </w:r>
      <w:r w:rsidR="00A600E6">
        <w:t>A.5.2</w:t>
      </w:r>
      <w:r w:rsidRPr="008928B1">
        <w:t>-16: 200 (OK) response (I-CSCF to MRFC/AS)</w:t>
      </w:r>
    </w:p>
    <w:p w14:paraId="20FFAC2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14" w:name="_MCCTEMPBM_CRPT98360230___2"/>
      <w:r w:rsidRPr="008928B1">
        <w:rPr>
          <w:snapToGrid w:val="0"/>
        </w:rPr>
        <w:t>SIP/2.0 200 OK</w:t>
      </w:r>
    </w:p>
    <w:p w14:paraId="0B7B229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Via: SIP/2.0/UDP mrfc1.home1.net;branch=z9hG4bK23273846</w:t>
      </w:r>
    </w:p>
    <w:p w14:paraId="0DEAC1F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Record-Route: </w:t>
      </w:r>
    </w:p>
    <w:p w14:paraId="021FE2AC"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P-Asserted-Identity:</w:t>
      </w:r>
    </w:p>
    <w:p w14:paraId="1C478DF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Privacy:</w:t>
      </w:r>
    </w:p>
    <w:p w14:paraId="001E206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1ECD56C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4686B77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3939D1D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7A33C4A6"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Supported:</w:t>
      </w:r>
    </w:p>
    <w:p w14:paraId="2F0C003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Contact:</w:t>
      </w:r>
    </w:p>
    <w:p w14:paraId="7A7093F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Allow: </w:t>
      </w:r>
    </w:p>
    <w:p w14:paraId="4BE8889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Content-Type: </w:t>
      </w:r>
    </w:p>
    <w:p w14:paraId="32CC4B5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Content-Length: </w:t>
      </w:r>
    </w:p>
    <w:p w14:paraId="62731D9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7542697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w:t>
      </w:r>
    </w:p>
    <w:p w14:paraId="0FD5DF7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w:t>
      </w:r>
    </w:p>
    <w:p w14:paraId="1AEB9AA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5B989CC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w:t>
      </w:r>
    </w:p>
    <w:p w14:paraId="08C393A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w:t>
      </w:r>
    </w:p>
    <w:p w14:paraId="52033B5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w:t>
      </w:r>
    </w:p>
    <w:p w14:paraId="610846C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158F454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3460EB7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bookmarkEnd w:id="314"/>
    <w:p w14:paraId="05350833" w14:textId="77777777" w:rsidR="00526F98" w:rsidRPr="008928B1" w:rsidRDefault="00526F98" w:rsidP="00526F98"/>
    <w:p w14:paraId="5E883E34" w14:textId="77777777" w:rsidR="00526F98" w:rsidRPr="008928B1" w:rsidRDefault="00526F98" w:rsidP="00526F98"/>
    <w:p w14:paraId="2BC73B24" w14:textId="77777777" w:rsidR="00526F98" w:rsidRPr="008928B1" w:rsidRDefault="00526F98" w:rsidP="00526F98">
      <w:pPr>
        <w:pStyle w:val="B1"/>
        <w:keepNext/>
        <w:keepLines/>
        <w:ind w:left="284" w:firstLine="0"/>
      </w:pPr>
      <w:bookmarkStart w:id="315" w:name="_MCCTEMPBM_CRPT98360231___2"/>
      <w:r w:rsidRPr="008928B1">
        <w:rPr>
          <w:bCs/>
        </w:rPr>
        <w:lastRenderedPageBreak/>
        <w:t>17.</w:t>
      </w:r>
      <w:r w:rsidRPr="008928B1">
        <w:tab/>
      </w:r>
      <w:r w:rsidRPr="008928B1">
        <w:rPr>
          <w:b/>
        </w:rPr>
        <w:t>ACK request (MRFC/AS to S-CSCF) - see example in table A.5.2-17</w:t>
      </w:r>
    </w:p>
    <w:bookmarkEnd w:id="315"/>
    <w:p w14:paraId="15349D49" w14:textId="77777777" w:rsidR="00526F98" w:rsidRPr="008928B1" w:rsidRDefault="00526F98" w:rsidP="00526F98">
      <w:pPr>
        <w:pStyle w:val="B2"/>
        <w:keepNext/>
        <w:keepLines/>
      </w:pPr>
      <w:r w:rsidRPr="008928B1">
        <w:tab/>
        <w:t>The MRFC/AS responds to the 200 (OK) response (16) with an ACK request sent to the S-CSCF.</w:t>
      </w:r>
    </w:p>
    <w:p w14:paraId="1E82BEC1" w14:textId="77777777" w:rsidR="00526F98" w:rsidRPr="008928B1" w:rsidRDefault="00526F98" w:rsidP="00526F98">
      <w:pPr>
        <w:pStyle w:val="TH"/>
      </w:pPr>
      <w:r w:rsidRPr="008928B1">
        <w:t>Table A.5.2-17: ACK request (MRFC/AS to S-CSCF)</w:t>
      </w:r>
    </w:p>
    <w:p w14:paraId="18DCC5A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16" w:name="_MCCTEMPBM_CRPT98360232___2"/>
      <w:r w:rsidRPr="008928B1">
        <w:rPr>
          <w:snapToGrid w:val="0"/>
        </w:rPr>
        <w:t xml:space="preserve">ACK </w:t>
      </w:r>
      <w:r w:rsidRPr="008928B1">
        <w:t>sip:</w:t>
      </w:r>
      <w:r w:rsidR="005C7AC8" w:rsidRPr="00555C93">
        <w:t>user2_public1@home2.net</w:t>
      </w:r>
      <w:r w:rsidR="005C7AC8">
        <w:t>;gr=urn:uuid:2ad8950e-48a5-4a74-8d99-ad76cc7fc74</w:t>
      </w:r>
      <w:r w:rsidR="005C7AC8" w:rsidRPr="008928B1">
        <w:t xml:space="preserve"> </w:t>
      </w:r>
      <w:r w:rsidRPr="008928B1">
        <w:t>;comp=sigcomp</w:t>
      </w:r>
      <w:r w:rsidRPr="008928B1">
        <w:rPr>
          <w:snapToGrid w:val="0"/>
        </w:rPr>
        <w:t xml:space="preserve"> SIP/2.0</w:t>
      </w:r>
    </w:p>
    <w:p w14:paraId="6897AC2C"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Via: SIP/2.0/UDP mrfc1.home1.net;branch=z9hG4bK23273846</w:t>
      </w:r>
    </w:p>
    <w:p w14:paraId="1DB514A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70</w:t>
      </w:r>
    </w:p>
    <w:p w14:paraId="46E5865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Route: &lt;sip:scscf2.home2.net;lr&gt;, &lt;</w:t>
      </w:r>
      <w:r w:rsidRPr="008928B1">
        <w:t>sip:pcscf2.visited2.net;lr&gt;</w:t>
      </w:r>
    </w:p>
    <w:p w14:paraId="6E5F51E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From: &lt;sip:conference1@mrfc1.home1.net&gt;; tag=171828</w:t>
      </w:r>
    </w:p>
    <w:p w14:paraId="59D601C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To: &lt;sip:user2_public1@home2.net&gt;;tag=314159</w:t>
      </w:r>
    </w:p>
    <w:p w14:paraId="020E264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Call-ID: cb03a0s09a2sdfglkj490333</w:t>
      </w:r>
    </w:p>
    <w:p w14:paraId="73DE369F"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Cseq: 127 ACK</w:t>
      </w:r>
    </w:p>
    <w:p w14:paraId="2EE255A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 0</w:t>
      </w:r>
    </w:p>
    <w:bookmarkEnd w:id="316"/>
    <w:p w14:paraId="3BFC6A4B" w14:textId="77777777" w:rsidR="00526F98" w:rsidRPr="008928B1" w:rsidRDefault="00526F98" w:rsidP="00526F98"/>
    <w:p w14:paraId="5D86806F" w14:textId="77777777" w:rsidR="00526F98" w:rsidRPr="008928B1" w:rsidRDefault="00526F98" w:rsidP="00526F98">
      <w:pPr>
        <w:pStyle w:val="B1"/>
        <w:ind w:left="284" w:firstLine="0"/>
      </w:pPr>
      <w:bookmarkStart w:id="317" w:name="_MCCTEMPBM_CRPT98360233___2"/>
      <w:r w:rsidRPr="008928B1">
        <w:rPr>
          <w:bCs/>
        </w:rPr>
        <w:t>18.</w:t>
      </w:r>
      <w:r w:rsidRPr="008928B1">
        <w:tab/>
      </w:r>
      <w:r w:rsidRPr="008928B1">
        <w:rPr>
          <w:b/>
        </w:rPr>
        <w:t>ACK request (S-CSCF to P-CSCF) - see example in table A.5.2-18</w:t>
      </w:r>
    </w:p>
    <w:bookmarkEnd w:id="317"/>
    <w:p w14:paraId="0BF9FD37" w14:textId="77777777" w:rsidR="00526F98" w:rsidRPr="008928B1" w:rsidRDefault="00526F98" w:rsidP="00526F98">
      <w:pPr>
        <w:pStyle w:val="B2"/>
      </w:pPr>
      <w:r w:rsidRPr="008928B1">
        <w:tab/>
        <w:t>The S-CSCF forwards the ACK request to the P-CSCF.</w:t>
      </w:r>
    </w:p>
    <w:p w14:paraId="1073E71F" w14:textId="77777777" w:rsidR="00526F98" w:rsidRPr="008928B1" w:rsidRDefault="00526F98" w:rsidP="00526F98">
      <w:pPr>
        <w:pStyle w:val="TH"/>
      </w:pPr>
      <w:r w:rsidRPr="008928B1">
        <w:t>Table A.5.2-18: ACK request (S-CSCF to P-CSCF)</w:t>
      </w:r>
    </w:p>
    <w:p w14:paraId="49765652"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18" w:name="_MCCTEMPBM_CRPT98360234___2"/>
      <w:r w:rsidRPr="008928B1">
        <w:rPr>
          <w:snapToGrid w:val="0"/>
        </w:rPr>
        <w:t xml:space="preserve">ACK </w:t>
      </w:r>
      <w:r w:rsidRPr="008928B1">
        <w:t>sip:[5555::eee:fff:aaa:bbb]:8805;comp=sigcomp</w:t>
      </w:r>
      <w:r w:rsidRPr="008928B1">
        <w:rPr>
          <w:snapToGrid w:val="0"/>
        </w:rPr>
        <w:t xml:space="preserve"> SIP/2.0</w:t>
      </w:r>
    </w:p>
    <w:p w14:paraId="5BDA5B42"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Via: SIP/2.0/UDP scscf2.home2.net;branch=z9hG4bK332b23.1, SIP/2.0/UDP mrfc1.home1.net;branch=z9hG4bK23273846</w:t>
      </w:r>
    </w:p>
    <w:p w14:paraId="62EBDA2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69</w:t>
      </w:r>
    </w:p>
    <w:p w14:paraId="0D1CE89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Route: &lt;sip:pcscf2.visited2.net;lr&gt;</w:t>
      </w:r>
    </w:p>
    <w:p w14:paraId="29134A8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641E47C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78B45C0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3A3A93D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7446742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Content-Length: </w:t>
      </w:r>
    </w:p>
    <w:bookmarkEnd w:id="318"/>
    <w:p w14:paraId="4DE2B5DD" w14:textId="77777777" w:rsidR="00526F98" w:rsidRPr="008928B1" w:rsidRDefault="00526F98" w:rsidP="00526F98"/>
    <w:p w14:paraId="0D67B408" w14:textId="77777777" w:rsidR="00526F98" w:rsidRPr="008928B1" w:rsidRDefault="00526F98" w:rsidP="00526F98">
      <w:pPr>
        <w:pStyle w:val="B1"/>
        <w:ind w:left="284" w:firstLine="0"/>
        <w:rPr>
          <w:b/>
        </w:rPr>
      </w:pPr>
      <w:bookmarkStart w:id="319" w:name="_MCCTEMPBM_CRPT98360235___2"/>
      <w:r w:rsidRPr="008928B1">
        <w:rPr>
          <w:bCs/>
        </w:rPr>
        <w:t>19.</w:t>
      </w:r>
      <w:r w:rsidRPr="008928B1">
        <w:tab/>
      </w:r>
      <w:r w:rsidRPr="008928B1">
        <w:rPr>
          <w:b/>
        </w:rPr>
        <w:t>ACK request (P-CSCF to UE#2) - see example in table A.5.2-19</w:t>
      </w:r>
    </w:p>
    <w:bookmarkEnd w:id="319"/>
    <w:p w14:paraId="5E725B17" w14:textId="77777777" w:rsidR="00526F98" w:rsidRPr="008928B1" w:rsidRDefault="00526F98" w:rsidP="00526F98">
      <w:pPr>
        <w:pStyle w:val="B2"/>
      </w:pPr>
      <w:r w:rsidRPr="008928B1">
        <w:tab/>
        <w:t>The P-CSCF forwards the ACK request to the UE#2.</w:t>
      </w:r>
    </w:p>
    <w:p w14:paraId="641D666F" w14:textId="77777777" w:rsidR="00526F98" w:rsidRPr="008928B1" w:rsidRDefault="00526F98" w:rsidP="00526F98">
      <w:pPr>
        <w:pStyle w:val="TH"/>
      </w:pPr>
      <w:r w:rsidRPr="008928B1">
        <w:t>Table A.5.2-19: ACK request (P-CSCF to UE#2)</w:t>
      </w:r>
    </w:p>
    <w:p w14:paraId="56EF8B7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20" w:name="_MCCTEMPBM_CRPT98360236___2"/>
      <w:r w:rsidRPr="008928B1">
        <w:rPr>
          <w:snapToGrid w:val="0"/>
        </w:rPr>
        <w:t xml:space="preserve">ACK </w:t>
      </w:r>
      <w:r w:rsidRPr="008928B1">
        <w:t>sip:[5555::eee:fff:aaa:bbb]:8805;comp=sigcomp</w:t>
      </w:r>
      <w:r w:rsidRPr="008928B1">
        <w:rPr>
          <w:snapToGrid w:val="0"/>
        </w:rPr>
        <w:t xml:space="preserve"> SIP/2.0</w:t>
      </w:r>
    </w:p>
    <w:p w14:paraId="3EC51CB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Via: SIP/2.0/UDP pcscf2.visited2.net</w:t>
      </w:r>
      <w:r w:rsidRPr="008928B1">
        <w:t>:5088;comp=sigcomp;</w:t>
      </w:r>
      <w:r w:rsidRPr="008928B1">
        <w:rPr>
          <w:snapToGrid w:val="0"/>
        </w:rPr>
        <w:t>branch=z9hG4bK240f34.1, SIP/2.0/UDP scscf2.home2.net;branch=z9hG4bK332b23.1, SIP/2.0/UDP mrfc1.home1.net;branch=z9hG4bK23273846</w:t>
      </w:r>
    </w:p>
    <w:p w14:paraId="2AEC11F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68</w:t>
      </w:r>
    </w:p>
    <w:p w14:paraId="3D7B11D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35694E4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23EC274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35AC68F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3243F48C"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w:t>
      </w:r>
    </w:p>
    <w:bookmarkEnd w:id="320"/>
    <w:p w14:paraId="74095B66" w14:textId="77777777" w:rsidR="00526F98" w:rsidRPr="008928B1" w:rsidRDefault="00526F98" w:rsidP="00526F98">
      <w:pPr>
        <w:rPr>
          <w:noProof/>
        </w:rPr>
      </w:pPr>
    </w:p>
    <w:p w14:paraId="26044F44" w14:textId="77777777" w:rsidR="00526F98" w:rsidRPr="008928B1" w:rsidRDefault="00526F98" w:rsidP="00526F98">
      <w:pPr>
        <w:pStyle w:val="B1"/>
        <w:keepNext/>
        <w:keepLines/>
      </w:pPr>
      <w:r w:rsidRPr="008928B1">
        <w:t>20.</w:t>
      </w:r>
      <w:r w:rsidRPr="008928B1">
        <w:tab/>
      </w:r>
      <w:r w:rsidRPr="008928B1">
        <w:rPr>
          <w:b/>
          <w:bCs/>
        </w:rPr>
        <w:t>H.248 interaction to create conference connection resources for UE#2</w:t>
      </w:r>
    </w:p>
    <w:p w14:paraId="0E61BD3F" w14:textId="77777777" w:rsidR="00526F98" w:rsidRPr="008928B1" w:rsidRDefault="00526F98" w:rsidP="00526F98">
      <w:pPr>
        <w:pStyle w:val="B2"/>
        <w:keepNext/>
        <w:keepLines/>
      </w:pPr>
      <w:r w:rsidRPr="008928B1">
        <w:tab/>
        <w:t>MRFC initiates a H.248 interaction to create an connection point for UE#2 in MRFP.</w:t>
      </w:r>
    </w:p>
    <w:p w14:paraId="56A5CFAF" w14:textId="77777777" w:rsidR="00526F98" w:rsidRPr="008928B1" w:rsidRDefault="00526F98" w:rsidP="00526F98">
      <w:pPr>
        <w:pStyle w:val="B1"/>
        <w:keepNext/>
      </w:pPr>
      <w:r w:rsidRPr="008928B1">
        <w:t>21.</w:t>
      </w:r>
      <w:r w:rsidR="00270918">
        <w:tab/>
      </w:r>
      <w:r w:rsidRPr="008928B1">
        <w:rPr>
          <w:b/>
        </w:rPr>
        <w:t>TCP setup</w:t>
      </w:r>
    </w:p>
    <w:p w14:paraId="321D5673" w14:textId="77777777" w:rsidR="00526F98" w:rsidRPr="008928B1" w:rsidRDefault="00526F98" w:rsidP="00526F98">
      <w:pPr>
        <w:pStyle w:val="B2"/>
        <w:ind w:firstLine="0"/>
      </w:pPr>
      <w:bookmarkStart w:id="321" w:name="_MCCTEMPBM_CRPT98360237___3"/>
      <w:r w:rsidRPr="008928B1">
        <w:t>MRFP establishes a TCP connection using the IP-CAN bearers established in step 12 to</w:t>
      </w:r>
      <w:r w:rsidRPr="008928B1">
        <w:rPr>
          <w:rFonts w:eastAsia="MS Mincho"/>
        </w:rPr>
        <w:t xml:space="preserve"> the host address and port </w:t>
      </w:r>
      <w:r w:rsidRPr="008928B1">
        <w:t>as specified in the MSRP URL received in the SDP Answer UE#2.</w:t>
      </w:r>
    </w:p>
    <w:bookmarkEnd w:id="321"/>
    <w:p w14:paraId="2A8A4681" w14:textId="77777777" w:rsidR="00526F98" w:rsidRPr="008928B1" w:rsidRDefault="00526F98" w:rsidP="00526F98">
      <w:pPr>
        <w:pStyle w:val="B1"/>
        <w:keepNext/>
        <w:rPr>
          <w:b/>
        </w:rPr>
      </w:pPr>
      <w:r w:rsidRPr="008928B1">
        <w:t xml:space="preserve">22. </w:t>
      </w:r>
      <w:r w:rsidRPr="008928B1">
        <w:rPr>
          <w:b/>
          <w:bCs/>
        </w:rPr>
        <w:t>MSRP SEND request (MRFP to UE#2)</w:t>
      </w:r>
      <w:r w:rsidRPr="008928B1">
        <w:rPr>
          <w:b/>
        </w:rPr>
        <w:t xml:space="preserve"> – see example in table A.5.</w:t>
      </w:r>
      <w:r w:rsidR="00A600E6">
        <w:rPr>
          <w:b/>
        </w:rPr>
        <w:t>2</w:t>
      </w:r>
      <w:r w:rsidRPr="008928B1">
        <w:rPr>
          <w:b/>
        </w:rPr>
        <w:t>-22</w:t>
      </w:r>
    </w:p>
    <w:p w14:paraId="15BF9CB5" w14:textId="77777777" w:rsidR="00526F98" w:rsidRPr="008928B1" w:rsidRDefault="00526F98" w:rsidP="00526F98">
      <w:pPr>
        <w:pStyle w:val="B1"/>
        <w:ind w:firstLine="0"/>
        <w:rPr>
          <w:b/>
        </w:rPr>
      </w:pPr>
      <w:bookmarkStart w:id="322" w:name="_MCCTEMPBM_CRPT98360238___3"/>
      <w:r w:rsidRPr="008928B1">
        <w:t>The MRFP sends the first message over the MSRP session with an MSRP SEND request using the established TCP connection.</w:t>
      </w:r>
    </w:p>
    <w:bookmarkEnd w:id="322"/>
    <w:p w14:paraId="72EB770F" w14:textId="77777777" w:rsidR="00526F98" w:rsidRPr="008928B1" w:rsidRDefault="00526F98" w:rsidP="00526F98">
      <w:pPr>
        <w:pStyle w:val="TH"/>
      </w:pPr>
      <w:r w:rsidRPr="008928B1">
        <w:lastRenderedPageBreak/>
        <w:t>Table A.5.</w:t>
      </w:r>
      <w:r w:rsidR="00A600E6">
        <w:t>2</w:t>
      </w:r>
      <w:r w:rsidRPr="008928B1">
        <w:t>-22: MSRP SEND request (MRFP to UE#2)</w:t>
      </w:r>
    </w:p>
    <w:p w14:paraId="4E437A3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23" w:name="_MCCTEMPBM_CRPT98360239___2"/>
      <w:r w:rsidRPr="008928B1">
        <w:rPr>
          <w:snapToGrid w:val="0"/>
        </w:rPr>
        <w:t xml:space="preserve">MSRP </w:t>
      </w:r>
      <w:r w:rsidRPr="008928B1">
        <w:rPr>
          <w:snapToGrid w:val="0"/>
          <w:lang w:eastAsia="ko-KR"/>
        </w:rPr>
        <w:t>y56hkseg</w:t>
      </w:r>
      <w:r w:rsidRPr="008928B1">
        <w:rPr>
          <w:snapToGrid w:val="0"/>
        </w:rPr>
        <w:t xml:space="preserve"> SEND</w:t>
      </w:r>
    </w:p>
    <w:p w14:paraId="0DB3EB32"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To</w:t>
      </w:r>
      <w:r w:rsidRPr="008928B1">
        <w:rPr>
          <w:snapToGrid w:val="0"/>
          <w:lang w:eastAsia="ko-KR"/>
        </w:rPr>
        <w:t>-path</w:t>
      </w:r>
      <w:r w:rsidRPr="008928B1">
        <w:rPr>
          <w:snapToGrid w:val="0"/>
        </w:rPr>
        <w:t>:</w:t>
      </w:r>
      <w:r w:rsidRPr="008928B1">
        <w:t>msrp://[5555::eee:fff:aaa:bbb]:</w:t>
      </w:r>
      <w:r w:rsidR="00A600E6">
        <w:t>2855</w:t>
      </w:r>
      <w:r w:rsidRPr="008928B1">
        <w:t>/s417121</w:t>
      </w:r>
      <w:r w:rsidRPr="008928B1">
        <w:rPr>
          <w:snapToGrid w:val="0"/>
        </w:rPr>
        <w:t>;tcp</w:t>
      </w:r>
    </w:p>
    <w:p w14:paraId="4A52898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From</w:t>
      </w:r>
      <w:r w:rsidRPr="008928B1">
        <w:rPr>
          <w:snapToGrid w:val="0"/>
          <w:lang w:eastAsia="ko-KR"/>
        </w:rPr>
        <w:t>-path</w:t>
      </w:r>
      <w:r w:rsidRPr="008928B1">
        <w:rPr>
          <w:snapToGrid w:val="0"/>
        </w:rPr>
        <w:t>:msrp://[5555::abc:def:abc:def]:</w:t>
      </w:r>
      <w:r w:rsidR="00A600E6">
        <w:rPr>
          <w:snapToGrid w:val="0"/>
        </w:rPr>
        <w:t>2855</w:t>
      </w:r>
      <w:r w:rsidRPr="008928B1">
        <w:rPr>
          <w:snapToGrid w:val="0"/>
        </w:rPr>
        <w:t>/s111271;tcp</w:t>
      </w:r>
    </w:p>
    <w:p w14:paraId="5B72A18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ko-KR"/>
        </w:rPr>
      </w:pPr>
      <w:r w:rsidRPr="008928B1">
        <w:rPr>
          <w:snapToGrid w:val="0"/>
          <w:lang w:eastAsia="ko-KR"/>
        </w:rPr>
        <w:t>Message-ID: 10568</w:t>
      </w:r>
    </w:p>
    <w:p w14:paraId="57ABE60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ko-KR"/>
        </w:rPr>
      </w:pPr>
      <w:r w:rsidRPr="008928B1">
        <w:rPr>
          <w:snapToGrid w:val="0"/>
          <w:lang w:eastAsia="ko-KR"/>
        </w:rPr>
        <w:t>Byte-Range: 1-89/89</w:t>
      </w:r>
    </w:p>
    <w:p w14:paraId="78A46B8A"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Content-Type: </w:t>
      </w:r>
      <w:r w:rsidRPr="008928B1">
        <w:rPr>
          <w:szCs w:val="16"/>
        </w:rPr>
        <w:t>"</w:t>
      </w:r>
      <w:r w:rsidRPr="008928B1">
        <w:rPr>
          <w:snapToGrid w:val="0"/>
          <w:szCs w:val="16"/>
        </w:rPr>
        <w:t>text/plain</w:t>
      </w:r>
      <w:r w:rsidRPr="008928B1">
        <w:rPr>
          <w:szCs w:val="16"/>
        </w:rPr>
        <w:t>"</w:t>
      </w:r>
    </w:p>
    <w:p w14:paraId="56BE748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I will never be a member of a club that accepts people like me as members – Groucho Marx.</w:t>
      </w:r>
    </w:p>
    <w:p w14:paraId="638978B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lang w:eastAsia="ko-KR"/>
        </w:rPr>
        <w:t>-------y56hkseg$</w:t>
      </w:r>
    </w:p>
    <w:bookmarkEnd w:id="323"/>
    <w:p w14:paraId="2BE91997" w14:textId="77777777" w:rsidR="00526F98" w:rsidRPr="008928B1" w:rsidRDefault="00526F98" w:rsidP="00526F98">
      <w:pPr>
        <w:pStyle w:val="B1"/>
      </w:pPr>
    </w:p>
    <w:p w14:paraId="28877B2A" w14:textId="77777777" w:rsidR="00526F98" w:rsidRPr="008928B1" w:rsidRDefault="00526F98" w:rsidP="00526F98">
      <w:pPr>
        <w:pStyle w:val="EX"/>
        <w:keepLines w:val="0"/>
        <w:ind w:left="2127" w:hanging="1843"/>
        <w:rPr>
          <w:b/>
          <w:bCs/>
          <w:lang w:eastAsia="ko-KR"/>
        </w:rPr>
      </w:pPr>
      <w:bookmarkStart w:id="324" w:name="_MCCTEMPBM_CRPT98360240___2"/>
      <w:r w:rsidRPr="008928B1">
        <w:rPr>
          <w:b/>
          <w:bCs/>
          <w:lang w:eastAsia="ko-KR"/>
        </w:rPr>
        <w:t>To-path:</w:t>
      </w:r>
      <w:r w:rsidRPr="008928B1">
        <w:rPr>
          <w:b/>
          <w:bCs/>
          <w:lang w:eastAsia="ko-KR"/>
        </w:rPr>
        <w:tab/>
      </w:r>
      <w:r w:rsidRPr="008928B1">
        <w:rPr>
          <w:bCs/>
          <w:lang w:eastAsia="ko-KR"/>
        </w:rPr>
        <w:t>The sender</w:t>
      </w:r>
      <w:r w:rsidR="00270918">
        <w:rPr>
          <w:bCs/>
          <w:lang w:eastAsia="ko-KR"/>
        </w:rPr>
        <w:t>'</w:t>
      </w:r>
      <w:r w:rsidRPr="008928B1">
        <w:rPr>
          <w:bCs/>
          <w:lang w:eastAsia="ko-KR"/>
        </w:rPr>
        <w:t>s remote path</w:t>
      </w:r>
    </w:p>
    <w:p w14:paraId="708CD4C5" w14:textId="77777777" w:rsidR="00526F98" w:rsidRPr="008928B1" w:rsidRDefault="00526F98" w:rsidP="00526F98">
      <w:pPr>
        <w:pStyle w:val="EX"/>
        <w:keepLines w:val="0"/>
        <w:ind w:left="2127" w:hanging="1843"/>
        <w:rPr>
          <w:b/>
          <w:bCs/>
          <w:lang w:eastAsia="ko-KR"/>
        </w:rPr>
      </w:pPr>
      <w:r w:rsidRPr="008928B1">
        <w:rPr>
          <w:b/>
          <w:bCs/>
          <w:lang w:eastAsia="ko-KR"/>
        </w:rPr>
        <w:t>From-path:</w:t>
      </w:r>
      <w:r w:rsidRPr="008928B1">
        <w:rPr>
          <w:b/>
          <w:bCs/>
          <w:lang w:eastAsia="ko-KR"/>
        </w:rPr>
        <w:tab/>
      </w:r>
      <w:r w:rsidRPr="008928B1">
        <w:rPr>
          <w:bCs/>
          <w:lang w:eastAsia="ko-KR"/>
        </w:rPr>
        <w:t>The sender</w:t>
      </w:r>
      <w:r w:rsidR="00270918">
        <w:rPr>
          <w:bCs/>
          <w:lang w:eastAsia="ko-KR"/>
        </w:rPr>
        <w:t>'</w:t>
      </w:r>
      <w:r w:rsidRPr="008928B1">
        <w:rPr>
          <w:bCs/>
          <w:lang w:eastAsia="ko-KR"/>
        </w:rPr>
        <w:t>s local URL</w:t>
      </w:r>
      <w:r w:rsidRPr="008928B1">
        <w:rPr>
          <w:b/>
          <w:bCs/>
        </w:rPr>
        <w:t xml:space="preserve"> </w:t>
      </w:r>
    </w:p>
    <w:p w14:paraId="65CB7397" w14:textId="77777777" w:rsidR="00526F98" w:rsidRPr="008928B1" w:rsidRDefault="00526F98" w:rsidP="00526F98">
      <w:pPr>
        <w:pStyle w:val="EX"/>
        <w:keepLines w:val="0"/>
        <w:ind w:left="2127" w:hanging="1843"/>
        <w:rPr>
          <w:bCs/>
          <w:lang w:eastAsia="ko-KR"/>
        </w:rPr>
      </w:pPr>
      <w:r w:rsidRPr="008928B1">
        <w:rPr>
          <w:b/>
          <w:bCs/>
          <w:lang w:eastAsia="ko-KR"/>
        </w:rPr>
        <w:t>Message-ID:</w:t>
      </w:r>
      <w:r w:rsidRPr="008928B1">
        <w:rPr>
          <w:b/>
          <w:bCs/>
          <w:lang w:eastAsia="ko-KR"/>
        </w:rPr>
        <w:tab/>
      </w:r>
      <w:r w:rsidRPr="008928B1">
        <w:rPr>
          <w:bCs/>
          <w:lang w:eastAsia="ko-KR"/>
        </w:rPr>
        <w:t>A unique message ID for MSRP message.</w:t>
      </w:r>
    </w:p>
    <w:p w14:paraId="491E4298" w14:textId="77777777" w:rsidR="00526F98" w:rsidRPr="008928B1" w:rsidRDefault="00526F98" w:rsidP="00526F98">
      <w:pPr>
        <w:pStyle w:val="EX"/>
        <w:keepLines w:val="0"/>
        <w:ind w:left="2127" w:hanging="1843"/>
        <w:rPr>
          <w:bCs/>
          <w:lang w:eastAsia="ko-KR"/>
        </w:rPr>
      </w:pPr>
      <w:r w:rsidRPr="008928B1">
        <w:rPr>
          <w:b/>
          <w:bCs/>
          <w:lang w:eastAsia="ko-KR"/>
        </w:rPr>
        <w:t>Byte-Range:</w:t>
      </w:r>
      <w:r w:rsidRPr="008928B1">
        <w:rPr>
          <w:b/>
          <w:bCs/>
          <w:lang w:eastAsia="ko-KR"/>
        </w:rPr>
        <w:tab/>
      </w:r>
      <w:r w:rsidRPr="008928B1">
        <w:rPr>
          <w:bCs/>
          <w:lang w:eastAsia="ko-KR"/>
        </w:rPr>
        <w:t>The Byte Range for this message.</w:t>
      </w:r>
    </w:p>
    <w:p w14:paraId="28ED99C9" w14:textId="77777777" w:rsidR="00526F98" w:rsidRPr="008928B1" w:rsidRDefault="00526F98" w:rsidP="00526F98">
      <w:pPr>
        <w:pStyle w:val="EX"/>
        <w:keepLines w:val="0"/>
        <w:ind w:left="2127" w:hanging="1843"/>
        <w:rPr>
          <w:b/>
          <w:bCs/>
        </w:rPr>
      </w:pPr>
      <w:r w:rsidRPr="008928B1">
        <w:rPr>
          <w:b/>
          <w:bCs/>
        </w:rPr>
        <w:t>Content-Type:</w:t>
      </w:r>
      <w:r w:rsidRPr="008928B1">
        <w:rPr>
          <w:b/>
          <w:bCs/>
        </w:rPr>
        <w:tab/>
      </w:r>
      <w:r w:rsidRPr="008928B1">
        <w:t>The format of the body of the request.</w:t>
      </w:r>
    </w:p>
    <w:bookmarkEnd w:id="324"/>
    <w:p w14:paraId="3E318252" w14:textId="77777777" w:rsidR="00526F98" w:rsidRPr="008928B1" w:rsidRDefault="00526F98" w:rsidP="00526F98">
      <w:pPr>
        <w:pStyle w:val="B1"/>
        <w:keepNext/>
        <w:rPr>
          <w:b/>
        </w:rPr>
      </w:pPr>
      <w:r w:rsidRPr="008928B1">
        <w:t xml:space="preserve">23. </w:t>
      </w:r>
      <w:r w:rsidRPr="008928B1">
        <w:rPr>
          <w:b/>
          <w:bCs/>
        </w:rPr>
        <w:t xml:space="preserve">MSRP 200 (OK) response </w:t>
      </w:r>
      <w:r w:rsidRPr="008928B1">
        <w:rPr>
          <w:b/>
        </w:rPr>
        <w:t>(UE#2 to MRFP) – see example in table A.5.</w:t>
      </w:r>
      <w:r w:rsidR="00A600E6">
        <w:rPr>
          <w:b/>
        </w:rPr>
        <w:t>2</w:t>
      </w:r>
      <w:r w:rsidRPr="008928B1">
        <w:rPr>
          <w:b/>
        </w:rPr>
        <w:t>-23</w:t>
      </w:r>
    </w:p>
    <w:p w14:paraId="0C615683" w14:textId="77777777" w:rsidR="00526F98" w:rsidRPr="008928B1" w:rsidRDefault="00526F98" w:rsidP="00526F98">
      <w:pPr>
        <w:pStyle w:val="B1"/>
        <w:ind w:firstLine="0"/>
        <w:rPr>
          <w:b/>
        </w:rPr>
      </w:pPr>
      <w:bookmarkStart w:id="325" w:name="_MCCTEMPBM_CRPT98360241___3"/>
      <w:r w:rsidRPr="008928B1">
        <w:t>The terminating UE acknowledges the reception of the MSRP SEND request with an MSRP 200 (OK) response using the established TCP connection.</w:t>
      </w:r>
    </w:p>
    <w:bookmarkEnd w:id="325"/>
    <w:p w14:paraId="0D40A773" w14:textId="77777777" w:rsidR="00526F98" w:rsidRPr="008928B1" w:rsidRDefault="00526F98" w:rsidP="00526F98">
      <w:pPr>
        <w:pStyle w:val="TH"/>
      </w:pPr>
      <w:r w:rsidRPr="008928B1">
        <w:t>Table A.5.</w:t>
      </w:r>
      <w:r w:rsidR="00A600E6">
        <w:t>2</w:t>
      </w:r>
      <w:r w:rsidRPr="008928B1">
        <w:t>-23: MSRP 200 (OK) response (UE#2 to MRFP)</w:t>
      </w:r>
    </w:p>
    <w:p w14:paraId="0464A1A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26" w:name="_MCCTEMPBM_CRPT98360242___2"/>
      <w:r w:rsidRPr="008928B1">
        <w:rPr>
          <w:snapToGrid w:val="0"/>
        </w:rPr>
        <w:t xml:space="preserve">MSRP </w:t>
      </w:r>
      <w:r w:rsidRPr="008928B1">
        <w:rPr>
          <w:snapToGrid w:val="0"/>
          <w:lang w:eastAsia="ko-KR"/>
        </w:rPr>
        <w:t>y56hkseg</w:t>
      </w:r>
      <w:r w:rsidRPr="008928B1">
        <w:rPr>
          <w:snapToGrid w:val="0"/>
        </w:rPr>
        <w:t xml:space="preserve"> 200 OK</w:t>
      </w:r>
    </w:p>
    <w:p w14:paraId="239B147C"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To</w:t>
      </w:r>
      <w:r w:rsidRPr="008928B1">
        <w:rPr>
          <w:snapToGrid w:val="0"/>
          <w:lang w:eastAsia="ko-KR"/>
        </w:rPr>
        <w:t>-path</w:t>
      </w:r>
      <w:r w:rsidRPr="008928B1">
        <w:rPr>
          <w:snapToGrid w:val="0"/>
        </w:rPr>
        <w:t>:</w:t>
      </w:r>
      <w:r w:rsidRPr="008928B1">
        <w:t>msrp://[5555::eee:fff:aaa:bbb]:</w:t>
      </w:r>
      <w:r w:rsidR="00A600E6">
        <w:t>2855</w:t>
      </w:r>
      <w:r w:rsidRPr="008928B1">
        <w:t>/s417121</w:t>
      </w:r>
      <w:r w:rsidRPr="008928B1">
        <w:rPr>
          <w:snapToGrid w:val="0"/>
        </w:rPr>
        <w:t xml:space="preserve">;tcp </w:t>
      </w:r>
    </w:p>
    <w:p w14:paraId="0F6D9A1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From</w:t>
      </w:r>
      <w:r w:rsidRPr="008928B1">
        <w:rPr>
          <w:snapToGrid w:val="0"/>
          <w:lang w:eastAsia="ko-KR"/>
        </w:rPr>
        <w:t>-path</w:t>
      </w:r>
      <w:r w:rsidRPr="008928B1">
        <w:rPr>
          <w:snapToGrid w:val="0"/>
        </w:rPr>
        <w:t>:msrp://[5555::abc:def:abc:def]:</w:t>
      </w:r>
      <w:r w:rsidR="00A600E6">
        <w:rPr>
          <w:snapToGrid w:val="0"/>
        </w:rPr>
        <w:t>2855</w:t>
      </w:r>
      <w:r w:rsidRPr="008928B1">
        <w:rPr>
          <w:snapToGrid w:val="0"/>
        </w:rPr>
        <w:t>/s111271;tcp</w:t>
      </w:r>
    </w:p>
    <w:p w14:paraId="7ABD0AF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lang w:eastAsia="ko-KR"/>
        </w:rPr>
        <w:t>-------y56hkseg$</w:t>
      </w:r>
    </w:p>
    <w:p w14:paraId="4159AE4C" w14:textId="77777777" w:rsidR="00526F98" w:rsidRPr="008928B1" w:rsidRDefault="00526F98" w:rsidP="00526F98">
      <w:pPr>
        <w:pStyle w:val="B2"/>
        <w:ind w:left="0" w:firstLine="0"/>
      </w:pPr>
      <w:bookmarkStart w:id="327" w:name="_MCCTEMPBM_CRPT98360243___2"/>
      <w:bookmarkEnd w:id="326"/>
    </w:p>
    <w:bookmarkEnd w:id="327"/>
    <w:p w14:paraId="28805F12" w14:textId="77777777" w:rsidR="00526F98" w:rsidRPr="008928B1" w:rsidRDefault="00526F98" w:rsidP="00526F98"/>
    <w:p w14:paraId="5FCBF7A0" w14:textId="77777777" w:rsidR="004D234A" w:rsidRPr="008928B1" w:rsidRDefault="004D234A" w:rsidP="002A1786">
      <w:pPr>
        <w:pStyle w:val="Heading8"/>
      </w:pPr>
      <w:bookmarkStart w:id="328" w:name="historyclause"/>
      <w:r w:rsidRPr="008928B1">
        <w:br w:type="page"/>
      </w:r>
      <w:bookmarkStart w:id="329" w:name="_Toc163141265"/>
      <w:r w:rsidRPr="008928B1">
        <w:lastRenderedPageBreak/>
        <w:t xml:space="preserve">Annex </w:t>
      </w:r>
      <w:r w:rsidR="004267D9">
        <w:t xml:space="preserve">B </w:t>
      </w:r>
      <w:r w:rsidRPr="008928B1">
        <w:t>(informative):</w:t>
      </w:r>
      <w:r w:rsidRPr="008928B1">
        <w:br/>
        <w:t>Change history</w:t>
      </w:r>
      <w:bookmarkEnd w:id="32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525"/>
        <w:gridCol w:w="428"/>
        <w:gridCol w:w="4867"/>
        <w:gridCol w:w="567"/>
        <w:gridCol w:w="567"/>
      </w:tblGrid>
      <w:tr w:rsidR="004D234A" w:rsidRPr="008928B1" w14:paraId="05951DB3" w14:textId="77777777" w:rsidTr="0017783D">
        <w:trPr>
          <w:cantSplit/>
        </w:trPr>
        <w:tc>
          <w:tcPr>
            <w:tcW w:w="9455" w:type="dxa"/>
            <w:gridSpan w:val="8"/>
            <w:tcBorders>
              <w:bottom w:val="nil"/>
            </w:tcBorders>
            <w:shd w:val="solid" w:color="FFFFFF" w:fill="auto"/>
          </w:tcPr>
          <w:bookmarkEnd w:id="328"/>
          <w:p w14:paraId="2EE796E8" w14:textId="77777777" w:rsidR="004D234A" w:rsidRPr="008928B1" w:rsidRDefault="004D234A">
            <w:pPr>
              <w:pStyle w:val="TAL"/>
              <w:jc w:val="center"/>
              <w:rPr>
                <w:b/>
                <w:sz w:val="16"/>
              </w:rPr>
            </w:pPr>
            <w:r w:rsidRPr="008928B1">
              <w:rPr>
                <w:b/>
              </w:rPr>
              <w:t>Change history</w:t>
            </w:r>
          </w:p>
        </w:tc>
      </w:tr>
      <w:tr w:rsidR="004D234A" w:rsidRPr="008928B1" w14:paraId="4BE8EA98" w14:textId="77777777" w:rsidTr="0017783D">
        <w:tc>
          <w:tcPr>
            <w:tcW w:w="800" w:type="dxa"/>
            <w:shd w:val="pct10" w:color="auto" w:fill="FFFFFF"/>
          </w:tcPr>
          <w:p w14:paraId="44A10038" w14:textId="77777777" w:rsidR="004D234A" w:rsidRPr="008928B1" w:rsidRDefault="004D234A">
            <w:pPr>
              <w:pStyle w:val="TAL"/>
              <w:rPr>
                <w:b/>
                <w:sz w:val="16"/>
              </w:rPr>
            </w:pPr>
            <w:r w:rsidRPr="008928B1">
              <w:rPr>
                <w:b/>
                <w:sz w:val="16"/>
              </w:rPr>
              <w:t>Date</w:t>
            </w:r>
          </w:p>
        </w:tc>
        <w:tc>
          <w:tcPr>
            <w:tcW w:w="800" w:type="dxa"/>
            <w:shd w:val="pct10" w:color="auto" w:fill="FFFFFF"/>
          </w:tcPr>
          <w:p w14:paraId="6F9233EA" w14:textId="77777777" w:rsidR="004D234A" w:rsidRPr="008928B1" w:rsidRDefault="004D234A">
            <w:pPr>
              <w:pStyle w:val="TAL"/>
              <w:rPr>
                <w:b/>
                <w:sz w:val="16"/>
              </w:rPr>
            </w:pPr>
            <w:r w:rsidRPr="008928B1">
              <w:rPr>
                <w:b/>
                <w:sz w:val="16"/>
              </w:rPr>
              <w:t>TSG #</w:t>
            </w:r>
          </w:p>
        </w:tc>
        <w:tc>
          <w:tcPr>
            <w:tcW w:w="901" w:type="dxa"/>
            <w:shd w:val="pct10" w:color="auto" w:fill="FFFFFF"/>
          </w:tcPr>
          <w:p w14:paraId="56DE9476" w14:textId="77777777" w:rsidR="004D234A" w:rsidRPr="008928B1" w:rsidRDefault="004D234A">
            <w:pPr>
              <w:pStyle w:val="TAL"/>
              <w:rPr>
                <w:b/>
                <w:sz w:val="16"/>
              </w:rPr>
            </w:pPr>
            <w:r w:rsidRPr="008928B1">
              <w:rPr>
                <w:b/>
                <w:sz w:val="16"/>
              </w:rPr>
              <w:t>TSG Doc.</w:t>
            </w:r>
          </w:p>
        </w:tc>
        <w:tc>
          <w:tcPr>
            <w:tcW w:w="525" w:type="dxa"/>
            <w:shd w:val="pct10" w:color="auto" w:fill="FFFFFF"/>
          </w:tcPr>
          <w:p w14:paraId="33F267D5" w14:textId="77777777" w:rsidR="004D234A" w:rsidRPr="008928B1" w:rsidRDefault="004D234A">
            <w:pPr>
              <w:pStyle w:val="TAL"/>
              <w:rPr>
                <w:b/>
                <w:sz w:val="16"/>
              </w:rPr>
            </w:pPr>
            <w:r w:rsidRPr="008928B1">
              <w:rPr>
                <w:b/>
                <w:sz w:val="16"/>
              </w:rPr>
              <w:t>CR</w:t>
            </w:r>
          </w:p>
        </w:tc>
        <w:tc>
          <w:tcPr>
            <w:tcW w:w="428" w:type="dxa"/>
            <w:shd w:val="pct10" w:color="auto" w:fill="FFFFFF"/>
          </w:tcPr>
          <w:p w14:paraId="75861E9B" w14:textId="77777777" w:rsidR="004D234A" w:rsidRPr="008928B1" w:rsidRDefault="004D234A">
            <w:pPr>
              <w:pStyle w:val="TAL"/>
              <w:rPr>
                <w:b/>
                <w:sz w:val="16"/>
              </w:rPr>
            </w:pPr>
            <w:r w:rsidRPr="008928B1">
              <w:rPr>
                <w:b/>
                <w:sz w:val="16"/>
              </w:rPr>
              <w:t>Rev</w:t>
            </w:r>
          </w:p>
        </w:tc>
        <w:tc>
          <w:tcPr>
            <w:tcW w:w="4867" w:type="dxa"/>
            <w:shd w:val="pct10" w:color="auto" w:fill="FFFFFF"/>
          </w:tcPr>
          <w:p w14:paraId="35512468" w14:textId="77777777" w:rsidR="004D234A" w:rsidRPr="008928B1" w:rsidRDefault="004D234A">
            <w:pPr>
              <w:pStyle w:val="TAL"/>
              <w:rPr>
                <w:b/>
                <w:sz w:val="16"/>
              </w:rPr>
            </w:pPr>
            <w:r w:rsidRPr="008928B1">
              <w:rPr>
                <w:b/>
                <w:sz w:val="16"/>
              </w:rPr>
              <w:t>Subject/Comment</w:t>
            </w:r>
          </w:p>
        </w:tc>
        <w:tc>
          <w:tcPr>
            <w:tcW w:w="567" w:type="dxa"/>
            <w:shd w:val="pct10" w:color="auto" w:fill="FFFFFF"/>
          </w:tcPr>
          <w:p w14:paraId="04EE8C9E" w14:textId="77777777" w:rsidR="004D234A" w:rsidRPr="008928B1" w:rsidRDefault="004D234A">
            <w:pPr>
              <w:pStyle w:val="TAL"/>
              <w:rPr>
                <w:b/>
                <w:sz w:val="16"/>
              </w:rPr>
            </w:pPr>
            <w:r w:rsidRPr="008928B1">
              <w:rPr>
                <w:b/>
                <w:sz w:val="16"/>
              </w:rPr>
              <w:t>Old</w:t>
            </w:r>
          </w:p>
        </w:tc>
        <w:tc>
          <w:tcPr>
            <w:tcW w:w="567" w:type="dxa"/>
            <w:shd w:val="pct10" w:color="auto" w:fill="FFFFFF"/>
          </w:tcPr>
          <w:p w14:paraId="4E952CEA" w14:textId="77777777" w:rsidR="004D234A" w:rsidRPr="008928B1" w:rsidRDefault="004D234A">
            <w:pPr>
              <w:pStyle w:val="TAL"/>
              <w:rPr>
                <w:b/>
                <w:sz w:val="16"/>
              </w:rPr>
            </w:pPr>
            <w:r w:rsidRPr="008928B1">
              <w:rPr>
                <w:b/>
                <w:sz w:val="16"/>
              </w:rPr>
              <w:t>New</w:t>
            </w:r>
          </w:p>
        </w:tc>
      </w:tr>
      <w:tr w:rsidR="004D234A" w:rsidRPr="008928B1" w14:paraId="67E8D467"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7C9E0A"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2003-06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7B0C9" w14:textId="77777777" w:rsidR="004D234A" w:rsidRPr="008928B1" w:rsidRDefault="004D234A">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D5EFFA" w14:textId="77777777" w:rsidR="004D234A" w:rsidRPr="008928B1" w:rsidRDefault="004D234A">
            <w:pPr>
              <w:spacing w:after="0"/>
              <w:rPr>
                <w:rFonts w:ascii="Arial" w:hAnsi="Arial"/>
                <w:snapToGrid w:val="0"/>
                <w:color w:val="000000"/>
                <w:sz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64254F" w14:textId="77777777" w:rsidR="004D234A" w:rsidRPr="008928B1" w:rsidRDefault="004D234A">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F81938" w14:textId="77777777" w:rsidR="004D234A" w:rsidRPr="008928B1" w:rsidRDefault="004D234A">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EC6B29"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xml:space="preserve">Version 0.0.1: Initial version for discussion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D7DA5D" w14:textId="77777777" w:rsidR="004D234A" w:rsidRPr="008928B1" w:rsidRDefault="004D234A">
            <w:pPr>
              <w:spacing w:after="0"/>
              <w:rPr>
                <w:rFonts w:ascii="Arial" w:hAnsi="Arial"/>
                <w:snapToGrid w:val="0"/>
                <w:color w:val="00000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E0ECC9" w14:textId="77777777" w:rsidR="004D234A" w:rsidRPr="008928B1" w:rsidRDefault="00250CB3">
            <w:pPr>
              <w:spacing w:after="0"/>
              <w:rPr>
                <w:rFonts w:ascii="Arial" w:hAnsi="Arial"/>
                <w:snapToGrid w:val="0"/>
                <w:color w:val="000000"/>
                <w:sz w:val="16"/>
              </w:rPr>
            </w:pPr>
            <w:r w:rsidRPr="008928B1">
              <w:rPr>
                <w:rFonts w:ascii="Arial" w:hAnsi="Arial"/>
                <w:snapToGrid w:val="0"/>
                <w:color w:val="000000"/>
                <w:sz w:val="16"/>
              </w:rPr>
              <w:t>0.0.1</w:t>
            </w:r>
          </w:p>
        </w:tc>
      </w:tr>
      <w:tr w:rsidR="004D234A" w:rsidRPr="008928B1" w14:paraId="750C883E"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295725"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2003-06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011D94"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CN#31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D88942" w14:textId="77777777" w:rsidR="004D234A" w:rsidRPr="008928B1" w:rsidRDefault="004D234A">
            <w:pPr>
              <w:spacing w:after="0"/>
              <w:rPr>
                <w:rFonts w:ascii="Arial" w:hAnsi="Arial"/>
                <w:snapToGrid w:val="0"/>
                <w:color w:val="000000"/>
                <w:sz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16A8A8" w14:textId="77777777" w:rsidR="004D234A" w:rsidRPr="008928B1" w:rsidRDefault="004D234A">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50FC4A" w14:textId="77777777" w:rsidR="004D234A" w:rsidRPr="008928B1" w:rsidRDefault="004D234A">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EB72C2"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Version 0.0.2: Title and text changed in order to reflect that Messaging is a service.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E4814"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N1-031123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00BAC"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N1-031281</w:t>
            </w:r>
          </w:p>
        </w:tc>
      </w:tr>
      <w:tr w:rsidR="004D234A" w:rsidRPr="008928B1" w14:paraId="50E57C36"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D3ACA7"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2003-09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9385DE" w14:textId="77777777" w:rsidR="004D234A" w:rsidRPr="008928B1" w:rsidRDefault="004D234A">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837196" w14:textId="77777777" w:rsidR="004D234A" w:rsidRPr="008928B1" w:rsidRDefault="004D234A">
            <w:pPr>
              <w:spacing w:after="0"/>
              <w:rPr>
                <w:rFonts w:ascii="Arial" w:hAnsi="Arial"/>
                <w:snapToGrid w:val="0"/>
                <w:color w:val="000000"/>
                <w:sz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A95C77" w14:textId="77777777" w:rsidR="004D234A" w:rsidRPr="008928B1" w:rsidRDefault="004D234A">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4CF3F5" w14:textId="77777777" w:rsidR="004D234A" w:rsidRPr="008928B1" w:rsidRDefault="004D234A">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37D6B9"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xml:space="preserve">Version 0.1.0: Title changed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354416" w14:textId="77777777" w:rsidR="004D234A" w:rsidRPr="008928B1" w:rsidRDefault="00250CB3">
            <w:pPr>
              <w:spacing w:after="0"/>
              <w:rPr>
                <w:rFonts w:ascii="Arial" w:hAnsi="Arial"/>
                <w:snapToGrid w:val="0"/>
                <w:color w:val="000000"/>
                <w:sz w:val="16"/>
              </w:rPr>
            </w:pPr>
            <w:r w:rsidRPr="008928B1">
              <w:rPr>
                <w:rFonts w:ascii="Arial" w:hAnsi="Arial"/>
                <w:snapToGrid w:val="0"/>
                <w:color w:val="000000"/>
                <w:sz w:val="16"/>
              </w:rPr>
              <w:t>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1C168" w14:textId="77777777" w:rsidR="004D234A" w:rsidRPr="008928B1" w:rsidRDefault="00250CB3">
            <w:pPr>
              <w:spacing w:after="0"/>
              <w:rPr>
                <w:rFonts w:ascii="Arial" w:hAnsi="Arial"/>
                <w:snapToGrid w:val="0"/>
                <w:color w:val="000000"/>
                <w:sz w:val="16"/>
              </w:rPr>
            </w:pPr>
            <w:r w:rsidRPr="008928B1">
              <w:rPr>
                <w:rFonts w:ascii="Arial" w:hAnsi="Arial"/>
                <w:snapToGrid w:val="0"/>
                <w:color w:val="000000"/>
                <w:sz w:val="16"/>
              </w:rPr>
              <w:t>0.1.0</w:t>
            </w:r>
          </w:p>
        </w:tc>
      </w:tr>
      <w:tr w:rsidR="004D234A" w:rsidRPr="008928B1" w14:paraId="59F00177"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DAFDC2"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2003-12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5C2AA" w14:textId="77777777" w:rsidR="004D234A" w:rsidRPr="008928B1" w:rsidRDefault="004D234A">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49964D" w14:textId="77777777" w:rsidR="004D234A" w:rsidRPr="008928B1" w:rsidRDefault="004D234A">
            <w:pPr>
              <w:spacing w:after="0"/>
              <w:rPr>
                <w:rFonts w:ascii="Arial" w:hAnsi="Arial"/>
                <w:snapToGrid w:val="0"/>
                <w:color w:val="000000"/>
                <w:sz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17D7B3" w14:textId="77777777" w:rsidR="004D234A" w:rsidRPr="008928B1" w:rsidRDefault="004D234A">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BAC2B2" w14:textId="77777777" w:rsidR="004D234A" w:rsidRPr="008928B1" w:rsidRDefault="004D234A">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FCC0A3F"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Version 0.2.0: Incorporated the following CRs as approved at CN#32 meeting:</w:t>
            </w:r>
          </w:p>
          <w:p w14:paraId="21B1D5BA"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N1-031676: Message Sessions in IMS – Call Flow</w:t>
            </w:r>
          </w:p>
          <w:p w14:paraId="3E60F4F2"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N1-031677: Immediate Messaging – Call Flow reference to 24.228</w:t>
            </w:r>
          </w:p>
          <w:p w14:paraId="28A1C07B"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N1-031722: Message Sessions in IMS – Text (created Annex B)</w:t>
            </w:r>
          </w:p>
          <w:p w14:paraId="6061FCFB"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xml:space="preserve">N1-031723: Immediate Messaging – Text </w:t>
            </w:r>
          </w:p>
          <w:p w14:paraId="2A332245" w14:textId="77777777" w:rsidR="004D234A" w:rsidRPr="008928B1" w:rsidRDefault="004D234A">
            <w:pPr>
              <w:spacing w:after="0"/>
              <w:rPr>
                <w:rFonts w:ascii="Arial" w:hAnsi="Arial"/>
                <w:snapToGrid w:val="0"/>
                <w:color w:val="000000"/>
                <w:sz w:val="16"/>
              </w:rPr>
            </w:pPr>
          </w:p>
          <w:p w14:paraId="06B678ED" w14:textId="492B9905"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xml:space="preserve">Additionally the editor took the freedom to change the heading formats in </w:t>
            </w:r>
            <w:r w:rsidR="009E449F">
              <w:rPr>
                <w:rFonts w:ascii="Arial" w:hAnsi="Arial"/>
                <w:snapToGrid w:val="0"/>
                <w:color w:val="000000"/>
                <w:sz w:val="16"/>
              </w:rPr>
              <w:t>clause</w:t>
            </w:r>
            <w:r w:rsidRPr="008928B1">
              <w:rPr>
                <w:rFonts w:ascii="Arial" w:hAnsi="Arial"/>
                <w:snapToGrid w:val="0"/>
                <w:color w:val="000000"/>
                <w:sz w:val="16"/>
              </w:rPr>
              <w:t xml:space="preserve"> B.5. Also the title &lt;void&gt; of </w:t>
            </w:r>
            <w:r w:rsidR="009E449F">
              <w:rPr>
                <w:rFonts w:ascii="Arial" w:hAnsi="Arial"/>
                <w:snapToGrid w:val="0"/>
                <w:color w:val="000000"/>
                <w:sz w:val="16"/>
              </w:rPr>
              <w:t>clause</w:t>
            </w:r>
            <w:r w:rsidRPr="008928B1">
              <w:rPr>
                <w:rFonts w:ascii="Arial" w:hAnsi="Arial"/>
                <w:snapToGrid w:val="0"/>
                <w:color w:val="000000"/>
                <w:sz w:val="16"/>
              </w:rPr>
              <w:t xml:space="preserve"> B.5 was replaced with the title of clause 5 in the main part of the text and </w:t>
            </w:r>
            <w:r w:rsidR="009E449F">
              <w:rPr>
                <w:rFonts w:ascii="Arial" w:hAnsi="Arial"/>
                <w:snapToGrid w:val="0"/>
                <w:color w:val="000000"/>
                <w:sz w:val="16"/>
              </w:rPr>
              <w:t>clause</w:t>
            </w:r>
            <w:r w:rsidRPr="008928B1">
              <w:rPr>
                <w:rFonts w:ascii="Arial" w:hAnsi="Arial"/>
                <w:snapToGrid w:val="0"/>
                <w:color w:val="000000"/>
                <w:sz w:val="16"/>
              </w:rPr>
              <w:t xml:space="preserve">s B.5.1 and B.5.2 were added (both &lt;void&gt;).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9D6FE" w14:textId="77777777" w:rsidR="004D234A" w:rsidRPr="008928B1" w:rsidRDefault="00250CB3">
            <w:pPr>
              <w:spacing w:after="0"/>
              <w:rPr>
                <w:rFonts w:ascii="Arial" w:hAnsi="Arial"/>
                <w:snapToGrid w:val="0"/>
                <w:color w:val="000000"/>
                <w:sz w:val="16"/>
              </w:rPr>
            </w:pPr>
            <w:r w:rsidRPr="008928B1">
              <w:rPr>
                <w:rFonts w:ascii="Arial" w:hAnsi="Arial"/>
                <w:snapToGrid w:val="0"/>
                <w:color w:val="000000"/>
                <w:sz w:val="16"/>
              </w:rPr>
              <w:t>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99F46" w14:textId="77777777" w:rsidR="004D234A" w:rsidRPr="008928B1" w:rsidRDefault="00250CB3">
            <w:pPr>
              <w:spacing w:after="0"/>
              <w:rPr>
                <w:rFonts w:ascii="Arial" w:hAnsi="Arial"/>
                <w:snapToGrid w:val="0"/>
                <w:color w:val="000000"/>
                <w:sz w:val="16"/>
              </w:rPr>
            </w:pPr>
            <w:r w:rsidRPr="008928B1">
              <w:rPr>
                <w:rFonts w:ascii="Arial" w:hAnsi="Arial"/>
                <w:snapToGrid w:val="0"/>
                <w:color w:val="000000"/>
                <w:sz w:val="16"/>
              </w:rPr>
              <w:t>0.2.0</w:t>
            </w:r>
          </w:p>
        </w:tc>
      </w:tr>
      <w:tr w:rsidR="004D234A" w:rsidRPr="008928B1" w14:paraId="7FC60F48"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75258B"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2003-12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E343E" w14:textId="77777777" w:rsidR="004D234A" w:rsidRPr="008928B1" w:rsidRDefault="004D234A">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96F3D5" w14:textId="77777777" w:rsidR="004D234A" w:rsidRPr="008928B1" w:rsidRDefault="004D234A">
            <w:pPr>
              <w:spacing w:after="0"/>
              <w:rPr>
                <w:rFonts w:ascii="Arial" w:hAnsi="Arial"/>
                <w:snapToGrid w:val="0"/>
                <w:color w:val="000000"/>
                <w:sz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150CE4" w14:textId="77777777" w:rsidR="004D234A" w:rsidRPr="008928B1" w:rsidRDefault="004D234A">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9C70DA" w14:textId="77777777" w:rsidR="004D234A" w:rsidRPr="008928B1" w:rsidRDefault="004D234A">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A235F0"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Version 0.2.1: Including minor issues that were left out by mistake when creating version 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FBEA63" w14:textId="77777777" w:rsidR="004D234A" w:rsidRPr="008928B1" w:rsidRDefault="00250CB3">
            <w:pPr>
              <w:spacing w:after="0"/>
              <w:rPr>
                <w:rFonts w:ascii="Arial" w:hAnsi="Arial"/>
                <w:snapToGrid w:val="0"/>
                <w:color w:val="000000"/>
                <w:sz w:val="16"/>
              </w:rPr>
            </w:pPr>
            <w:r w:rsidRPr="008928B1">
              <w:rPr>
                <w:rFonts w:ascii="Arial" w:hAnsi="Arial"/>
                <w:snapToGrid w:val="0"/>
                <w:color w:val="000000"/>
                <w:sz w:val="16"/>
              </w:rPr>
              <w:t>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BCCA0" w14:textId="77777777" w:rsidR="004D234A" w:rsidRPr="008928B1" w:rsidRDefault="00250CB3">
            <w:pPr>
              <w:spacing w:after="0"/>
              <w:rPr>
                <w:rFonts w:ascii="Arial" w:hAnsi="Arial"/>
                <w:snapToGrid w:val="0"/>
                <w:color w:val="000000"/>
                <w:sz w:val="16"/>
              </w:rPr>
            </w:pPr>
            <w:r w:rsidRPr="008928B1">
              <w:rPr>
                <w:rFonts w:ascii="Arial" w:hAnsi="Arial"/>
                <w:snapToGrid w:val="0"/>
                <w:color w:val="000000"/>
                <w:sz w:val="16"/>
              </w:rPr>
              <w:t>0.2.1</w:t>
            </w:r>
          </w:p>
        </w:tc>
      </w:tr>
      <w:tr w:rsidR="004D234A" w:rsidRPr="008928B1" w14:paraId="6E39A5D2"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45326B"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2004-01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C170D" w14:textId="77777777" w:rsidR="004D234A" w:rsidRPr="008928B1" w:rsidRDefault="004D234A">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FD2205" w14:textId="77777777" w:rsidR="004D234A" w:rsidRPr="008928B1" w:rsidRDefault="004D234A">
            <w:pPr>
              <w:spacing w:after="0"/>
              <w:rPr>
                <w:rFonts w:ascii="Arial" w:hAnsi="Arial"/>
                <w:snapToGrid w:val="0"/>
                <w:color w:val="000000"/>
                <w:sz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0EDA8D" w14:textId="77777777" w:rsidR="004D234A" w:rsidRPr="008928B1" w:rsidRDefault="004D234A">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E35108" w14:textId="77777777" w:rsidR="004D234A" w:rsidRPr="008928B1" w:rsidRDefault="004D234A">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A8527C"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Version 0.3.0: Incorporated the following CRs as approved at CN#32bis meeting:</w:t>
            </w:r>
          </w:p>
          <w:p w14:paraId="4E7129D3"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N1-040151 – Message Session in IMS</w:t>
            </w:r>
          </w:p>
          <w:p w14:paraId="665E6821"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N1-040189 – Deletion of imported and unused Definitions</w:t>
            </w:r>
          </w:p>
          <w:p w14:paraId="4ECDAA15"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N1-040197 – UE to UE message session flow</w:t>
            </w:r>
          </w:p>
          <w:p w14:paraId="4302B747"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N1-040198 – Message Session Initiation – mobile originating case</w:t>
            </w:r>
          </w:p>
          <w:p w14:paraId="5A3DFBDA"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N1-040199 – Message Session Initiation – mobile terminating case</w:t>
            </w:r>
          </w:p>
          <w:p w14:paraId="16F3CAF7"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N1-040200 – Use of MESSAGE versus MSRP</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E275F" w14:textId="77777777" w:rsidR="004D234A" w:rsidRPr="008928B1" w:rsidRDefault="00250CB3">
            <w:pPr>
              <w:spacing w:after="0"/>
              <w:rPr>
                <w:rFonts w:ascii="Arial" w:hAnsi="Arial"/>
                <w:snapToGrid w:val="0"/>
                <w:color w:val="000000"/>
                <w:sz w:val="16"/>
              </w:rPr>
            </w:pPr>
            <w:r w:rsidRPr="008928B1">
              <w:rPr>
                <w:rFonts w:ascii="Arial" w:hAnsi="Arial"/>
                <w:snapToGrid w:val="0"/>
                <w:color w:val="000000"/>
                <w:sz w:val="16"/>
              </w:rPr>
              <w:t>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91F7C" w14:textId="77777777" w:rsidR="004D234A" w:rsidRPr="008928B1" w:rsidRDefault="00250CB3">
            <w:pPr>
              <w:spacing w:after="0"/>
              <w:rPr>
                <w:rFonts w:ascii="Arial" w:hAnsi="Arial"/>
                <w:snapToGrid w:val="0"/>
                <w:color w:val="000000"/>
                <w:sz w:val="16"/>
              </w:rPr>
            </w:pPr>
            <w:r w:rsidRPr="008928B1">
              <w:rPr>
                <w:rFonts w:ascii="Arial" w:hAnsi="Arial"/>
                <w:snapToGrid w:val="0"/>
                <w:color w:val="000000"/>
                <w:sz w:val="16"/>
              </w:rPr>
              <w:t>0.3.0</w:t>
            </w:r>
          </w:p>
        </w:tc>
      </w:tr>
      <w:tr w:rsidR="004D234A" w:rsidRPr="008928B1" w14:paraId="19BE0CE6"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9B57F6"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2004-01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8A36C8" w14:textId="77777777" w:rsidR="004D234A" w:rsidRPr="008928B1" w:rsidRDefault="004D234A">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647C42" w14:textId="77777777" w:rsidR="004D234A" w:rsidRPr="008928B1" w:rsidRDefault="004D234A">
            <w:pPr>
              <w:spacing w:after="0"/>
              <w:rPr>
                <w:rFonts w:ascii="Arial" w:hAnsi="Arial"/>
                <w:snapToGrid w:val="0"/>
                <w:color w:val="000000"/>
                <w:sz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FFD582" w14:textId="77777777" w:rsidR="004D234A" w:rsidRPr="008928B1" w:rsidRDefault="004D234A">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AE946C" w14:textId="77777777" w:rsidR="004D234A" w:rsidRPr="008928B1" w:rsidRDefault="004D234A">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D80D5EA"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Version 0.3.1: Including N1-040200, that was left out (although listed) by mistake when creating version 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B5451" w14:textId="77777777" w:rsidR="004D234A" w:rsidRPr="008928B1" w:rsidRDefault="009A3755">
            <w:pPr>
              <w:spacing w:after="0"/>
              <w:rPr>
                <w:rFonts w:ascii="Arial" w:hAnsi="Arial"/>
                <w:snapToGrid w:val="0"/>
                <w:color w:val="000000"/>
                <w:sz w:val="16"/>
              </w:rPr>
            </w:pPr>
            <w:r w:rsidRPr="008928B1">
              <w:rPr>
                <w:rFonts w:ascii="Arial" w:hAnsi="Arial"/>
                <w:snapToGrid w:val="0"/>
                <w:color w:val="000000"/>
                <w:sz w:val="16"/>
              </w:rPr>
              <w:t>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E66E3" w14:textId="77777777" w:rsidR="004D234A" w:rsidRPr="008928B1" w:rsidRDefault="009A3755">
            <w:pPr>
              <w:spacing w:after="0"/>
              <w:rPr>
                <w:rFonts w:ascii="Arial" w:hAnsi="Arial"/>
                <w:snapToGrid w:val="0"/>
                <w:color w:val="000000"/>
                <w:sz w:val="16"/>
              </w:rPr>
            </w:pPr>
            <w:r w:rsidRPr="008928B1">
              <w:rPr>
                <w:rFonts w:ascii="Arial" w:hAnsi="Arial"/>
                <w:snapToGrid w:val="0"/>
                <w:color w:val="000000"/>
                <w:sz w:val="16"/>
              </w:rPr>
              <w:t>0.3.1</w:t>
            </w:r>
          </w:p>
        </w:tc>
      </w:tr>
      <w:tr w:rsidR="004D234A" w:rsidRPr="008928B1" w14:paraId="70499B0F"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01A5E7"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2004-02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465A4B" w14:textId="77777777" w:rsidR="004D234A" w:rsidRPr="008928B1" w:rsidRDefault="004D234A">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02E51C" w14:textId="77777777" w:rsidR="004D234A" w:rsidRPr="008928B1" w:rsidRDefault="004D234A">
            <w:pPr>
              <w:spacing w:after="0"/>
              <w:rPr>
                <w:rFonts w:ascii="Arial" w:hAnsi="Arial"/>
                <w:snapToGrid w:val="0"/>
                <w:color w:val="000000"/>
                <w:sz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1C325F" w14:textId="77777777" w:rsidR="004D234A" w:rsidRPr="008928B1" w:rsidRDefault="004D234A">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C54021" w14:textId="77777777" w:rsidR="004D234A" w:rsidRPr="008928B1" w:rsidRDefault="004D234A">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F39EEC2"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Version 0.4.0: Incorporated the following CRs as approved at CN1#33 meeting:</w:t>
            </w:r>
          </w:p>
          <w:p w14:paraId="3C8947DE"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xml:space="preserve">- N1-040261 – Update of Scope </w:t>
            </w:r>
          </w:p>
          <w:p w14:paraId="7996DCBF"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N1-040262 – Correction of Flows</w:t>
            </w:r>
          </w:p>
          <w:p w14:paraId="2B9F8812"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N1-040280 – Editorial Changes</w:t>
            </w:r>
          </w:p>
          <w:p w14:paraId="2233D79C"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N1-040306 – Corections to Annex A.4.3</w:t>
            </w:r>
          </w:p>
          <w:p w14:paraId="39E33092"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N1-040307 – Corrections to Annex B</w:t>
            </w:r>
          </w:p>
          <w:p w14:paraId="5BCB3405"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N1-040426 – SDP for session-based messaging</w:t>
            </w:r>
          </w:p>
          <w:p w14:paraId="1D977BA3"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N1-040429 – Corrections to Annex A.1 – A.4.2</w:t>
            </w:r>
          </w:p>
          <w:p w14:paraId="576ECB32"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N1-040486 – Definition of MSRP Role for AS and MRFP</w:t>
            </w:r>
          </w:p>
          <w:p w14:paraId="507612BB"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N1-040488 – Session-based Messaging with Intermediate Node Flow A.4.3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97A68" w14:textId="77777777" w:rsidR="004D234A" w:rsidRPr="008928B1" w:rsidRDefault="009A3755">
            <w:pPr>
              <w:spacing w:after="0"/>
              <w:rPr>
                <w:rFonts w:ascii="Arial" w:hAnsi="Arial"/>
                <w:snapToGrid w:val="0"/>
                <w:color w:val="000000"/>
                <w:sz w:val="16"/>
              </w:rPr>
            </w:pPr>
            <w:r w:rsidRPr="008928B1">
              <w:rPr>
                <w:rFonts w:ascii="Arial" w:hAnsi="Arial"/>
                <w:snapToGrid w:val="0"/>
                <w:color w:val="000000"/>
                <w:sz w:val="16"/>
              </w:rPr>
              <w:t>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99C5E4" w14:textId="77777777" w:rsidR="004D234A" w:rsidRPr="008928B1" w:rsidRDefault="009A3755">
            <w:pPr>
              <w:spacing w:after="0"/>
              <w:rPr>
                <w:rFonts w:ascii="Arial" w:hAnsi="Arial"/>
                <w:snapToGrid w:val="0"/>
                <w:color w:val="000000"/>
                <w:sz w:val="16"/>
              </w:rPr>
            </w:pPr>
            <w:r w:rsidRPr="008928B1">
              <w:rPr>
                <w:rFonts w:ascii="Arial" w:hAnsi="Arial"/>
                <w:snapToGrid w:val="0"/>
                <w:color w:val="000000"/>
                <w:sz w:val="16"/>
              </w:rPr>
              <w:t>0.4.0</w:t>
            </w:r>
          </w:p>
        </w:tc>
      </w:tr>
      <w:tr w:rsidR="004D234A" w:rsidRPr="008928B1" w14:paraId="2073CD40"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CE897B"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2004-02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D1769" w14:textId="77777777" w:rsidR="004D234A" w:rsidRPr="008928B1" w:rsidRDefault="004D234A">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F80E48" w14:textId="77777777" w:rsidR="004D234A" w:rsidRPr="008928B1" w:rsidRDefault="004D234A">
            <w:pPr>
              <w:spacing w:after="0"/>
              <w:rPr>
                <w:rFonts w:ascii="Arial" w:hAnsi="Arial"/>
                <w:snapToGrid w:val="0"/>
                <w:color w:val="000000"/>
                <w:sz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48B2A7" w14:textId="77777777" w:rsidR="004D234A" w:rsidRPr="008928B1" w:rsidRDefault="004D234A">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3FA89FB" w14:textId="77777777" w:rsidR="004D234A" w:rsidRPr="008928B1" w:rsidRDefault="004D234A">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D8C4FCE" w14:textId="3FD41F7E"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xml:space="preserve">Version 0.4.1: Added </w:t>
            </w:r>
            <w:r w:rsidR="009E449F">
              <w:rPr>
                <w:rFonts w:ascii="Arial" w:hAnsi="Arial"/>
                <w:snapToGrid w:val="0"/>
                <w:color w:val="000000"/>
                <w:sz w:val="16"/>
              </w:rPr>
              <w:t>clause</w:t>
            </w:r>
            <w:r w:rsidRPr="008928B1">
              <w:rPr>
                <w:rFonts w:ascii="Arial" w:hAnsi="Arial"/>
                <w:snapToGrid w:val="0"/>
                <w:color w:val="000000"/>
                <w:sz w:val="16"/>
              </w:rPr>
              <w:t xml:space="preserve"> 9.2.2, which was missing from last update. Minor editorials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DE61B6" w14:textId="77777777" w:rsidR="004D234A" w:rsidRPr="008928B1" w:rsidRDefault="009A3755">
            <w:pPr>
              <w:spacing w:after="0"/>
              <w:rPr>
                <w:rFonts w:ascii="Arial" w:hAnsi="Arial"/>
                <w:snapToGrid w:val="0"/>
                <w:color w:val="000000"/>
                <w:sz w:val="16"/>
              </w:rPr>
            </w:pPr>
            <w:r w:rsidRPr="008928B1">
              <w:rPr>
                <w:rFonts w:ascii="Arial" w:hAnsi="Arial"/>
                <w:snapToGrid w:val="0"/>
                <w:color w:val="000000"/>
                <w:sz w:val="16"/>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74EB9" w14:textId="77777777" w:rsidR="004D234A" w:rsidRPr="008928B1" w:rsidRDefault="009A3755">
            <w:pPr>
              <w:spacing w:after="0"/>
              <w:rPr>
                <w:rFonts w:ascii="Arial" w:hAnsi="Arial"/>
                <w:snapToGrid w:val="0"/>
                <w:color w:val="000000"/>
                <w:sz w:val="16"/>
              </w:rPr>
            </w:pPr>
            <w:r w:rsidRPr="008928B1">
              <w:rPr>
                <w:rFonts w:ascii="Arial" w:hAnsi="Arial"/>
                <w:snapToGrid w:val="0"/>
                <w:color w:val="000000"/>
                <w:sz w:val="16"/>
              </w:rPr>
              <w:t>0.4.1</w:t>
            </w:r>
          </w:p>
        </w:tc>
      </w:tr>
      <w:tr w:rsidR="004D234A" w:rsidRPr="008928B1" w14:paraId="2E07687E"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95D304"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2004-04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CCEDDC" w14:textId="77777777" w:rsidR="004D234A" w:rsidRPr="008928B1" w:rsidRDefault="004D234A">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DED9B" w14:textId="77777777" w:rsidR="004D234A" w:rsidRPr="008928B1" w:rsidRDefault="004D234A">
            <w:pPr>
              <w:spacing w:after="0"/>
              <w:rPr>
                <w:rFonts w:ascii="Arial" w:hAnsi="Arial"/>
                <w:snapToGrid w:val="0"/>
                <w:color w:val="000000"/>
                <w:sz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214798" w14:textId="77777777" w:rsidR="004D234A" w:rsidRPr="008928B1" w:rsidRDefault="004D234A">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C48ED4" w14:textId="77777777" w:rsidR="004D234A" w:rsidRPr="008928B1" w:rsidRDefault="004D234A">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8A81130"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xml:space="preserve">Version 0.5.0: Incorporated the following CRs as approved as CN1#33bis meeting: </w:t>
            </w:r>
          </w:p>
          <w:p w14:paraId="72A844C9"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N1-040561 – MSRP in AS</w:t>
            </w:r>
          </w:p>
          <w:p w14:paraId="3C63D7DE"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N1-040648 – Editorial changes to Annex A</w:t>
            </w:r>
          </w:p>
          <w:p w14:paraId="5D5D3B6F"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N1-040738 – MSRP terminating UE hosting flow</w:t>
            </w:r>
          </w:p>
          <w:p w14:paraId="5CBDFEB8"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as well as minor editorial changes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1BA2C" w14:textId="77777777" w:rsidR="004D234A" w:rsidRPr="008928B1" w:rsidRDefault="009A3755">
            <w:pPr>
              <w:spacing w:after="0"/>
              <w:rPr>
                <w:rFonts w:ascii="Arial" w:hAnsi="Arial"/>
                <w:snapToGrid w:val="0"/>
                <w:color w:val="000000"/>
                <w:sz w:val="16"/>
              </w:rPr>
            </w:pPr>
            <w:r w:rsidRPr="008928B1">
              <w:rPr>
                <w:rFonts w:ascii="Arial" w:hAnsi="Arial"/>
                <w:snapToGrid w:val="0"/>
                <w:color w:val="000000"/>
                <w:sz w:val="16"/>
              </w:rPr>
              <w:t>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02851" w14:textId="77777777" w:rsidR="004D234A" w:rsidRPr="008928B1" w:rsidRDefault="009A3755">
            <w:pPr>
              <w:spacing w:after="0"/>
              <w:rPr>
                <w:rFonts w:ascii="Arial" w:hAnsi="Arial"/>
                <w:snapToGrid w:val="0"/>
                <w:color w:val="000000"/>
                <w:sz w:val="16"/>
              </w:rPr>
            </w:pPr>
            <w:r w:rsidRPr="008928B1">
              <w:rPr>
                <w:rFonts w:ascii="Arial" w:hAnsi="Arial"/>
                <w:snapToGrid w:val="0"/>
                <w:color w:val="000000"/>
                <w:sz w:val="16"/>
              </w:rPr>
              <w:t>0.5.0</w:t>
            </w:r>
          </w:p>
        </w:tc>
      </w:tr>
      <w:tr w:rsidR="004D234A" w:rsidRPr="008928B1" w14:paraId="1EE60055"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408509"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2004-05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3C8D40" w14:textId="77777777" w:rsidR="004D234A" w:rsidRPr="008928B1" w:rsidRDefault="004D234A">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03A824" w14:textId="77777777" w:rsidR="004D234A" w:rsidRPr="008928B1" w:rsidRDefault="004D234A">
            <w:pPr>
              <w:spacing w:after="0"/>
              <w:rPr>
                <w:rFonts w:ascii="Arial" w:hAnsi="Arial"/>
                <w:snapToGrid w:val="0"/>
                <w:color w:val="000000"/>
                <w:sz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564963" w14:textId="77777777" w:rsidR="004D234A" w:rsidRPr="008928B1" w:rsidRDefault="004D234A">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4A52C7" w14:textId="77777777" w:rsidR="004D234A" w:rsidRPr="008928B1" w:rsidRDefault="004D234A">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75660DB"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Version 1.0.0: Incorporated the following CRs as approved during CN1#34 meeting:</w:t>
            </w:r>
          </w:p>
          <w:p w14:paraId="67CE6CC0"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N1-041038 – Shifting Material from Annex B to main body</w:t>
            </w:r>
          </w:p>
          <w:p w14:paraId="752EEE9E"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N1-041036 – Corrections to Message Sessions Flows</w:t>
            </w:r>
          </w:p>
          <w:p w14:paraId="248520AE"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N1-041040 – Ut for Messaging</w:t>
            </w:r>
          </w:p>
          <w:p w14:paraId="224381AA"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N1-040850 – Correction of signalling flow example</w:t>
            </w:r>
          </w:p>
          <w:p w14:paraId="12D2110E"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N1-041037 – Establishing a session with active intermediate nodes, with originating UE hosting, and without SBLP</w:t>
            </w:r>
          </w:p>
          <w:p w14:paraId="1FE505B4"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N1-041039 – Addition of Note to 5.3.1.1</w:t>
            </w:r>
          </w:p>
          <w:p w14:paraId="30188609"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several smaller editorial changes</w:t>
            </w:r>
          </w:p>
          <w:p w14:paraId="37DAD139" w14:textId="77777777" w:rsidR="004D234A" w:rsidRPr="008928B1" w:rsidRDefault="004D234A">
            <w:pPr>
              <w:spacing w:after="0"/>
              <w:rPr>
                <w:rFonts w:ascii="Arial" w:hAnsi="Arial"/>
                <w:snapToGrid w:val="0"/>
                <w:color w:val="000000"/>
                <w:sz w:val="16"/>
              </w:rPr>
            </w:pPr>
          </w:p>
          <w:p w14:paraId="60995C42"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Note: the material was first shifted from Annex B to the main body (approved CR in N1-041038), all CRs that were written against material in Annex B were afterwards applied against the material in the main body.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754709" w14:textId="77777777" w:rsidR="004D234A" w:rsidRPr="008928B1" w:rsidRDefault="009A3755">
            <w:pPr>
              <w:spacing w:after="0"/>
              <w:rPr>
                <w:rFonts w:ascii="Arial" w:hAnsi="Arial"/>
                <w:snapToGrid w:val="0"/>
                <w:color w:val="000000"/>
                <w:sz w:val="16"/>
              </w:rPr>
            </w:pPr>
            <w:r w:rsidRPr="008928B1">
              <w:rPr>
                <w:rFonts w:ascii="Arial" w:hAnsi="Arial"/>
                <w:snapToGrid w:val="0"/>
                <w:color w:val="000000"/>
                <w:sz w:val="16"/>
              </w:rPr>
              <w:t>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33162A" w14:textId="77777777" w:rsidR="004D234A" w:rsidRPr="008928B1" w:rsidRDefault="009A3755">
            <w:pPr>
              <w:spacing w:after="0"/>
              <w:rPr>
                <w:rFonts w:ascii="Arial" w:hAnsi="Arial"/>
                <w:snapToGrid w:val="0"/>
                <w:color w:val="000000"/>
                <w:sz w:val="16"/>
              </w:rPr>
            </w:pPr>
            <w:r w:rsidRPr="008928B1">
              <w:rPr>
                <w:rFonts w:ascii="Arial" w:hAnsi="Arial"/>
                <w:snapToGrid w:val="0"/>
                <w:color w:val="000000"/>
                <w:sz w:val="16"/>
              </w:rPr>
              <w:t>1.0.0</w:t>
            </w:r>
          </w:p>
        </w:tc>
      </w:tr>
      <w:tr w:rsidR="004D234A" w:rsidRPr="008928B1" w14:paraId="4BD97372"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A783C2"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2004-05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76A33C" w14:textId="77777777" w:rsidR="004D234A" w:rsidRPr="008928B1" w:rsidRDefault="004D234A">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611514" w14:textId="77777777" w:rsidR="004D234A" w:rsidRPr="008928B1" w:rsidRDefault="004D234A">
            <w:pPr>
              <w:spacing w:after="0"/>
              <w:rPr>
                <w:rFonts w:ascii="Arial" w:hAnsi="Arial"/>
                <w:snapToGrid w:val="0"/>
                <w:color w:val="000000"/>
                <w:sz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7289C4" w14:textId="77777777" w:rsidR="004D234A" w:rsidRPr="008928B1" w:rsidRDefault="004D234A">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31BF473" w14:textId="77777777" w:rsidR="004D234A" w:rsidRPr="008928B1" w:rsidRDefault="004D234A">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7DCE39"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Version 1.0.1 produced to correct smaller editorial mistakes.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5D3081" w14:textId="77777777" w:rsidR="004D234A" w:rsidRPr="008928B1" w:rsidRDefault="009A3755">
            <w:pPr>
              <w:spacing w:after="0"/>
              <w:rPr>
                <w:rFonts w:ascii="Arial" w:hAnsi="Arial"/>
                <w:snapToGrid w:val="0"/>
                <w:color w:val="000000"/>
                <w:sz w:val="16"/>
              </w:rPr>
            </w:pPr>
            <w:r w:rsidRPr="008928B1">
              <w:rPr>
                <w:rFonts w:ascii="Arial" w:hAnsi="Arial"/>
                <w:snapToGrid w:val="0"/>
                <w:color w:val="000000"/>
                <w:sz w:val="16"/>
              </w:rPr>
              <w:t>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AAFDC" w14:textId="77777777" w:rsidR="004D234A" w:rsidRPr="008928B1" w:rsidRDefault="009A3755">
            <w:pPr>
              <w:spacing w:after="0"/>
              <w:rPr>
                <w:rFonts w:ascii="Arial" w:hAnsi="Arial"/>
                <w:snapToGrid w:val="0"/>
                <w:color w:val="000000"/>
                <w:sz w:val="16"/>
              </w:rPr>
            </w:pPr>
            <w:r w:rsidRPr="008928B1">
              <w:rPr>
                <w:rFonts w:ascii="Arial" w:hAnsi="Arial"/>
                <w:snapToGrid w:val="0"/>
                <w:color w:val="000000"/>
                <w:sz w:val="16"/>
              </w:rPr>
              <w:t>1.0.1</w:t>
            </w:r>
          </w:p>
        </w:tc>
      </w:tr>
      <w:tr w:rsidR="004D234A" w:rsidRPr="008928B1" w14:paraId="0C169D3B"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2EC529"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2004-06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4EB38C" w14:textId="77777777" w:rsidR="004D234A" w:rsidRPr="008928B1" w:rsidRDefault="004D234A">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AF339" w14:textId="77777777" w:rsidR="004D234A" w:rsidRPr="008928B1" w:rsidRDefault="004D234A">
            <w:pPr>
              <w:spacing w:after="0"/>
              <w:rPr>
                <w:rFonts w:ascii="Arial" w:hAnsi="Arial"/>
                <w:snapToGrid w:val="0"/>
                <w:color w:val="000000"/>
                <w:sz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61CB17" w14:textId="77777777" w:rsidR="004D234A" w:rsidRPr="008928B1" w:rsidRDefault="004D234A">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B91516" w14:textId="77777777" w:rsidR="004D234A" w:rsidRPr="008928B1" w:rsidRDefault="004D234A">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26ABDC4"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Version 1.1.0 produced as outcome of CN#34bis meeting in Helsinki, Finland. Todc N1-041172 (Changes in MSRP) and smaller editorial changes incorporated.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FEDAB3" w14:textId="77777777" w:rsidR="004D234A" w:rsidRPr="008928B1" w:rsidRDefault="009A3755">
            <w:pPr>
              <w:spacing w:after="0"/>
              <w:rPr>
                <w:rFonts w:ascii="Arial" w:hAnsi="Arial"/>
                <w:snapToGrid w:val="0"/>
                <w:color w:val="000000"/>
                <w:sz w:val="16"/>
              </w:rPr>
            </w:pPr>
            <w:r w:rsidRPr="008928B1">
              <w:rPr>
                <w:rFonts w:ascii="Arial" w:hAnsi="Arial"/>
                <w:snapToGrid w:val="0"/>
                <w:color w:val="000000"/>
                <w:sz w:val="16"/>
              </w:rPr>
              <w:t>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8DE58" w14:textId="77777777" w:rsidR="004D234A" w:rsidRPr="008928B1" w:rsidRDefault="009A3755">
            <w:pPr>
              <w:spacing w:after="0"/>
              <w:rPr>
                <w:rFonts w:ascii="Arial" w:hAnsi="Arial"/>
                <w:snapToGrid w:val="0"/>
                <w:color w:val="000000"/>
                <w:sz w:val="16"/>
              </w:rPr>
            </w:pPr>
            <w:r w:rsidRPr="008928B1">
              <w:rPr>
                <w:rFonts w:ascii="Arial" w:hAnsi="Arial"/>
                <w:snapToGrid w:val="0"/>
                <w:color w:val="000000"/>
                <w:sz w:val="16"/>
              </w:rPr>
              <w:t>1.1.0</w:t>
            </w:r>
          </w:p>
        </w:tc>
      </w:tr>
      <w:tr w:rsidR="004D234A" w:rsidRPr="008928B1" w14:paraId="57649F41"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9A89F1"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lastRenderedPageBreak/>
              <w:t>2004-08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AAD484" w14:textId="77777777" w:rsidR="004D234A" w:rsidRPr="008928B1" w:rsidRDefault="004D234A">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A7B05C" w14:textId="77777777" w:rsidR="004D234A" w:rsidRPr="008928B1" w:rsidRDefault="004D234A">
            <w:pPr>
              <w:spacing w:after="0"/>
              <w:rPr>
                <w:rFonts w:ascii="Arial" w:hAnsi="Arial"/>
                <w:snapToGrid w:val="0"/>
                <w:color w:val="000000"/>
                <w:sz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D257C2E" w14:textId="77777777" w:rsidR="004D234A" w:rsidRPr="008928B1" w:rsidRDefault="004D234A">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19EAD9" w14:textId="77777777" w:rsidR="004D234A" w:rsidRPr="008928B1" w:rsidRDefault="004D234A">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7533D4E"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Version 1.2.0 produced as outcome CN#35 meeting in Sophia Antipolis, France. Tdoc N1-041585 (AS section) and smaller editorial changes incorporated.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63B533" w14:textId="77777777" w:rsidR="004D234A" w:rsidRPr="008928B1" w:rsidRDefault="009A3755">
            <w:pPr>
              <w:spacing w:after="0"/>
              <w:rPr>
                <w:rFonts w:ascii="Arial" w:hAnsi="Arial"/>
                <w:snapToGrid w:val="0"/>
                <w:color w:val="000000"/>
                <w:sz w:val="16"/>
              </w:rPr>
            </w:pPr>
            <w:r w:rsidRPr="008928B1">
              <w:rPr>
                <w:rFonts w:ascii="Arial" w:hAnsi="Arial"/>
                <w:snapToGrid w:val="0"/>
                <w:color w:val="000000"/>
                <w:sz w:val="16"/>
              </w:rPr>
              <w:t>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2B3388" w14:textId="77777777" w:rsidR="004D234A" w:rsidRPr="008928B1" w:rsidRDefault="009A3755">
            <w:pPr>
              <w:spacing w:after="0"/>
              <w:rPr>
                <w:rFonts w:ascii="Arial" w:hAnsi="Arial"/>
                <w:snapToGrid w:val="0"/>
                <w:color w:val="000000"/>
                <w:sz w:val="16"/>
              </w:rPr>
            </w:pPr>
            <w:r w:rsidRPr="008928B1">
              <w:rPr>
                <w:rFonts w:ascii="Arial" w:hAnsi="Arial"/>
                <w:snapToGrid w:val="0"/>
                <w:color w:val="000000"/>
                <w:sz w:val="16"/>
              </w:rPr>
              <w:t>1.2.0</w:t>
            </w:r>
          </w:p>
        </w:tc>
      </w:tr>
      <w:tr w:rsidR="004D234A" w:rsidRPr="008928B1" w14:paraId="600EA638"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3E58F4"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2004-11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E76866" w14:textId="77777777" w:rsidR="004D234A" w:rsidRPr="008928B1" w:rsidRDefault="004D234A">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9CF023" w14:textId="77777777" w:rsidR="004D234A" w:rsidRPr="008928B1" w:rsidRDefault="004D234A">
            <w:pPr>
              <w:spacing w:after="0"/>
              <w:rPr>
                <w:rFonts w:ascii="Arial" w:hAnsi="Arial"/>
                <w:snapToGrid w:val="0"/>
                <w:color w:val="000000"/>
                <w:sz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B55BD0" w14:textId="77777777" w:rsidR="004D234A" w:rsidRPr="008928B1" w:rsidRDefault="004D234A">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900006" w14:textId="77777777" w:rsidR="004D234A" w:rsidRPr="008928B1" w:rsidRDefault="004D234A">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A5DA845"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Version 6.0.0 produces as outcome of CN#36 meeting in Seoul, South Korea. The following documents were incorporated:</w:t>
            </w:r>
          </w:p>
          <w:p w14:paraId="660D1A7C"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N1-041714 – deletion of intro claus</w:t>
            </w:r>
          </w:p>
          <w:p w14:paraId="1FBDE276"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N1-041716 – Terminology alignment</w:t>
            </w:r>
          </w:p>
          <w:p w14:paraId="52A5936C"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N1-041989 – Data Manipulation for IMS Messaging in Rel-6</w:t>
            </w:r>
          </w:p>
          <w:p w14:paraId="351565CF"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N1-041995 – Session establishment for session-mode messaging</w:t>
            </w:r>
          </w:p>
          <w:p w14:paraId="10EF8C4C"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N1-041996 – Session-based messaging conferences</w:t>
            </w:r>
          </w:p>
          <w:p w14:paraId="50E5E7C5" w14:textId="06FEC624"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xml:space="preserve">N1-041997 – </w:t>
            </w:r>
            <w:r w:rsidR="009E449F">
              <w:rPr>
                <w:rFonts w:ascii="Arial" w:hAnsi="Arial"/>
                <w:snapToGrid w:val="0"/>
                <w:color w:val="000000"/>
                <w:sz w:val="16"/>
              </w:rPr>
              <w:t>clause</w:t>
            </w:r>
            <w:r w:rsidRPr="008928B1">
              <w:rPr>
                <w:rFonts w:ascii="Arial" w:hAnsi="Arial"/>
                <w:snapToGrid w:val="0"/>
                <w:color w:val="000000"/>
                <w:sz w:val="16"/>
              </w:rPr>
              <w:t xml:space="preserve"> 8 rework</w:t>
            </w:r>
          </w:p>
          <w:p w14:paraId="1EF95832" w14:textId="6E0F6331"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xml:space="preserve">N1-041998 – general </w:t>
            </w:r>
            <w:r w:rsidR="009E449F">
              <w:rPr>
                <w:rFonts w:ascii="Arial" w:hAnsi="Arial"/>
                <w:snapToGrid w:val="0"/>
                <w:color w:val="000000"/>
                <w:sz w:val="16"/>
              </w:rPr>
              <w:t>clause</w:t>
            </w:r>
            <w:r w:rsidRPr="008928B1">
              <w:rPr>
                <w:rFonts w:ascii="Arial" w:hAnsi="Arial"/>
                <w:snapToGrid w:val="0"/>
                <w:color w:val="000000"/>
                <w:sz w:val="16"/>
              </w:rPr>
              <w:t xml:space="preserve"> in participant section</w:t>
            </w:r>
          </w:p>
          <w:p w14:paraId="5EB931A8" w14:textId="150C6065"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xml:space="preserve">N1-041999 – </w:t>
            </w:r>
            <w:r w:rsidR="009E449F">
              <w:rPr>
                <w:rFonts w:ascii="Arial" w:hAnsi="Arial"/>
                <w:snapToGrid w:val="0"/>
                <w:color w:val="000000"/>
                <w:sz w:val="16"/>
              </w:rPr>
              <w:t>clause</w:t>
            </w:r>
            <w:r w:rsidRPr="008928B1">
              <w:rPr>
                <w:rFonts w:ascii="Arial" w:hAnsi="Arial"/>
                <w:snapToGrid w:val="0"/>
                <w:color w:val="000000"/>
                <w:sz w:val="16"/>
              </w:rPr>
              <w:t xml:space="preserve"> 9 rework</w:t>
            </w:r>
          </w:p>
          <w:p w14:paraId="01B2DC6B"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N1-042001 – Participant in immediate messaging</w:t>
            </w:r>
          </w:p>
          <w:p w14:paraId="45BE94F1" w14:textId="6200E4F8"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xml:space="preserve">N1-042114 – </w:t>
            </w:r>
            <w:r w:rsidR="009E449F">
              <w:rPr>
                <w:rFonts w:ascii="Arial" w:hAnsi="Arial"/>
                <w:snapToGrid w:val="0"/>
                <w:color w:val="000000"/>
                <w:sz w:val="16"/>
              </w:rPr>
              <w:t>clause</w:t>
            </w:r>
            <w:r w:rsidRPr="008928B1">
              <w:rPr>
                <w:rFonts w:ascii="Arial" w:hAnsi="Arial"/>
                <w:snapToGrid w:val="0"/>
                <w:color w:val="000000"/>
                <w:sz w:val="16"/>
              </w:rPr>
              <w:t xml:space="preserve"> 10 rework</w:t>
            </w:r>
          </w:p>
          <w:p w14:paraId="3B64B181" w14:textId="227DFED9"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xml:space="preserve">N1-042115 – </w:t>
            </w:r>
            <w:r w:rsidR="009E449F">
              <w:rPr>
                <w:rFonts w:ascii="Arial" w:hAnsi="Arial"/>
                <w:snapToGrid w:val="0"/>
                <w:color w:val="000000"/>
                <w:sz w:val="16"/>
              </w:rPr>
              <w:t>clause</w:t>
            </w:r>
            <w:r w:rsidRPr="008928B1">
              <w:rPr>
                <w:rFonts w:ascii="Arial" w:hAnsi="Arial"/>
                <w:snapToGrid w:val="0"/>
                <w:color w:val="000000"/>
                <w:sz w:val="16"/>
              </w:rPr>
              <w:t xml:space="preserve"> 6 rework</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A6514" w14:textId="77777777" w:rsidR="004D234A" w:rsidRPr="008928B1" w:rsidRDefault="009A3755">
            <w:pPr>
              <w:spacing w:after="0"/>
              <w:rPr>
                <w:rFonts w:ascii="Arial" w:hAnsi="Arial"/>
                <w:snapToGrid w:val="0"/>
                <w:color w:val="000000"/>
                <w:sz w:val="16"/>
              </w:rPr>
            </w:pPr>
            <w:r w:rsidRPr="008928B1">
              <w:rPr>
                <w:rFonts w:ascii="Arial" w:hAnsi="Arial"/>
                <w:snapToGrid w:val="0"/>
                <w:color w:val="000000"/>
                <w:sz w:val="16"/>
              </w:rPr>
              <w:t>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04611E" w14:textId="77777777" w:rsidR="004D234A" w:rsidRPr="008928B1" w:rsidRDefault="00FB7B1F">
            <w:pPr>
              <w:spacing w:after="0"/>
              <w:rPr>
                <w:rFonts w:ascii="Arial" w:hAnsi="Arial"/>
                <w:snapToGrid w:val="0"/>
                <w:color w:val="000000"/>
                <w:sz w:val="16"/>
              </w:rPr>
            </w:pPr>
            <w:r w:rsidRPr="008928B1">
              <w:rPr>
                <w:rFonts w:ascii="Arial" w:hAnsi="Arial"/>
                <w:snapToGrid w:val="0"/>
                <w:color w:val="000000"/>
                <w:sz w:val="16"/>
              </w:rPr>
              <w:t>2</w:t>
            </w:r>
            <w:r w:rsidR="009A3755" w:rsidRPr="008928B1">
              <w:rPr>
                <w:rFonts w:ascii="Arial" w:hAnsi="Arial"/>
                <w:snapToGrid w:val="0"/>
                <w:color w:val="000000"/>
                <w:sz w:val="16"/>
              </w:rPr>
              <w:t>.0.0</w:t>
            </w:r>
          </w:p>
        </w:tc>
      </w:tr>
      <w:tr w:rsidR="009C488C" w:rsidRPr="008928B1" w14:paraId="55C76CD9"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0BA8E2" w14:textId="77777777" w:rsidR="009C488C" w:rsidRPr="008928B1" w:rsidRDefault="009C488C">
            <w:pPr>
              <w:spacing w:after="0"/>
              <w:rPr>
                <w:rFonts w:ascii="Arial" w:hAnsi="Arial"/>
                <w:snapToGrid w:val="0"/>
                <w:color w:val="000000"/>
                <w:sz w:val="16"/>
              </w:rPr>
            </w:pPr>
            <w:r w:rsidRPr="008928B1">
              <w:rPr>
                <w:rFonts w:ascii="Arial" w:hAnsi="Arial"/>
                <w:snapToGrid w:val="0"/>
                <w:color w:val="000000"/>
                <w:sz w:val="16"/>
              </w:rPr>
              <w:t>2004-12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5AA737" w14:textId="77777777" w:rsidR="009C488C" w:rsidRPr="008928B1" w:rsidRDefault="009C488C">
            <w:pPr>
              <w:spacing w:after="0"/>
              <w:rPr>
                <w:rFonts w:ascii="Arial" w:hAnsi="Arial"/>
                <w:snapToGrid w:val="0"/>
                <w:color w:val="000000"/>
                <w:sz w:val="16"/>
              </w:rPr>
            </w:pPr>
            <w:r w:rsidRPr="008928B1">
              <w:rPr>
                <w:rFonts w:ascii="Arial" w:hAnsi="Arial"/>
                <w:snapToGrid w:val="0"/>
                <w:color w:val="000000"/>
                <w:sz w:val="16"/>
              </w:rPr>
              <w:t>CN-26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CDBCE7" w14:textId="77777777" w:rsidR="009C488C" w:rsidRPr="008928B1" w:rsidRDefault="009C488C">
            <w:pPr>
              <w:spacing w:after="0"/>
              <w:rPr>
                <w:rFonts w:ascii="Arial" w:hAnsi="Arial"/>
                <w:snapToGrid w:val="0"/>
                <w:color w:val="000000"/>
                <w:sz w:val="16"/>
              </w:rPr>
            </w:pPr>
            <w:r w:rsidRPr="008928B1">
              <w:rPr>
                <w:rFonts w:ascii="Arial" w:hAnsi="Arial"/>
                <w:snapToGrid w:val="0"/>
                <w:color w:val="000000"/>
                <w:sz w:val="16"/>
              </w:rPr>
              <w:t>NP-040611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D4AE2D" w14:textId="77777777" w:rsidR="009C488C" w:rsidRPr="008928B1" w:rsidRDefault="009C488C">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AE064" w14:textId="77777777" w:rsidR="009C488C" w:rsidRPr="008928B1" w:rsidRDefault="009C488C">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EF59D6" w14:textId="77777777" w:rsidR="009C488C" w:rsidRPr="008928B1" w:rsidRDefault="009C488C">
            <w:pPr>
              <w:spacing w:after="0"/>
              <w:rPr>
                <w:rFonts w:ascii="Arial" w:hAnsi="Arial"/>
                <w:snapToGrid w:val="0"/>
                <w:color w:val="000000"/>
                <w:sz w:val="16"/>
              </w:rPr>
            </w:pPr>
            <w:r w:rsidRPr="008928B1">
              <w:rPr>
                <w:rFonts w:ascii="Arial" w:hAnsi="Arial"/>
                <w:snapToGrid w:val="0"/>
                <w:color w:val="000000"/>
                <w:sz w:val="16"/>
              </w:rPr>
              <w:t xml:space="preserve">Version 2.0.0 is approved and the TS is brought under the change control. As </w:t>
            </w:r>
            <w:r w:rsidR="00B24A21" w:rsidRPr="008928B1">
              <w:rPr>
                <w:rFonts w:ascii="Arial" w:hAnsi="Arial"/>
                <w:snapToGrid w:val="0"/>
                <w:color w:val="000000"/>
                <w:sz w:val="16"/>
              </w:rPr>
              <w:t>an erroneous</w:t>
            </w:r>
            <w:r w:rsidRPr="008928B1">
              <w:rPr>
                <w:rFonts w:ascii="Arial" w:hAnsi="Arial"/>
                <w:snapToGrid w:val="0"/>
                <w:color w:val="000000"/>
                <w:sz w:val="16"/>
              </w:rPr>
              <w:t xml:space="preserve"> v6.0.0 is presented in CN-26, the first officially published version is 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5623CF" w14:textId="77777777" w:rsidR="009C488C" w:rsidRPr="008928B1" w:rsidRDefault="009C488C">
            <w:pPr>
              <w:spacing w:after="0"/>
              <w:rPr>
                <w:rFonts w:ascii="Arial" w:hAnsi="Arial"/>
                <w:snapToGrid w:val="0"/>
                <w:color w:val="000000"/>
                <w:sz w:val="16"/>
              </w:rPr>
            </w:pPr>
            <w:r w:rsidRPr="008928B1">
              <w:rPr>
                <w:rFonts w:ascii="Arial" w:hAnsi="Arial"/>
                <w:snapToGrid w:val="0"/>
                <w:color w:val="000000"/>
                <w:sz w:val="16"/>
              </w:rPr>
              <w:t>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A89776" w14:textId="77777777" w:rsidR="00B228C1" w:rsidRPr="008928B1" w:rsidRDefault="009C488C">
            <w:pPr>
              <w:spacing w:after="0"/>
              <w:rPr>
                <w:rFonts w:ascii="Arial" w:hAnsi="Arial"/>
                <w:snapToGrid w:val="0"/>
                <w:color w:val="000000"/>
                <w:sz w:val="16"/>
              </w:rPr>
            </w:pPr>
            <w:r w:rsidRPr="008928B1">
              <w:rPr>
                <w:rFonts w:ascii="Arial" w:hAnsi="Arial"/>
                <w:snapToGrid w:val="0"/>
                <w:color w:val="000000"/>
                <w:sz w:val="16"/>
              </w:rPr>
              <w:t>6.0.1</w:t>
            </w:r>
          </w:p>
        </w:tc>
      </w:tr>
      <w:tr w:rsidR="00B228C1" w:rsidRPr="008928B1" w14:paraId="563A57F2"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A798A5" w14:textId="77777777" w:rsidR="00B228C1" w:rsidRPr="008928B1" w:rsidRDefault="00B228C1">
            <w:pPr>
              <w:spacing w:after="0"/>
              <w:rPr>
                <w:rFonts w:ascii="Arial" w:hAnsi="Arial"/>
                <w:snapToGrid w:val="0"/>
                <w:color w:val="000000"/>
                <w:sz w:val="16"/>
              </w:rPr>
            </w:pPr>
            <w:r w:rsidRPr="008928B1">
              <w:rPr>
                <w:rFonts w:ascii="Arial" w:hAnsi="Arial"/>
                <w:snapToGrid w:val="0"/>
                <w:color w:val="000000"/>
                <w:sz w:val="16"/>
              </w:rPr>
              <w:t>2005-03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97EDA5" w14:textId="77777777" w:rsidR="00B228C1" w:rsidRPr="008928B1" w:rsidRDefault="00B228C1">
            <w:pPr>
              <w:spacing w:after="0"/>
              <w:rPr>
                <w:rFonts w:ascii="Arial" w:hAnsi="Arial"/>
                <w:snapToGrid w:val="0"/>
                <w:color w:val="000000"/>
                <w:sz w:val="16"/>
              </w:rPr>
            </w:pPr>
            <w:r w:rsidRPr="008928B1">
              <w:rPr>
                <w:rFonts w:ascii="Arial" w:hAnsi="Arial"/>
                <w:snapToGrid w:val="0"/>
                <w:color w:val="000000"/>
                <w:sz w:val="16"/>
              </w:rPr>
              <w:t>CN-27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584CEE0"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NP-050073</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53012B7C"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011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EEE1227" w14:textId="77777777" w:rsidR="00B228C1" w:rsidRPr="008928B1" w:rsidRDefault="00B228C1">
            <w:pPr>
              <w:spacing w:after="0"/>
              <w:jc w:val="both"/>
              <w:rPr>
                <w:rFonts w:ascii="Arial" w:hAnsi="Arial"/>
                <w:snapToGrid w:val="0"/>
                <w:color w:val="000000"/>
                <w:sz w:val="16"/>
                <w:szCs w:val="16"/>
              </w:rPr>
            </w:pPr>
            <w:r w:rsidRPr="008928B1">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3E3B67C4"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Corrections to Message Session Flows to align with draft-ietf-simple-message-sessions-09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8089EF3"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6.0.1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DC69476"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6.1.0</w:t>
            </w:r>
          </w:p>
        </w:tc>
      </w:tr>
      <w:tr w:rsidR="00B228C1" w:rsidRPr="008928B1" w14:paraId="1A3E962F"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4CBA08" w14:textId="77777777" w:rsidR="00B228C1" w:rsidRPr="008928B1" w:rsidRDefault="00B228C1">
            <w:pPr>
              <w:spacing w:after="0"/>
              <w:rPr>
                <w:rFonts w:ascii="Arial" w:hAnsi="Arial"/>
                <w:snapToGrid w:val="0"/>
                <w:color w:val="000000"/>
                <w:sz w:val="16"/>
              </w:rPr>
            </w:pPr>
            <w:r w:rsidRPr="008928B1">
              <w:rPr>
                <w:rFonts w:ascii="Arial" w:hAnsi="Arial"/>
                <w:snapToGrid w:val="0"/>
                <w:color w:val="000000"/>
                <w:sz w:val="16"/>
              </w:rPr>
              <w:t>2005-03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897395" w14:textId="77777777" w:rsidR="00B228C1" w:rsidRPr="008928B1" w:rsidRDefault="00B228C1">
            <w:pPr>
              <w:spacing w:after="0"/>
              <w:rPr>
                <w:rFonts w:ascii="Arial" w:hAnsi="Arial"/>
                <w:snapToGrid w:val="0"/>
                <w:color w:val="000000"/>
                <w:sz w:val="16"/>
              </w:rPr>
            </w:pPr>
            <w:r w:rsidRPr="008928B1">
              <w:rPr>
                <w:rFonts w:ascii="Arial" w:hAnsi="Arial"/>
                <w:snapToGrid w:val="0"/>
                <w:color w:val="000000"/>
                <w:sz w:val="16"/>
              </w:rPr>
              <w:t>CN-27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524218D"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NP-050073</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4627F2F7"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008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5A0D848" w14:textId="77777777" w:rsidR="00B228C1" w:rsidRPr="008928B1" w:rsidRDefault="00B228C1">
            <w:pPr>
              <w:spacing w:after="0"/>
              <w:jc w:val="both"/>
              <w:rPr>
                <w:rFonts w:ascii="Arial" w:hAnsi="Arial"/>
                <w:snapToGrid w:val="0"/>
                <w:color w:val="000000"/>
                <w:sz w:val="16"/>
                <w:szCs w:val="16"/>
              </w:rPr>
            </w:pPr>
            <w:r w:rsidRPr="008928B1">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069600E0"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Alignment between  TS 23.228/ TS 22.340 and TS 24.247 for immediate messaging</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AC4620"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6.0.1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0B0EAB"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6.1.0</w:t>
            </w:r>
          </w:p>
        </w:tc>
      </w:tr>
      <w:tr w:rsidR="00B228C1" w:rsidRPr="008928B1" w14:paraId="3FBBA9FE"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14374D" w14:textId="77777777" w:rsidR="00B228C1" w:rsidRPr="008928B1" w:rsidRDefault="00B228C1">
            <w:pPr>
              <w:spacing w:after="0"/>
              <w:rPr>
                <w:rFonts w:ascii="Arial" w:hAnsi="Arial"/>
                <w:snapToGrid w:val="0"/>
                <w:color w:val="000000"/>
                <w:sz w:val="16"/>
              </w:rPr>
            </w:pPr>
            <w:r w:rsidRPr="008928B1">
              <w:rPr>
                <w:rFonts w:ascii="Arial" w:hAnsi="Arial"/>
                <w:snapToGrid w:val="0"/>
                <w:color w:val="000000"/>
                <w:sz w:val="16"/>
              </w:rPr>
              <w:t>2005-03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9A87F3" w14:textId="77777777" w:rsidR="00B228C1" w:rsidRPr="008928B1" w:rsidRDefault="00B228C1">
            <w:pPr>
              <w:spacing w:after="0"/>
              <w:rPr>
                <w:rFonts w:ascii="Arial" w:hAnsi="Arial"/>
                <w:snapToGrid w:val="0"/>
                <w:color w:val="000000"/>
                <w:sz w:val="16"/>
              </w:rPr>
            </w:pPr>
            <w:r w:rsidRPr="008928B1">
              <w:rPr>
                <w:rFonts w:ascii="Arial" w:hAnsi="Arial"/>
                <w:snapToGrid w:val="0"/>
                <w:color w:val="000000"/>
                <w:sz w:val="16"/>
              </w:rPr>
              <w:t>CN-27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7B5E3C3B"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NP-050073</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6939A429"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001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35B9521" w14:textId="77777777" w:rsidR="00B228C1" w:rsidRPr="008928B1" w:rsidRDefault="00B228C1">
            <w:pPr>
              <w:spacing w:after="0"/>
              <w:jc w:val="both"/>
              <w:rPr>
                <w:rFonts w:ascii="Arial" w:hAnsi="Arial"/>
                <w:snapToGrid w:val="0"/>
                <w:color w:val="000000"/>
                <w:sz w:val="16"/>
                <w:szCs w:val="16"/>
              </w:rPr>
            </w:pPr>
            <w:r w:rsidRPr="008928B1">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4B7503D4"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Resolution of references to 24.228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320CAFC"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6.0.1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7FFC2"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6.1.0</w:t>
            </w:r>
          </w:p>
        </w:tc>
      </w:tr>
      <w:tr w:rsidR="00B228C1" w:rsidRPr="008928B1" w14:paraId="4E0BA645"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753A23" w14:textId="77777777" w:rsidR="00B228C1" w:rsidRPr="008928B1" w:rsidRDefault="00B228C1">
            <w:pPr>
              <w:spacing w:after="0"/>
              <w:rPr>
                <w:rFonts w:ascii="Arial" w:hAnsi="Arial"/>
                <w:snapToGrid w:val="0"/>
                <w:color w:val="000000"/>
                <w:sz w:val="16"/>
              </w:rPr>
            </w:pPr>
            <w:r w:rsidRPr="008928B1">
              <w:rPr>
                <w:rFonts w:ascii="Arial" w:hAnsi="Arial"/>
                <w:snapToGrid w:val="0"/>
                <w:color w:val="000000"/>
                <w:sz w:val="16"/>
              </w:rPr>
              <w:t>2005-03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44016B" w14:textId="77777777" w:rsidR="00B228C1" w:rsidRPr="008928B1" w:rsidRDefault="00B228C1">
            <w:pPr>
              <w:spacing w:after="0"/>
              <w:rPr>
                <w:rFonts w:ascii="Arial" w:hAnsi="Arial"/>
                <w:snapToGrid w:val="0"/>
                <w:color w:val="000000"/>
                <w:sz w:val="16"/>
              </w:rPr>
            </w:pPr>
            <w:r w:rsidRPr="008928B1">
              <w:rPr>
                <w:rFonts w:ascii="Arial" w:hAnsi="Arial"/>
                <w:snapToGrid w:val="0"/>
                <w:color w:val="000000"/>
                <w:sz w:val="16"/>
              </w:rPr>
              <w:t>CN-27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CF74243"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NP-050073</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04B5B665"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003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A23010E" w14:textId="77777777" w:rsidR="00B228C1" w:rsidRPr="008928B1" w:rsidRDefault="00B228C1">
            <w:pPr>
              <w:spacing w:after="0"/>
              <w:jc w:val="both"/>
              <w:rPr>
                <w:rFonts w:ascii="Arial" w:hAnsi="Arial"/>
                <w:snapToGrid w:val="0"/>
                <w:color w:val="000000"/>
                <w:sz w:val="16"/>
                <w:szCs w:val="16"/>
              </w:rPr>
            </w:pPr>
            <w:r w:rsidRPr="008928B1">
              <w:rPr>
                <w:rFonts w:ascii="Arial" w:hAnsi="Arial" w:cs="Arial"/>
                <w:color w:val="000000"/>
                <w:sz w:val="16"/>
                <w:szCs w:val="16"/>
              </w:rPr>
              <w:t> </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3BEC510D"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MESSAGE to unregistered user</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3EE26D4"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6.0.1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547B52"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6.1.0</w:t>
            </w:r>
          </w:p>
        </w:tc>
      </w:tr>
      <w:tr w:rsidR="00B228C1" w:rsidRPr="008928B1" w14:paraId="7FC9C839"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F688B9" w14:textId="77777777" w:rsidR="00B228C1" w:rsidRPr="008928B1" w:rsidRDefault="00B228C1">
            <w:pPr>
              <w:spacing w:after="0"/>
              <w:rPr>
                <w:rFonts w:ascii="Arial" w:hAnsi="Arial"/>
                <w:snapToGrid w:val="0"/>
                <w:color w:val="000000"/>
                <w:sz w:val="16"/>
              </w:rPr>
            </w:pPr>
            <w:r w:rsidRPr="008928B1">
              <w:rPr>
                <w:rFonts w:ascii="Arial" w:hAnsi="Arial"/>
                <w:snapToGrid w:val="0"/>
                <w:color w:val="000000"/>
                <w:sz w:val="16"/>
              </w:rPr>
              <w:t>2005-03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7EB04" w14:textId="77777777" w:rsidR="00B228C1" w:rsidRPr="008928B1" w:rsidRDefault="00B228C1">
            <w:pPr>
              <w:spacing w:after="0"/>
              <w:rPr>
                <w:rFonts w:ascii="Arial" w:hAnsi="Arial"/>
                <w:snapToGrid w:val="0"/>
                <w:color w:val="000000"/>
                <w:sz w:val="16"/>
              </w:rPr>
            </w:pPr>
            <w:r w:rsidRPr="008928B1">
              <w:rPr>
                <w:rFonts w:ascii="Arial" w:hAnsi="Arial"/>
                <w:snapToGrid w:val="0"/>
                <w:color w:val="000000"/>
                <w:sz w:val="16"/>
              </w:rPr>
              <w:t>CN-27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1F2FA8B6"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NP-050073</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026800B3"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AEF7771" w14:textId="77777777" w:rsidR="00B228C1" w:rsidRPr="008928B1" w:rsidRDefault="00B228C1">
            <w:pPr>
              <w:spacing w:after="0"/>
              <w:jc w:val="both"/>
              <w:rPr>
                <w:rFonts w:ascii="Arial" w:hAnsi="Arial"/>
                <w:snapToGrid w:val="0"/>
                <w:color w:val="000000"/>
                <w:sz w:val="16"/>
                <w:szCs w:val="16"/>
              </w:rPr>
            </w:pPr>
            <w:r w:rsidRPr="008928B1">
              <w:rPr>
                <w:rFonts w:ascii="Arial" w:hAnsi="Arial" w:cs="Arial"/>
                <w:color w:val="000000"/>
                <w:sz w:val="16"/>
                <w:szCs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7FC60E87"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Removing CPCP from 24.247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285823"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6.0.1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CA23BC"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6.1.0</w:t>
            </w:r>
          </w:p>
        </w:tc>
      </w:tr>
      <w:tr w:rsidR="00B228C1" w:rsidRPr="008928B1" w14:paraId="6DF6A6FF"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13263E" w14:textId="77777777" w:rsidR="00B228C1" w:rsidRPr="008928B1" w:rsidRDefault="00B228C1">
            <w:pPr>
              <w:spacing w:after="0"/>
              <w:rPr>
                <w:rFonts w:ascii="Arial" w:hAnsi="Arial"/>
                <w:snapToGrid w:val="0"/>
                <w:color w:val="000000"/>
                <w:sz w:val="16"/>
              </w:rPr>
            </w:pPr>
            <w:r w:rsidRPr="008928B1">
              <w:rPr>
                <w:rFonts w:ascii="Arial" w:hAnsi="Arial"/>
                <w:snapToGrid w:val="0"/>
                <w:color w:val="000000"/>
                <w:sz w:val="16"/>
              </w:rPr>
              <w:t>2005-03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F1C53" w14:textId="77777777" w:rsidR="00B228C1" w:rsidRPr="008928B1" w:rsidRDefault="00B228C1">
            <w:pPr>
              <w:spacing w:after="0"/>
              <w:rPr>
                <w:rFonts w:ascii="Arial" w:hAnsi="Arial"/>
                <w:snapToGrid w:val="0"/>
                <w:color w:val="000000"/>
                <w:sz w:val="16"/>
              </w:rPr>
            </w:pPr>
            <w:r w:rsidRPr="008928B1">
              <w:rPr>
                <w:rFonts w:ascii="Arial" w:hAnsi="Arial"/>
                <w:snapToGrid w:val="0"/>
                <w:color w:val="000000"/>
                <w:sz w:val="16"/>
              </w:rPr>
              <w:t>CN-27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60DE631C"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NP-050075</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4E8D0389"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2CD7ADC" w14:textId="77777777" w:rsidR="00B228C1" w:rsidRPr="008928B1" w:rsidRDefault="00B228C1">
            <w:pPr>
              <w:spacing w:after="0"/>
              <w:jc w:val="both"/>
              <w:rPr>
                <w:rFonts w:ascii="Arial" w:hAnsi="Arial"/>
                <w:snapToGrid w:val="0"/>
                <w:color w:val="000000"/>
                <w:sz w:val="16"/>
                <w:szCs w:val="16"/>
              </w:rPr>
            </w:pPr>
            <w:r w:rsidRPr="008928B1">
              <w:rPr>
                <w:rFonts w:ascii="Arial" w:hAnsi="Arial" w:cs="Arial"/>
                <w:color w:val="000000"/>
                <w:sz w:val="16"/>
                <w:szCs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6FEF0676" w14:textId="4F536B53"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 xml:space="preserve">Clarifications to TS 24.247 </w:t>
            </w:r>
            <w:r w:rsidR="009E449F">
              <w:rPr>
                <w:rFonts w:ascii="Arial" w:hAnsi="Arial" w:cs="Arial"/>
                <w:color w:val="000000"/>
                <w:sz w:val="16"/>
                <w:szCs w:val="16"/>
              </w:rPr>
              <w:t>clause</w:t>
            </w:r>
            <w:r w:rsidRPr="008928B1">
              <w:rPr>
                <w:rFonts w:ascii="Arial" w:hAnsi="Arial" w:cs="Arial"/>
                <w:color w:val="000000"/>
                <w:sz w:val="16"/>
                <w:szCs w:val="16"/>
              </w:rPr>
              <w:t xml:space="preserve"> 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D7D414"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6.0.1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5EFDCCE"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6.1.0</w:t>
            </w:r>
          </w:p>
        </w:tc>
      </w:tr>
      <w:tr w:rsidR="00B228C1" w:rsidRPr="008928B1" w14:paraId="4CA0E13E"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716E83" w14:textId="77777777" w:rsidR="00B228C1" w:rsidRPr="008928B1" w:rsidRDefault="00B228C1">
            <w:pPr>
              <w:spacing w:after="0"/>
              <w:rPr>
                <w:rFonts w:ascii="Arial" w:hAnsi="Arial"/>
                <w:snapToGrid w:val="0"/>
                <w:color w:val="000000"/>
                <w:sz w:val="16"/>
              </w:rPr>
            </w:pPr>
            <w:r w:rsidRPr="008928B1">
              <w:rPr>
                <w:rFonts w:ascii="Arial" w:hAnsi="Arial"/>
                <w:snapToGrid w:val="0"/>
                <w:color w:val="000000"/>
                <w:sz w:val="16"/>
              </w:rPr>
              <w:t>2005-03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A96464" w14:textId="77777777" w:rsidR="00B228C1" w:rsidRPr="008928B1" w:rsidRDefault="00B228C1">
            <w:pPr>
              <w:spacing w:after="0"/>
              <w:rPr>
                <w:rFonts w:ascii="Arial" w:hAnsi="Arial"/>
                <w:snapToGrid w:val="0"/>
                <w:color w:val="000000"/>
                <w:sz w:val="16"/>
              </w:rPr>
            </w:pPr>
            <w:r w:rsidRPr="008928B1">
              <w:rPr>
                <w:rFonts w:ascii="Arial" w:hAnsi="Arial"/>
                <w:snapToGrid w:val="0"/>
                <w:color w:val="000000"/>
                <w:sz w:val="16"/>
              </w:rPr>
              <w:t>CN-27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697D3122"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NP-050075</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02D2D945"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002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DE5DF77" w14:textId="77777777" w:rsidR="00B228C1" w:rsidRPr="008928B1" w:rsidRDefault="00B228C1">
            <w:pPr>
              <w:spacing w:after="0"/>
              <w:jc w:val="both"/>
              <w:rPr>
                <w:rFonts w:ascii="Arial" w:hAnsi="Arial"/>
                <w:snapToGrid w:val="0"/>
                <w:color w:val="000000"/>
                <w:sz w:val="16"/>
                <w:szCs w:val="16"/>
              </w:rPr>
            </w:pPr>
            <w:r w:rsidRPr="008928B1">
              <w:rPr>
                <w:rFonts w:ascii="Arial" w:hAnsi="Arial" w:cs="Arial"/>
                <w:color w:val="000000"/>
                <w:sz w:val="16"/>
                <w:szCs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26BAC94D"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MESSAGE to multiple recipients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6C95D1F"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6.0.1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065968"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6.1.0</w:t>
            </w:r>
          </w:p>
        </w:tc>
      </w:tr>
      <w:tr w:rsidR="00B228C1" w:rsidRPr="008928B1" w14:paraId="606CDBEB"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EDE808" w14:textId="77777777" w:rsidR="00B228C1" w:rsidRPr="008928B1" w:rsidRDefault="00B228C1">
            <w:pPr>
              <w:spacing w:after="0"/>
              <w:rPr>
                <w:rFonts w:ascii="Arial" w:hAnsi="Arial"/>
                <w:snapToGrid w:val="0"/>
                <w:color w:val="000000"/>
                <w:sz w:val="16"/>
              </w:rPr>
            </w:pPr>
            <w:r w:rsidRPr="008928B1">
              <w:rPr>
                <w:rFonts w:ascii="Arial" w:hAnsi="Arial"/>
                <w:snapToGrid w:val="0"/>
                <w:color w:val="000000"/>
                <w:sz w:val="16"/>
              </w:rPr>
              <w:t>2005-03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B52F3" w14:textId="77777777" w:rsidR="00B228C1" w:rsidRPr="008928B1" w:rsidRDefault="00B228C1">
            <w:pPr>
              <w:spacing w:after="0"/>
              <w:rPr>
                <w:rFonts w:ascii="Arial" w:hAnsi="Arial"/>
                <w:snapToGrid w:val="0"/>
                <w:color w:val="000000"/>
                <w:sz w:val="16"/>
              </w:rPr>
            </w:pPr>
            <w:r w:rsidRPr="008928B1">
              <w:rPr>
                <w:rFonts w:ascii="Arial" w:hAnsi="Arial"/>
                <w:snapToGrid w:val="0"/>
                <w:color w:val="000000"/>
                <w:sz w:val="16"/>
              </w:rPr>
              <w:t>CN-27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5DD9F829"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NP-050075</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0E122C77"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007</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A409676" w14:textId="77777777" w:rsidR="00B228C1" w:rsidRPr="008928B1" w:rsidRDefault="00B228C1">
            <w:pPr>
              <w:spacing w:after="0"/>
              <w:jc w:val="both"/>
              <w:rPr>
                <w:rFonts w:ascii="Arial" w:hAnsi="Arial"/>
                <w:snapToGrid w:val="0"/>
                <w:color w:val="000000"/>
                <w:sz w:val="16"/>
                <w:szCs w:val="16"/>
              </w:rPr>
            </w:pPr>
            <w:r w:rsidRPr="008928B1">
              <w:rPr>
                <w:rFonts w:ascii="Arial" w:hAnsi="Arial" w:cs="Arial"/>
                <w:color w:val="000000"/>
                <w:sz w:val="16"/>
                <w:szCs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4AD926C6"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Alignment between TS 22.340  and on TS 24.247  for "is composing"</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B16814"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6.0.1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F27B31"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6.1.0</w:t>
            </w:r>
          </w:p>
        </w:tc>
      </w:tr>
      <w:tr w:rsidR="008B4F9D" w:rsidRPr="008928B1" w14:paraId="3B9E12CE"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3DAD66" w14:textId="77777777" w:rsidR="008B4F9D" w:rsidRPr="008928B1" w:rsidRDefault="008B4F9D">
            <w:pPr>
              <w:spacing w:after="0"/>
              <w:rPr>
                <w:rFonts w:ascii="Arial" w:hAnsi="Arial"/>
                <w:snapToGrid w:val="0"/>
                <w:color w:val="000000"/>
                <w:sz w:val="16"/>
                <w:szCs w:val="16"/>
              </w:rPr>
            </w:pPr>
            <w:r w:rsidRPr="008928B1">
              <w:rPr>
                <w:rFonts w:ascii="Arial" w:hAnsi="Arial"/>
                <w:snapToGrid w:val="0"/>
                <w:color w:val="000000"/>
                <w:sz w:val="16"/>
                <w:szCs w:val="16"/>
              </w:rPr>
              <w:t>2005-06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1F288" w14:textId="77777777" w:rsidR="008B4F9D" w:rsidRPr="008928B1" w:rsidRDefault="008B4F9D">
            <w:pPr>
              <w:spacing w:after="0"/>
              <w:rPr>
                <w:rFonts w:ascii="Arial" w:hAnsi="Arial"/>
                <w:snapToGrid w:val="0"/>
                <w:color w:val="000000"/>
                <w:sz w:val="16"/>
                <w:szCs w:val="16"/>
              </w:rPr>
            </w:pPr>
            <w:r w:rsidRPr="008928B1">
              <w:rPr>
                <w:rFonts w:ascii="Arial" w:hAnsi="Arial"/>
                <w:snapToGrid w:val="0"/>
                <w:color w:val="000000"/>
                <w:sz w:val="16"/>
                <w:szCs w:val="16"/>
              </w:rPr>
              <w:t>CP-28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4F320207" w14:textId="77777777" w:rsidR="008B4F9D" w:rsidRPr="008928B1" w:rsidRDefault="00923D0D">
            <w:pPr>
              <w:spacing w:after="0"/>
              <w:rPr>
                <w:rFonts w:ascii="Arial" w:hAnsi="Arial" w:cs="Arial"/>
                <w:color w:val="000000"/>
                <w:sz w:val="16"/>
                <w:szCs w:val="16"/>
              </w:rPr>
            </w:pPr>
            <w:r w:rsidRPr="008928B1">
              <w:rPr>
                <w:rFonts w:ascii="Arial" w:hAnsi="Arial" w:cs="Arial"/>
                <w:color w:val="000000"/>
                <w:sz w:val="16"/>
                <w:szCs w:val="16"/>
              </w:rPr>
              <w:t>C</w:t>
            </w:r>
            <w:r w:rsidR="008B4F9D" w:rsidRPr="008928B1">
              <w:rPr>
                <w:rFonts w:ascii="Arial" w:hAnsi="Arial" w:cs="Arial"/>
                <w:color w:val="000000"/>
                <w:sz w:val="16"/>
                <w:szCs w:val="16"/>
              </w:rPr>
              <w:t>P-050060</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4C84B057" w14:textId="77777777" w:rsidR="008B4F9D" w:rsidRPr="008928B1" w:rsidRDefault="008B4F9D">
            <w:pPr>
              <w:rPr>
                <w:rFonts w:ascii="Arial" w:hAnsi="Arial" w:cs="Arial"/>
                <w:color w:val="000000"/>
                <w:sz w:val="16"/>
                <w:szCs w:val="16"/>
              </w:rPr>
            </w:pPr>
            <w:r w:rsidRPr="008928B1">
              <w:rPr>
                <w:rFonts w:ascii="Arial" w:hAnsi="Arial" w:cs="Arial"/>
                <w:color w:val="000000"/>
                <w:sz w:val="16"/>
                <w:szCs w:val="16"/>
              </w:rPr>
              <w:t>13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96DE5BB" w14:textId="77777777" w:rsidR="008B4F9D" w:rsidRPr="008928B1" w:rsidRDefault="008B4F9D">
            <w:pPr>
              <w:rPr>
                <w:rFonts w:ascii="Arial" w:hAnsi="Arial" w:cs="Arial"/>
                <w:color w:val="000000"/>
                <w:sz w:val="16"/>
                <w:szCs w:val="16"/>
              </w:rPr>
            </w:pPr>
            <w:r w:rsidRPr="008928B1">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2812EE88" w14:textId="77777777" w:rsidR="008B4F9D" w:rsidRPr="008928B1" w:rsidRDefault="008B4F9D">
            <w:pPr>
              <w:rPr>
                <w:rFonts w:ascii="Arial" w:hAnsi="Arial" w:cs="Arial"/>
                <w:color w:val="000000"/>
                <w:sz w:val="16"/>
                <w:szCs w:val="16"/>
              </w:rPr>
            </w:pPr>
            <w:r w:rsidRPr="008928B1">
              <w:rPr>
                <w:rFonts w:ascii="Arial" w:hAnsi="Arial" w:cs="Arial"/>
                <w:color w:val="000000"/>
                <w:sz w:val="16"/>
                <w:szCs w:val="16"/>
              </w:rPr>
              <w:t>List server - sending requests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955A8B3" w14:textId="77777777" w:rsidR="008B4F9D" w:rsidRPr="008928B1" w:rsidRDefault="008B4F9D">
            <w:pPr>
              <w:rPr>
                <w:rFonts w:ascii="Arial" w:hAnsi="Arial" w:cs="Arial"/>
                <w:color w:val="000000"/>
                <w:sz w:val="16"/>
                <w:szCs w:val="16"/>
              </w:rPr>
            </w:pPr>
            <w:r w:rsidRPr="008928B1">
              <w:rPr>
                <w:rFonts w:ascii="Arial" w:hAnsi="Arial" w:cs="Arial"/>
                <w:color w:val="000000"/>
                <w:sz w:val="16"/>
                <w:szCs w:val="16"/>
              </w:rPr>
              <w:t>6.1.0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635DE4D" w14:textId="77777777" w:rsidR="008B4F9D" w:rsidRPr="008928B1" w:rsidRDefault="008B4F9D">
            <w:pPr>
              <w:spacing w:after="0"/>
              <w:rPr>
                <w:rFonts w:ascii="Arial" w:hAnsi="Arial" w:cs="Arial"/>
                <w:color w:val="000000"/>
                <w:sz w:val="16"/>
                <w:szCs w:val="16"/>
              </w:rPr>
            </w:pPr>
            <w:r w:rsidRPr="008928B1">
              <w:rPr>
                <w:rFonts w:ascii="Arial" w:hAnsi="Arial" w:cs="Arial"/>
                <w:color w:val="000000"/>
                <w:sz w:val="16"/>
                <w:szCs w:val="16"/>
              </w:rPr>
              <w:t>6.2.0</w:t>
            </w:r>
          </w:p>
        </w:tc>
      </w:tr>
      <w:tr w:rsidR="008B4F9D" w:rsidRPr="008928B1" w14:paraId="0714784B"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4432B7" w14:textId="77777777" w:rsidR="008B4F9D" w:rsidRPr="008928B1" w:rsidRDefault="008B4F9D" w:rsidP="00AA339A">
            <w:pPr>
              <w:spacing w:after="0"/>
              <w:rPr>
                <w:rFonts w:ascii="Arial" w:hAnsi="Arial"/>
                <w:snapToGrid w:val="0"/>
                <w:color w:val="000000"/>
                <w:sz w:val="16"/>
                <w:szCs w:val="16"/>
              </w:rPr>
            </w:pPr>
            <w:r w:rsidRPr="008928B1">
              <w:rPr>
                <w:rFonts w:ascii="Arial" w:hAnsi="Arial"/>
                <w:snapToGrid w:val="0"/>
                <w:color w:val="000000"/>
                <w:sz w:val="16"/>
                <w:szCs w:val="16"/>
              </w:rPr>
              <w:t>2005-06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A7410" w14:textId="77777777" w:rsidR="008B4F9D" w:rsidRPr="008928B1" w:rsidRDefault="008B4F9D" w:rsidP="00AA339A">
            <w:pPr>
              <w:spacing w:after="0"/>
              <w:rPr>
                <w:rFonts w:ascii="Arial" w:hAnsi="Arial"/>
                <w:snapToGrid w:val="0"/>
                <w:color w:val="000000"/>
                <w:sz w:val="16"/>
                <w:szCs w:val="16"/>
              </w:rPr>
            </w:pPr>
            <w:r w:rsidRPr="008928B1">
              <w:rPr>
                <w:rFonts w:ascii="Arial" w:hAnsi="Arial"/>
                <w:snapToGrid w:val="0"/>
                <w:color w:val="000000"/>
                <w:sz w:val="16"/>
                <w:szCs w:val="16"/>
              </w:rPr>
              <w:t>CP-28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5A2384FE" w14:textId="77777777" w:rsidR="008B4F9D" w:rsidRPr="008928B1" w:rsidRDefault="00923D0D">
            <w:pPr>
              <w:spacing w:after="0"/>
              <w:rPr>
                <w:rFonts w:ascii="Arial" w:hAnsi="Arial" w:cs="Arial"/>
                <w:color w:val="000000"/>
                <w:sz w:val="16"/>
                <w:szCs w:val="16"/>
              </w:rPr>
            </w:pPr>
            <w:r w:rsidRPr="008928B1">
              <w:rPr>
                <w:rFonts w:ascii="Arial" w:hAnsi="Arial" w:cs="Arial"/>
                <w:color w:val="000000"/>
                <w:sz w:val="16"/>
                <w:szCs w:val="16"/>
              </w:rPr>
              <w:t>C</w:t>
            </w:r>
            <w:r w:rsidR="008B4F9D" w:rsidRPr="008928B1">
              <w:rPr>
                <w:rFonts w:ascii="Arial" w:hAnsi="Arial" w:cs="Arial"/>
                <w:color w:val="000000"/>
                <w:sz w:val="16"/>
                <w:szCs w:val="16"/>
              </w:rPr>
              <w:t>P-050060</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1FB1F5CB" w14:textId="77777777" w:rsidR="008B4F9D" w:rsidRPr="008928B1" w:rsidRDefault="008B4F9D">
            <w:pPr>
              <w:rPr>
                <w:rFonts w:ascii="Arial" w:hAnsi="Arial" w:cs="Arial"/>
                <w:color w:val="000000"/>
                <w:sz w:val="16"/>
                <w:szCs w:val="16"/>
              </w:rPr>
            </w:pPr>
            <w:r w:rsidRPr="008928B1">
              <w:rPr>
                <w:rFonts w:ascii="Arial" w:hAnsi="Arial" w:cs="Arial"/>
                <w:color w:val="000000"/>
                <w:sz w:val="16"/>
                <w:szCs w:val="16"/>
              </w:rPr>
              <w:t>15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92F2758" w14:textId="77777777" w:rsidR="008B4F9D" w:rsidRPr="008928B1" w:rsidRDefault="008B4F9D">
            <w:pPr>
              <w:rPr>
                <w:rFonts w:ascii="Arial" w:hAnsi="Arial" w:cs="Arial"/>
                <w:color w:val="000000"/>
                <w:sz w:val="16"/>
                <w:szCs w:val="16"/>
              </w:rPr>
            </w:pPr>
            <w:r w:rsidRPr="008928B1">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71051017" w14:textId="77777777" w:rsidR="008B4F9D" w:rsidRPr="008928B1" w:rsidRDefault="008B4F9D">
            <w:pPr>
              <w:rPr>
                <w:rFonts w:ascii="Arial" w:hAnsi="Arial" w:cs="Arial"/>
                <w:color w:val="000000"/>
                <w:sz w:val="16"/>
                <w:szCs w:val="16"/>
              </w:rPr>
            </w:pPr>
            <w:r w:rsidRPr="008928B1">
              <w:rPr>
                <w:rFonts w:ascii="Arial" w:hAnsi="Arial" w:cs="Arial"/>
                <w:color w:val="000000"/>
                <w:sz w:val="16"/>
                <w:szCs w:val="16"/>
              </w:rPr>
              <w:t>Adding of reference TS 26.241 to TS 24.247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473A3D" w14:textId="77777777" w:rsidR="008B4F9D" w:rsidRPr="008928B1" w:rsidRDefault="008B4F9D">
            <w:pPr>
              <w:rPr>
                <w:rFonts w:ascii="Arial" w:hAnsi="Arial" w:cs="Arial"/>
                <w:color w:val="000000"/>
                <w:sz w:val="16"/>
                <w:szCs w:val="16"/>
              </w:rPr>
            </w:pPr>
            <w:r w:rsidRPr="008928B1">
              <w:rPr>
                <w:rFonts w:ascii="Arial" w:hAnsi="Arial" w:cs="Arial"/>
                <w:color w:val="000000"/>
                <w:sz w:val="16"/>
                <w:szCs w:val="16"/>
              </w:rPr>
              <w:t>6.1.0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9227FA" w14:textId="77777777" w:rsidR="008B4F9D" w:rsidRPr="008928B1" w:rsidRDefault="008B4F9D">
            <w:pPr>
              <w:spacing w:after="0"/>
              <w:rPr>
                <w:rFonts w:ascii="Arial" w:hAnsi="Arial" w:cs="Arial"/>
                <w:color w:val="000000"/>
                <w:sz w:val="16"/>
                <w:szCs w:val="16"/>
              </w:rPr>
            </w:pPr>
            <w:r w:rsidRPr="008928B1">
              <w:rPr>
                <w:rFonts w:ascii="Arial" w:hAnsi="Arial" w:cs="Arial"/>
                <w:color w:val="000000"/>
                <w:sz w:val="16"/>
                <w:szCs w:val="16"/>
              </w:rPr>
              <w:t>6.2.0</w:t>
            </w:r>
          </w:p>
        </w:tc>
      </w:tr>
      <w:tr w:rsidR="008B4F9D" w:rsidRPr="008928B1" w14:paraId="2EEB1CF4"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5779E3" w14:textId="77777777" w:rsidR="008B4F9D" w:rsidRPr="008928B1" w:rsidRDefault="008B4F9D" w:rsidP="00AA339A">
            <w:pPr>
              <w:spacing w:after="0"/>
              <w:rPr>
                <w:rFonts w:ascii="Arial" w:hAnsi="Arial"/>
                <w:snapToGrid w:val="0"/>
                <w:color w:val="000000"/>
                <w:sz w:val="16"/>
                <w:szCs w:val="16"/>
              </w:rPr>
            </w:pPr>
            <w:r w:rsidRPr="008928B1">
              <w:rPr>
                <w:rFonts w:ascii="Arial" w:hAnsi="Arial"/>
                <w:snapToGrid w:val="0"/>
                <w:color w:val="000000"/>
                <w:sz w:val="16"/>
                <w:szCs w:val="16"/>
              </w:rPr>
              <w:t>2005-06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BCC7D" w14:textId="77777777" w:rsidR="008B4F9D" w:rsidRPr="008928B1" w:rsidRDefault="008B4F9D" w:rsidP="00AA339A">
            <w:pPr>
              <w:spacing w:after="0"/>
              <w:rPr>
                <w:rFonts w:ascii="Arial" w:hAnsi="Arial"/>
                <w:snapToGrid w:val="0"/>
                <w:color w:val="000000"/>
                <w:sz w:val="16"/>
                <w:szCs w:val="16"/>
              </w:rPr>
            </w:pPr>
            <w:r w:rsidRPr="008928B1">
              <w:rPr>
                <w:rFonts w:ascii="Arial" w:hAnsi="Arial"/>
                <w:snapToGrid w:val="0"/>
                <w:color w:val="000000"/>
                <w:sz w:val="16"/>
                <w:szCs w:val="16"/>
              </w:rPr>
              <w:t>CP-28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E1094C7" w14:textId="77777777" w:rsidR="008B4F9D" w:rsidRPr="008928B1" w:rsidRDefault="00923D0D">
            <w:pPr>
              <w:spacing w:after="0"/>
              <w:rPr>
                <w:rFonts w:ascii="Arial" w:hAnsi="Arial" w:cs="Arial"/>
                <w:color w:val="000000"/>
                <w:sz w:val="16"/>
                <w:szCs w:val="16"/>
              </w:rPr>
            </w:pPr>
            <w:r w:rsidRPr="008928B1">
              <w:rPr>
                <w:rFonts w:ascii="Arial" w:hAnsi="Arial" w:cs="Arial"/>
                <w:color w:val="000000"/>
                <w:sz w:val="16"/>
                <w:szCs w:val="16"/>
              </w:rPr>
              <w:t>C</w:t>
            </w:r>
            <w:r w:rsidR="008B4F9D" w:rsidRPr="008928B1">
              <w:rPr>
                <w:rFonts w:ascii="Arial" w:hAnsi="Arial" w:cs="Arial"/>
                <w:color w:val="000000"/>
                <w:sz w:val="16"/>
                <w:szCs w:val="16"/>
              </w:rPr>
              <w:t>P-050060</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1D286711" w14:textId="77777777" w:rsidR="008B4F9D" w:rsidRPr="008928B1" w:rsidRDefault="008B4F9D">
            <w:pPr>
              <w:rPr>
                <w:rFonts w:ascii="Arial" w:hAnsi="Arial" w:cs="Arial"/>
                <w:color w:val="000000"/>
                <w:sz w:val="16"/>
                <w:szCs w:val="16"/>
              </w:rPr>
            </w:pPr>
            <w:r w:rsidRPr="008928B1">
              <w:rPr>
                <w:rFonts w:ascii="Arial" w:hAnsi="Arial" w:cs="Arial"/>
                <w:color w:val="000000"/>
                <w:sz w:val="16"/>
                <w:szCs w:val="16"/>
              </w:rPr>
              <w:t>16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206C9AC" w14:textId="77777777" w:rsidR="008B4F9D" w:rsidRPr="008928B1" w:rsidRDefault="008B4F9D">
            <w:pPr>
              <w:rPr>
                <w:rFonts w:ascii="Arial" w:hAnsi="Arial" w:cs="Arial"/>
                <w:color w:val="000000"/>
                <w:sz w:val="16"/>
                <w:szCs w:val="16"/>
              </w:rPr>
            </w:pPr>
            <w:r w:rsidRPr="008928B1">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4973A4CC" w14:textId="77777777" w:rsidR="008B4F9D" w:rsidRPr="008928B1" w:rsidRDefault="008B4F9D">
            <w:pPr>
              <w:rPr>
                <w:rFonts w:ascii="Arial" w:hAnsi="Arial" w:cs="Arial"/>
                <w:color w:val="000000"/>
                <w:sz w:val="16"/>
                <w:szCs w:val="16"/>
              </w:rPr>
            </w:pPr>
            <w:r w:rsidRPr="008928B1">
              <w:rPr>
                <w:rFonts w:ascii="Arial" w:hAnsi="Arial" w:cs="Arial"/>
                <w:color w:val="000000"/>
                <w:sz w:val="16"/>
                <w:szCs w:val="16"/>
              </w:rPr>
              <w:t>Corrections to Message Session Flows to Align with draft-IETF-simple-message-sessions-10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48613BA" w14:textId="77777777" w:rsidR="008B4F9D" w:rsidRPr="008928B1" w:rsidRDefault="008B4F9D">
            <w:pPr>
              <w:rPr>
                <w:rFonts w:ascii="Arial" w:hAnsi="Arial" w:cs="Arial"/>
                <w:color w:val="000000"/>
                <w:sz w:val="16"/>
                <w:szCs w:val="16"/>
              </w:rPr>
            </w:pPr>
            <w:r w:rsidRPr="008928B1">
              <w:rPr>
                <w:rFonts w:ascii="Arial" w:hAnsi="Arial" w:cs="Arial"/>
                <w:color w:val="000000"/>
                <w:sz w:val="16"/>
                <w:szCs w:val="16"/>
              </w:rPr>
              <w:t>6.1.0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AFBCCE" w14:textId="77777777" w:rsidR="008B4F9D" w:rsidRPr="008928B1" w:rsidRDefault="008B4F9D">
            <w:pPr>
              <w:spacing w:after="0"/>
              <w:rPr>
                <w:rFonts w:ascii="Arial" w:hAnsi="Arial" w:cs="Arial"/>
                <w:color w:val="000000"/>
                <w:sz w:val="16"/>
                <w:szCs w:val="16"/>
              </w:rPr>
            </w:pPr>
            <w:r w:rsidRPr="008928B1">
              <w:rPr>
                <w:rFonts w:ascii="Arial" w:hAnsi="Arial" w:cs="Arial"/>
                <w:color w:val="000000"/>
                <w:sz w:val="16"/>
                <w:szCs w:val="16"/>
              </w:rPr>
              <w:t>6.2.0</w:t>
            </w:r>
          </w:p>
        </w:tc>
      </w:tr>
      <w:tr w:rsidR="00B72865" w:rsidRPr="008928B1" w14:paraId="44A4F68D"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C2889F" w14:textId="77777777" w:rsidR="00B72865" w:rsidRPr="008928B1" w:rsidRDefault="00B72865" w:rsidP="00AA339A">
            <w:pPr>
              <w:spacing w:after="0"/>
              <w:rPr>
                <w:rFonts w:ascii="Arial" w:hAnsi="Arial"/>
                <w:snapToGrid w:val="0"/>
                <w:color w:val="000000"/>
                <w:sz w:val="16"/>
                <w:szCs w:val="16"/>
              </w:rPr>
            </w:pPr>
            <w:r w:rsidRPr="008928B1">
              <w:rPr>
                <w:rFonts w:ascii="Arial" w:hAnsi="Arial"/>
                <w:snapToGrid w:val="0"/>
                <w:color w:val="000000"/>
                <w:sz w:val="16"/>
                <w:szCs w:val="16"/>
              </w:rPr>
              <w:t>2005-09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FF648" w14:textId="77777777" w:rsidR="00B72865" w:rsidRPr="008928B1" w:rsidRDefault="00B72865" w:rsidP="00AA339A">
            <w:pPr>
              <w:spacing w:after="0"/>
              <w:rPr>
                <w:rFonts w:ascii="Arial" w:hAnsi="Arial"/>
                <w:snapToGrid w:val="0"/>
                <w:color w:val="000000"/>
                <w:sz w:val="16"/>
                <w:szCs w:val="16"/>
              </w:rPr>
            </w:pPr>
            <w:r w:rsidRPr="008928B1">
              <w:rPr>
                <w:rFonts w:ascii="Arial" w:hAnsi="Arial"/>
                <w:snapToGrid w:val="0"/>
                <w:color w:val="000000"/>
                <w:sz w:val="16"/>
                <w:szCs w:val="16"/>
              </w:rPr>
              <w:t>CP-29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7F97FCAC" w14:textId="77777777" w:rsidR="00B72865" w:rsidRPr="008928B1" w:rsidRDefault="00B72865">
            <w:pPr>
              <w:spacing w:after="0"/>
              <w:rPr>
                <w:rFonts w:ascii="Arial" w:hAnsi="Arial" w:cs="Arial"/>
                <w:color w:val="000000"/>
                <w:sz w:val="16"/>
                <w:szCs w:val="16"/>
              </w:rPr>
            </w:pPr>
            <w:r w:rsidRPr="008928B1">
              <w:rPr>
                <w:rFonts w:ascii="Arial" w:hAnsi="Arial" w:cs="Arial"/>
                <w:color w:val="000000"/>
                <w:sz w:val="16"/>
                <w:szCs w:val="16"/>
              </w:rPr>
              <w:t>CP-050359</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04C54E7F" w14:textId="77777777" w:rsidR="00B72865" w:rsidRPr="008928B1" w:rsidRDefault="00B72865">
            <w:pPr>
              <w:rPr>
                <w:rFonts w:ascii="Arial" w:hAnsi="Arial" w:cs="Arial"/>
                <w:color w:val="000000"/>
                <w:sz w:val="16"/>
                <w:szCs w:val="16"/>
              </w:rPr>
            </w:pPr>
            <w:r w:rsidRPr="008928B1">
              <w:rPr>
                <w:rFonts w:ascii="Arial" w:hAnsi="Arial" w:cs="Arial"/>
                <w:color w:val="000000"/>
                <w:sz w:val="16"/>
                <w:szCs w:val="16"/>
              </w:rPr>
              <w:t>17</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06102EE" w14:textId="77777777" w:rsidR="00B72865" w:rsidRPr="008928B1" w:rsidRDefault="00B72865">
            <w:pPr>
              <w:rPr>
                <w:rFonts w:ascii="Arial" w:hAnsi="Arial" w:cs="Arial"/>
                <w:color w:val="00000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44BA1F0E" w14:textId="77777777" w:rsidR="00B72865" w:rsidRPr="008928B1" w:rsidRDefault="00B72865">
            <w:pPr>
              <w:rPr>
                <w:rFonts w:ascii="Arial" w:hAnsi="Arial" w:cs="Arial"/>
                <w:color w:val="000000"/>
                <w:sz w:val="16"/>
                <w:szCs w:val="16"/>
              </w:rPr>
            </w:pPr>
            <w:r w:rsidRPr="008928B1">
              <w:rPr>
                <w:rFonts w:ascii="Arial" w:hAnsi="Arial" w:cs="Arial"/>
                <w:color w:val="000000"/>
                <w:sz w:val="16"/>
                <w:szCs w:val="16"/>
              </w:rPr>
              <w:t>Corrections to TS 24.247 to align with draft-ietf-simple-message-sessions-11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3463793" w14:textId="77777777" w:rsidR="00B72865" w:rsidRPr="008928B1" w:rsidRDefault="00B72865">
            <w:pPr>
              <w:rPr>
                <w:rFonts w:ascii="Arial" w:hAnsi="Arial" w:cs="Arial"/>
                <w:color w:val="000000"/>
                <w:sz w:val="16"/>
                <w:szCs w:val="16"/>
              </w:rPr>
            </w:pPr>
            <w:r w:rsidRPr="008928B1">
              <w:rPr>
                <w:rFonts w:ascii="Arial" w:hAnsi="Arial" w:cs="Arial"/>
                <w:color w:val="000000"/>
                <w:sz w:val="16"/>
                <w:szCs w:val="16"/>
              </w:rPr>
              <w:t>6.2.0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CED3ED" w14:textId="77777777" w:rsidR="00B72865" w:rsidRPr="008928B1" w:rsidRDefault="00B72865">
            <w:pPr>
              <w:spacing w:after="0"/>
              <w:rPr>
                <w:rFonts w:ascii="Arial" w:hAnsi="Arial" w:cs="Arial"/>
                <w:color w:val="000000"/>
                <w:sz w:val="16"/>
                <w:szCs w:val="16"/>
              </w:rPr>
            </w:pPr>
            <w:r w:rsidRPr="008928B1">
              <w:rPr>
                <w:rFonts w:ascii="Arial" w:hAnsi="Arial" w:cs="Arial"/>
                <w:color w:val="000000"/>
                <w:sz w:val="16"/>
                <w:szCs w:val="16"/>
              </w:rPr>
              <w:t>6.3.0</w:t>
            </w:r>
          </w:p>
        </w:tc>
      </w:tr>
      <w:tr w:rsidR="00156D96" w:rsidRPr="008928B1" w14:paraId="29BA99E7"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9355B2" w14:textId="77777777" w:rsidR="00156D96" w:rsidRPr="008928B1" w:rsidRDefault="00156D96" w:rsidP="00B17873">
            <w:pPr>
              <w:spacing w:after="0"/>
              <w:rPr>
                <w:rFonts w:ascii="Arial" w:hAnsi="Arial"/>
                <w:snapToGrid w:val="0"/>
                <w:color w:val="000000"/>
                <w:sz w:val="16"/>
                <w:szCs w:val="16"/>
              </w:rPr>
            </w:pPr>
            <w:r w:rsidRPr="008928B1">
              <w:rPr>
                <w:rFonts w:ascii="Arial" w:hAnsi="Arial"/>
                <w:snapToGrid w:val="0"/>
                <w:color w:val="000000"/>
                <w:sz w:val="16"/>
                <w:szCs w:val="16"/>
              </w:rPr>
              <w:t>2005-12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B324E" w14:textId="77777777" w:rsidR="00156D96" w:rsidRPr="008928B1" w:rsidRDefault="00156D96" w:rsidP="00B17873">
            <w:pPr>
              <w:spacing w:after="0"/>
              <w:rPr>
                <w:rFonts w:ascii="Arial" w:hAnsi="Arial"/>
                <w:snapToGrid w:val="0"/>
                <w:color w:val="000000"/>
                <w:sz w:val="16"/>
                <w:szCs w:val="16"/>
              </w:rPr>
            </w:pPr>
            <w:r w:rsidRPr="008928B1">
              <w:rPr>
                <w:rFonts w:ascii="Arial" w:hAnsi="Arial"/>
                <w:snapToGrid w:val="0"/>
                <w:color w:val="000000"/>
                <w:sz w:val="16"/>
                <w:szCs w:val="16"/>
              </w:rPr>
              <w:t>CP-30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71D5AD5B" w14:textId="77777777" w:rsidR="00156D96" w:rsidRPr="008928B1" w:rsidRDefault="00156D96" w:rsidP="00B17873">
            <w:pPr>
              <w:rPr>
                <w:rFonts w:ascii="Arial" w:hAnsi="Arial" w:cs="Arial"/>
                <w:color w:val="000000"/>
                <w:sz w:val="16"/>
                <w:szCs w:val="16"/>
              </w:rPr>
            </w:pPr>
            <w:r w:rsidRPr="008928B1">
              <w:rPr>
                <w:rFonts w:ascii="Arial" w:hAnsi="Arial" w:cs="Arial"/>
                <w:color w:val="000000"/>
                <w:sz w:val="16"/>
                <w:szCs w:val="16"/>
              </w:rPr>
              <w:t>CP-050544</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2D685FCA" w14:textId="77777777" w:rsidR="00156D96" w:rsidRPr="008928B1" w:rsidRDefault="00156D96" w:rsidP="00B17873">
            <w:pPr>
              <w:rPr>
                <w:rFonts w:ascii="Arial" w:hAnsi="Arial" w:cs="Arial"/>
                <w:color w:val="000000"/>
                <w:sz w:val="16"/>
                <w:szCs w:val="16"/>
              </w:rPr>
            </w:pPr>
            <w:r w:rsidRPr="008928B1">
              <w:rPr>
                <w:rFonts w:ascii="Arial" w:hAnsi="Arial" w:cs="Arial"/>
                <w:color w:val="000000"/>
                <w:sz w:val="16"/>
                <w:szCs w:val="16"/>
              </w:rPr>
              <w:t>18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82F993C" w14:textId="77777777" w:rsidR="00156D96" w:rsidRPr="008928B1" w:rsidRDefault="00156D96" w:rsidP="00B17873">
            <w:pPr>
              <w:rPr>
                <w:rFonts w:ascii="Arial" w:hAnsi="Arial" w:cs="Arial"/>
                <w:color w:val="000000"/>
                <w:sz w:val="16"/>
                <w:szCs w:val="16"/>
              </w:rPr>
            </w:pPr>
            <w:r w:rsidRPr="008928B1">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751645E5" w14:textId="77777777" w:rsidR="00156D96" w:rsidRPr="008928B1" w:rsidRDefault="00156D96" w:rsidP="00B17873">
            <w:pPr>
              <w:rPr>
                <w:rFonts w:ascii="Arial" w:hAnsi="Arial" w:cs="Arial"/>
                <w:color w:val="000000"/>
                <w:sz w:val="16"/>
                <w:szCs w:val="16"/>
              </w:rPr>
            </w:pPr>
            <w:r w:rsidRPr="008928B1">
              <w:rPr>
                <w:rFonts w:ascii="Arial" w:hAnsi="Arial" w:cs="Arial"/>
                <w:color w:val="000000"/>
                <w:sz w:val="16"/>
                <w:szCs w:val="16"/>
              </w:rPr>
              <w:t>Call flow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2845DBF" w14:textId="77777777" w:rsidR="00156D96" w:rsidRPr="008928B1" w:rsidRDefault="00156D96" w:rsidP="00B17873">
            <w:pPr>
              <w:rPr>
                <w:rFonts w:ascii="Arial" w:hAnsi="Arial" w:cs="Arial"/>
                <w:color w:val="000000"/>
                <w:sz w:val="16"/>
                <w:szCs w:val="16"/>
              </w:rPr>
            </w:pPr>
            <w:r w:rsidRPr="008928B1">
              <w:rPr>
                <w:rFonts w:ascii="Arial" w:hAnsi="Arial" w:cs="Arial"/>
                <w:color w:val="000000"/>
                <w:sz w:val="16"/>
                <w:szCs w:val="16"/>
              </w:rPr>
              <w:t>6.3.0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B0D5674" w14:textId="77777777" w:rsidR="00156D96" w:rsidRPr="008928B1" w:rsidRDefault="00156D96" w:rsidP="00B17873">
            <w:pPr>
              <w:spacing w:after="0"/>
              <w:rPr>
                <w:rFonts w:ascii="Arial" w:hAnsi="Arial" w:cs="Arial"/>
                <w:color w:val="000000"/>
                <w:sz w:val="16"/>
                <w:szCs w:val="16"/>
              </w:rPr>
            </w:pPr>
            <w:r w:rsidRPr="008928B1">
              <w:rPr>
                <w:rFonts w:ascii="Arial" w:hAnsi="Arial" w:cs="Arial"/>
                <w:color w:val="000000"/>
                <w:sz w:val="16"/>
                <w:szCs w:val="16"/>
              </w:rPr>
              <w:t>6.4.0</w:t>
            </w:r>
          </w:p>
        </w:tc>
      </w:tr>
      <w:tr w:rsidR="00156D96" w:rsidRPr="008928B1" w14:paraId="0A7BCEDD"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AEECC2" w14:textId="77777777" w:rsidR="00156D96" w:rsidRPr="008928B1" w:rsidRDefault="00156D96" w:rsidP="00AA339A">
            <w:pPr>
              <w:spacing w:after="0"/>
              <w:rPr>
                <w:rFonts w:ascii="Arial" w:hAnsi="Arial"/>
                <w:snapToGrid w:val="0"/>
                <w:color w:val="000000"/>
                <w:sz w:val="16"/>
                <w:szCs w:val="16"/>
              </w:rPr>
            </w:pPr>
            <w:r w:rsidRPr="008928B1">
              <w:rPr>
                <w:rFonts w:ascii="Arial" w:hAnsi="Arial"/>
                <w:snapToGrid w:val="0"/>
                <w:color w:val="000000"/>
                <w:sz w:val="16"/>
                <w:szCs w:val="16"/>
              </w:rPr>
              <w:t>2005-12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DD75F" w14:textId="77777777" w:rsidR="00156D96" w:rsidRPr="008928B1" w:rsidRDefault="00156D96" w:rsidP="00AA339A">
            <w:pPr>
              <w:spacing w:after="0"/>
              <w:rPr>
                <w:rFonts w:ascii="Arial" w:hAnsi="Arial"/>
                <w:snapToGrid w:val="0"/>
                <w:color w:val="000000"/>
                <w:sz w:val="16"/>
                <w:szCs w:val="16"/>
              </w:rPr>
            </w:pPr>
            <w:r w:rsidRPr="008928B1">
              <w:rPr>
                <w:rFonts w:ascii="Arial" w:hAnsi="Arial"/>
                <w:snapToGrid w:val="0"/>
                <w:color w:val="000000"/>
                <w:sz w:val="16"/>
                <w:szCs w:val="16"/>
              </w:rPr>
              <w:t>CP-30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20FC2BF5" w14:textId="77777777" w:rsidR="00156D96" w:rsidRPr="008928B1" w:rsidRDefault="00156D96">
            <w:pPr>
              <w:rPr>
                <w:rFonts w:ascii="Arial" w:hAnsi="Arial" w:cs="Arial"/>
                <w:color w:val="000000"/>
                <w:sz w:val="16"/>
                <w:szCs w:val="16"/>
              </w:rPr>
            </w:pPr>
            <w:r w:rsidRPr="008928B1">
              <w:rPr>
                <w:rFonts w:ascii="Arial" w:hAnsi="Arial" w:cs="Arial"/>
                <w:color w:val="000000"/>
                <w:sz w:val="16"/>
                <w:szCs w:val="16"/>
              </w:rPr>
              <w:t>CP-050544</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052F24AF" w14:textId="77777777" w:rsidR="00156D96" w:rsidRPr="008928B1" w:rsidRDefault="00156D96">
            <w:pPr>
              <w:rPr>
                <w:rFonts w:ascii="Arial" w:hAnsi="Arial" w:cs="Arial"/>
                <w:color w:val="000000"/>
                <w:sz w:val="16"/>
                <w:szCs w:val="16"/>
              </w:rPr>
            </w:pPr>
            <w:r w:rsidRPr="008928B1">
              <w:rPr>
                <w:rFonts w:ascii="Arial" w:hAnsi="Arial" w:cs="Arial"/>
                <w:color w:val="000000"/>
                <w:sz w:val="16"/>
                <w:szCs w:val="16"/>
              </w:rPr>
              <w:t>19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9EF668" w14:textId="77777777" w:rsidR="00156D96" w:rsidRPr="008928B1" w:rsidRDefault="00156D96">
            <w:pPr>
              <w:rPr>
                <w:rFonts w:ascii="Arial" w:hAnsi="Arial" w:cs="Arial"/>
                <w:color w:val="00000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795FF3C1" w14:textId="77777777" w:rsidR="00156D96" w:rsidRPr="008928B1" w:rsidRDefault="00156D96">
            <w:pPr>
              <w:rPr>
                <w:rFonts w:ascii="Arial" w:hAnsi="Arial" w:cs="Arial"/>
                <w:color w:val="000000"/>
                <w:sz w:val="16"/>
                <w:szCs w:val="16"/>
              </w:rPr>
            </w:pPr>
            <w:r w:rsidRPr="008928B1">
              <w:rPr>
                <w:rFonts w:ascii="Arial" w:hAnsi="Arial" w:cs="Arial"/>
                <w:color w:val="000000"/>
                <w:sz w:val="16"/>
                <w:szCs w:val="16"/>
              </w:rPr>
              <w:t>Corrections to TS 24.247 to align with Draft-ietf-simple-message-sessions12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173C9B" w14:textId="77777777" w:rsidR="00156D96" w:rsidRPr="008928B1" w:rsidRDefault="00156D96">
            <w:pPr>
              <w:rPr>
                <w:rFonts w:ascii="Arial" w:hAnsi="Arial" w:cs="Arial"/>
                <w:color w:val="000000"/>
                <w:sz w:val="16"/>
                <w:szCs w:val="16"/>
              </w:rPr>
            </w:pPr>
            <w:r w:rsidRPr="008928B1">
              <w:rPr>
                <w:rFonts w:ascii="Arial" w:hAnsi="Arial" w:cs="Arial"/>
                <w:color w:val="000000"/>
                <w:sz w:val="16"/>
                <w:szCs w:val="16"/>
              </w:rPr>
              <w:t>6.3.0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7CEC23" w14:textId="77777777" w:rsidR="00156D96" w:rsidRPr="008928B1" w:rsidRDefault="00156D96">
            <w:pPr>
              <w:spacing w:after="0"/>
              <w:rPr>
                <w:rFonts w:ascii="Arial" w:hAnsi="Arial" w:cs="Arial"/>
                <w:color w:val="000000"/>
                <w:sz w:val="16"/>
                <w:szCs w:val="16"/>
              </w:rPr>
            </w:pPr>
            <w:r w:rsidRPr="008928B1">
              <w:rPr>
                <w:rFonts w:ascii="Arial" w:hAnsi="Arial" w:cs="Arial"/>
                <w:color w:val="000000"/>
                <w:sz w:val="16"/>
                <w:szCs w:val="16"/>
              </w:rPr>
              <w:t>6.4.0</w:t>
            </w:r>
          </w:p>
        </w:tc>
      </w:tr>
      <w:tr w:rsidR="00911D9D" w:rsidRPr="008928B1" w14:paraId="5822B9E1"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BBA716" w14:textId="77777777" w:rsidR="00911D9D" w:rsidRPr="008928B1" w:rsidRDefault="00911D9D" w:rsidP="00AA339A">
            <w:pPr>
              <w:spacing w:after="0"/>
              <w:rPr>
                <w:rFonts w:ascii="Arial" w:hAnsi="Arial"/>
                <w:snapToGrid w:val="0"/>
                <w:color w:val="000000"/>
                <w:sz w:val="16"/>
                <w:szCs w:val="16"/>
              </w:rPr>
            </w:pPr>
            <w:r w:rsidRPr="008928B1">
              <w:rPr>
                <w:rFonts w:ascii="Arial" w:hAnsi="Arial"/>
                <w:snapToGrid w:val="0"/>
                <w:color w:val="000000"/>
                <w:sz w:val="16"/>
                <w:szCs w:val="16"/>
              </w:rPr>
              <w:t>2006-03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5D6AE" w14:textId="77777777" w:rsidR="00911D9D" w:rsidRPr="008928B1" w:rsidRDefault="00911D9D" w:rsidP="00AA339A">
            <w:pPr>
              <w:spacing w:after="0"/>
              <w:rPr>
                <w:rFonts w:ascii="Arial" w:hAnsi="Arial"/>
                <w:snapToGrid w:val="0"/>
                <w:color w:val="000000"/>
                <w:sz w:val="16"/>
                <w:szCs w:val="16"/>
              </w:rPr>
            </w:pPr>
            <w:r w:rsidRPr="008928B1">
              <w:rPr>
                <w:rFonts w:ascii="Arial" w:hAnsi="Arial"/>
                <w:snapToGrid w:val="0"/>
                <w:color w:val="000000"/>
                <w:sz w:val="16"/>
                <w:szCs w:val="16"/>
              </w:rPr>
              <w:t>CP-31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270982F7" w14:textId="77777777" w:rsidR="00911D9D" w:rsidRPr="008928B1" w:rsidRDefault="00911D9D">
            <w:pPr>
              <w:rPr>
                <w:rFonts w:ascii="Arial" w:hAnsi="Arial" w:cs="Arial"/>
                <w:color w:val="000000"/>
                <w:sz w:val="16"/>
                <w:szCs w:val="16"/>
              </w:rPr>
            </w:pPr>
            <w:r w:rsidRPr="008928B1">
              <w:rPr>
                <w:rFonts w:ascii="Arial" w:hAnsi="Arial" w:cs="Arial"/>
                <w:color w:val="000000"/>
                <w:sz w:val="16"/>
                <w:szCs w:val="16"/>
              </w:rPr>
              <w:t>CP-060110</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32F20896" w14:textId="77777777" w:rsidR="00911D9D" w:rsidRPr="008928B1" w:rsidRDefault="00911D9D">
            <w:pPr>
              <w:rPr>
                <w:rFonts w:ascii="Arial" w:hAnsi="Arial" w:cs="Arial"/>
                <w:color w:val="000000"/>
                <w:sz w:val="16"/>
                <w:szCs w:val="16"/>
              </w:rPr>
            </w:pPr>
            <w:r w:rsidRPr="008928B1">
              <w:rPr>
                <w:rFonts w:ascii="Arial" w:hAnsi="Arial" w:cs="Arial"/>
                <w:color w:val="000000"/>
                <w:sz w:val="16"/>
                <w:szCs w:val="16"/>
              </w:rPr>
              <w:t>20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A402794" w14:textId="77777777" w:rsidR="00911D9D" w:rsidRPr="008928B1" w:rsidRDefault="00911D9D">
            <w:pPr>
              <w:rPr>
                <w:rFonts w:ascii="Arial" w:hAnsi="Arial" w:cs="Arial"/>
                <w:color w:val="00000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5A3B1E5F" w14:textId="77777777" w:rsidR="00911D9D" w:rsidRPr="008928B1" w:rsidRDefault="00911D9D">
            <w:pPr>
              <w:rPr>
                <w:rFonts w:ascii="Arial" w:hAnsi="Arial" w:cs="Arial"/>
                <w:color w:val="000000"/>
                <w:sz w:val="16"/>
                <w:szCs w:val="16"/>
              </w:rPr>
            </w:pPr>
            <w:r w:rsidRPr="008928B1">
              <w:rPr>
                <w:rFonts w:ascii="Arial" w:hAnsi="Arial" w:cs="Arial"/>
                <w:color w:val="000000"/>
                <w:sz w:val="16"/>
                <w:szCs w:val="16"/>
              </w:rPr>
              <w:t>Corrections to references in TS 24.247 to align with draft-ietf-simple-message-sessions-13 and draft-ietf-sipping-uri-list-message-06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90918E6" w14:textId="77777777" w:rsidR="00911D9D" w:rsidRPr="008928B1" w:rsidRDefault="00911D9D">
            <w:pPr>
              <w:rPr>
                <w:rFonts w:ascii="Arial" w:hAnsi="Arial" w:cs="Arial"/>
                <w:color w:val="000000"/>
                <w:sz w:val="16"/>
                <w:szCs w:val="16"/>
              </w:rPr>
            </w:pPr>
            <w:r w:rsidRPr="008928B1">
              <w:rPr>
                <w:rFonts w:ascii="Arial" w:hAnsi="Arial" w:cs="Arial"/>
                <w:color w:val="000000"/>
                <w:sz w:val="16"/>
                <w:szCs w:val="16"/>
              </w:rPr>
              <w:t>6.4.0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0D0918" w14:textId="77777777" w:rsidR="00911D9D" w:rsidRPr="008928B1" w:rsidRDefault="00911D9D">
            <w:pPr>
              <w:spacing w:after="0"/>
              <w:rPr>
                <w:rFonts w:ascii="Arial" w:hAnsi="Arial" w:cs="Arial"/>
                <w:color w:val="000000"/>
                <w:sz w:val="16"/>
                <w:szCs w:val="16"/>
              </w:rPr>
            </w:pPr>
            <w:r w:rsidRPr="008928B1">
              <w:rPr>
                <w:rFonts w:ascii="Arial" w:hAnsi="Arial" w:cs="Arial"/>
                <w:color w:val="000000"/>
                <w:sz w:val="16"/>
                <w:szCs w:val="16"/>
              </w:rPr>
              <w:t>6.5.0</w:t>
            </w:r>
          </w:p>
        </w:tc>
      </w:tr>
      <w:tr w:rsidR="00DB7750" w:rsidRPr="008928B1" w14:paraId="145DF072"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41D69D" w14:textId="77777777" w:rsidR="00DB7750" w:rsidRPr="008928B1" w:rsidRDefault="00DB7750" w:rsidP="00AA339A">
            <w:pPr>
              <w:spacing w:after="0"/>
              <w:rPr>
                <w:rFonts w:ascii="Arial" w:hAnsi="Arial"/>
                <w:snapToGrid w:val="0"/>
                <w:color w:val="000000"/>
                <w:sz w:val="16"/>
                <w:szCs w:val="16"/>
              </w:rPr>
            </w:pPr>
            <w:r w:rsidRPr="008928B1">
              <w:rPr>
                <w:rFonts w:ascii="Arial" w:hAnsi="Arial"/>
                <w:snapToGrid w:val="0"/>
                <w:color w:val="000000"/>
                <w:sz w:val="16"/>
                <w:szCs w:val="16"/>
              </w:rPr>
              <w:t>2006-09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D311C3" w14:textId="77777777" w:rsidR="00DB7750" w:rsidRPr="008928B1" w:rsidRDefault="00DB7750" w:rsidP="00AA339A">
            <w:pPr>
              <w:spacing w:after="0"/>
              <w:rPr>
                <w:rFonts w:ascii="Arial" w:hAnsi="Arial"/>
                <w:snapToGrid w:val="0"/>
                <w:color w:val="000000"/>
                <w:sz w:val="16"/>
                <w:szCs w:val="16"/>
              </w:rPr>
            </w:pPr>
            <w:r w:rsidRPr="008928B1">
              <w:rPr>
                <w:rFonts w:ascii="Arial" w:hAnsi="Arial"/>
                <w:snapToGrid w:val="0"/>
                <w:color w:val="000000"/>
                <w:sz w:val="16"/>
                <w:szCs w:val="16"/>
              </w:rPr>
              <w:t>CP-33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135D3FAF" w14:textId="77777777" w:rsidR="00DB7750" w:rsidRPr="008928B1" w:rsidRDefault="00DB7750">
            <w:pPr>
              <w:rPr>
                <w:rFonts w:ascii="Arial" w:hAnsi="Arial" w:cs="Arial"/>
                <w:color w:val="000000"/>
                <w:sz w:val="16"/>
                <w:szCs w:val="16"/>
              </w:rPr>
            </w:pPr>
            <w:r w:rsidRPr="008928B1">
              <w:rPr>
                <w:rFonts w:ascii="Arial" w:hAnsi="Arial" w:cs="Arial"/>
                <w:color w:val="000000"/>
                <w:sz w:val="16"/>
                <w:szCs w:val="16"/>
              </w:rPr>
              <w:t>CP-060</w:t>
            </w:r>
            <w:r w:rsidR="00873578" w:rsidRPr="008928B1">
              <w:rPr>
                <w:rFonts w:ascii="Arial" w:hAnsi="Arial" w:cs="Arial"/>
                <w:color w:val="000000"/>
                <w:sz w:val="16"/>
                <w:szCs w:val="16"/>
              </w:rPr>
              <w:t>504</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7B60C7E1" w14:textId="77777777" w:rsidR="00DB7750" w:rsidRPr="008928B1" w:rsidRDefault="00DB7750">
            <w:pPr>
              <w:rPr>
                <w:rFonts w:ascii="Arial" w:hAnsi="Arial" w:cs="Arial"/>
                <w:color w:val="000000"/>
                <w:sz w:val="16"/>
                <w:szCs w:val="16"/>
              </w:rPr>
            </w:pPr>
            <w:r w:rsidRPr="008928B1">
              <w:rPr>
                <w:rFonts w:ascii="Arial" w:hAnsi="Arial" w:cs="Arial"/>
                <w:color w:val="000000"/>
                <w:sz w:val="16"/>
                <w:szCs w:val="16"/>
              </w:rPr>
              <w:t>22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AE1027E" w14:textId="77777777" w:rsidR="00DB7750" w:rsidRPr="008928B1" w:rsidRDefault="00DB7750">
            <w:pPr>
              <w:rPr>
                <w:rFonts w:ascii="Arial" w:hAnsi="Arial" w:cs="Arial"/>
                <w:color w:val="00000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35296A13" w14:textId="77777777" w:rsidR="00DB7750" w:rsidRPr="008928B1" w:rsidRDefault="00DB7750">
            <w:pPr>
              <w:rPr>
                <w:rFonts w:ascii="Arial" w:hAnsi="Arial" w:cs="Arial"/>
                <w:color w:val="000000"/>
                <w:sz w:val="16"/>
                <w:szCs w:val="16"/>
              </w:rPr>
            </w:pPr>
            <w:r w:rsidRPr="008928B1">
              <w:rPr>
                <w:rFonts w:ascii="Arial" w:hAnsi="Arial" w:cs="Arial"/>
                <w:color w:val="000000"/>
                <w:sz w:val="16"/>
                <w:szCs w:val="16"/>
              </w:rPr>
              <w:t>Removal of Editor's notes in 24.247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0D72DA0" w14:textId="77777777" w:rsidR="00DB7750" w:rsidRPr="008928B1" w:rsidRDefault="00DB7750">
            <w:pPr>
              <w:rPr>
                <w:rFonts w:ascii="Arial" w:hAnsi="Arial" w:cs="Arial"/>
                <w:color w:val="000000"/>
                <w:sz w:val="16"/>
                <w:szCs w:val="16"/>
              </w:rPr>
            </w:pPr>
            <w:r w:rsidRPr="008928B1">
              <w:rPr>
                <w:rFonts w:ascii="Arial" w:hAnsi="Arial" w:cs="Arial"/>
                <w:color w:val="000000"/>
                <w:sz w:val="16"/>
                <w:szCs w:val="16"/>
              </w:rPr>
              <w:t>6.5.0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9FE1AFC" w14:textId="77777777" w:rsidR="00DB7750" w:rsidRPr="008928B1" w:rsidRDefault="00DB7750">
            <w:pPr>
              <w:spacing w:after="0"/>
              <w:rPr>
                <w:rFonts w:ascii="Arial" w:hAnsi="Arial" w:cs="Arial"/>
                <w:color w:val="000000"/>
                <w:sz w:val="16"/>
                <w:szCs w:val="16"/>
              </w:rPr>
            </w:pPr>
            <w:r w:rsidRPr="008928B1">
              <w:rPr>
                <w:rFonts w:ascii="Arial" w:hAnsi="Arial" w:cs="Arial"/>
                <w:color w:val="000000"/>
                <w:sz w:val="16"/>
                <w:szCs w:val="16"/>
              </w:rPr>
              <w:t>6.6.0</w:t>
            </w:r>
          </w:p>
        </w:tc>
      </w:tr>
      <w:tr w:rsidR="001942CA" w:rsidRPr="008928B1" w14:paraId="5E16BFAC"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DDF00C" w14:textId="77777777" w:rsidR="001942CA" w:rsidRPr="008928B1" w:rsidRDefault="001942CA" w:rsidP="00AA339A">
            <w:pPr>
              <w:spacing w:after="0"/>
              <w:rPr>
                <w:rFonts w:ascii="Arial" w:hAnsi="Arial"/>
                <w:snapToGrid w:val="0"/>
                <w:color w:val="000000"/>
                <w:sz w:val="16"/>
                <w:szCs w:val="16"/>
              </w:rPr>
            </w:pPr>
            <w:r w:rsidRPr="008928B1">
              <w:rPr>
                <w:rFonts w:ascii="Arial" w:hAnsi="Arial"/>
                <w:snapToGrid w:val="0"/>
                <w:color w:val="000000"/>
                <w:sz w:val="16"/>
                <w:szCs w:val="16"/>
              </w:rPr>
              <w:t>2006-11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EE3C3" w14:textId="77777777" w:rsidR="001942CA" w:rsidRPr="008928B1" w:rsidRDefault="001942CA" w:rsidP="00AA339A">
            <w:pPr>
              <w:spacing w:after="0"/>
              <w:rPr>
                <w:rFonts w:ascii="Arial" w:hAnsi="Arial"/>
                <w:snapToGrid w:val="0"/>
                <w:color w:val="000000"/>
                <w:sz w:val="16"/>
                <w:szCs w:val="16"/>
              </w:rPr>
            </w:pPr>
            <w:r w:rsidRPr="008928B1">
              <w:rPr>
                <w:rFonts w:ascii="Arial" w:hAnsi="Arial"/>
                <w:snapToGrid w:val="0"/>
                <w:color w:val="000000"/>
                <w:sz w:val="16"/>
                <w:szCs w:val="16"/>
              </w:rPr>
              <w:t>CP-34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8847CCB" w14:textId="77777777" w:rsidR="001942CA" w:rsidRPr="008928B1" w:rsidRDefault="001942CA">
            <w:pPr>
              <w:rPr>
                <w:rFonts w:ascii="Arial" w:hAnsi="Arial" w:cs="Arial"/>
                <w:color w:val="000000"/>
                <w:sz w:val="16"/>
                <w:szCs w:val="16"/>
              </w:rPr>
            </w:pPr>
            <w:r w:rsidRPr="008928B1">
              <w:rPr>
                <w:rFonts w:ascii="Arial" w:hAnsi="Arial" w:cs="Arial"/>
                <w:color w:val="000000"/>
                <w:sz w:val="16"/>
                <w:szCs w:val="16"/>
              </w:rPr>
              <w:t>CP-060655</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4DB44020" w14:textId="77777777" w:rsidR="001942CA" w:rsidRPr="008928B1" w:rsidRDefault="001942CA">
            <w:pPr>
              <w:rPr>
                <w:rFonts w:ascii="Arial" w:hAnsi="Arial" w:cs="Arial"/>
                <w:color w:val="000000"/>
                <w:sz w:val="16"/>
                <w:szCs w:val="16"/>
              </w:rPr>
            </w:pPr>
            <w:r w:rsidRPr="008928B1">
              <w:rPr>
                <w:rFonts w:ascii="Arial" w:hAnsi="Arial" w:cs="Arial"/>
                <w:color w:val="000000"/>
                <w:sz w:val="16"/>
                <w:szCs w:val="16"/>
              </w:rPr>
              <w:t>23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70CF74D" w14:textId="77777777" w:rsidR="001942CA" w:rsidRPr="008928B1" w:rsidRDefault="001942CA">
            <w:pPr>
              <w:rPr>
                <w:rFonts w:ascii="Arial" w:hAnsi="Arial" w:cs="Arial"/>
                <w:color w:val="000000"/>
                <w:sz w:val="16"/>
                <w:szCs w:val="16"/>
              </w:rPr>
            </w:pPr>
            <w:r w:rsidRPr="008928B1">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6777F91F" w14:textId="77777777" w:rsidR="001942CA" w:rsidRPr="008928B1" w:rsidRDefault="001942CA">
            <w:pPr>
              <w:rPr>
                <w:rFonts w:ascii="Arial" w:hAnsi="Arial" w:cs="Arial"/>
                <w:color w:val="000000"/>
                <w:sz w:val="16"/>
                <w:szCs w:val="16"/>
              </w:rPr>
            </w:pPr>
            <w:r w:rsidRPr="008928B1">
              <w:rPr>
                <w:rFonts w:ascii="Arial" w:hAnsi="Arial" w:cs="Arial"/>
                <w:color w:val="000000"/>
                <w:sz w:val="16"/>
                <w:szCs w:val="16"/>
              </w:rPr>
              <w:t>Correction of the i-d name for Multiple-Recipient MESSAGE Requests in the Session Initiation Protocol (SIP</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9D044A" w14:textId="77777777" w:rsidR="001942CA" w:rsidRPr="008928B1" w:rsidRDefault="001942CA">
            <w:pPr>
              <w:rPr>
                <w:rFonts w:ascii="Arial" w:hAnsi="Arial" w:cs="Arial"/>
                <w:color w:val="000000"/>
                <w:sz w:val="16"/>
                <w:szCs w:val="16"/>
              </w:rPr>
            </w:pPr>
            <w:r w:rsidRPr="008928B1">
              <w:rPr>
                <w:rFonts w:ascii="Arial" w:hAnsi="Arial" w:cs="Arial"/>
                <w:color w:val="000000"/>
                <w:sz w:val="16"/>
                <w:szCs w:val="16"/>
              </w:rPr>
              <w:t>6.6.0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BA3F2F" w14:textId="77777777" w:rsidR="001942CA" w:rsidRPr="008928B1" w:rsidRDefault="001942CA">
            <w:pPr>
              <w:spacing w:after="0"/>
              <w:rPr>
                <w:rFonts w:ascii="Arial" w:hAnsi="Arial" w:cs="Arial"/>
                <w:color w:val="000000"/>
                <w:sz w:val="16"/>
                <w:szCs w:val="16"/>
              </w:rPr>
            </w:pPr>
            <w:r w:rsidRPr="008928B1">
              <w:rPr>
                <w:rFonts w:ascii="Arial" w:hAnsi="Arial" w:cs="Arial"/>
                <w:color w:val="000000"/>
                <w:sz w:val="16"/>
                <w:szCs w:val="16"/>
              </w:rPr>
              <w:t>6.7.0</w:t>
            </w:r>
          </w:p>
        </w:tc>
      </w:tr>
      <w:tr w:rsidR="006C6AB8" w:rsidRPr="008928B1" w14:paraId="1438F926"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C40769" w14:textId="77777777" w:rsidR="006C6AB8" w:rsidRPr="008928B1" w:rsidRDefault="006C6AB8" w:rsidP="00AA339A">
            <w:pPr>
              <w:spacing w:after="0"/>
              <w:rPr>
                <w:rFonts w:ascii="Arial" w:hAnsi="Arial"/>
                <w:snapToGrid w:val="0"/>
                <w:color w:val="000000"/>
                <w:sz w:val="16"/>
                <w:szCs w:val="16"/>
              </w:rPr>
            </w:pPr>
            <w:r w:rsidRPr="008928B1">
              <w:rPr>
                <w:rFonts w:ascii="Arial" w:hAnsi="Arial"/>
                <w:snapToGrid w:val="0"/>
                <w:color w:val="000000"/>
                <w:sz w:val="16"/>
                <w:szCs w:val="16"/>
              </w:rPr>
              <w:t>2006-11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5D01BD" w14:textId="77777777" w:rsidR="006C6AB8" w:rsidRPr="008928B1" w:rsidRDefault="006C6AB8" w:rsidP="00AA339A">
            <w:pPr>
              <w:spacing w:after="0"/>
              <w:rPr>
                <w:rFonts w:ascii="Arial" w:hAnsi="Arial"/>
                <w:snapToGrid w:val="0"/>
                <w:color w:val="000000"/>
                <w:sz w:val="16"/>
                <w:szCs w:val="16"/>
              </w:rPr>
            </w:pPr>
            <w:r w:rsidRPr="008928B1">
              <w:rPr>
                <w:rFonts w:ascii="Arial" w:hAnsi="Arial"/>
                <w:snapToGrid w:val="0"/>
                <w:color w:val="000000"/>
                <w:sz w:val="16"/>
                <w:szCs w:val="16"/>
              </w:rPr>
              <w:t>CP-34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6B188B25" w14:textId="77777777" w:rsidR="006C6AB8" w:rsidRPr="008928B1" w:rsidRDefault="006C6AB8">
            <w:pPr>
              <w:rPr>
                <w:rFonts w:ascii="Arial" w:hAnsi="Arial" w:cs="Arial"/>
                <w:color w:val="000000"/>
                <w:sz w:val="16"/>
                <w:szCs w:val="16"/>
              </w:rPr>
            </w:pPr>
            <w:r w:rsidRPr="008928B1">
              <w:rPr>
                <w:rFonts w:ascii="Arial" w:hAnsi="Arial" w:cs="Arial"/>
                <w:color w:val="000000"/>
                <w:sz w:val="16"/>
                <w:szCs w:val="16"/>
              </w:rPr>
              <w:t>CP-060661</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279F0254" w14:textId="77777777" w:rsidR="006C6AB8" w:rsidRPr="008928B1" w:rsidRDefault="006C6AB8">
            <w:pPr>
              <w:rPr>
                <w:rFonts w:ascii="Arial" w:hAnsi="Arial" w:cs="Arial"/>
                <w:color w:val="000000"/>
                <w:sz w:val="16"/>
                <w:szCs w:val="16"/>
              </w:rPr>
            </w:pPr>
            <w:r w:rsidRPr="008928B1">
              <w:rPr>
                <w:rFonts w:ascii="Arial" w:hAnsi="Arial" w:cs="Arial"/>
                <w:color w:val="000000"/>
                <w:sz w:val="16"/>
                <w:szCs w:val="16"/>
              </w:rPr>
              <w:t>24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A291BF9" w14:textId="77777777" w:rsidR="006C6AB8" w:rsidRPr="008928B1" w:rsidRDefault="006C6AB8">
            <w:pPr>
              <w:rPr>
                <w:rFonts w:ascii="Arial" w:hAnsi="Arial" w:cs="Arial"/>
                <w:color w:val="000000"/>
                <w:sz w:val="16"/>
                <w:szCs w:val="16"/>
              </w:rPr>
            </w:pPr>
            <w:r w:rsidRPr="008928B1">
              <w:rPr>
                <w:rFonts w:ascii="Arial" w:hAnsi="Arial" w:cs="Arial"/>
                <w:color w:val="000000"/>
                <w:sz w:val="16"/>
                <w:szCs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3622CF90" w14:textId="77777777" w:rsidR="006C6AB8" w:rsidRPr="008928B1" w:rsidRDefault="006C6AB8">
            <w:pPr>
              <w:rPr>
                <w:rFonts w:ascii="Arial" w:hAnsi="Arial" w:cs="Arial"/>
                <w:color w:val="000000"/>
                <w:sz w:val="16"/>
                <w:szCs w:val="16"/>
              </w:rPr>
            </w:pPr>
            <w:r w:rsidRPr="008928B1">
              <w:rPr>
                <w:rFonts w:ascii="Arial" w:hAnsi="Arial" w:cs="Arial"/>
                <w:color w:val="000000"/>
                <w:sz w:val="16"/>
                <w:szCs w:val="16"/>
              </w:rPr>
              <w:t>Addition of MSRP file transfer</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0819250" w14:textId="77777777" w:rsidR="006C6AB8" w:rsidRPr="008928B1" w:rsidRDefault="006C6AB8">
            <w:pPr>
              <w:rPr>
                <w:rFonts w:ascii="Arial" w:hAnsi="Arial" w:cs="Arial"/>
                <w:color w:val="000000"/>
                <w:sz w:val="16"/>
                <w:szCs w:val="16"/>
              </w:rPr>
            </w:pPr>
            <w:r w:rsidRPr="008928B1">
              <w:rPr>
                <w:rFonts w:ascii="Arial" w:hAnsi="Arial" w:cs="Arial"/>
                <w:color w:val="000000"/>
                <w:sz w:val="16"/>
                <w:szCs w:val="16"/>
              </w:rPr>
              <w:t>6.7.0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5D70073" w14:textId="77777777" w:rsidR="006C6AB8" w:rsidRPr="008928B1" w:rsidRDefault="006C6AB8">
            <w:pPr>
              <w:spacing w:after="0"/>
              <w:rPr>
                <w:rFonts w:ascii="Arial" w:hAnsi="Arial" w:cs="Arial"/>
                <w:color w:val="000000"/>
                <w:sz w:val="16"/>
                <w:szCs w:val="16"/>
              </w:rPr>
            </w:pPr>
            <w:r w:rsidRPr="008928B1">
              <w:rPr>
                <w:rFonts w:ascii="Arial" w:hAnsi="Arial" w:cs="Arial"/>
                <w:color w:val="000000"/>
                <w:sz w:val="16"/>
                <w:szCs w:val="16"/>
              </w:rPr>
              <w:t>7.0.0</w:t>
            </w:r>
          </w:p>
        </w:tc>
      </w:tr>
      <w:tr w:rsidR="00B36D8B" w:rsidRPr="008928B1" w14:paraId="0ADA2E2C"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BAD136" w14:textId="77777777" w:rsidR="00B36D8B" w:rsidRPr="008928B1" w:rsidRDefault="00B36D8B" w:rsidP="00AA339A">
            <w:pPr>
              <w:spacing w:after="0"/>
              <w:rPr>
                <w:rFonts w:ascii="Arial" w:hAnsi="Arial"/>
                <w:snapToGrid w:val="0"/>
                <w:color w:val="000000"/>
                <w:sz w:val="16"/>
                <w:szCs w:val="16"/>
              </w:rPr>
            </w:pPr>
            <w:r w:rsidRPr="008928B1">
              <w:rPr>
                <w:rFonts w:ascii="Arial" w:hAnsi="Arial"/>
                <w:snapToGrid w:val="0"/>
                <w:color w:val="000000"/>
                <w:sz w:val="16"/>
                <w:szCs w:val="16"/>
              </w:rPr>
              <w:t>2007</w:t>
            </w:r>
            <w:r w:rsidR="001E1D04" w:rsidRPr="008928B1">
              <w:rPr>
                <w:rFonts w:ascii="Arial" w:hAnsi="Arial"/>
                <w:snapToGrid w:val="0"/>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F8FD7A" w14:textId="77777777" w:rsidR="00B36D8B" w:rsidRPr="008928B1" w:rsidRDefault="00B36D8B" w:rsidP="00AA339A">
            <w:pPr>
              <w:spacing w:after="0"/>
              <w:rPr>
                <w:rFonts w:ascii="Arial" w:hAnsi="Arial"/>
                <w:snapToGrid w:val="0"/>
                <w:color w:val="000000"/>
                <w:sz w:val="16"/>
                <w:szCs w:val="16"/>
              </w:rPr>
            </w:pPr>
            <w:r w:rsidRPr="008928B1">
              <w:rPr>
                <w:rFonts w:ascii="Arial" w:hAnsi="Arial"/>
                <w:snapToGrid w:val="0"/>
                <w:color w:val="000000"/>
                <w:sz w:val="16"/>
                <w:szCs w:val="16"/>
              </w:rPr>
              <w:t>CP-35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28210AA3" w14:textId="77777777" w:rsidR="00B36D8B" w:rsidRPr="008928B1" w:rsidRDefault="00B36D8B">
            <w:pPr>
              <w:rPr>
                <w:rFonts w:ascii="Arial" w:hAnsi="Arial" w:cs="Arial"/>
                <w:color w:val="000000"/>
                <w:sz w:val="16"/>
                <w:szCs w:val="16"/>
              </w:rPr>
            </w:pPr>
            <w:r w:rsidRPr="008928B1">
              <w:rPr>
                <w:rFonts w:ascii="Arial" w:hAnsi="Arial" w:cs="Arial"/>
                <w:color w:val="000000"/>
                <w:sz w:val="16"/>
                <w:szCs w:val="16"/>
              </w:rPr>
              <w:t>CP-070130</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16A1D679" w14:textId="77777777" w:rsidR="00B36D8B" w:rsidRPr="008928B1" w:rsidRDefault="00B36D8B">
            <w:pPr>
              <w:rPr>
                <w:rFonts w:ascii="Arial" w:hAnsi="Arial" w:cs="Arial"/>
                <w:color w:val="000000"/>
                <w:sz w:val="16"/>
                <w:szCs w:val="16"/>
              </w:rPr>
            </w:pPr>
            <w:r w:rsidRPr="008928B1">
              <w:rPr>
                <w:rFonts w:ascii="Arial" w:hAnsi="Arial" w:cs="Arial"/>
                <w:color w:val="000000"/>
                <w:sz w:val="16"/>
                <w:szCs w:val="16"/>
              </w:rPr>
              <w:t>26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9ADAFD4" w14:textId="77777777" w:rsidR="00B36D8B" w:rsidRPr="008928B1" w:rsidRDefault="00B36D8B">
            <w:pPr>
              <w:rPr>
                <w:rFonts w:ascii="Arial" w:hAnsi="Arial" w:cs="Arial"/>
                <w:color w:val="00000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773F49FA" w14:textId="77777777" w:rsidR="00B36D8B" w:rsidRPr="008928B1" w:rsidRDefault="00B36D8B">
            <w:pPr>
              <w:rPr>
                <w:rFonts w:ascii="Arial" w:hAnsi="Arial" w:cs="Arial"/>
                <w:color w:val="000000"/>
                <w:sz w:val="16"/>
                <w:szCs w:val="16"/>
              </w:rPr>
            </w:pPr>
            <w:r w:rsidRPr="008928B1">
              <w:rPr>
                <w:rFonts w:ascii="Arial" w:hAnsi="Arial" w:cs="Arial"/>
                <w:color w:val="000000"/>
                <w:sz w:val="16"/>
                <w:szCs w:val="16"/>
              </w:rPr>
              <w:t>IETF reference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060696" w14:textId="77777777" w:rsidR="00B36D8B" w:rsidRPr="008928B1" w:rsidRDefault="00B36D8B">
            <w:pPr>
              <w:rPr>
                <w:rFonts w:ascii="Arial" w:hAnsi="Arial" w:cs="Arial"/>
                <w:color w:val="000000"/>
                <w:sz w:val="16"/>
                <w:szCs w:val="16"/>
              </w:rPr>
            </w:pPr>
            <w:r w:rsidRPr="008928B1">
              <w:rPr>
                <w:rFonts w:ascii="Arial" w:hAnsi="Arial" w:cs="Arial"/>
                <w:color w:val="000000"/>
                <w:sz w:val="16"/>
                <w:szCs w:val="16"/>
              </w:rPr>
              <w:t>7.0.0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C37919E" w14:textId="77777777" w:rsidR="00B36D8B" w:rsidRPr="008928B1" w:rsidRDefault="00B36D8B">
            <w:pPr>
              <w:spacing w:after="0"/>
              <w:rPr>
                <w:rFonts w:ascii="Arial" w:hAnsi="Arial" w:cs="Arial"/>
                <w:color w:val="000000"/>
                <w:sz w:val="16"/>
                <w:szCs w:val="16"/>
              </w:rPr>
            </w:pPr>
            <w:r w:rsidRPr="008928B1">
              <w:rPr>
                <w:rFonts w:ascii="Arial" w:hAnsi="Arial" w:cs="Arial"/>
                <w:color w:val="000000"/>
                <w:sz w:val="16"/>
                <w:szCs w:val="16"/>
              </w:rPr>
              <w:t>7.1.0</w:t>
            </w:r>
          </w:p>
        </w:tc>
      </w:tr>
      <w:tr w:rsidR="004347FF" w:rsidRPr="008928B1" w14:paraId="32815BF4"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2A044E" w14:textId="77777777" w:rsidR="004347FF" w:rsidRPr="008928B1" w:rsidRDefault="004347FF" w:rsidP="00AA339A">
            <w:pPr>
              <w:spacing w:after="0"/>
              <w:rPr>
                <w:rFonts w:ascii="Arial" w:hAnsi="Arial"/>
                <w:snapToGrid w:val="0"/>
                <w:color w:val="000000"/>
                <w:sz w:val="16"/>
                <w:szCs w:val="16"/>
              </w:rPr>
            </w:pPr>
            <w:r w:rsidRPr="008928B1">
              <w:rPr>
                <w:rFonts w:ascii="Arial" w:hAnsi="Arial"/>
                <w:snapToGrid w:val="0"/>
                <w:color w:val="000000"/>
                <w:sz w:val="16"/>
                <w:szCs w:val="16"/>
              </w:rPr>
              <w:t>2007-06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F418A0" w14:textId="77777777" w:rsidR="004347FF" w:rsidRPr="008928B1" w:rsidRDefault="004347FF" w:rsidP="00AA339A">
            <w:pPr>
              <w:spacing w:after="0"/>
              <w:rPr>
                <w:rFonts w:ascii="Arial" w:hAnsi="Arial"/>
                <w:snapToGrid w:val="0"/>
                <w:color w:val="000000"/>
                <w:sz w:val="16"/>
                <w:szCs w:val="16"/>
              </w:rPr>
            </w:pPr>
            <w:r w:rsidRPr="008928B1">
              <w:rPr>
                <w:rFonts w:ascii="Arial" w:hAnsi="Arial"/>
                <w:snapToGrid w:val="0"/>
                <w:color w:val="000000"/>
                <w:sz w:val="16"/>
                <w:szCs w:val="16"/>
              </w:rPr>
              <w:t>CP-36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6461885E" w14:textId="77777777" w:rsidR="004347FF" w:rsidRPr="008928B1" w:rsidRDefault="004347FF">
            <w:pPr>
              <w:rPr>
                <w:rFonts w:ascii="Arial" w:hAnsi="Arial" w:cs="Arial"/>
                <w:color w:val="000000"/>
                <w:sz w:val="16"/>
                <w:szCs w:val="16"/>
              </w:rPr>
            </w:pPr>
            <w:r w:rsidRPr="008928B1">
              <w:rPr>
                <w:rFonts w:ascii="Arial" w:hAnsi="Arial" w:cs="Arial"/>
                <w:color w:val="000000"/>
                <w:sz w:val="16"/>
                <w:szCs w:val="16"/>
              </w:rPr>
              <w:t>CP-070430</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0CB95A9D" w14:textId="77777777" w:rsidR="004347FF" w:rsidRPr="008928B1" w:rsidRDefault="004347FF">
            <w:pPr>
              <w:rPr>
                <w:rFonts w:ascii="Arial" w:hAnsi="Arial" w:cs="Arial"/>
                <w:color w:val="000000"/>
                <w:sz w:val="16"/>
                <w:szCs w:val="16"/>
              </w:rPr>
            </w:pPr>
            <w:r w:rsidRPr="008928B1">
              <w:rPr>
                <w:rFonts w:ascii="Arial" w:hAnsi="Arial" w:cs="Arial"/>
                <w:color w:val="000000"/>
                <w:sz w:val="16"/>
                <w:szCs w:val="16"/>
              </w:rPr>
              <w:t>27</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DD5F20E" w14:textId="77777777" w:rsidR="004347FF" w:rsidRPr="008928B1" w:rsidRDefault="004347FF">
            <w:pPr>
              <w:rPr>
                <w:rFonts w:ascii="Arial" w:hAnsi="Arial" w:cs="Arial"/>
                <w:color w:val="00000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53B3E5B1" w14:textId="77777777" w:rsidR="004347FF" w:rsidRPr="008928B1" w:rsidRDefault="004347FF">
            <w:pPr>
              <w:rPr>
                <w:rFonts w:ascii="Arial" w:hAnsi="Arial" w:cs="Arial"/>
                <w:color w:val="000000"/>
                <w:sz w:val="16"/>
                <w:szCs w:val="16"/>
              </w:rPr>
            </w:pPr>
            <w:r w:rsidRPr="008928B1">
              <w:rPr>
                <w:rFonts w:ascii="Arial" w:hAnsi="Arial" w:cs="Arial"/>
                <w:color w:val="000000"/>
                <w:sz w:val="16"/>
                <w:szCs w:val="16"/>
              </w:rPr>
              <w:t>File transfer</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7F92A4" w14:textId="77777777" w:rsidR="004347FF" w:rsidRPr="008928B1" w:rsidRDefault="004347FF">
            <w:pPr>
              <w:rPr>
                <w:rFonts w:ascii="Arial" w:hAnsi="Arial" w:cs="Arial"/>
                <w:color w:val="000000"/>
                <w:sz w:val="16"/>
                <w:szCs w:val="16"/>
              </w:rPr>
            </w:pPr>
            <w:r w:rsidRPr="008928B1">
              <w:rPr>
                <w:rFonts w:ascii="Arial" w:hAnsi="Arial" w:cs="Arial"/>
                <w:color w:val="000000"/>
                <w:sz w:val="16"/>
                <w:szCs w:val="16"/>
              </w:rPr>
              <w:t>7.1.0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429612A" w14:textId="77777777" w:rsidR="004347FF" w:rsidRPr="008928B1" w:rsidRDefault="004347FF">
            <w:pPr>
              <w:spacing w:after="0"/>
              <w:rPr>
                <w:rFonts w:ascii="Arial" w:hAnsi="Arial" w:cs="Arial"/>
                <w:color w:val="000000"/>
                <w:sz w:val="16"/>
                <w:szCs w:val="16"/>
              </w:rPr>
            </w:pPr>
            <w:r w:rsidRPr="008928B1">
              <w:rPr>
                <w:rFonts w:ascii="Arial" w:hAnsi="Arial" w:cs="Arial"/>
                <w:color w:val="000000"/>
                <w:sz w:val="16"/>
                <w:szCs w:val="16"/>
              </w:rPr>
              <w:t>7.2.0</w:t>
            </w:r>
          </w:p>
        </w:tc>
      </w:tr>
      <w:tr w:rsidR="00A600E6" w:rsidRPr="008928B1" w14:paraId="763BFDF0"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B1755C" w14:textId="77777777" w:rsidR="00A600E6" w:rsidRPr="008928B1" w:rsidRDefault="00A600E6" w:rsidP="00AA339A">
            <w:pPr>
              <w:spacing w:after="0"/>
              <w:rPr>
                <w:rFonts w:ascii="Arial" w:hAnsi="Arial"/>
                <w:snapToGrid w:val="0"/>
                <w:color w:val="000000"/>
                <w:sz w:val="16"/>
                <w:szCs w:val="16"/>
              </w:rPr>
            </w:pPr>
            <w:r>
              <w:rPr>
                <w:rFonts w:ascii="Arial" w:hAnsi="Arial"/>
                <w:snapToGrid w:val="0"/>
                <w:color w:val="000000"/>
                <w:sz w:val="16"/>
                <w:szCs w:val="16"/>
              </w:rPr>
              <w:t>2007-12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F01C78" w14:textId="77777777" w:rsidR="00A600E6" w:rsidRPr="008928B1" w:rsidRDefault="00A600E6" w:rsidP="00AA339A">
            <w:pPr>
              <w:spacing w:after="0"/>
              <w:rPr>
                <w:rFonts w:ascii="Arial" w:hAnsi="Arial"/>
                <w:snapToGrid w:val="0"/>
                <w:color w:val="000000"/>
                <w:sz w:val="16"/>
                <w:szCs w:val="16"/>
              </w:rPr>
            </w:pPr>
            <w:r>
              <w:rPr>
                <w:rFonts w:ascii="Arial" w:hAnsi="Arial"/>
                <w:snapToGrid w:val="0"/>
                <w:color w:val="000000"/>
                <w:sz w:val="16"/>
                <w:szCs w:val="16"/>
              </w:rPr>
              <w:t>CP-38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5F80FD76" w14:textId="77777777" w:rsidR="00A600E6" w:rsidRPr="008928B1" w:rsidRDefault="00A600E6">
            <w:pPr>
              <w:rPr>
                <w:rFonts w:ascii="Arial" w:hAnsi="Arial" w:cs="Arial"/>
                <w:color w:val="000000"/>
                <w:sz w:val="16"/>
                <w:szCs w:val="16"/>
              </w:rPr>
            </w:pPr>
            <w:r>
              <w:rPr>
                <w:rFonts w:ascii="Arial" w:hAnsi="Arial" w:cs="Arial"/>
                <w:color w:val="000000"/>
                <w:sz w:val="16"/>
                <w:szCs w:val="16"/>
              </w:rPr>
              <w:t>CP-070788</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728877D9" w14:textId="77777777" w:rsidR="00A600E6" w:rsidRPr="008928B1" w:rsidRDefault="00A600E6">
            <w:pPr>
              <w:rPr>
                <w:rFonts w:ascii="Arial" w:hAnsi="Arial" w:cs="Arial"/>
                <w:color w:val="000000"/>
                <w:sz w:val="16"/>
                <w:szCs w:val="16"/>
              </w:rPr>
            </w:pPr>
            <w:r>
              <w:rPr>
                <w:rFonts w:ascii="Arial" w:hAnsi="Arial" w:cs="Arial"/>
                <w:color w:val="000000"/>
                <w:sz w:val="16"/>
                <w:szCs w:val="16"/>
              </w:rPr>
              <w:t>32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86AB3D1" w14:textId="77777777" w:rsidR="00A600E6" w:rsidRPr="008928B1" w:rsidRDefault="00A600E6">
            <w:pPr>
              <w:rPr>
                <w:rFonts w:ascii="Arial" w:hAnsi="Arial" w:cs="Arial"/>
                <w:color w:val="00000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30816006" w14:textId="77777777" w:rsidR="00A600E6" w:rsidRPr="008928B1" w:rsidRDefault="00A600E6">
            <w:pPr>
              <w:rPr>
                <w:rFonts w:ascii="Arial" w:hAnsi="Arial" w:cs="Arial"/>
                <w:color w:val="000000"/>
                <w:sz w:val="16"/>
                <w:szCs w:val="16"/>
              </w:rPr>
            </w:pPr>
            <w:r>
              <w:rPr>
                <w:rFonts w:ascii="Arial" w:hAnsi="Arial" w:cs="Arial"/>
                <w:color w:val="000000"/>
                <w:sz w:val="16"/>
                <w:szCs w:val="16"/>
              </w:rPr>
              <w:t>IETF reference updates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E4D8CD6" w14:textId="77777777" w:rsidR="00A600E6" w:rsidRPr="008928B1" w:rsidRDefault="00A600E6">
            <w:pPr>
              <w:rPr>
                <w:rFonts w:ascii="Arial" w:hAnsi="Arial" w:cs="Arial"/>
                <w:color w:val="000000"/>
                <w:sz w:val="16"/>
                <w:szCs w:val="16"/>
              </w:rPr>
            </w:pPr>
            <w:r>
              <w:rPr>
                <w:rFonts w:ascii="Arial" w:hAnsi="Arial" w:cs="Arial"/>
                <w:color w:val="000000"/>
                <w:sz w:val="16"/>
                <w:szCs w:val="16"/>
              </w:rPr>
              <w:t>7.2.0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020D299" w14:textId="77777777" w:rsidR="00A600E6" w:rsidRPr="008928B1" w:rsidRDefault="00A600E6">
            <w:pPr>
              <w:spacing w:after="0"/>
              <w:rPr>
                <w:rFonts w:ascii="Arial" w:hAnsi="Arial" w:cs="Arial"/>
                <w:color w:val="000000"/>
                <w:sz w:val="16"/>
                <w:szCs w:val="16"/>
              </w:rPr>
            </w:pPr>
            <w:r>
              <w:rPr>
                <w:rFonts w:ascii="Arial" w:hAnsi="Arial" w:cs="Arial"/>
                <w:color w:val="000000"/>
                <w:sz w:val="16"/>
                <w:szCs w:val="16"/>
              </w:rPr>
              <w:t>7.3.0</w:t>
            </w:r>
          </w:p>
        </w:tc>
      </w:tr>
      <w:tr w:rsidR="004165EE" w:rsidRPr="008928B1" w14:paraId="19B3B516"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89CF87" w14:textId="77777777" w:rsidR="004165EE" w:rsidRDefault="004165EE" w:rsidP="00AA339A">
            <w:pPr>
              <w:spacing w:after="0"/>
              <w:rPr>
                <w:rFonts w:ascii="Arial" w:hAnsi="Arial"/>
                <w:snapToGrid w:val="0"/>
                <w:color w:val="000000"/>
                <w:sz w:val="16"/>
                <w:szCs w:val="16"/>
              </w:rPr>
            </w:pPr>
            <w:r>
              <w:rPr>
                <w:rFonts w:ascii="Arial" w:hAnsi="Arial"/>
                <w:snapToGrid w:val="0"/>
                <w:color w:val="000000"/>
                <w:sz w:val="16"/>
                <w:szCs w:val="16"/>
              </w:rPr>
              <w:t>2007-12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B6B40" w14:textId="77777777" w:rsidR="004165EE" w:rsidRDefault="004165EE" w:rsidP="00AA339A">
            <w:pPr>
              <w:spacing w:after="0"/>
              <w:rPr>
                <w:rFonts w:ascii="Arial" w:hAnsi="Arial"/>
                <w:snapToGrid w:val="0"/>
                <w:color w:val="000000"/>
                <w:sz w:val="16"/>
                <w:szCs w:val="16"/>
              </w:rPr>
            </w:pPr>
            <w:r>
              <w:rPr>
                <w:rFonts w:ascii="Arial" w:hAnsi="Arial"/>
                <w:snapToGrid w:val="0"/>
                <w:color w:val="000000"/>
                <w:sz w:val="16"/>
                <w:szCs w:val="16"/>
              </w:rPr>
              <w:t>CP-38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257E3DCF" w14:textId="77777777" w:rsidR="004165EE" w:rsidRDefault="004165EE">
            <w:pPr>
              <w:rPr>
                <w:rFonts w:ascii="Arial" w:hAnsi="Arial" w:cs="Arial"/>
                <w:color w:val="000000"/>
                <w:sz w:val="16"/>
                <w:szCs w:val="16"/>
              </w:rPr>
            </w:pPr>
            <w:r>
              <w:rPr>
                <w:rFonts w:ascii="Arial" w:hAnsi="Arial" w:cs="Arial"/>
                <w:color w:val="000000"/>
                <w:sz w:val="16"/>
                <w:szCs w:val="16"/>
              </w:rPr>
              <w:t>CP-070810</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7715F394" w14:textId="77777777" w:rsidR="004165EE" w:rsidRDefault="004165EE">
            <w:pPr>
              <w:rPr>
                <w:rFonts w:ascii="Arial" w:hAnsi="Arial" w:cs="Arial"/>
                <w:color w:val="000000"/>
                <w:sz w:val="16"/>
                <w:szCs w:val="16"/>
              </w:rPr>
            </w:pPr>
            <w:r>
              <w:rPr>
                <w:rFonts w:ascii="Arial" w:hAnsi="Arial" w:cs="Arial"/>
                <w:color w:val="000000"/>
                <w:sz w:val="16"/>
                <w:szCs w:val="16"/>
              </w:rPr>
              <w:t>29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02E7C9D" w14:textId="77777777" w:rsidR="004165EE" w:rsidRPr="008928B1" w:rsidRDefault="004165EE">
            <w:pPr>
              <w:rPr>
                <w:rFonts w:ascii="Arial" w:hAnsi="Arial" w:cs="Arial"/>
                <w:color w:val="00000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326F52A7" w14:textId="77777777" w:rsidR="004165EE" w:rsidRPr="004165EE" w:rsidRDefault="004165EE">
            <w:pPr>
              <w:rPr>
                <w:rFonts w:ascii="Arial" w:hAnsi="Arial" w:cs="Arial"/>
                <w:color w:val="000000"/>
                <w:sz w:val="16"/>
                <w:szCs w:val="16"/>
              </w:rPr>
            </w:pPr>
            <w:r w:rsidRPr="004165EE">
              <w:rPr>
                <w:rFonts w:ascii="Arial" w:hAnsi="Arial" w:cs="Arial"/>
                <w:color w:val="000000"/>
                <w:sz w:val="16"/>
                <w:szCs w:val="16"/>
              </w:rPr>
              <w:t>Incorporation of roles relating draft-ietf-consent-framework</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3C28C4F" w14:textId="77777777" w:rsidR="004165EE" w:rsidRDefault="004165EE">
            <w:pPr>
              <w:rPr>
                <w:rFonts w:ascii="Arial" w:hAnsi="Arial" w:cs="Arial"/>
                <w:color w:val="000000"/>
                <w:sz w:val="16"/>
                <w:szCs w:val="16"/>
              </w:rPr>
            </w:pPr>
            <w:r>
              <w:rPr>
                <w:rFonts w:ascii="Arial" w:hAnsi="Arial" w:cs="Arial"/>
                <w:color w:val="000000"/>
                <w:sz w:val="16"/>
                <w:szCs w:val="16"/>
              </w:rPr>
              <w:t>7.3.0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8DA305" w14:textId="77777777" w:rsidR="004165EE" w:rsidRDefault="005D3FCB">
            <w:pPr>
              <w:spacing w:after="0"/>
              <w:rPr>
                <w:rFonts w:ascii="Arial" w:hAnsi="Arial" w:cs="Arial"/>
                <w:color w:val="000000"/>
                <w:sz w:val="16"/>
                <w:szCs w:val="16"/>
              </w:rPr>
            </w:pPr>
            <w:r>
              <w:rPr>
                <w:rFonts w:ascii="Arial" w:hAnsi="Arial" w:cs="Arial"/>
                <w:color w:val="000000"/>
                <w:sz w:val="16"/>
                <w:szCs w:val="16"/>
              </w:rPr>
              <w:t>8.0.0</w:t>
            </w:r>
          </w:p>
        </w:tc>
      </w:tr>
      <w:tr w:rsidR="0004131C" w:rsidRPr="008928B1" w14:paraId="56B1DF20"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36BE4C" w14:textId="77777777" w:rsidR="0004131C" w:rsidRDefault="0004131C" w:rsidP="00AA339A">
            <w:pPr>
              <w:spacing w:after="0"/>
              <w:rPr>
                <w:rFonts w:ascii="Arial" w:hAnsi="Arial"/>
                <w:snapToGrid w:val="0"/>
                <w:color w:val="000000"/>
                <w:sz w:val="16"/>
                <w:szCs w:val="16"/>
              </w:rPr>
            </w:pPr>
            <w:r>
              <w:rPr>
                <w:rFonts w:ascii="Arial" w:hAnsi="Arial"/>
                <w:snapToGrid w:val="0"/>
                <w:color w:val="000000"/>
                <w:sz w:val="16"/>
                <w:szCs w:val="16"/>
              </w:rPr>
              <w:t>2008-03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2F3104" w14:textId="77777777" w:rsidR="0004131C" w:rsidRDefault="0004131C" w:rsidP="00AA339A">
            <w:pPr>
              <w:spacing w:after="0"/>
              <w:rPr>
                <w:rFonts w:ascii="Arial" w:hAnsi="Arial"/>
                <w:snapToGrid w:val="0"/>
                <w:color w:val="000000"/>
                <w:sz w:val="16"/>
                <w:szCs w:val="16"/>
              </w:rPr>
            </w:pPr>
            <w:r>
              <w:rPr>
                <w:rFonts w:ascii="Arial" w:hAnsi="Arial"/>
                <w:snapToGrid w:val="0"/>
                <w:color w:val="000000"/>
                <w:sz w:val="16"/>
                <w:szCs w:val="16"/>
              </w:rPr>
              <w:t>CP-39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6E784443" w14:textId="77777777" w:rsidR="0004131C" w:rsidRPr="0004131C" w:rsidRDefault="0004131C">
            <w:pPr>
              <w:rPr>
                <w:rFonts w:ascii="Arial" w:hAnsi="Arial"/>
                <w:snapToGrid w:val="0"/>
                <w:color w:val="000000"/>
                <w:sz w:val="16"/>
                <w:szCs w:val="16"/>
              </w:rPr>
            </w:pPr>
            <w:r w:rsidRPr="0004131C">
              <w:rPr>
                <w:rFonts w:ascii="Arial" w:hAnsi="Arial"/>
                <w:snapToGrid w:val="0"/>
                <w:color w:val="000000"/>
                <w:sz w:val="16"/>
                <w:szCs w:val="16"/>
              </w:rPr>
              <w:t>CP-080140</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16DFA811" w14:textId="77777777" w:rsidR="0004131C" w:rsidRPr="0004131C" w:rsidRDefault="0004131C">
            <w:pPr>
              <w:rPr>
                <w:rFonts w:ascii="Arial" w:hAnsi="Arial"/>
                <w:snapToGrid w:val="0"/>
                <w:color w:val="000000"/>
                <w:sz w:val="16"/>
                <w:szCs w:val="16"/>
              </w:rPr>
            </w:pPr>
            <w:r w:rsidRPr="0004131C">
              <w:rPr>
                <w:rFonts w:ascii="Arial" w:hAnsi="Arial"/>
                <w:snapToGrid w:val="0"/>
                <w:color w:val="000000"/>
                <w:sz w:val="16"/>
                <w:szCs w:val="16"/>
              </w:rPr>
              <w:t>0033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D3F530B" w14:textId="77777777" w:rsidR="0004131C" w:rsidRPr="0004131C" w:rsidRDefault="0004131C">
            <w:pPr>
              <w:rPr>
                <w:rFonts w:ascii="Arial" w:hAnsi="Arial"/>
                <w:snapToGrid w:val="0"/>
                <w:color w:val="000000"/>
                <w:sz w:val="16"/>
                <w:szCs w:val="16"/>
              </w:rPr>
            </w:pPr>
            <w:r w:rsidRPr="0004131C">
              <w:rPr>
                <w:rFonts w:ascii="Arial" w:hAnsi="Arial"/>
                <w:snapToGrid w:val="0"/>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21618FAF" w14:textId="77777777" w:rsidR="0004131C" w:rsidRPr="0004131C" w:rsidRDefault="0004131C">
            <w:pPr>
              <w:rPr>
                <w:rFonts w:ascii="Arial" w:hAnsi="Arial"/>
                <w:snapToGrid w:val="0"/>
                <w:color w:val="000000"/>
                <w:sz w:val="16"/>
                <w:szCs w:val="16"/>
              </w:rPr>
            </w:pPr>
            <w:r w:rsidRPr="0004131C">
              <w:rPr>
                <w:rFonts w:ascii="Arial" w:hAnsi="Arial"/>
                <w:snapToGrid w:val="0"/>
                <w:color w:val="000000"/>
                <w:sz w:val="16"/>
                <w:szCs w:val="16"/>
              </w:rPr>
              <w:t>Messaging references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6D1F960" w14:textId="77777777" w:rsidR="0004131C" w:rsidRPr="0004131C" w:rsidRDefault="0004131C">
            <w:pPr>
              <w:rPr>
                <w:rFonts w:ascii="Arial" w:hAnsi="Arial"/>
                <w:snapToGrid w:val="0"/>
                <w:color w:val="000000"/>
                <w:sz w:val="16"/>
                <w:szCs w:val="16"/>
              </w:rPr>
            </w:pPr>
            <w:r w:rsidRPr="0004131C">
              <w:rPr>
                <w:rFonts w:ascii="Arial" w:hAnsi="Arial"/>
                <w:snapToGrid w:val="0"/>
                <w:color w:val="000000"/>
                <w:sz w:val="16"/>
                <w:szCs w:val="16"/>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058B8AF" w14:textId="77777777" w:rsidR="0004131C" w:rsidRPr="0004131C" w:rsidRDefault="0004131C">
            <w:pPr>
              <w:spacing w:after="0"/>
              <w:rPr>
                <w:rFonts w:ascii="Arial" w:hAnsi="Arial"/>
                <w:snapToGrid w:val="0"/>
                <w:color w:val="000000"/>
                <w:sz w:val="16"/>
                <w:szCs w:val="16"/>
              </w:rPr>
            </w:pPr>
            <w:r w:rsidRPr="0004131C">
              <w:rPr>
                <w:rFonts w:ascii="Arial" w:hAnsi="Arial"/>
                <w:snapToGrid w:val="0"/>
                <w:color w:val="000000"/>
                <w:sz w:val="16"/>
                <w:szCs w:val="16"/>
              </w:rPr>
              <w:t>8.1.0</w:t>
            </w:r>
          </w:p>
        </w:tc>
      </w:tr>
      <w:tr w:rsidR="005D6161" w:rsidRPr="008928B1" w14:paraId="3A223627"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C9A865" w14:textId="77777777" w:rsidR="005D6161" w:rsidRDefault="005D6161" w:rsidP="00AA339A">
            <w:pPr>
              <w:spacing w:after="0"/>
              <w:rPr>
                <w:rFonts w:ascii="Arial" w:hAnsi="Arial"/>
                <w:snapToGrid w:val="0"/>
                <w:color w:val="000000"/>
                <w:sz w:val="16"/>
                <w:szCs w:val="16"/>
              </w:rPr>
            </w:pPr>
            <w:r>
              <w:rPr>
                <w:rFonts w:ascii="Arial" w:hAnsi="Arial"/>
                <w:snapToGrid w:val="0"/>
                <w:color w:val="000000"/>
                <w:sz w:val="16"/>
                <w:szCs w:val="16"/>
              </w:rPr>
              <w:t>2008-12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4DCF08" w14:textId="77777777" w:rsidR="005D6161" w:rsidRDefault="005D6161" w:rsidP="00AA339A">
            <w:pPr>
              <w:spacing w:after="0"/>
              <w:rPr>
                <w:rFonts w:ascii="Arial" w:hAnsi="Arial"/>
                <w:snapToGrid w:val="0"/>
                <w:color w:val="000000"/>
                <w:sz w:val="16"/>
                <w:szCs w:val="16"/>
              </w:rPr>
            </w:pPr>
            <w:r>
              <w:rPr>
                <w:rFonts w:ascii="Arial" w:hAnsi="Arial"/>
                <w:snapToGrid w:val="0"/>
                <w:color w:val="000000"/>
                <w:sz w:val="16"/>
                <w:szCs w:val="16"/>
              </w:rPr>
              <w:t>CP-42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6B0C436A" w14:textId="77777777" w:rsidR="005D6161" w:rsidRPr="0004131C" w:rsidRDefault="005D6161">
            <w:pPr>
              <w:rPr>
                <w:rFonts w:ascii="Arial" w:hAnsi="Arial"/>
                <w:snapToGrid w:val="0"/>
                <w:color w:val="000000"/>
                <w:sz w:val="16"/>
                <w:szCs w:val="16"/>
              </w:rPr>
            </w:pPr>
            <w:r>
              <w:rPr>
                <w:rFonts w:ascii="Arial" w:hAnsi="Arial"/>
                <w:snapToGrid w:val="0"/>
                <w:color w:val="000000"/>
                <w:sz w:val="16"/>
                <w:szCs w:val="16"/>
              </w:rPr>
              <w:t>CP-080854</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5083392F" w14:textId="77777777" w:rsidR="005D6161" w:rsidRPr="0004131C" w:rsidRDefault="005D6161">
            <w:pPr>
              <w:rPr>
                <w:rFonts w:ascii="Arial" w:hAnsi="Arial"/>
                <w:snapToGrid w:val="0"/>
                <w:color w:val="000000"/>
                <w:sz w:val="16"/>
                <w:szCs w:val="16"/>
              </w:rPr>
            </w:pPr>
            <w:r>
              <w:rPr>
                <w:rFonts w:ascii="Arial" w:hAnsi="Arial"/>
                <w:snapToGrid w:val="0"/>
                <w:color w:val="000000"/>
                <w:sz w:val="16"/>
                <w:szCs w:val="16"/>
              </w:rPr>
              <w:t>0035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535ADB1" w14:textId="77777777" w:rsidR="005D6161" w:rsidRPr="0004131C" w:rsidRDefault="005D6161">
            <w:pPr>
              <w:rPr>
                <w:rFonts w:ascii="Arial" w:hAnsi="Arial"/>
                <w:snapToGrid w:val="0"/>
                <w:color w:val="00000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0755558B" w14:textId="77777777" w:rsidR="005D6161" w:rsidRPr="005D6161" w:rsidRDefault="005D6161">
            <w:pPr>
              <w:rPr>
                <w:rFonts w:ascii="Arial" w:hAnsi="Arial"/>
                <w:snapToGrid w:val="0"/>
                <w:color w:val="000000"/>
                <w:sz w:val="16"/>
                <w:szCs w:val="16"/>
              </w:rPr>
            </w:pPr>
            <w:r w:rsidRPr="005D6161">
              <w:rPr>
                <w:rFonts w:ascii="Arial" w:hAnsi="Arial"/>
                <w:snapToGrid w:val="0"/>
                <w:color w:val="000000"/>
                <w:sz w:val="16"/>
                <w:szCs w:val="16"/>
              </w:rPr>
              <w:t>Addition of media control for session-based messaging</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BF5ABC" w14:textId="77777777" w:rsidR="005D6161" w:rsidRPr="0004131C" w:rsidRDefault="005D6161">
            <w:pPr>
              <w:rPr>
                <w:rFonts w:ascii="Arial" w:hAnsi="Arial"/>
                <w:snapToGrid w:val="0"/>
                <w:color w:val="000000"/>
                <w:sz w:val="16"/>
                <w:szCs w:val="16"/>
              </w:rPr>
            </w:pPr>
            <w:r>
              <w:rPr>
                <w:rFonts w:ascii="Arial" w:hAnsi="Arial"/>
                <w:snapToGrid w:val="0"/>
                <w:color w:val="000000"/>
                <w:sz w:val="16"/>
                <w:szCs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08C2B4" w14:textId="77777777" w:rsidR="005D6161" w:rsidRPr="0004131C" w:rsidRDefault="005D6161">
            <w:pPr>
              <w:spacing w:after="0"/>
              <w:rPr>
                <w:rFonts w:ascii="Arial" w:hAnsi="Arial"/>
                <w:snapToGrid w:val="0"/>
                <w:color w:val="000000"/>
                <w:sz w:val="16"/>
                <w:szCs w:val="16"/>
              </w:rPr>
            </w:pPr>
            <w:r>
              <w:rPr>
                <w:rFonts w:ascii="Arial" w:hAnsi="Arial"/>
                <w:snapToGrid w:val="0"/>
                <w:color w:val="000000"/>
                <w:sz w:val="16"/>
                <w:szCs w:val="16"/>
              </w:rPr>
              <w:t>8.2.0</w:t>
            </w:r>
          </w:p>
        </w:tc>
      </w:tr>
      <w:tr w:rsidR="0066149D" w:rsidRPr="008928B1" w14:paraId="2B101022"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8449F0" w14:textId="77777777" w:rsidR="0066149D" w:rsidRDefault="0066149D" w:rsidP="00AA339A">
            <w:pPr>
              <w:spacing w:after="0"/>
              <w:rPr>
                <w:rFonts w:ascii="Arial" w:hAnsi="Arial"/>
                <w:snapToGrid w:val="0"/>
                <w:color w:val="000000"/>
                <w:sz w:val="16"/>
                <w:szCs w:val="16"/>
              </w:rPr>
            </w:pPr>
            <w:r>
              <w:rPr>
                <w:rFonts w:ascii="Arial" w:hAnsi="Arial"/>
                <w:snapToGrid w:val="0"/>
                <w:color w:val="000000"/>
                <w:sz w:val="16"/>
                <w:szCs w:val="16"/>
              </w:rPr>
              <w:t>2008-12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558DF" w14:textId="77777777" w:rsidR="0066149D" w:rsidRDefault="0066149D" w:rsidP="00AA339A">
            <w:pPr>
              <w:spacing w:after="0"/>
              <w:rPr>
                <w:rFonts w:ascii="Arial" w:hAnsi="Arial"/>
                <w:snapToGrid w:val="0"/>
                <w:color w:val="000000"/>
                <w:sz w:val="16"/>
                <w:szCs w:val="16"/>
              </w:rPr>
            </w:pPr>
            <w:r>
              <w:rPr>
                <w:rFonts w:ascii="Arial" w:hAnsi="Arial"/>
                <w:snapToGrid w:val="0"/>
                <w:color w:val="000000"/>
                <w:sz w:val="16"/>
                <w:szCs w:val="16"/>
              </w:rPr>
              <w:t>CP-42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8FF574D" w14:textId="77777777" w:rsidR="0066149D" w:rsidRPr="0004131C" w:rsidRDefault="0066149D">
            <w:pPr>
              <w:rPr>
                <w:rFonts w:ascii="Arial" w:hAnsi="Arial"/>
                <w:snapToGrid w:val="0"/>
                <w:color w:val="000000"/>
                <w:sz w:val="16"/>
                <w:szCs w:val="16"/>
              </w:rPr>
            </w:pPr>
            <w:r>
              <w:rPr>
                <w:rFonts w:ascii="Arial" w:hAnsi="Arial"/>
                <w:snapToGrid w:val="0"/>
                <w:color w:val="000000"/>
                <w:sz w:val="16"/>
                <w:szCs w:val="16"/>
              </w:rPr>
              <w:t>CP-080841</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36C4FB37" w14:textId="77777777" w:rsidR="0066149D" w:rsidRPr="0004131C" w:rsidRDefault="0066149D">
            <w:pPr>
              <w:rPr>
                <w:rFonts w:ascii="Arial" w:hAnsi="Arial"/>
                <w:snapToGrid w:val="0"/>
                <w:color w:val="000000"/>
                <w:sz w:val="16"/>
                <w:szCs w:val="16"/>
              </w:rPr>
            </w:pPr>
            <w:r>
              <w:rPr>
                <w:rFonts w:ascii="Arial" w:hAnsi="Arial"/>
                <w:snapToGrid w:val="0"/>
                <w:color w:val="000000"/>
                <w:sz w:val="16"/>
                <w:szCs w:val="16"/>
              </w:rPr>
              <w:t>0038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DE64971" w14:textId="77777777" w:rsidR="0066149D" w:rsidRPr="0004131C" w:rsidRDefault="0066149D">
            <w:pPr>
              <w:rPr>
                <w:rFonts w:ascii="Arial" w:hAnsi="Arial"/>
                <w:snapToGrid w:val="0"/>
                <w:color w:val="00000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469C536F" w14:textId="77777777" w:rsidR="0066149D" w:rsidRPr="00420E2D" w:rsidRDefault="0066149D">
            <w:pPr>
              <w:rPr>
                <w:rFonts w:ascii="Arial" w:hAnsi="Arial"/>
                <w:snapToGrid w:val="0"/>
                <w:color w:val="000000"/>
                <w:sz w:val="16"/>
                <w:szCs w:val="16"/>
              </w:rPr>
            </w:pPr>
            <w:r w:rsidRPr="00420E2D">
              <w:rPr>
                <w:rFonts w:ascii="Arial" w:hAnsi="Arial"/>
                <w:snapToGrid w:val="0"/>
                <w:color w:val="000000"/>
                <w:sz w:val="16"/>
                <w:szCs w:val="16"/>
              </w:rPr>
              <w:t>Reference updates (release 6 ietf dependencies)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39ABED" w14:textId="77777777" w:rsidR="0066149D" w:rsidRPr="0004131C" w:rsidRDefault="0066149D">
            <w:pPr>
              <w:rPr>
                <w:rFonts w:ascii="Arial" w:hAnsi="Arial"/>
                <w:snapToGrid w:val="0"/>
                <w:color w:val="000000"/>
                <w:sz w:val="16"/>
                <w:szCs w:val="16"/>
              </w:rPr>
            </w:pPr>
            <w:r>
              <w:rPr>
                <w:rFonts w:ascii="Arial" w:hAnsi="Arial"/>
                <w:snapToGrid w:val="0"/>
                <w:color w:val="000000"/>
                <w:sz w:val="16"/>
                <w:szCs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85A4CD" w14:textId="77777777" w:rsidR="0066149D" w:rsidRPr="0004131C" w:rsidRDefault="0066149D">
            <w:pPr>
              <w:spacing w:after="0"/>
              <w:rPr>
                <w:rFonts w:ascii="Arial" w:hAnsi="Arial"/>
                <w:snapToGrid w:val="0"/>
                <w:color w:val="000000"/>
                <w:sz w:val="16"/>
                <w:szCs w:val="16"/>
              </w:rPr>
            </w:pPr>
            <w:r>
              <w:rPr>
                <w:rFonts w:ascii="Arial" w:hAnsi="Arial"/>
                <w:snapToGrid w:val="0"/>
                <w:color w:val="000000"/>
                <w:sz w:val="16"/>
                <w:szCs w:val="16"/>
              </w:rPr>
              <w:t>8.2.0</w:t>
            </w:r>
          </w:p>
        </w:tc>
      </w:tr>
      <w:tr w:rsidR="0066149D" w:rsidRPr="008928B1" w14:paraId="070C1D05"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47C304" w14:textId="77777777" w:rsidR="0066149D" w:rsidRDefault="0066149D" w:rsidP="00AA339A">
            <w:pPr>
              <w:spacing w:after="0"/>
              <w:rPr>
                <w:rFonts w:ascii="Arial" w:hAnsi="Arial"/>
                <w:snapToGrid w:val="0"/>
                <w:color w:val="000000"/>
                <w:sz w:val="16"/>
                <w:szCs w:val="16"/>
              </w:rPr>
            </w:pPr>
            <w:r>
              <w:rPr>
                <w:rFonts w:ascii="Arial" w:hAnsi="Arial"/>
                <w:snapToGrid w:val="0"/>
                <w:color w:val="000000"/>
                <w:sz w:val="16"/>
                <w:szCs w:val="16"/>
              </w:rPr>
              <w:t>2008-12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1420D" w14:textId="77777777" w:rsidR="0066149D" w:rsidRDefault="0066149D" w:rsidP="00AA339A">
            <w:pPr>
              <w:spacing w:after="0"/>
              <w:rPr>
                <w:rFonts w:ascii="Arial" w:hAnsi="Arial"/>
                <w:snapToGrid w:val="0"/>
                <w:color w:val="000000"/>
                <w:sz w:val="16"/>
                <w:szCs w:val="16"/>
              </w:rPr>
            </w:pPr>
            <w:r>
              <w:rPr>
                <w:rFonts w:ascii="Arial" w:hAnsi="Arial"/>
                <w:snapToGrid w:val="0"/>
                <w:color w:val="000000"/>
                <w:sz w:val="16"/>
                <w:szCs w:val="16"/>
              </w:rPr>
              <w:t>CP-42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4F1FBF25" w14:textId="77777777" w:rsidR="0066149D" w:rsidRPr="0004131C" w:rsidRDefault="0066149D">
            <w:pPr>
              <w:rPr>
                <w:rFonts w:ascii="Arial" w:hAnsi="Arial"/>
                <w:snapToGrid w:val="0"/>
                <w:color w:val="000000"/>
                <w:sz w:val="16"/>
                <w:szCs w:val="16"/>
              </w:rPr>
            </w:pPr>
            <w:r>
              <w:rPr>
                <w:rFonts w:ascii="Arial" w:hAnsi="Arial"/>
                <w:snapToGrid w:val="0"/>
                <w:color w:val="000000"/>
                <w:sz w:val="16"/>
                <w:szCs w:val="16"/>
              </w:rPr>
              <w:t>CP-080846</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0FF4C0CA" w14:textId="77777777" w:rsidR="0066149D" w:rsidRPr="0004131C" w:rsidRDefault="0066149D">
            <w:pPr>
              <w:rPr>
                <w:rFonts w:ascii="Arial" w:hAnsi="Arial"/>
                <w:snapToGrid w:val="0"/>
                <w:color w:val="000000"/>
                <w:sz w:val="16"/>
                <w:szCs w:val="16"/>
              </w:rPr>
            </w:pPr>
            <w:r>
              <w:rPr>
                <w:rFonts w:ascii="Arial" w:hAnsi="Arial"/>
                <w:snapToGrid w:val="0"/>
                <w:color w:val="000000"/>
                <w:sz w:val="16"/>
                <w:szCs w:val="16"/>
              </w:rPr>
              <w:t>0042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B94D0C3" w14:textId="77777777" w:rsidR="0066149D" w:rsidRPr="0004131C" w:rsidRDefault="0066149D">
            <w:pPr>
              <w:rPr>
                <w:rFonts w:ascii="Arial" w:hAnsi="Arial"/>
                <w:snapToGrid w:val="0"/>
                <w:color w:val="000000"/>
                <w:sz w:val="16"/>
                <w:szCs w:val="16"/>
              </w:rPr>
            </w:pPr>
            <w:r>
              <w:rPr>
                <w:rFonts w:ascii="Arial" w:hAnsi="Arial"/>
                <w:snapToGrid w:val="0"/>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57199856" w14:textId="77777777" w:rsidR="0066149D" w:rsidRPr="0066149D" w:rsidRDefault="0066149D">
            <w:pPr>
              <w:rPr>
                <w:rFonts w:ascii="Arial" w:hAnsi="Arial"/>
                <w:snapToGrid w:val="0"/>
                <w:color w:val="000000"/>
                <w:sz w:val="16"/>
                <w:szCs w:val="16"/>
              </w:rPr>
            </w:pPr>
            <w:r w:rsidRPr="0066149D">
              <w:rPr>
                <w:rFonts w:ascii="Arial" w:hAnsi="Arial"/>
                <w:snapToGrid w:val="0"/>
                <w:color w:val="000000"/>
                <w:sz w:val="16"/>
                <w:szCs w:val="16"/>
              </w:rPr>
              <w:t>Corrections of reference and flows in 24.247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BF610BC" w14:textId="77777777" w:rsidR="0066149D" w:rsidRPr="0004131C" w:rsidRDefault="0066149D">
            <w:pPr>
              <w:rPr>
                <w:rFonts w:ascii="Arial" w:hAnsi="Arial"/>
                <w:snapToGrid w:val="0"/>
                <w:color w:val="000000"/>
                <w:sz w:val="16"/>
                <w:szCs w:val="16"/>
              </w:rPr>
            </w:pPr>
            <w:r>
              <w:rPr>
                <w:rFonts w:ascii="Arial" w:hAnsi="Arial"/>
                <w:snapToGrid w:val="0"/>
                <w:color w:val="000000"/>
                <w:sz w:val="16"/>
                <w:szCs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9ECA894" w14:textId="77777777" w:rsidR="0066149D" w:rsidRPr="0004131C" w:rsidRDefault="0066149D">
            <w:pPr>
              <w:spacing w:after="0"/>
              <w:rPr>
                <w:rFonts w:ascii="Arial" w:hAnsi="Arial"/>
                <w:snapToGrid w:val="0"/>
                <w:color w:val="000000"/>
                <w:sz w:val="16"/>
                <w:szCs w:val="16"/>
              </w:rPr>
            </w:pPr>
            <w:r>
              <w:rPr>
                <w:rFonts w:ascii="Arial" w:hAnsi="Arial"/>
                <w:snapToGrid w:val="0"/>
                <w:color w:val="000000"/>
                <w:sz w:val="16"/>
                <w:szCs w:val="16"/>
              </w:rPr>
              <w:t>8.2.0</w:t>
            </w:r>
          </w:p>
        </w:tc>
      </w:tr>
      <w:tr w:rsidR="0066149D" w:rsidRPr="008928B1" w14:paraId="64C5203B"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C207FA" w14:textId="77777777" w:rsidR="0066149D" w:rsidRDefault="0066149D" w:rsidP="00AA339A">
            <w:pPr>
              <w:spacing w:after="0"/>
              <w:rPr>
                <w:rFonts w:ascii="Arial" w:hAnsi="Arial"/>
                <w:snapToGrid w:val="0"/>
                <w:color w:val="000000"/>
                <w:sz w:val="16"/>
                <w:szCs w:val="16"/>
              </w:rPr>
            </w:pPr>
            <w:r>
              <w:rPr>
                <w:rFonts w:ascii="Arial" w:hAnsi="Arial"/>
                <w:snapToGrid w:val="0"/>
                <w:color w:val="000000"/>
                <w:sz w:val="16"/>
                <w:szCs w:val="16"/>
              </w:rPr>
              <w:t>2008-12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B906BF" w14:textId="77777777" w:rsidR="0066149D" w:rsidRDefault="0066149D" w:rsidP="00AA339A">
            <w:pPr>
              <w:spacing w:after="0"/>
              <w:rPr>
                <w:rFonts w:ascii="Arial" w:hAnsi="Arial"/>
                <w:snapToGrid w:val="0"/>
                <w:color w:val="000000"/>
                <w:sz w:val="16"/>
                <w:szCs w:val="16"/>
              </w:rPr>
            </w:pPr>
            <w:r>
              <w:rPr>
                <w:rFonts w:ascii="Arial" w:hAnsi="Arial"/>
                <w:snapToGrid w:val="0"/>
                <w:color w:val="000000"/>
                <w:sz w:val="16"/>
                <w:szCs w:val="16"/>
              </w:rPr>
              <w:t>CP-42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14489DB" w14:textId="77777777" w:rsidR="0066149D" w:rsidRPr="0004131C" w:rsidRDefault="0066149D">
            <w:pPr>
              <w:rPr>
                <w:rFonts w:ascii="Arial" w:hAnsi="Arial"/>
                <w:snapToGrid w:val="0"/>
                <w:color w:val="000000"/>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2D696070" w14:textId="77777777" w:rsidR="0066149D" w:rsidRPr="0004131C" w:rsidRDefault="0066149D">
            <w:pPr>
              <w:rPr>
                <w:rFonts w:ascii="Arial" w:hAnsi="Arial"/>
                <w:snapToGrid w:val="0"/>
                <w:color w:val="00000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EA58646" w14:textId="77777777" w:rsidR="0066149D" w:rsidRPr="0004131C" w:rsidRDefault="0066149D">
            <w:pPr>
              <w:rPr>
                <w:rFonts w:ascii="Arial" w:hAnsi="Arial"/>
                <w:snapToGrid w:val="0"/>
                <w:color w:val="00000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6F1D003F" w14:textId="77777777" w:rsidR="0066149D" w:rsidRPr="0004131C" w:rsidRDefault="0066149D">
            <w:pPr>
              <w:rPr>
                <w:rFonts w:ascii="Arial" w:hAnsi="Arial"/>
                <w:snapToGrid w:val="0"/>
                <w:color w:val="000000"/>
                <w:sz w:val="16"/>
                <w:szCs w:val="16"/>
              </w:rPr>
            </w:pPr>
            <w:r>
              <w:rPr>
                <w:rFonts w:ascii="Arial" w:hAnsi="Arial"/>
                <w:snapToGrid w:val="0"/>
                <w:color w:val="000000"/>
                <w:sz w:val="16"/>
                <w:szCs w:val="16"/>
              </w:rPr>
              <w:t>Editorial cleanup by MCC</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9F6267" w14:textId="77777777" w:rsidR="0066149D" w:rsidRPr="0004131C" w:rsidRDefault="0066149D">
            <w:pPr>
              <w:rPr>
                <w:rFonts w:ascii="Arial" w:hAnsi="Arial"/>
                <w:snapToGrid w:val="0"/>
                <w:color w:val="000000"/>
                <w:sz w:val="16"/>
                <w:szCs w:val="16"/>
              </w:rPr>
            </w:pPr>
            <w:r>
              <w:rPr>
                <w:rFonts w:ascii="Arial" w:hAnsi="Arial"/>
                <w:snapToGrid w:val="0"/>
                <w:color w:val="000000"/>
                <w:sz w:val="16"/>
                <w:szCs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B8EEA73" w14:textId="77777777" w:rsidR="0066149D" w:rsidRPr="0004131C" w:rsidRDefault="0066149D">
            <w:pPr>
              <w:spacing w:after="0"/>
              <w:rPr>
                <w:rFonts w:ascii="Arial" w:hAnsi="Arial"/>
                <w:snapToGrid w:val="0"/>
                <w:color w:val="000000"/>
                <w:sz w:val="16"/>
                <w:szCs w:val="16"/>
              </w:rPr>
            </w:pPr>
            <w:r>
              <w:rPr>
                <w:rFonts w:ascii="Arial" w:hAnsi="Arial"/>
                <w:snapToGrid w:val="0"/>
                <w:color w:val="000000"/>
                <w:sz w:val="16"/>
                <w:szCs w:val="16"/>
              </w:rPr>
              <w:t>8.2.0</w:t>
            </w:r>
          </w:p>
        </w:tc>
      </w:tr>
      <w:tr w:rsidR="00E81B26" w:rsidRPr="008928B1" w14:paraId="22B46950"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726B58" w14:textId="77777777" w:rsidR="00E81B26" w:rsidRDefault="00E81B26" w:rsidP="00AA339A">
            <w:pPr>
              <w:spacing w:after="0"/>
              <w:rPr>
                <w:rFonts w:ascii="Arial" w:hAnsi="Arial"/>
                <w:snapToGrid w:val="0"/>
                <w:color w:val="000000"/>
                <w:sz w:val="16"/>
                <w:szCs w:val="16"/>
              </w:rPr>
            </w:pPr>
            <w:r>
              <w:rPr>
                <w:rFonts w:ascii="Arial" w:hAnsi="Arial"/>
                <w:snapToGrid w:val="0"/>
                <w:color w:val="000000"/>
                <w:sz w:val="16"/>
                <w:szCs w:val="16"/>
              </w:rPr>
              <w:lastRenderedPageBreak/>
              <w:t>2009-06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8D0F19" w14:textId="77777777" w:rsidR="00E81B26" w:rsidRDefault="00E81B26" w:rsidP="00AA339A">
            <w:pPr>
              <w:spacing w:after="0"/>
              <w:rPr>
                <w:rFonts w:ascii="Arial" w:hAnsi="Arial"/>
                <w:snapToGrid w:val="0"/>
                <w:color w:val="000000"/>
                <w:sz w:val="16"/>
                <w:szCs w:val="16"/>
              </w:rPr>
            </w:pPr>
            <w:r>
              <w:rPr>
                <w:rFonts w:ascii="Arial" w:hAnsi="Arial"/>
                <w:snapToGrid w:val="0"/>
                <w:color w:val="000000"/>
                <w:sz w:val="16"/>
                <w:szCs w:val="16"/>
              </w:rPr>
              <w:t>CP-44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7F88FCEF" w14:textId="77777777" w:rsidR="00E81B26" w:rsidRPr="0004131C" w:rsidRDefault="00E81B26">
            <w:pPr>
              <w:rPr>
                <w:rFonts w:ascii="Arial" w:hAnsi="Arial"/>
                <w:snapToGrid w:val="0"/>
                <w:color w:val="000000"/>
                <w:sz w:val="16"/>
                <w:szCs w:val="16"/>
              </w:rPr>
            </w:pPr>
            <w:r>
              <w:rPr>
                <w:rFonts w:ascii="Arial" w:hAnsi="Arial"/>
                <w:snapToGrid w:val="0"/>
                <w:color w:val="000000"/>
                <w:sz w:val="16"/>
                <w:szCs w:val="16"/>
              </w:rPr>
              <w:t>CP-090424</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455C4845" w14:textId="77777777" w:rsidR="00E81B26" w:rsidRPr="0004131C" w:rsidRDefault="00E81B26">
            <w:pPr>
              <w:rPr>
                <w:rFonts w:ascii="Arial" w:hAnsi="Arial"/>
                <w:snapToGrid w:val="0"/>
                <w:color w:val="000000"/>
                <w:sz w:val="16"/>
                <w:szCs w:val="16"/>
              </w:rPr>
            </w:pPr>
            <w:r>
              <w:rPr>
                <w:rFonts w:ascii="Arial" w:hAnsi="Arial"/>
                <w:snapToGrid w:val="0"/>
                <w:color w:val="000000"/>
                <w:sz w:val="16"/>
                <w:szCs w:val="16"/>
              </w:rPr>
              <w:t>0044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04D6B31" w14:textId="77777777" w:rsidR="00E81B26" w:rsidRPr="0004131C" w:rsidRDefault="00E81B26">
            <w:pPr>
              <w:rPr>
                <w:rFonts w:ascii="Arial" w:hAnsi="Arial"/>
                <w:snapToGrid w:val="0"/>
                <w:color w:val="000000"/>
                <w:sz w:val="16"/>
                <w:szCs w:val="16"/>
              </w:rPr>
            </w:pPr>
            <w:r>
              <w:rPr>
                <w:rFonts w:ascii="Arial" w:hAnsi="Arial"/>
                <w:snapToGrid w:val="0"/>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3515EE66" w14:textId="77777777" w:rsidR="00E81B26" w:rsidRPr="00E81B26" w:rsidRDefault="00E81B26">
            <w:pPr>
              <w:rPr>
                <w:rFonts w:ascii="Arial" w:hAnsi="Arial"/>
                <w:snapToGrid w:val="0"/>
                <w:color w:val="000000"/>
                <w:sz w:val="16"/>
                <w:szCs w:val="16"/>
              </w:rPr>
            </w:pPr>
            <w:r w:rsidRPr="00E81B26">
              <w:rPr>
                <w:rFonts w:ascii="Arial" w:hAnsi="Arial"/>
                <w:snapToGrid w:val="0"/>
                <w:color w:val="000000"/>
                <w:sz w:val="16"/>
                <w:szCs w:val="16"/>
              </w:rPr>
              <w:t>Alternative connection model for MSRP</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67905B" w14:textId="77777777" w:rsidR="00E81B26" w:rsidRDefault="00E81B26">
            <w:pPr>
              <w:rPr>
                <w:rFonts w:ascii="Arial" w:hAnsi="Arial"/>
                <w:snapToGrid w:val="0"/>
                <w:color w:val="000000"/>
                <w:sz w:val="16"/>
                <w:szCs w:val="16"/>
              </w:rPr>
            </w:pPr>
            <w:r>
              <w:rPr>
                <w:rFonts w:ascii="Arial" w:hAnsi="Arial"/>
                <w:snapToGrid w:val="0"/>
                <w:color w:val="000000"/>
                <w:sz w:val="16"/>
                <w:szCs w:val="16"/>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119B7FF" w14:textId="77777777" w:rsidR="00E81B26" w:rsidRDefault="00E81B26">
            <w:pPr>
              <w:spacing w:after="0"/>
              <w:rPr>
                <w:rFonts w:ascii="Arial" w:hAnsi="Arial"/>
                <w:snapToGrid w:val="0"/>
                <w:color w:val="000000"/>
                <w:sz w:val="16"/>
                <w:szCs w:val="16"/>
              </w:rPr>
            </w:pPr>
            <w:r>
              <w:rPr>
                <w:rFonts w:ascii="Arial" w:hAnsi="Arial"/>
                <w:snapToGrid w:val="0"/>
                <w:color w:val="000000"/>
                <w:sz w:val="16"/>
                <w:szCs w:val="16"/>
              </w:rPr>
              <w:t>8.3.0</w:t>
            </w:r>
          </w:p>
        </w:tc>
      </w:tr>
      <w:tr w:rsidR="004977D7" w:rsidRPr="008928B1" w14:paraId="3265669D"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38D3F6" w14:textId="77777777" w:rsidR="004977D7" w:rsidRDefault="004977D7" w:rsidP="00AA339A">
            <w:pPr>
              <w:spacing w:after="0"/>
              <w:rPr>
                <w:rFonts w:ascii="Arial" w:hAnsi="Arial"/>
                <w:snapToGrid w:val="0"/>
                <w:color w:val="000000"/>
                <w:sz w:val="16"/>
                <w:szCs w:val="16"/>
              </w:rPr>
            </w:pPr>
            <w:r>
              <w:rPr>
                <w:rFonts w:ascii="Arial" w:hAnsi="Arial"/>
                <w:snapToGrid w:val="0"/>
                <w:color w:val="000000"/>
                <w:sz w:val="16"/>
                <w:szCs w:val="16"/>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288385" w14:textId="77777777" w:rsidR="004977D7" w:rsidRDefault="004977D7" w:rsidP="00AA339A">
            <w:pPr>
              <w:spacing w:after="0"/>
              <w:rPr>
                <w:rFonts w:ascii="Arial" w:hAnsi="Arial"/>
                <w:snapToGrid w:val="0"/>
                <w:color w:val="000000"/>
                <w:sz w:val="16"/>
                <w:szCs w:val="16"/>
              </w:rPr>
            </w:pPr>
            <w:r>
              <w:rPr>
                <w:rFonts w:ascii="Arial" w:hAnsi="Arial"/>
                <w:snapToGrid w:val="0"/>
                <w:color w:val="000000"/>
                <w:sz w:val="16"/>
                <w:szCs w:val="16"/>
              </w:rPr>
              <w:t>CP-46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5E4A6898" w14:textId="77777777" w:rsidR="004977D7" w:rsidRDefault="004977D7">
            <w:pPr>
              <w:rPr>
                <w:rFonts w:ascii="Arial" w:hAnsi="Arial"/>
                <w:snapToGrid w:val="0"/>
                <w:color w:val="000000"/>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679B82E8" w14:textId="77777777" w:rsidR="004977D7" w:rsidRDefault="004977D7">
            <w:pPr>
              <w:rPr>
                <w:rFonts w:ascii="Arial" w:hAnsi="Arial"/>
                <w:snapToGrid w:val="0"/>
                <w:color w:val="00000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3F9E981" w14:textId="77777777" w:rsidR="004977D7" w:rsidRDefault="004977D7">
            <w:pPr>
              <w:rPr>
                <w:rFonts w:ascii="Arial" w:hAnsi="Arial"/>
                <w:snapToGrid w:val="0"/>
                <w:color w:val="00000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357FD0EE" w14:textId="77777777" w:rsidR="004977D7" w:rsidRPr="00E81B26" w:rsidRDefault="004977D7">
            <w:pPr>
              <w:rPr>
                <w:rFonts w:ascii="Arial" w:hAnsi="Arial"/>
                <w:snapToGrid w:val="0"/>
                <w:color w:val="000000"/>
                <w:sz w:val="16"/>
                <w:szCs w:val="16"/>
              </w:rPr>
            </w:pPr>
            <w:r>
              <w:rPr>
                <w:rFonts w:ascii="Arial" w:hAnsi="Arial"/>
                <w:snapToGrid w:val="0"/>
                <w:color w:val="000000"/>
                <w:sz w:val="16"/>
                <w:szCs w:val="16"/>
              </w:rPr>
              <w:t>Upgrade to Rel-9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37F16DA" w14:textId="77777777" w:rsidR="004977D7" w:rsidRDefault="004977D7">
            <w:pPr>
              <w:rPr>
                <w:rFonts w:ascii="Arial" w:hAnsi="Arial"/>
                <w:snapToGrid w:val="0"/>
                <w:color w:val="000000"/>
                <w:sz w:val="16"/>
                <w:szCs w:val="16"/>
              </w:rPr>
            </w:pPr>
            <w:r>
              <w:rPr>
                <w:rFonts w:ascii="Arial" w:hAnsi="Arial"/>
                <w:snapToGrid w:val="0"/>
                <w:color w:val="000000"/>
                <w:sz w:val="16"/>
                <w:szCs w:val="16"/>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D9C5B3F" w14:textId="77777777" w:rsidR="004977D7" w:rsidRDefault="004977D7">
            <w:pPr>
              <w:spacing w:after="0"/>
              <w:rPr>
                <w:rFonts w:ascii="Arial" w:hAnsi="Arial"/>
                <w:snapToGrid w:val="0"/>
                <w:color w:val="000000"/>
                <w:sz w:val="16"/>
                <w:szCs w:val="16"/>
              </w:rPr>
            </w:pPr>
            <w:r>
              <w:rPr>
                <w:rFonts w:ascii="Arial" w:hAnsi="Arial"/>
                <w:snapToGrid w:val="0"/>
                <w:color w:val="000000"/>
                <w:sz w:val="16"/>
                <w:szCs w:val="16"/>
              </w:rPr>
              <w:t>9.0.0</w:t>
            </w:r>
          </w:p>
        </w:tc>
      </w:tr>
      <w:tr w:rsidR="00777A46" w:rsidRPr="008928B1" w14:paraId="1A24964B"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1E6FFF" w14:textId="77777777" w:rsidR="00777A46" w:rsidRDefault="00777A46" w:rsidP="00AA339A">
            <w:pPr>
              <w:spacing w:after="0"/>
              <w:rPr>
                <w:rFonts w:ascii="Arial" w:hAnsi="Arial"/>
                <w:snapToGrid w:val="0"/>
                <w:color w:val="000000"/>
                <w:sz w:val="16"/>
                <w:szCs w:val="16"/>
              </w:rPr>
            </w:pPr>
            <w:r>
              <w:rPr>
                <w:rFonts w:ascii="Arial" w:hAnsi="Arial"/>
                <w:snapToGrid w:val="0"/>
                <w:color w:val="000000"/>
                <w:sz w:val="16"/>
                <w:szCs w:val="16"/>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BB771B" w14:textId="77777777" w:rsidR="00777A46" w:rsidRDefault="00777A46" w:rsidP="00AA339A">
            <w:pPr>
              <w:spacing w:after="0"/>
              <w:rPr>
                <w:rFonts w:ascii="Arial" w:hAnsi="Arial"/>
                <w:snapToGrid w:val="0"/>
                <w:color w:val="000000"/>
                <w:sz w:val="16"/>
                <w:szCs w:val="16"/>
              </w:rPr>
            </w:pPr>
            <w:r>
              <w:rPr>
                <w:rFonts w:ascii="Arial" w:hAnsi="Arial"/>
                <w:snapToGrid w:val="0"/>
                <w:color w:val="000000"/>
                <w:sz w:val="16"/>
                <w:szCs w:val="16"/>
              </w:rPr>
              <w:t>CP-48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63D52F2F" w14:textId="77777777" w:rsidR="00777A46" w:rsidRPr="00777A46" w:rsidRDefault="00777A46">
            <w:pPr>
              <w:rPr>
                <w:rFonts w:ascii="Arial" w:hAnsi="Arial"/>
                <w:snapToGrid w:val="0"/>
                <w:color w:val="000000"/>
                <w:sz w:val="16"/>
                <w:szCs w:val="16"/>
              </w:rPr>
            </w:pPr>
            <w:r w:rsidRPr="00777A46">
              <w:rPr>
                <w:rFonts w:ascii="Arial" w:hAnsi="Arial"/>
                <w:snapToGrid w:val="0"/>
                <w:color w:val="000000"/>
                <w:sz w:val="16"/>
                <w:szCs w:val="16"/>
              </w:rPr>
              <w:t>CP-100351</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047FF8E4" w14:textId="77777777" w:rsidR="00777A46" w:rsidRDefault="00777A46">
            <w:pPr>
              <w:rPr>
                <w:rFonts w:ascii="Arial" w:hAnsi="Arial"/>
                <w:snapToGrid w:val="0"/>
                <w:color w:val="000000"/>
                <w:sz w:val="16"/>
                <w:szCs w:val="16"/>
              </w:rPr>
            </w:pPr>
            <w:r>
              <w:rPr>
                <w:rFonts w:ascii="Arial" w:hAnsi="Arial"/>
                <w:snapToGrid w:val="0"/>
                <w:color w:val="000000"/>
                <w:sz w:val="16"/>
                <w:szCs w:val="16"/>
              </w:rPr>
              <w:t>0046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C7BFC00" w14:textId="77777777" w:rsidR="00777A46" w:rsidRDefault="00777A46">
            <w:pPr>
              <w:rPr>
                <w:rFonts w:ascii="Arial" w:hAnsi="Arial"/>
                <w:snapToGrid w:val="0"/>
                <w:color w:val="000000"/>
                <w:sz w:val="16"/>
                <w:szCs w:val="16"/>
              </w:rPr>
            </w:pPr>
            <w:r>
              <w:rPr>
                <w:rFonts w:ascii="Arial" w:hAnsi="Arial"/>
                <w:snapToGrid w:val="0"/>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7B7F562D" w14:textId="77777777" w:rsidR="00777A46" w:rsidRPr="00777A46" w:rsidRDefault="00777A46">
            <w:pPr>
              <w:rPr>
                <w:rFonts w:ascii="Arial" w:hAnsi="Arial"/>
                <w:snapToGrid w:val="0"/>
                <w:color w:val="000000"/>
                <w:sz w:val="16"/>
                <w:szCs w:val="16"/>
              </w:rPr>
            </w:pPr>
            <w:r w:rsidRPr="00777A46">
              <w:rPr>
                <w:rFonts w:ascii="Arial" w:hAnsi="Arial"/>
                <w:snapToGrid w:val="0"/>
                <w:color w:val="000000"/>
                <w:sz w:val="16"/>
                <w:szCs w:val="16"/>
              </w:rPr>
              <w:t>MSRP allignment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19F5CE" w14:textId="77777777" w:rsidR="00777A46" w:rsidRDefault="00777A46">
            <w:pPr>
              <w:rPr>
                <w:rFonts w:ascii="Arial" w:hAnsi="Arial"/>
                <w:snapToGrid w:val="0"/>
                <w:color w:val="000000"/>
                <w:sz w:val="16"/>
                <w:szCs w:val="16"/>
              </w:rPr>
            </w:pPr>
            <w:r>
              <w:rPr>
                <w:rFonts w:ascii="Arial" w:hAnsi="Arial"/>
                <w:snapToGrid w:val="0"/>
                <w:color w:val="000000"/>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1F7CA9D" w14:textId="77777777" w:rsidR="00777A46" w:rsidRDefault="00777A46">
            <w:pPr>
              <w:spacing w:after="0"/>
              <w:rPr>
                <w:rFonts w:ascii="Arial" w:hAnsi="Arial"/>
                <w:snapToGrid w:val="0"/>
                <w:color w:val="000000"/>
                <w:sz w:val="16"/>
                <w:szCs w:val="16"/>
              </w:rPr>
            </w:pPr>
            <w:r>
              <w:rPr>
                <w:rFonts w:ascii="Arial" w:hAnsi="Arial"/>
                <w:snapToGrid w:val="0"/>
                <w:color w:val="000000"/>
                <w:sz w:val="16"/>
                <w:szCs w:val="16"/>
              </w:rPr>
              <w:t>9.1.0</w:t>
            </w:r>
          </w:p>
        </w:tc>
      </w:tr>
      <w:tr w:rsidR="0017783D" w:rsidRPr="008928B1" w14:paraId="59569C93"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A68A00" w14:textId="77777777" w:rsidR="0017783D" w:rsidRDefault="0017783D" w:rsidP="00AA339A">
            <w:pPr>
              <w:spacing w:after="0"/>
              <w:rPr>
                <w:rFonts w:ascii="Arial" w:hAnsi="Arial"/>
                <w:snapToGrid w:val="0"/>
                <w:color w:val="000000"/>
                <w:sz w:val="16"/>
                <w:szCs w:val="16"/>
              </w:rPr>
            </w:pPr>
            <w:r>
              <w:rPr>
                <w:rFonts w:ascii="Arial" w:hAnsi="Arial"/>
                <w:snapToGrid w:val="0"/>
                <w:color w:val="000000"/>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08E8CE" w14:textId="77777777" w:rsidR="0017783D" w:rsidRDefault="0017783D" w:rsidP="00AA339A">
            <w:pPr>
              <w:spacing w:after="0"/>
              <w:rPr>
                <w:rFonts w:ascii="Arial" w:hAnsi="Arial"/>
                <w:snapToGrid w:val="0"/>
                <w:color w:val="000000"/>
                <w:sz w:val="16"/>
                <w:szCs w:val="16"/>
              </w:rPr>
            </w:pPr>
            <w:r>
              <w:rPr>
                <w:rFonts w:ascii="Arial" w:hAnsi="Arial"/>
                <w:snapToGrid w:val="0"/>
                <w:color w:val="000000"/>
                <w:sz w:val="16"/>
                <w:szCs w:val="16"/>
              </w:rPr>
              <w:t>CP-50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8D819A1" w14:textId="77777777" w:rsidR="0017783D" w:rsidRPr="0017783D" w:rsidRDefault="0017783D">
            <w:pPr>
              <w:rPr>
                <w:rFonts w:ascii="Arial" w:hAnsi="Arial"/>
                <w:snapToGrid w:val="0"/>
                <w:color w:val="000000"/>
                <w:sz w:val="16"/>
                <w:szCs w:val="16"/>
              </w:rPr>
            </w:pPr>
            <w:r w:rsidRPr="0017783D">
              <w:rPr>
                <w:rFonts w:ascii="Arial" w:hAnsi="Arial"/>
                <w:snapToGrid w:val="0"/>
                <w:color w:val="000000"/>
                <w:sz w:val="16"/>
                <w:szCs w:val="16"/>
              </w:rPr>
              <w:t>CP-100726</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655BF374" w14:textId="77777777" w:rsidR="0017783D" w:rsidRDefault="0017783D">
            <w:pPr>
              <w:rPr>
                <w:rFonts w:ascii="Arial" w:hAnsi="Arial"/>
                <w:snapToGrid w:val="0"/>
                <w:color w:val="000000"/>
                <w:sz w:val="16"/>
                <w:szCs w:val="16"/>
              </w:rPr>
            </w:pPr>
            <w:r>
              <w:rPr>
                <w:rFonts w:ascii="Arial" w:hAnsi="Arial"/>
                <w:snapToGrid w:val="0"/>
                <w:color w:val="000000"/>
                <w:sz w:val="16"/>
                <w:szCs w:val="16"/>
              </w:rPr>
              <w:t>0050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3978B4D" w14:textId="77777777" w:rsidR="0017783D" w:rsidRDefault="0017783D">
            <w:pPr>
              <w:rPr>
                <w:rFonts w:ascii="Arial" w:hAnsi="Arial"/>
                <w:snapToGrid w:val="0"/>
                <w:color w:val="000000"/>
                <w:sz w:val="16"/>
                <w:szCs w:val="16"/>
              </w:rPr>
            </w:pPr>
            <w:r>
              <w:rPr>
                <w:rFonts w:ascii="Arial" w:hAnsi="Arial"/>
                <w:snapToGrid w:val="0"/>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37C7BA80" w14:textId="77777777" w:rsidR="0017783D" w:rsidRPr="0017783D" w:rsidRDefault="0017783D">
            <w:pPr>
              <w:rPr>
                <w:rFonts w:ascii="Arial" w:hAnsi="Arial"/>
                <w:snapToGrid w:val="0"/>
                <w:color w:val="000000"/>
                <w:sz w:val="16"/>
                <w:szCs w:val="16"/>
              </w:rPr>
            </w:pPr>
            <w:r w:rsidRPr="0017783D">
              <w:rPr>
                <w:rFonts w:ascii="Arial" w:hAnsi="Arial"/>
                <w:snapToGrid w:val="0"/>
                <w:color w:val="000000"/>
                <w:sz w:val="16"/>
                <w:szCs w:val="16"/>
              </w:rPr>
              <w:t>Inclusion of file transfer attributes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44A9CD1" w14:textId="77777777" w:rsidR="0017783D" w:rsidRDefault="0017783D">
            <w:pPr>
              <w:rPr>
                <w:rFonts w:ascii="Arial" w:hAnsi="Arial"/>
                <w:snapToGrid w:val="0"/>
                <w:color w:val="000000"/>
                <w:sz w:val="16"/>
                <w:szCs w:val="16"/>
              </w:rPr>
            </w:pPr>
            <w:r>
              <w:rPr>
                <w:rFonts w:ascii="Arial" w:hAnsi="Arial"/>
                <w:snapToGrid w:val="0"/>
                <w:color w:val="000000"/>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D6EA903" w14:textId="77777777" w:rsidR="0017783D" w:rsidRDefault="0017783D">
            <w:pPr>
              <w:spacing w:after="0"/>
              <w:rPr>
                <w:rFonts w:ascii="Arial" w:hAnsi="Arial"/>
                <w:snapToGrid w:val="0"/>
                <w:color w:val="000000"/>
                <w:sz w:val="16"/>
                <w:szCs w:val="16"/>
              </w:rPr>
            </w:pPr>
            <w:r>
              <w:rPr>
                <w:rFonts w:ascii="Arial" w:hAnsi="Arial"/>
                <w:snapToGrid w:val="0"/>
                <w:color w:val="000000"/>
                <w:sz w:val="16"/>
                <w:szCs w:val="16"/>
              </w:rPr>
              <w:t>9.2.0</w:t>
            </w:r>
          </w:p>
        </w:tc>
      </w:tr>
      <w:tr w:rsidR="0017783D" w:rsidRPr="008928B1" w14:paraId="00195D5A"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C18DFD" w14:textId="77777777" w:rsidR="0017783D" w:rsidRDefault="0017783D" w:rsidP="00AA339A">
            <w:pPr>
              <w:spacing w:after="0"/>
              <w:rPr>
                <w:rFonts w:ascii="Arial" w:hAnsi="Arial"/>
                <w:snapToGrid w:val="0"/>
                <w:color w:val="000000"/>
                <w:sz w:val="16"/>
                <w:szCs w:val="16"/>
              </w:rPr>
            </w:pPr>
            <w:r>
              <w:rPr>
                <w:rFonts w:ascii="Arial" w:hAnsi="Arial"/>
                <w:snapToGrid w:val="0"/>
                <w:color w:val="000000"/>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113E8" w14:textId="77777777" w:rsidR="0017783D" w:rsidRDefault="0017783D" w:rsidP="00AA339A">
            <w:pPr>
              <w:spacing w:after="0"/>
              <w:rPr>
                <w:rFonts w:ascii="Arial" w:hAnsi="Arial"/>
                <w:snapToGrid w:val="0"/>
                <w:color w:val="000000"/>
                <w:sz w:val="16"/>
                <w:szCs w:val="16"/>
              </w:rPr>
            </w:pPr>
            <w:r>
              <w:rPr>
                <w:rFonts w:ascii="Arial" w:hAnsi="Arial"/>
                <w:snapToGrid w:val="0"/>
                <w:color w:val="000000"/>
                <w:sz w:val="16"/>
                <w:szCs w:val="16"/>
              </w:rPr>
              <w:t>CP-50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73155B75" w14:textId="77777777" w:rsidR="0017783D" w:rsidRPr="0017783D" w:rsidRDefault="0017783D">
            <w:pPr>
              <w:rPr>
                <w:rFonts w:ascii="Arial" w:hAnsi="Arial"/>
                <w:snapToGrid w:val="0"/>
                <w:color w:val="000000"/>
                <w:sz w:val="16"/>
                <w:szCs w:val="16"/>
              </w:rPr>
            </w:pPr>
            <w:r w:rsidRPr="0017783D">
              <w:rPr>
                <w:rFonts w:ascii="Arial" w:hAnsi="Arial"/>
                <w:snapToGrid w:val="0"/>
                <w:color w:val="000000"/>
                <w:sz w:val="16"/>
                <w:szCs w:val="16"/>
              </w:rPr>
              <w:t>CP-100</w:t>
            </w:r>
            <w:r w:rsidR="00110F7E">
              <w:rPr>
                <w:rFonts w:ascii="Arial" w:hAnsi="Arial"/>
                <w:snapToGrid w:val="0"/>
                <w:color w:val="000000"/>
                <w:sz w:val="16"/>
                <w:szCs w:val="16"/>
              </w:rPr>
              <w:t>874</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15628FD7" w14:textId="77777777" w:rsidR="0017783D" w:rsidRDefault="0017783D">
            <w:pPr>
              <w:rPr>
                <w:rFonts w:ascii="Arial" w:hAnsi="Arial"/>
                <w:snapToGrid w:val="0"/>
                <w:color w:val="000000"/>
                <w:sz w:val="16"/>
                <w:szCs w:val="16"/>
              </w:rPr>
            </w:pPr>
            <w:r>
              <w:rPr>
                <w:rFonts w:ascii="Arial" w:hAnsi="Arial"/>
                <w:snapToGrid w:val="0"/>
                <w:color w:val="000000"/>
                <w:sz w:val="16"/>
                <w:szCs w:val="16"/>
              </w:rPr>
              <w:t>0052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134FA29" w14:textId="77777777" w:rsidR="0017783D" w:rsidRDefault="00110F7E">
            <w:pPr>
              <w:rPr>
                <w:rFonts w:ascii="Arial" w:hAnsi="Arial"/>
                <w:snapToGrid w:val="0"/>
                <w:color w:val="000000"/>
                <w:sz w:val="16"/>
                <w:szCs w:val="16"/>
              </w:rPr>
            </w:pPr>
            <w:r>
              <w:rPr>
                <w:rFonts w:ascii="Arial" w:hAnsi="Arial"/>
                <w:snapToGrid w:val="0"/>
                <w:color w:val="000000"/>
                <w:sz w:val="16"/>
                <w:szCs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686D9C35" w14:textId="77777777" w:rsidR="0017783D" w:rsidRPr="0017783D" w:rsidRDefault="0017783D">
            <w:pPr>
              <w:rPr>
                <w:rFonts w:ascii="Arial" w:hAnsi="Arial"/>
                <w:snapToGrid w:val="0"/>
                <w:color w:val="000000"/>
                <w:sz w:val="16"/>
                <w:szCs w:val="16"/>
              </w:rPr>
            </w:pPr>
            <w:r w:rsidRPr="0017783D">
              <w:rPr>
                <w:rFonts w:ascii="Arial" w:hAnsi="Arial"/>
                <w:snapToGrid w:val="0"/>
                <w:color w:val="000000"/>
                <w:sz w:val="16"/>
                <w:szCs w:val="16"/>
              </w:rPr>
              <w:t>Reference update: draft-ietf-simple-msrp-sessmatch &amp; draft-ietf-simple-msrp-acm</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00E88A0" w14:textId="77777777" w:rsidR="0017783D" w:rsidRDefault="0017783D">
            <w:pPr>
              <w:rPr>
                <w:rFonts w:ascii="Arial" w:hAnsi="Arial"/>
                <w:snapToGrid w:val="0"/>
                <w:color w:val="000000"/>
                <w:sz w:val="16"/>
                <w:szCs w:val="16"/>
              </w:rPr>
            </w:pPr>
            <w:r>
              <w:rPr>
                <w:rFonts w:ascii="Arial" w:hAnsi="Arial"/>
                <w:snapToGrid w:val="0"/>
                <w:color w:val="000000"/>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9C5297" w14:textId="77777777" w:rsidR="0017783D" w:rsidRDefault="0017783D">
            <w:pPr>
              <w:spacing w:after="0"/>
              <w:rPr>
                <w:rFonts w:ascii="Arial" w:hAnsi="Arial"/>
                <w:snapToGrid w:val="0"/>
                <w:color w:val="000000"/>
                <w:sz w:val="16"/>
                <w:szCs w:val="16"/>
              </w:rPr>
            </w:pPr>
            <w:r>
              <w:rPr>
                <w:rFonts w:ascii="Arial" w:hAnsi="Arial"/>
                <w:snapToGrid w:val="0"/>
                <w:color w:val="000000"/>
                <w:sz w:val="16"/>
                <w:szCs w:val="16"/>
              </w:rPr>
              <w:t>9.2.0</w:t>
            </w:r>
          </w:p>
        </w:tc>
      </w:tr>
      <w:tr w:rsidR="007B170C" w:rsidRPr="008928B1" w14:paraId="6C9EF41C"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1EE7C9" w14:textId="77777777" w:rsidR="007B170C" w:rsidRDefault="007B170C" w:rsidP="00AA339A">
            <w:pPr>
              <w:spacing w:after="0"/>
              <w:rPr>
                <w:rFonts w:ascii="Arial" w:hAnsi="Arial"/>
                <w:snapToGrid w:val="0"/>
                <w:color w:val="000000"/>
                <w:sz w:val="16"/>
                <w:szCs w:val="16"/>
              </w:rPr>
            </w:pPr>
            <w:r>
              <w:rPr>
                <w:rFonts w:ascii="Arial" w:hAnsi="Arial"/>
                <w:snapToGrid w:val="0"/>
                <w:color w:val="000000"/>
                <w:sz w:val="16"/>
                <w:szCs w:val="16"/>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EFCAA" w14:textId="77777777" w:rsidR="007B170C" w:rsidRDefault="007B170C" w:rsidP="00AA339A">
            <w:pPr>
              <w:spacing w:after="0"/>
              <w:rPr>
                <w:rFonts w:ascii="Arial" w:hAnsi="Arial"/>
                <w:snapToGrid w:val="0"/>
                <w:color w:val="000000"/>
                <w:sz w:val="16"/>
                <w:szCs w:val="16"/>
              </w:rPr>
            </w:pPr>
            <w:r>
              <w:rPr>
                <w:rFonts w:ascii="Arial" w:hAnsi="Arial"/>
                <w:snapToGrid w:val="0"/>
                <w:color w:val="000000"/>
                <w:sz w:val="16"/>
                <w:szCs w:val="16"/>
              </w:rPr>
              <w:t>CP-51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481FC36C" w14:textId="77777777" w:rsidR="007B170C" w:rsidRPr="007B170C" w:rsidRDefault="007B170C">
            <w:pPr>
              <w:rPr>
                <w:rFonts w:ascii="Arial" w:hAnsi="Arial"/>
                <w:snapToGrid w:val="0"/>
                <w:color w:val="000000"/>
                <w:sz w:val="16"/>
                <w:szCs w:val="16"/>
              </w:rPr>
            </w:pPr>
            <w:r w:rsidRPr="007B170C">
              <w:rPr>
                <w:rFonts w:ascii="Arial" w:hAnsi="Arial"/>
                <w:snapToGrid w:val="0"/>
                <w:color w:val="000000"/>
                <w:sz w:val="16"/>
                <w:szCs w:val="16"/>
              </w:rPr>
              <w:t>CP-110172</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0598F2E2" w14:textId="77777777" w:rsidR="007B170C" w:rsidRDefault="007B170C">
            <w:pPr>
              <w:rPr>
                <w:rFonts w:ascii="Arial" w:hAnsi="Arial"/>
                <w:snapToGrid w:val="0"/>
                <w:color w:val="000000"/>
                <w:sz w:val="16"/>
                <w:szCs w:val="16"/>
              </w:rPr>
            </w:pPr>
            <w:r>
              <w:rPr>
                <w:rFonts w:ascii="Arial" w:hAnsi="Arial"/>
                <w:snapToGrid w:val="0"/>
                <w:color w:val="000000"/>
                <w:sz w:val="16"/>
                <w:szCs w:val="16"/>
              </w:rPr>
              <w:t>0054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7AA8A1D" w14:textId="77777777" w:rsidR="007B170C" w:rsidRDefault="007B170C">
            <w:pPr>
              <w:rPr>
                <w:rFonts w:ascii="Arial" w:hAnsi="Arial"/>
                <w:snapToGrid w:val="0"/>
                <w:color w:val="00000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44815559" w14:textId="77777777" w:rsidR="007B170C" w:rsidRPr="007B170C" w:rsidRDefault="007B170C">
            <w:pPr>
              <w:rPr>
                <w:rFonts w:ascii="Arial" w:hAnsi="Arial"/>
                <w:snapToGrid w:val="0"/>
                <w:color w:val="000000"/>
                <w:sz w:val="16"/>
                <w:szCs w:val="16"/>
              </w:rPr>
            </w:pPr>
            <w:r w:rsidRPr="007B170C">
              <w:rPr>
                <w:rFonts w:ascii="Arial" w:hAnsi="Arial"/>
                <w:snapToGrid w:val="0"/>
                <w:color w:val="000000"/>
                <w:sz w:val="16"/>
                <w:szCs w:val="16"/>
              </w:rPr>
              <w:t>Reference update: draft-ietf-simple-msrp-sessmatch &amp; draft-ietf-simple-msrp-acm</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0B416DE" w14:textId="77777777" w:rsidR="007B170C" w:rsidRDefault="007B170C">
            <w:pPr>
              <w:rPr>
                <w:rFonts w:ascii="Arial" w:hAnsi="Arial"/>
                <w:snapToGrid w:val="0"/>
                <w:color w:val="000000"/>
                <w:sz w:val="16"/>
                <w:szCs w:val="16"/>
              </w:rPr>
            </w:pPr>
            <w:r>
              <w:rPr>
                <w:rFonts w:ascii="Arial" w:hAnsi="Arial"/>
                <w:snapToGrid w:val="0"/>
                <w:color w:val="000000"/>
                <w:sz w:val="16"/>
                <w:szCs w:val="16"/>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E0CD5" w14:textId="77777777" w:rsidR="007B170C" w:rsidRDefault="007B170C">
            <w:pPr>
              <w:spacing w:after="0"/>
              <w:rPr>
                <w:rFonts w:ascii="Arial" w:hAnsi="Arial"/>
                <w:snapToGrid w:val="0"/>
                <w:color w:val="000000"/>
                <w:sz w:val="16"/>
                <w:szCs w:val="16"/>
              </w:rPr>
            </w:pPr>
            <w:r>
              <w:rPr>
                <w:rFonts w:ascii="Arial" w:hAnsi="Arial"/>
                <w:snapToGrid w:val="0"/>
                <w:color w:val="000000"/>
                <w:sz w:val="16"/>
                <w:szCs w:val="16"/>
              </w:rPr>
              <w:t>9.3.0</w:t>
            </w:r>
          </w:p>
        </w:tc>
      </w:tr>
      <w:tr w:rsidR="004509C2" w:rsidRPr="008928B1" w14:paraId="3013F6E6"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07C0DF" w14:textId="77777777" w:rsidR="004509C2" w:rsidRDefault="004509C2" w:rsidP="00AA339A">
            <w:pPr>
              <w:spacing w:after="0"/>
              <w:rPr>
                <w:rFonts w:ascii="Arial" w:hAnsi="Arial"/>
                <w:snapToGrid w:val="0"/>
                <w:color w:val="000000"/>
                <w:sz w:val="16"/>
                <w:szCs w:val="16"/>
              </w:rPr>
            </w:pPr>
            <w:r>
              <w:rPr>
                <w:rFonts w:ascii="Arial" w:hAnsi="Arial"/>
                <w:snapToGrid w:val="0"/>
                <w:color w:val="000000"/>
                <w:sz w:val="16"/>
                <w:szCs w:val="16"/>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7EF7AA" w14:textId="77777777" w:rsidR="004509C2" w:rsidRDefault="004509C2" w:rsidP="00AA339A">
            <w:pPr>
              <w:spacing w:after="0"/>
              <w:rPr>
                <w:rFonts w:ascii="Arial" w:hAnsi="Arial"/>
                <w:snapToGrid w:val="0"/>
                <w:color w:val="000000"/>
                <w:sz w:val="16"/>
                <w:szCs w:val="16"/>
              </w:rPr>
            </w:pPr>
            <w:r>
              <w:rPr>
                <w:rFonts w:ascii="Arial" w:hAnsi="Arial"/>
                <w:snapToGrid w:val="0"/>
                <w:color w:val="000000"/>
                <w:sz w:val="16"/>
                <w:szCs w:val="16"/>
              </w:rPr>
              <w:t>CP-51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6F007A2" w14:textId="77777777" w:rsidR="004509C2" w:rsidRPr="007B170C" w:rsidRDefault="004509C2">
            <w:pPr>
              <w:rPr>
                <w:rFonts w:ascii="Arial" w:hAnsi="Arial"/>
                <w:snapToGrid w:val="0"/>
                <w:color w:val="000000"/>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41618148" w14:textId="77777777" w:rsidR="004509C2" w:rsidRDefault="004509C2">
            <w:pPr>
              <w:rPr>
                <w:rFonts w:ascii="Arial" w:hAnsi="Arial"/>
                <w:snapToGrid w:val="0"/>
                <w:color w:val="00000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4A9802C" w14:textId="77777777" w:rsidR="004509C2" w:rsidRDefault="004509C2">
            <w:pPr>
              <w:rPr>
                <w:rFonts w:ascii="Arial" w:hAnsi="Arial"/>
                <w:snapToGrid w:val="0"/>
                <w:color w:val="00000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05A6E9BC" w14:textId="77777777" w:rsidR="004509C2" w:rsidRPr="007B170C" w:rsidRDefault="004509C2">
            <w:pPr>
              <w:rPr>
                <w:rFonts w:ascii="Arial" w:hAnsi="Arial"/>
                <w:snapToGrid w:val="0"/>
                <w:color w:val="000000"/>
                <w:sz w:val="16"/>
                <w:szCs w:val="16"/>
              </w:rPr>
            </w:pPr>
            <w:r>
              <w:rPr>
                <w:rFonts w:ascii="Arial" w:hAnsi="Arial"/>
                <w:snapToGrid w:val="0"/>
                <w:color w:val="000000"/>
                <w:sz w:val="16"/>
                <w:szCs w:val="16"/>
              </w:rPr>
              <w:t>Upgrade to Rel-10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618B4A" w14:textId="77777777" w:rsidR="004509C2" w:rsidRDefault="004509C2">
            <w:pPr>
              <w:rPr>
                <w:rFonts w:ascii="Arial" w:hAnsi="Arial"/>
                <w:snapToGrid w:val="0"/>
                <w:color w:val="000000"/>
                <w:sz w:val="16"/>
                <w:szCs w:val="16"/>
              </w:rPr>
            </w:pPr>
            <w:r>
              <w:rPr>
                <w:rFonts w:ascii="Arial" w:hAnsi="Arial"/>
                <w:snapToGrid w:val="0"/>
                <w:color w:val="000000"/>
                <w:sz w:val="16"/>
                <w:szCs w:val="16"/>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29865B" w14:textId="77777777" w:rsidR="004509C2" w:rsidRDefault="004509C2">
            <w:pPr>
              <w:spacing w:after="0"/>
              <w:rPr>
                <w:rFonts w:ascii="Arial" w:hAnsi="Arial"/>
                <w:snapToGrid w:val="0"/>
                <w:color w:val="000000"/>
                <w:sz w:val="16"/>
                <w:szCs w:val="16"/>
              </w:rPr>
            </w:pPr>
            <w:r>
              <w:rPr>
                <w:rFonts w:ascii="Arial" w:hAnsi="Arial"/>
                <w:snapToGrid w:val="0"/>
                <w:color w:val="000000"/>
                <w:sz w:val="16"/>
                <w:szCs w:val="16"/>
              </w:rPr>
              <w:t>10.0.0</w:t>
            </w:r>
          </w:p>
        </w:tc>
      </w:tr>
      <w:tr w:rsidR="00507ABF" w:rsidRPr="008928B1" w14:paraId="143BEEF0"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F3A4FB" w14:textId="77777777" w:rsidR="00507ABF" w:rsidRDefault="00507ABF" w:rsidP="00AA339A">
            <w:pPr>
              <w:spacing w:after="0"/>
              <w:rPr>
                <w:rFonts w:ascii="Arial" w:hAnsi="Arial"/>
                <w:snapToGrid w:val="0"/>
                <w:color w:val="000000"/>
                <w:sz w:val="16"/>
                <w:szCs w:val="16"/>
              </w:rPr>
            </w:pPr>
            <w:r>
              <w:rPr>
                <w:rFonts w:ascii="Arial" w:hAnsi="Arial"/>
                <w:snapToGrid w:val="0"/>
                <w:color w:val="000000"/>
                <w:sz w:val="16"/>
                <w:szCs w:val="16"/>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CF958" w14:textId="77777777" w:rsidR="00507ABF" w:rsidRDefault="00507ABF" w:rsidP="00AA339A">
            <w:pPr>
              <w:spacing w:after="0"/>
              <w:rPr>
                <w:rFonts w:ascii="Arial" w:hAnsi="Arial"/>
                <w:snapToGrid w:val="0"/>
                <w:color w:val="000000"/>
                <w:sz w:val="16"/>
                <w:szCs w:val="16"/>
              </w:rPr>
            </w:pPr>
            <w:r>
              <w:rPr>
                <w:rFonts w:ascii="Arial" w:hAnsi="Arial"/>
                <w:snapToGrid w:val="0"/>
                <w:color w:val="000000"/>
                <w:sz w:val="16"/>
                <w:szCs w:val="16"/>
              </w:rPr>
              <w:t>CP-52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AC65560" w14:textId="77777777" w:rsidR="00507ABF" w:rsidRPr="00507ABF" w:rsidRDefault="00507ABF">
            <w:pPr>
              <w:rPr>
                <w:rFonts w:ascii="Arial" w:hAnsi="Arial"/>
                <w:snapToGrid w:val="0"/>
                <w:color w:val="000000"/>
                <w:sz w:val="16"/>
                <w:szCs w:val="16"/>
              </w:rPr>
            </w:pPr>
            <w:r w:rsidRPr="00507ABF">
              <w:rPr>
                <w:rFonts w:ascii="Arial" w:hAnsi="Arial"/>
                <w:snapToGrid w:val="0"/>
                <w:color w:val="000000"/>
                <w:sz w:val="16"/>
                <w:szCs w:val="16"/>
              </w:rPr>
              <w:t>CP-110454</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65C60463" w14:textId="77777777" w:rsidR="00507ABF" w:rsidRDefault="00507ABF">
            <w:pPr>
              <w:rPr>
                <w:rFonts w:ascii="Arial" w:hAnsi="Arial"/>
                <w:snapToGrid w:val="0"/>
                <w:color w:val="000000"/>
                <w:sz w:val="16"/>
                <w:szCs w:val="16"/>
              </w:rPr>
            </w:pPr>
            <w:r>
              <w:rPr>
                <w:rFonts w:ascii="Arial" w:hAnsi="Arial"/>
                <w:snapToGrid w:val="0"/>
                <w:color w:val="000000"/>
                <w:sz w:val="16"/>
                <w:szCs w:val="16"/>
              </w:rPr>
              <w:t>0057</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8A332DC" w14:textId="77777777" w:rsidR="00507ABF" w:rsidRDefault="00507ABF">
            <w:pPr>
              <w:rPr>
                <w:rFonts w:ascii="Arial" w:hAnsi="Arial"/>
                <w:snapToGrid w:val="0"/>
                <w:color w:val="00000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27E32D84" w14:textId="77777777" w:rsidR="00507ABF" w:rsidRPr="00507ABF" w:rsidRDefault="00507ABF">
            <w:pPr>
              <w:rPr>
                <w:rFonts w:ascii="Arial" w:hAnsi="Arial"/>
                <w:snapToGrid w:val="0"/>
                <w:color w:val="000000"/>
                <w:sz w:val="16"/>
                <w:szCs w:val="16"/>
              </w:rPr>
            </w:pPr>
            <w:r w:rsidRPr="00507ABF">
              <w:rPr>
                <w:rFonts w:ascii="Arial" w:hAnsi="Arial"/>
                <w:snapToGrid w:val="0"/>
                <w:color w:val="000000"/>
                <w:sz w:val="16"/>
                <w:szCs w:val="16"/>
              </w:rPr>
              <w:t>Reference update: RFC 6135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155E3B7" w14:textId="77777777" w:rsidR="00507ABF" w:rsidRDefault="00507ABF">
            <w:pPr>
              <w:rPr>
                <w:rFonts w:ascii="Arial" w:hAnsi="Arial"/>
                <w:snapToGrid w:val="0"/>
                <w:color w:val="000000"/>
                <w:sz w:val="16"/>
                <w:szCs w:val="16"/>
              </w:rPr>
            </w:pPr>
            <w:r>
              <w:rPr>
                <w:rFonts w:ascii="Arial" w:hAnsi="Arial"/>
                <w:snapToGrid w:val="0"/>
                <w:color w:val="000000"/>
                <w:sz w:val="16"/>
                <w:szCs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0DB740" w14:textId="77777777" w:rsidR="00507ABF" w:rsidRDefault="00507ABF">
            <w:pPr>
              <w:spacing w:after="0"/>
              <w:rPr>
                <w:rFonts w:ascii="Arial" w:hAnsi="Arial"/>
                <w:snapToGrid w:val="0"/>
                <w:color w:val="000000"/>
                <w:sz w:val="16"/>
                <w:szCs w:val="16"/>
              </w:rPr>
            </w:pPr>
            <w:r>
              <w:rPr>
                <w:rFonts w:ascii="Arial" w:hAnsi="Arial"/>
                <w:snapToGrid w:val="0"/>
                <w:color w:val="000000"/>
                <w:sz w:val="16"/>
                <w:szCs w:val="16"/>
              </w:rPr>
              <w:t>10.1.0</w:t>
            </w:r>
          </w:p>
        </w:tc>
      </w:tr>
      <w:tr w:rsidR="004B4ED2" w:rsidRPr="008928B1" w14:paraId="62D683EE"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4A3B1D" w14:textId="77777777" w:rsidR="004B4ED2" w:rsidRDefault="004B4ED2" w:rsidP="00AA339A">
            <w:pPr>
              <w:spacing w:after="0"/>
              <w:rPr>
                <w:rFonts w:ascii="Arial" w:hAnsi="Arial"/>
                <w:snapToGrid w:val="0"/>
                <w:color w:val="000000"/>
                <w:sz w:val="16"/>
                <w:szCs w:val="16"/>
              </w:rPr>
            </w:pPr>
            <w:r>
              <w:rPr>
                <w:rFonts w:ascii="Arial" w:hAnsi="Arial"/>
                <w:snapToGrid w:val="0"/>
                <w:color w:val="000000"/>
                <w:sz w:val="16"/>
                <w:szCs w:val="16"/>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CA9DC6" w14:textId="77777777" w:rsidR="004B4ED2" w:rsidRDefault="004B4ED2" w:rsidP="00AA339A">
            <w:pPr>
              <w:spacing w:after="0"/>
              <w:rPr>
                <w:rFonts w:ascii="Arial" w:hAnsi="Arial"/>
                <w:snapToGrid w:val="0"/>
                <w:color w:val="000000"/>
                <w:sz w:val="16"/>
                <w:szCs w:val="16"/>
              </w:rPr>
            </w:pPr>
            <w:r>
              <w:rPr>
                <w:rFonts w:ascii="Arial" w:hAnsi="Arial"/>
                <w:snapToGrid w:val="0"/>
                <w:color w:val="000000"/>
                <w:sz w:val="16"/>
                <w:szCs w:val="16"/>
              </w:rPr>
              <w:t>CP-53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413B7C1" w14:textId="77777777" w:rsidR="004B4ED2" w:rsidRPr="004B4ED2" w:rsidRDefault="004B4ED2">
            <w:pPr>
              <w:rPr>
                <w:rFonts w:ascii="Arial" w:hAnsi="Arial"/>
                <w:snapToGrid w:val="0"/>
                <w:color w:val="000000"/>
                <w:sz w:val="16"/>
                <w:szCs w:val="16"/>
              </w:rPr>
            </w:pPr>
            <w:r w:rsidRPr="004B4ED2">
              <w:rPr>
                <w:rFonts w:ascii="Arial" w:hAnsi="Arial"/>
                <w:snapToGrid w:val="0"/>
                <w:color w:val="000000"/>
                <w:sz w:val="16"/>
                <w:szCs w:val="16"/>
              </w:rPr>
              <w:t>CP-110662</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737D46A5" w14:textId="77777777" w:rsidR="004B4ED2" w:rsidRDefault="004B4ED2">
            <w:pPr>
              <w:rPr>
                <w:rFonts w:ascii="Arial" w:hAnsi="Arial"/>
                <w:snapToGrid w:val="0"/>
                <w:color w:val="000000"/>
                <w:sz w:val="16"/>
                <w:szCs w:val="16"/>
              </w:rPr>
            </w:pPr>
            <w:r>
              <w:rPr>
                <w:rFonts w:ascii="Arial" w:hAnsi="Arial"/>
                <w:snapToGrid w:val="0"/>
                <w:color w:val="000000"/>
                <w:sz w:val="16"/>
                <w:szCs w:val="16"/>
              </w:rPr>
              <w:t>0060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80C187C" w14:textId="77777777" w:rsidR="004B4ED2" w:rsidRDefault="004B4ED2">
            <w:pPr>
              <w:rPr>
                <w:rFonts w:ascii="Arial" w:hAnsi="Arial"/>
                <w:snapToGrid w:val="0"/>
                <w:color w:val="000000"/>
                <w:sz w:val="16"/>
                <w:szCs w:val="16"/>
              </w:rPr>
            </w:pPr>
            <w:r>
              <w:rPr>
                <w:rFonts w:ascii="Arial" w:hAnsi="Arial"/>
                <w:snapToGrid w:val="0"/>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7314204A" w14:textId="77777777" w:rsidR="004B4ED2" w:rsidRPr="004B4ED2" w:rsidRDefault="004B4ED2">
            <w:pPr>
              <w:rPr>
                <w:rFonts w:ascii="Arial" w:hAnsi="Arial"/>
                <w:snapToGrid w:val="0"/>
                <w:color w:val="000000"/>
                <w:sz w:val="16"/>
                <w:szCs w:val="16"/>
              </w:rPr>
            </w:pPr>
            <w:r w:rsidRPr="004B4ED2">
              <w:rPr>
                <w:rFonts w:ascii="Arial" w:hAnsi="Arial"/>
                <w:snapToGrid w:val="0"/>
                <w:color w:val="000000"/>
                <w:sz w:val="16"/>
                <w:szCs w:val="16"/>
              </w:rPr>
              <w:t>Reference update: draft-ietf-simple-msrp-sessmatch</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627AF84" w14:textId="77777777" w:rsidR="004B4ED2" w:rsidRDefault="004B4ED2">
            <w:pPr>
              <w:rPr>
                <w:rFonts w:ascii="Arial" w:hAnsi="Arial"/>
                <w:snapToGrid w:val="0"/>
                <w:color w:val="000000"/>
                <w:sz w:val="16"/>
                <w:szCs w:val="16"/>
              </w:rPr>
            </w:pPr>
            <w:r>
              <w:rPr>
                <w:rFonts w:ascii="Arial" w:hAnsi="Arial"/>
                <w:snapToGrid w:val="0"/>
                <w:color w:val="000000"/>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8545E1" w14:textId="77777777" w:rsidR="004B4ED2" w:rsidRDefault="004B4ED2">
            <w:pPr>
              <w:spacing w:after="0"/>
              <w:rPr>
                <w:rFonts w:ascii="Arial" w:hAnsi="Arial"/>
                <w:snapToGrid w:val="0"/>
                <w:color w:val="000000"/>
                <w:sz w:val="16"/>
                <w:szCs w:val="16"/>
              </w:rPr>
            </w:pPr>
            <w:r>
              <w:rPr>
                <w:rFonts w:ascii="Arial" w:hAnsi="Arial"/>
                <w:snapToGrid w:val="0"/>
                <w:color w:val="000000"/>
                <w:sz w:val="16"/>
                <w:szCs w:val="16"/>
              </w:rPr>
              <w:t>10.2.0</w:t>
            </w:r>
          </w:p>
        </w:tc>
      </w:tr>
      <w:tr w:rsidR="00C80708" w:rsidRPr="008928B1" w14:paraId="76A8C85E"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902E55" w14:textId="77777777" w:rsidR="00C80708" w:rsidRDefault="00C80708" w:rsidP="00AA339A">
            <w:pPr>
              <w:spacing w:after="0"/>
              <w:rPr>
                <w:rFonts w:ascii="Arial" w:hAnsi="Arial"/>
                <w:snapToGrid w:val="0"/>
                <w:color w:val="000000"/>
                <w:sz w:val="16"/>
                <w:szCs w:val="16"/>
              </w:rPr>
            </w:pPr>
            <w:r>
              <w:rPr>
                <w:rFonts w:ascii="Arial" w:hAnsi="Arial"/>
                <w:snapToGrid w:val="0"/>
                <w:color w:val="000000"/>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4E49CB" w14:textId="77777777" w:rsidR="00C80708" w:rsidRDefault="00C80708" w:rsidP="00AA339A">
            <w:pPr>
              <w:spacing w:after="0"/>
              <w:rPr>
                <w:rFonts w:ascii="Arial" w:hAnsi="Arial"/>
                <w:snapToGrid w:val="0"/>
                <w:color w:val="000000"/>
                <w:sz w:val="16"/>
                <w:szCs w:val="16"/>
              </w:rPr>
            </w:pPr>
            <w:r>
              <w:rPr>
                <w:rFonts w:ascii="Arial" w:hAnsi="Arial"/>
                <w:snapToGrid w:val="0"/>
                <w:color w:val="000000"/>
                <w:sz w:val="16"/>
                <w:szCs w:val="16"/>
              </w:rPr>
              <w:t>CP-54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1E71E590" w14:textId="77777777" w:rsidR="00C80708" w:rsidRPr="00C80708" w:rsidRDefault="00C80708">
            <w:pPr>
              <w:rPr>
                <w:rFonts w:ascii="Arial" w:hAnsi="Arial"/>
                <w:snapToGrid w:val="0"/>
                <w:color w:val="000000"/>
                <w:sz w:val="16"/>
                <w:szCs w:val="16"/>
              </w:rPr>
            </w:pPr>
            <w:r w:rsidRPr="00C80708">
              <w:rPr>
                <w:rFonts w:ascii="Arial" w:hAnsi="Arial"/>
                <w:snapToGrid w:val="0"/>
                <w:color w:val="000000"/>
                <w:sz w:val="16"/>
                <w:szCs w:val="16"/>
              </w:rPr>
              <w:t>CP-110864</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12807F9C" w14:textId="77777777" w:rsidR="00C80708" w:rsidRDefault="00C80708">
            <w:pPr>
              <w:rPr>
                <w:rFonts w:ascii="Arial" w:hAnsi="Arial"/>
                <w:snapToGrid w:val="0"/>
                <w:color w:val="000000"/>
                <w:sz w:val="16"/>
                <w:szCs w:val="16"/>
              </w:rPr>
            </w:pPr>
            <w:r>
              <w:rPr>
                <w:rFonts w:ascii="Arial" w:hAnsi="Arial"/>
                <w:snapToGrid w:val="0"/>
                <w:color w:val="000000"/>
                <w:sz w:val="16"/>
                <w:szCs w:val="16"/>
              </w:rPr>
              <w:t>0066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6AC4349" w14:textId="77777777" w:rsidR="00C80708" w:rsidRDefault="00C80708">
            <w:pPr>
              <w:rPr>
                <w:rFonts w:ascii="Arial" w:hAnsi="Arial"/>
                <w:snapToGrid w:val="0"/>
                <w:color w:val="000000"/>
                <w:sz w:val="16"/>
                <w:szCs w:val="16"/>
              </w:rPr>
            </w:pPr>
            <w:r>
              <w:rPr>
                <w:rFonts w:ascii="Arial" w:hAnsi="Arial"/>
                <w:snapToGrid w:val="0"/>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799E2986" w14:textId="77777777" w:rsidR="00C80708" w:rsidRPr="00C80708" w:rsidRDefault="00C80708">
            <w:pPr>
              <w:rPr>
                <w:rFonts w:ascii="Arial" w:hAnsi="Arial"/>
                <w:snapToGrid w:val="0"/>
                <w:color w:val="000000"/>
                <w:sz w:val="16"/>
                <w:szCs w:val="16"/>
              </w:rPr>
            </w:pPr>
            <w:r w:rsidRPr="00C80708">
              <w:rPr>
                <w:rFonts w:ascii="Arial" w:hAnsi="Arial"/>
                <w:snapToGrid w:val="0"/>
                <w:color w:val="000000"/>
                <w:sz w:val="16"/>
                <w:szCs w:val="16"/>
              </w:rPr>
              <w:t>Reference update: draft-ietf-simple-msrp-cema</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ABE9FF" w14:textId="77777777" w:rsidR="00C80708" w:rsidRDefault="00C80708">
            <w:pPr>
              <w:rPr>
                <w:rFonts w:ascii="Arial" w:hAnsi="Arial"/>
                <w:snapToGrid w:val="0"/>
                <w:color w:val="000000"/>
                <w:sz w:val="16"/>
                <w:szCs w:val="16"/>
              </w:rPr>
            </w:pPr>
            <w:r>
              <w:rPr>
                <w:rFonts w:ascii="Arial" w:hAnsi="Arial"/>
                <w:snapToGrid w:val="0"/>
                <w:color w:val="000000"/>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53CC044" w14:textId="77777777" w:rsidR="00C80708" w:rsidRDefault="00C80708">
            <w:pPr>
              <w:spacing w:after="0"/>
              <w:rPr>
                <w:rFonts w:ascii="Arial" w:hAnsi="Arial"/>
                <w:snapToGrid w:val="0"/>
                <w:color w:val="000000"/>
                <w:sz w:val="16"/>
                <w:szCs w:val="16"/>
              </w:rPr>
            </w:pPr>
            <w:r>
              <w:rPr>
                <w:rFonts w:ascii="Arial" w:hAnsi="Arial"/>
                <w:snapToGrid w:val="0"/>
                <w:color w:val="000000"/>
                <w:sz w:val="16"/>
                <w:szCs w:val="16"/>
              </w:rPr>
              <w:t>10.3.0</w:t>
            </w:r>
          </w:p>
        </w:tc>
      </w:tr>
      <w:tr w:rsidR="0098298C" w:rsidRPr="008928B1" w14:paraId="0F778F86"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1BABEB" w14:textId="77777777" w:rsidR="0098298C" w:rsidRDefault="0098298C" w:rsidP="00AA339A">
            <w:pPr>
              <w:spacing w:after="0"/>
              <w:rPr>
                <w:rFonts w:ascii="Arial" w:hAnsi="Arial"/>
                <w:snapToGrid w:val="0"/>
                <w:color w:val="000000"/>
                <w:sz w:val="16"/>
                <w:szCs w:val="16"/>
              </w:rPr>
            </w:pPr>
            <w:r>
              <w:rPr>
                <w:rFonts w:ascii="Arial" w:hAnsi="Arial"/>
                <w:snapToGrid w:val="0"/>
                <w:color w:val="000000"/>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9F3441" w14:textId="77777777" w:rsidR="0098298C" w:rsidRDefault="0098298C" w:rsidP="00AA339A">
            <w:pPr>
              <w:spacing w:after="0"/>
              <w:rPr>
                <w:rFonts w:ascii="Arial" w:hAnsi="Arial"/>
                <w:snapToGrid w:val="0"/>
                <w:color w:val="000000"/>
                <w:sz w:val="16"/>
                <w:szCs w:val="16"/>
              </w:rPr>
            </w:pPr>
            <w:r>
              <w:rPr>
                <w:rFonts w:ascii="Arial" w:hAnsi="Arial"/>
                <w:snapToGrid w:val="0"/>
                <w:color w:val="000000"/>
                <w:sz w:val="16"/>
                <w:szCs w:val="16"/>
              </w:rPr>
              <w:t>CP-54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1AA4924F" w14:textId="77777777" w:rsidR="0098298C" w:rsidRPr="0098298C" w:rsidRDefault="0098298C">
            <w:pPr>
              <w:rPr>
                <w:rFonts w:ascii="Arial" w:hAnsi="Arial"/>
                <w:snapToGrid w:val="0"/>
                <w:color w:val="000000"/>
                <w:sz w:val="16"/>
                <w:szCs w:val="16"/>
              </w:rPr>
            </w:pPr>
            <w:r w:rsidRPr="0098298C">
              <w:rPr>
                <w:rFonts w:ascii="Arial" w:hAnsi="Arial"/>
                <w:snapToGrid w:val="0"/>
                <w:color w:val="000000"/>
                <w:sz w:val="16"/>
                <w:szCs w:val="16"/>
              </w:rPr>
              <w:t>CP-110881</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368D9B5E" w14:textId="77777777" w:rsidR="0098298C" w:rsidRDefault="0098298C">
            <w:pPr>
              <w:rPr>
                <w:rFonts w:ascii="Arial" w:hAnsi="Arial"/>
                <w:snapToGrid w:val="0"/>
                <w:color w:val="000000"/>
                <w:sz w:val="16"/>
                <w:szCs w:val="16"/>
              </w:rPr>
            </w:pPr>
            <w:r>
              <w:rPr>
                <w:rFonts w:ascii="Arial" w:hAnsi="Arial"/>
                <w:snapToGrid w:val="0"/>
                <w:color w:val="000000"/>
                <w:sz w:val="16"/>
                <w:szCs w:val="16"/>
              </w:rPr>
              <w:t>0063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18E479A" w14:textId="77777777" w:rsidR="0098298C" w:rsidRDefault="0098298C">
            <w:pPr>
              <w:rPr>
                <w:rFonts w:ascii="Arial" w:hAnsi="Arial"/>
                <w:snapToGrid w:val="0"/>
                <w:color w:val="000000"/>
                <w:sz w:val="16"/>
                <w:szCs w:val="16"/>
              </w:rPr>
            </w:pPr>
            <w:r>
              <w:rPr>
                <w:rFonts w:ascii="Arial" w:hAnsi="Arial"/>
                <w:snapToGrid w:val="0"/>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7A5DD2B5" w14:textId="77777777" w:rsidR="0098298C" w:rsidRPr="0098298C" w:rsidRDefault="0098298C">
            <w:pPr>
              <w:rPr>
                <w:rFonts w:ascii="Arial" w:hAnsi="Arial"/>
                <w:snapToGrid w:val="0"/>
                <w:color w:val="000000"/>
                <w:sz w:val="16"/>
                <w:szCs w:val="16"/>
              </w:rPr>
            </w:pPr>
            <w:r w:rsidRPr="0098298C">
              <w:rPr>
                <w:rFonts w:ascii="Arial" w:hAnsi="Arial"/>
                <w:snapToGrid w:val="0"/>
                <w:color w:val="000000"/>
                <w:sz w:val="16"/>
                <w:szCs w:val="16"/>
              </w:rPr>
              <w:t>Correction of charging headers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695C04" w14:textId="77777777" w:rsidR="0098298C" w:rsidRDefault="0098298C">
            <w:pPr>
              <w:rPr>
                <w:rFonts w:ascii="Arial" w:hAnsi="Arial"/>
                <w:snapToGrid w:val="0"/>
                <w:color w:val="000000"/>
                <w:sz w:val="16"/>
                <w:szCs w:val="16"/>
              </w:rPr>
            </w:pPr>
            <w:r>
              <w:rPr>
                <w:rFonts w:ascii="Arial" w:hAnsi="Arial"/>
                <w:snapToGrid w:val="0"/>
                <w:color w:val="000000"/>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0FC05CD" w14:textId="77777777" w:rsidR="0098298C" w:rsidRDefault="0098298C">
            <w:pPr>
              <w:spacing w:after="0"/>
              <w:rPr>
                <w:rFonts w:ascii="Arial" w:hAnsi="Arial"/>
                <w:snapToGrid w:val="0"/>
                <w:color w:val="000000"/>
                <w:sz w:val="16"/>
                <w:szCs w:val="16"/>
              </w:rPr>
            </w:pPr>
            <w:r>
              <w:rPr>
                <w:rFonts w:ascii="Arial" w:hAnsi="Arial"/>
                <w:snapToGrid w:val="0"/>
                <w:color w:val="000000"/>
                <w:sz w:val="16"/>
                <w:szCs w:val="16"/>
              </w:rPr>
              <w:t>11.0.0</w:t>
            </w:r>
          </w:p>
        </w:tc>
      </w:tr>
      <w:tr w:rsidR="00EC24B4" w:rsidRPr="008928B1" w14:paraId="3425BC03"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C9B981" w14:textId="77777777" w:rsidR="00EC24B4" w:rsidRDefault="00EC24B4" w:rsidP="00AA339A">
            <w:pPr>
              <w:spacing w:after="0"/>
              <w:rPr>
                <w:rFonts w:ascii="Arial" w:hAnsi="Arial"/>
                <w:snapToGrid w:val="0"/>
                <w:color w:val="000000"/>
                <w:sz w:val="16"/>
                <w:szCs w:val="16"/>
              </w:rPr>
            </w:pPr>
            <w:r>
              <w:rPr>
                <w:rFonts w:ascii="Arial" w:hAnsi="Arial"/>
                <w:snapToGrid w:val="0"/>
                <w:color w:val="000000"/>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E820C" w14:textId="77777777" w:rsidR="00EC24B4" w:rsidRDefault="00EC24B4" w:rsidP="00AA339A">
            <w:pPr>
              <w:spacing w:after="0"/>
              <w:rPr>
                <w:rFonts w:ascii="Arial" w:hAnsi="Arial"/>
                <w:snapToGrid w:val="0"/>
                <w:color w:val="000000"/>
                <w:sz w:val="16"/>
                <w:szCs w:val="16"/>
              </w:rPr>
            </w:pPr>
            <w:r>
              <w:rPr>
                <w:rFonts w:ascii="Arial" w:hAnsi="Arial"/>
                <w:snapToGrid w:val="0"/>
                <w:color w:val="000000"/>
                <w:sz w:val="16"/>
                <w:szCs w:val="16"/>
              </w:rPr>
              <w:t>CP-57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C2FEDB0" w14:textId="77777777" w:rsidR="00EC24B4" w:rsidRPr="00EC24B4" w:rsidRDefault="00EC24B4">
            <w:pPr>
              <w:rPr>
                <w:rFonts w:ascii="Arial" w:hAnsi="Arial"/>
                <w:snapToGrid w:val="0"/>
                <w:color w:val="000000"/>
                <w:sz w:val="16"/>
                <w:szCs w:val="16"/>
              </w:rPr>
            </w:pPr>
            <w:r w:rsidRPr="00EC24B4">
              <w:rPr>
                <w:rFonts w:ascii="Arial" w:hAnsi="Arial"/>
                <w:snapToGrid w:val="0"/>
                <w:color w:val="000000"/>
                <w:sz w:val="16"/>
                <w:szCs w:val="16"/>
              </w:rPr>
              <w:t>CP-120573</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25BE3EFF" w14:textId="77777777" w:rsidR="00EC24B4" w:rsidRDefault="00EC24B4">
            <w:pPr>
              <w:rPr>
                <w:rFonts w:ascii="Arial" w:hAnsi="Arial"/>
                <w:snapToGrid w:val="0"/>
                <w:color w:val="000000"/>
                <w:sz w:val="16"/>
                <w:szCs w:val="16"/>
              </w:rPr>
            </w:pPr>
            <w:r>
              <w:rPr>
                <w:rFonts w:ascii="Arial" w:hAnsi="Arial"/>
                <w:snapToGrid w:val="0"/>
                <w:color w:val="000000"/>
                <w:sz w:val="16"/>
                <w:szCs w:val="16"/>
              </w:rPr>
              <w:t>0070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E83901C" w14:textId="77777777" w:rsidR="00EC24B4" w:rsidRDefault="00EC24B4">
            <w:pPr>
              <w:rPr>
                <w:rFonts w:ascii="Arial" w:hAnsi="Arial"/>
                <w:snapToGrid w:val="0"/>
                <w:color w:val="000000"/>
                <w:sz w:val="16"/>
                <w:szCs w:val="16"/>
              </w:rPr>
            </w:pPr>
            <w:r>
              <w:rPr>
                <w:rFonts w:ascii="Arial" w:hAnsi="Arial"/>
                <w:snapToGrid w:val="0"/>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683C42FC" w14:textId="77777777" w:rsidR="00EC24B4" w:rsidRPr="00EC24B4" w:rsidRDefault="00EC24B4">
            <w:pPr>
              <w:rPr>
                <w:rFonts w:ascii="Arial" w:hAnsi="Arial"/>
                <w:snapToGrid w:val="0"/>
                <w:color w:val="000000"/>
                <w:sz w:val="16"/>
                <w:szCs w:val="16"/>
              </w:rPr>
            </w:pPr>
            <w:r w:rsidRPr="00EC24B4">
              <w:rPr>
                <w:rFonts w:ascii="Arial" w:hAnsi="Arial"/>
                <w:snapToGrid w:val="0"/>
                <w:color w:val="000000"/>
                <w:sz w:val="16"/>
                <w:szCs w:val="16"/>
              </w:rPr>
              <w:t>Reference update: draft-ietf-simple-msrp-cema</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E29BF4" w14:textId="77777777" w:rsidR="00EC24B4" w:rsidRDefault="00EC24B4">
            <w:pPr>
              <w:rPr>
                <w:rFonts w:ascii="Arial" w:hAnsi="Arial"/>
                <w:snapToGrid w:val="0"/>
                <w:color w:val="000000"/>
                <w:sz w:val="16"/>
                <w:szCs w:val="16"/>
              </w:rPr>
            </w:pPr>
            <w:r>
              <w:rPr>
                <w:rFonts w:ascii="Arial" w:hAnsi="Arial"/>
                <w:snapToGrid w:val="0"/>
                <w:color w:val="000000"/>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85DAC0" w14:textId="77777777" w:rsidR="00EC24B4" w:rsidRDefault="00EC24B4">
            <w:pPr>
              <w:spacing w:after="0"/>
              <w:rPr>
                <w:rFonts w:ascii="Arial" w:hAnsi="Arial"/>
                <w:snapToGrid w:val="0"/>
                <w:color w:val="000000"/>
                <w:sz w:val="16"/>
                <w:szCs w:val="16"/>
              </w:rPr>
            </w:pPr>
            <w:r>
              <w:rPr>
                <w:rFonts w:ascii="Arial" w:hAnsi="Arial"/>
                <w:snapToGrid w:val="0"/>
                <w:color w:val="000000"/>
                <w:sz w:val="16"/>
                <w:szCs w:val="16"/>
              </w:rPr>
              <w:t>11.1.0</w:t>
            </w:r>
          </w:p>
        </w:tc>
      </w:tr>
      <w:tr w:rsidR="00032BCF" w:rsidRPr="008928B1" w14:paraId="137E4A7E"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AA84C6" w14:textId="77777777" w:rsidR="00032BCF" w:rsidRDefault="00032BCF" w:rsidP="00AA339A">
            <w:pPr>
              <w:spacing w:after="0"/>
              <w:rPr>
                <w:rFonts w:ascii="Arial" w:hAnsi="Arial"/>
                <w:snapToGrid w:val="0"/>
                <w:color w:val="000000"/>
                <w:sz w:val="16"/>
                <w:szCs w:val="16"/>
              </w:rPr>
            </w:pPr>
            <w:r>
              <w:rPr>
                <w:rFonts w:ascii="Arial" w:hAnsi="Arial"/>
                <w:snapToGrid w:val="0"/>
                <w:color w:val="000000"/>
                <w:sz w:val="16"/>
                <w:szCs w:val="16"/>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B476EB" w14:textId="77777777" w:rsidR="00032BCF" w:rsidRDefault="00032BCF" w:rsidP="00AA339A">
            <w:pPr>
              <w:spacing w:after="0"/>
              <w:rPr>
                <w:rFonts w:ascii="Arial" w:hAnsi="Arial"/>
                <w:snapToGrid w:val="0"/>
                <w:color w:val="000000"/>
                <w:sz w:val="16"/>
                <w:szCs w:val="16"/>
              </w:rPr>
            </w:pPr>
            <w:r>
              <w:rPr>
                <w:rFonts w:ascii="Arial" w:hAnsi="Arial"/>
                <w:snapToGrid w:val="0"/>
                <w:color w:val="000000"/>
                <w:sz w:val="16"/>
                <w:szCs w:val="16"/>
              </w:rPr>
              <w:t>CP-58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4431128" w14:textId="77777777" w:rsidR="00032BCF" w:rsidRPr="00B708CA" w:rsidRDefault="00B708CA">
            <w:pPr>
              <w:rPr>
                <w:rFonts w:ascii="Arial" w:hAnsi="Arial"/>
                <w:snapToGrid w:val="0"/>
                <w:color w:val="000000"/>
                <w:sz w:val="16"/>
                <w:szCs w:val="16"/>
              </w:rPr>
            </w:pPr>
            <w:r w:rsidRPr="00B708CA">
              <w:rPr>
                <w:rFonts w:ascii="Arial" w:hAnsi="Arial"/>
                <w:snapToGrid w:val="0"/>
                <w:color w:val="000000"/>
                <w:sz w:val="16"/>
                <w:szCs w:val="16"/>
              </w:rPr>
              <w:t>CP-120793</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1BF5E1B5" w14:textId="77777777" w:rsidR="00032BCF" w:rsidRDefault="00032BCF">
            <w:pPr>
              <w:rPr>
                <w:rFonts w:ascii="Arial" w:hAnsi="Arial"/>
                <w:snapToGrid w:val="0"/>
                <w:color w:val="000000"/>
                <w:sz w:val="16"/>
                <w:szCs w:val="16"/>
              </w:rPr>
            </w:pPr>
            <w:r>
              <w:rPr>
                <w:rFonts w:ascii="Arial" w:hAnsi="Arial"/>
                <w:snapToGrid w:val="0"/>
                <w:color w:val="000000"/>
                <w:sz w:val="16"/>
                <w:szCs w:val="16"/>
              </w:rPr>
              <w:t>0071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2E09CBE" w14:textId="77777777" w:rsidR="00032BCF" w:rsidRDefault="00032BCF">
            <w:pPr>
              <w:rPr>
                <w:rFonts w:ascii="Arial" w:hAnsi="Arial"/>
                <w:snapToGrid w:val="0"/>
                <w:color w:val="000000"/>
                <w:sz w:val="16"/>
                <w:szCs w:val="16"/>
              </w:rPr>
            </w:pPr>
            <w:r>
              <w:rPr>
                <w:rFonts w:ascii="Arial" w:hAnsi="Arial"/>
                <w:snapToGrid w:val="0"/>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3DEA0382" w14:textId="77777777" w:rsidR="00032BCF" w:rsidRPr="00032BCF" w:rsidRDefault="00032BCF">
            <w:pPr>
              <w:rPr>
                <w:rFonts w:ascii="Arial" w:hAnsi="Arial"/>
                <w:snapToGrid w:val="0"/>
                <w:color w:val="000000"/>
                <w:sz w:val="16"/>
                <w:szCs w:val="16"/>
              </w:rPr>
            </w:pPr>
            <w:r w:rsidRPr="00032BCF">
              <w:rPr>
                <w:rFonts w:ascii="Arial" w:hAnsi="Arial"/>
                <w:snapToGrid w:val="0"/>
                <w:color w:val="000000"/>
                <w:sz w:val="16"/>
                <w:szCs w:val="16"/>
              </w:rPr>
              <w:t>Corrections to references and editorial errors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5956DF0" w14:textId="77777777" w:rsidR="00032BCF" w:rsidRDefault="00032BCF">
            <w:pPr>
              <w:rPr>
                <w:rFonts w:ascii="Arial" w:hAnsi="Arial"/>
                <w:snapToGrid w:val="0"/>
                <w:color w:val="000000"/>
                <w:sz w:val="16"/>
                <w:szCs w:val="16"/>
              </w:rPr>
            </w:pPr>
            <w:r>
              <w:rPr>
                <w:rFonts w:ascii="Arial" w:hAnsi="Arial"/>
                <w:snapToGrid w:val="0"/>
                <w:color w:val="000000"/>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A7769D" w14:textId="77777777" w:rsidR="00032BCF" w:rsidRDefault="00032BCF">
            <w:pPr>
              <w:spacing w:after="0"/>
              <w:rPr>
                <w:rFonts w:ascii="Arial" w:hAnsi="Arial"/>
                <w:snapToGrid w:val="0"/>
                <w:color w:val="000000"/>
                <w:sz w:val="16"/>
                <w:szCs w:val="16"/>
              </w:rPr>
            </w:pPr>
            <w:r>
              <w:rPr>
                <w:rFonts w:ascii="Arial" w:hAnsi="Arial"/>
                <w:snapToGrid w:val="0"/>
                <w:color w:val="000000"/>
                <w:sz w:val="16"/>
                <w:szCs w:val="16"/>
              </w:rPr>
              <w:t>11.2.0</w:t>
            </w:r>
          </w:p>
        </w:tc>
      </w:tr>
      <w:tr w:rsidR="00032BCF" w:rsidRPr="008928B1" w14:paraId="19CCD5BE"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FC7500" w14:textId="77777777" w:rsidR="00032BCF" w:rsidRDefault="00032BCF" w:rsidP="00AA339A">
            <w:pPr>
              <w:spacing w:after="0"/>
              <w:rPr>
                <w:rFonts w:ascii="Arial" w:hAnsi="Arial"/>
                <w:snapToGrid w:val="0"/>
                <w:color w:val="000000"/>
                <w:sz w:val="16"/>
                <w:szCs w:val="16"/>
              </w:rPr>
            </w:pPr>
            <w:r>
              <w:rPr>
                <w:rFonts w:ascii="Arial" w:hAnsi="Arial"/>
                <w:snapToGrid w:val="0"/>
                <w:color w:val="000000"/>
                <w:sz w:val="16"/>
                <w:szCs w:val="16"/>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167CD" w14:textId="77777777" w:rsidR="00032BCF" w:rsidRDefault="00032BCF" w:rsidP="00AA339A">
            <w:pPr>
              <w:spacing w:after="0"/>
              <w:rPr>
                <w:rFonts w:ascii="Arial" w:hAnsi="Arial"/>
                <w:snapToGrid w:val="0"/>
                <w:color w:val="000000"/>
                <w:sz w:val="16"/>
                <w:szCs w:val="16"/>
              </w:rPr>
            </w:pPr>
            <w:r>
              <w:rPr>
                <w:rFonts w:ascii="Arial" w:hAnsi="Arial"/>
                <w:snapToGrid w:val="0"/>
                <w:color w:val="000000"/>
                <w:sz w:val="16"/>
                <w:szCs w:val="16"/>
              </w:rPr>
              <w:t>CP-58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2A980568" w14:textId="77777777" w:rsidR="00032BCF" w:rsidRPr="00B708CA" w:rsidRDefault="00B708CA">
            <w:pPr>
              <w:rPr>
                <w:rFonts w:ascii="Arial" w:hAnsi="Arial"/>
                <w:snapToGrid w:val="0"/>
                <w:color w:val="000000"/>
                <w:sz w:val="16"/>
                <w:szCs w:val="16"/>
              </w:rPr>
            </w:pPr>
            <w:r w:rsidRPr="00B708CA">
              <w:rPr>
                <w:rFonts w:ascii="Arial" w:hAnsi="Arial"/>
                <w:snapToGrid w:val="0"/>
                <w:color w:val="000000"/>
                <w:sz w:val="16"/>
                <w:szCs w:val="16"/>
              </w:rPr>
              <w:t>CP-120781</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251429C5" w14:textId="77777777" w:rsidR="00032BCF" w:rsidRDefault="00032BCF">
            <w:pPr>
              <w:rPr>
                <w:rFonts w:ascii="Arial" w:hAnsi="Arial"/>
                <w:snapToGrid w:val="0"/>
                <w:color w:val="000000"/>
                <w:sz w:val="16"/>
                <w:szCs w:val="16"/>
              </w:rPr>
            </w:pPr>
            <w:r>
              <w:rPr>
                <w:rFonts w:ascii="Arial" w:hAnsi="Arial"/>
                <w:snapToGrid w:val="0"/>
                <w:color w:val="000000"/>
                <w:sz w:val="16"/>
                <w:szCs w:val="16"/>
              </w:rPr>
              <w:t>0075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1932CE2" w14:textId="77777777" w:rsidR="00032BCF" w:rsidRDefault="00032BCF">
            <w:pPr>
              <w:rPr>
                <w:rFonts w:ascii="Arial" w:hAnsi="Arial"/>
                <w:snapToGrid w:val="0"/>
                <w:color w:val="00000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562D840F" w14:textId="77777777" w:rsidR="00032BCF" w:rsidRPr="00032BCF" w:rsidRDefault="00032BCF">
            <w:pPr>
              <w:rPr>
                <w:rFonts w:ascii="Arial" w:hAnsi="Arial"/>
                <w:snapToGrid w:val="0"/>
                <w:color w:val="000000"/>
                <w:sz w:val="16"/>
                <w:szCs w:val="16"/>
              </w:rPr>
            </w:pPr>
            <w:r w:rsidRPr="00032BCF">
              <w:rPr>
                <w:rFonts w:ascii="Arial" w:hAnsi="Arial"/>
                <w:snapToGrid w:val="0"/>
                <w:color w:val="000000"/>
                <w:sz w:val="16"/>
                <w:szCs w:val="16"/>
              </w:rPr>
              <w:t>Reference update: RFC 6714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B3028DD" w14:textId="77777777" w:rsidR="00032BCF" w:rsidRDefault="00032BCF">
            <w:pPr>
              <w:rPr>
                <w:rFonts w:ascii="Arial" w:hAnsi="Arial"/>
                <w:snapToGrid w:val="0"/>
                <w:color w:val="000000"/>
                <w:sz w:val="16"/>
                <w:szCs w:val="16"/>
              </w:rPr>
            </w:pPr>
            <w:r>
              <w:rPr>
                <w:rFonts w:ascii="Arial" w:hAnsi="Arial"/>
                <w:snapToGrid w:val="0"/>
                <w:color w:val="000000"/>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9C71F6" w14:textId="77777777" w:rsidR="00032BCF" w:rsidRDefault="00032BCF">
            <w:pPr>
              <w:spacing w:after="0"/>
              <w:rPr>
                <w:rFonts w:ascii="Arial" w:hAnsi="Arial"/>
                <w:snapToGrid w:val="0"/>
                <w:color w:val="000000"/>
                <w:sz w:val="16"/>
                <w:szCs w:val="16"/>
              </w:rPr>
            </w:pPr>
            <w:r>
              <w:rPr>
                <w:rFonts w:ascii="Arial" w:hAnsi="Arial"/>
                <w:snapToGrid w:val="0"/>
                <w:color w:val="000000"/>
                <w:sz w:val="16"/>
                <w:szCs w:val="16"/>
              </w:rPr>
              <w:t>11.2.0</w:t>
            </w:r>
          </w:p>
        </w:tc>
      </w:tr>
      <w:tr w:rsidR="00032BCF" w:rsidRPr="008928B1" w14:paraId="6CF061BE"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3098BD" w14:textId="77777777" w:rsidR="00032BCF" w:rsidRDefault="00032BCF" w:rsidP="00AA339A">
            <w:pPr>
              <w:spacing w:after="0"/>
              <w:rPr>
                <w:rFonts w:ascii="Arial" w:hAnsi="Arial"/>
                <w:snapToGrid w:val="0"/>
                <w:color w:val="000000"/>
                <w:sz w:val="16"/>
                <w:szCs w:val="16"/>
              </w:rPr>
            </w:pPr>
            <w:r>
              <w:rPr>
                <w:rFonts w:ascii="Arial" w:hAnsi="Arial"/>
                <w:snapToGrid w:val="0"/>
                <w:color w:val="000000"/>
                <w:sz w:val="16"/>
                <w:szCs w:val="16"/>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065C5" w14:textId="77777777" w:rsidR="00032BCF" w:rsidRDefault="00032BCF" w:rsidP="00AA339A">
            <w:pPr>
              <w:spacing w:after="0"/>
              <w:rPr>
                <w:rFonts w:ascii="Arial" w:hAnsi="Arial"/>
                <w:snapToGrid w:val="0"/>
                <w:color w:val="000000"/>
                <w:sz w:val="16"/>
                <w:szCs w:val="16"/>
              </w:rPr>
            </w:pPr>
            <w:r>
              <w:rPr>
                <w:rFonts w:ascii="Arial" w:hAnsi="Arial"/>
                <w:snapToGrid w:val="0"/>
                <w:color w:val="000000"/>
                <w:sz w:val="16"/>
                <w:szCs w:val="16"/>
              </w:rPr>
              <w:t>CP-58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762D31F8" w14:textId="77777777" w:rsidR="00032BCF" w:rsidRPr="00EC24B4" w:rsidRDefault="00B708CA">
            <w:pPr>
              <w:rPr>
                <w:rFonts w:ascii="Arial" w:hAnsi="Arial"/>
                <w:snapToGrid w:val="0"/>
                <w:color w:val="000000"/>
                <w:sz w:val="16"/>
                <w:szCs w:val="16"/>
              </w:rPr>
            </w:pPr>
            <w:r w:rsidRPr="00B708CA">
              <w:rPr>
                <w:rFonts w:ascii="Arial" w:hAnsi="Arial"/>
                <w:snapToGrid w:val="0"/>
                <w:color w:val="000000"/>
                <w:sz w:val="16"/>
                <w:szCs w:val="16"/>
              </w:rPr>
              <w:t>CP-120781</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3EE2FD97" w14:textId="77777777" w:rsidR="00032BCF" w:rsidRDefault="00032BCF">
            <w:pPr>
              <w:rPr>
                <w:rFonts w:ascii="Arial" w:hAnsi="Arial"/>
                <w:snapToGrid w:val="0"/>
                <w:color w:val="000000"/>
                <w:sz w:val="16"/>
                <w:szCs w:val="16"/>
              </w:rPr>
            </w:pPr>
            <w:r>
              <w:rPr>
                <w:rFonts w:ascii="Arial" w:hAnsi="Arial"/>
                <w:snapToGrid w:val="0"/>
                <w:color w:val="000000"/>
                <w:sz w:val="16"/>
                <w:szCs w:val="16"/>
              </w:rPr>
              <w:t>0079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527657F" w14:textId="77777777" w:rsidR="00032BCF" w:rsidRDefault="00032BCF">
            <w:pPr>
              <w:rPr>
                <w:rFonts w:ascii="Arial" w:hAnsi="Arial"/>
                <w:snapToGrid w:val="0"/>
                <w:color w:val="000000"/>
                <w:sz w:val="16"/>
                <w:szCs w:val="16"/>
              </w:rPr>
            </w:pPr>
            <w:r>
              <w:rPr>
                <w:rFonts w:ascii="Arial" w:hAnsi="Arial"/>
                <w:snapToGrid w:val="0"/>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736D723B" w14:textId="77777777" w:rsidR="00032BCF" w:rsidRPr="00032BCF" w:rsidRDefault="00032BCF">
            <w:pPr>
              <w:rPr>
                <w:rFonts w:ascii="Arial" w:hAnsi="Arial"/>
                <w:snapToGrid w:val="0"/>
                <w:color w:val="000000"/>
                <w:sz w:val="16"/>
                <w:szCs w:val="16"/>
              </w:rPr>
            </w:pPr>
            <w:r w:rsidRPr="00032BCF">
              <w:rPr>
                <w:rFonts w:ascii="Arial" w:hAnsi="Arial"/>
                <w:snapToGrid w:val="0"/>
                <w:color w:val="000000"/>
                <w:sz w:val="16"/>
                <w:szCs w:val="16"/>
              </w:rPr>
              <w:t>Procedure update: RFC 6714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C42B02" w14:textId="77777777" w:rsidR="00032BCF" w:rsidRDefault="00032BCF">
            <w:pPr>
              <w:rPr>
                <w:rFonts w:ascii="Arial" w:hAnsi="Arial"/>
                <w:snapToGrid w:val="0"/>
                <w:color w:val="000000"/>
                <w:sz w:val="16"/>
                <w:szCs w:val="16"/>
              </w:rPr>
            </w:pPr>
            <w:r>
              <w:rPr>
                <w:rFonts w:ascii="Arial" w:hAnsi="Arial"/>
                <w:snapToGrid w:val="0"/>
                <w:color w:val="000000"/>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8B2C305" w14:textId="77777777" w:rsidR="00032BCF" w:rsidRDefault="00032BCF">
            <w:pPr>
              <w:spacing w:after="0"/>
              <w:rPr>
                <w:rFonts w:ascii="Arial" w:hAnsi="Arial"/>
                <w:snapToGrid w:val="0"/>
                <w:color w:val="000000"/>
                <w:sz w:val="16"/>
                <w:szCs w:val="16"/>
              </w:rPr>
            </w:pPr>
            <w:r>
              <w:rPr>
                <w:rFonts w:ascii="Arial" w:hAnsi="Arial"/>
                <w:snapToGrid w:val="0"/>
                <w:color w:val="000000"/>
                <w:sz w:val="16"/>
                <w:szCs w:val="16"/>
              </w:rPr>
              <w:t>11.2.0</w:t>
            </w:r>
          </w:p>
        </w:tc>
      </w:tr>
      <w:tr w:rsidR="009D744F" w:rsidRPr="008928B1" w14:paraId="62422E34"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E2A870" w14:textId="77777777" w:rsidR="009D744F" w:rsidRDefault="009D744F" w:rsidP="00AA339A">
            <w:pPr>
              <w:spacing w:after="0"/>
              <w:rPr>
                <w:rFonts w:ascii="Arial" w:hAnsi="Arial"/>
                <w:snapToGrid w:val="0"/>
                <w:color w:val="000000"/>
                <w:sz w:val="16"/>
                <w:szCs w:val="16"/>
              </w:rPr>
            </w:pPr>
            <w:r>
              <w:rPr>
                <w:rFonts w:ascii="Arial" w:hAnsi="Arial"/>
                <w:snapToGrid w:val="0"/>
                <w:color w:val="000000"/>
                <w:sz w:val="16"/>
                <w:szCs w:val="16"/>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64B89C" w14:textId="77777777" w:rsidR="009D744F" w:rsidRDefault="009D744F" w:rsidP="00AA339A">
            <w:pPr>
              <w:spacing w:after="0"/>
              <w:rPr>
                <w:rFonts w:ascii="Arial" w:hAnsi="Arial"/>
                <w:snapToGrid w:val="0"/>
                <w:color w:val="000000"/>
                <w:sz w:val="16"/>
                <w:szCs w:val="16"/>
              </w:rPr>
            </w:pPr>
            <w:r>
              <w:rPr>
                <w:rFonts w:ascii="Arial" w:hAnsi="Arial"/>
                <w:snapToGrid w:val="0"/>
                <w:color w:val="000000"/>
                <w:sz w:val="16"/>
                <w:szCs w:val="16"/>
              </w:rPr>
              <w:t>CP-62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790B3666" w14:textId="77777777" w:rsidR="009D744F" w:rsidRPr="009D744F" w:rsidRDefault="009D744F">
            <w:pPr>
              <w:rPr>
                <w:rFonts w:ascii="Arial" w:hAnsi="Arial"/>
                <w:snapToGrid w:val="0"/>
                <w:color w:val="000000"/>
                <w:sz w:val="16"/>
                <w:szCs w:val="16"/>
              </w:rPr>
            </w:pPr>
            <w:r w:rsidRPr="009D744F">
              <w:rPr>
                <w:rFonts w:ascii="Arial" w:hAnsi="Arial"/>
                <w:snapToGrid w:val="0"/>
                <w:color w:val="000000"/>
                <w:sz w:val="16"/>
                <w:szCs w:val="16"/>
              </w:rPr>
              <w:t>CP-130763</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3E32DF77" w14:textId="77777777" w:rsidR="009D744F" w:rsidRDefault="009D744F">
            <w:pPr>
              <w:rPr>
                <w:rFonts w:ascii="Arial" w:hAnsi="Arial"/>
                <w:snapToGrid w:val="0"/>
                <w:color w:val="000000"/>
                <w:sz w:val="16"/>
                <w:szCs w:val="16"/>
              </w:rPr>
            </w:pPr>
            <w:r>
              <w:rPr>
                <w:rFonts w:ascii="Arial" w:hAnsi="Arial"/>
                <w:snapToGrid w:val="0"/>
                <w:color w:val="000000"/>
                <w:sz w:val="16"/>
                <w:szCs w:val="16"/>
              </w:rPr>
              <w:t>0080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0B3AE2C" w14:textId="77777777" w:rsidR="009D744F" w:rsidRDefault="009D744F">
            <w:pPr>
              <w:rPr>
                <w:rFonts w:ascii="Arial" w:hAnsi="Arial"/>
                <w:snapToGrid w:val="0"/>
                <w:color w:val="000000"/>
                <w:sz w:val="16"/>
                <w:szCs w:val="16"/>
              </w:rPr>
            </w:pPr>
            <w:r>
              <w:rPr>
                <w:rFonts w:ascii="Arial" w:hAnsi="Arial"/>
                <w:snapToGrid w:val="0"/>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482DB4F0" w14:textId="77777777" w:rsidR="009D744F" w:rsidRPr="009D744F" w:rsidRDefault="009D744F">
            <w:pPr>
              <w:rPr>
                <w:rFonts w:ascii="Arial" w:hAnsi="Arial"/>
                <w:snapToGrid w:val="0"/>
                <w:color w:val="000000"/>
                <w:sz w:val="16"/>
                <w:szCs w:val="16"/>
              </w:rPr>
            </w:pPr>
            <w:r w:rsidRPr="009D744F">
              <w:rPr>
                <w:rFonts w:ascii="Arial" w:hAnsi="Arial"/>
                <w:snapToGrid w:val="0"/>
                <w:color w:val="000000"/>
                <w:sz w:val="16"/>
                <w:szCs w:val="16"/>
              </w:rPr>
              <w:t>MSRP-CEMA and privacy</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C8324B2" w14:textId="77777777" w:rsidR="009D744F" w:rsidRDefault="009D744F">
            <w:pPr>
              <w:rPr>
                <w:rFonts w:ascii="Arial" w:hAnsi="Arial"/>
                <w:snapToGrid w:val="0"/>
                <w:color w:val="000000"/>
                <w:sz w:val="16"/>
                <w:szCs w:val="16"/>
              </w:rPr>
            </w:pPr>
            <w:r>
              <w:rPr>
                <w:rFonts w:ascii="Arial" w:hAnsi="Arial"/>
                <w:snapToGrid w:val="0"/>
                <w:color w:val="000000"/>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E237B68" w14:textId="77777777" w:rsidR="009D744F" w:rsidRDefault="009D744F">
            <w:pPr>
              <w:spacing w:after="0"/>
              <w:rPr>
                <w:rFonts w:ascii="Arial" w:hAnsi="Arial"/>
                <w:snapToGrid w:val="0"/>
                <w:color w:val="000000"/>
                <w:sz w:val="16"/>
                <w:szCs w:val="16"/>
              </w:rPr>
            </w:pPr>
            <w:r>
              <w:rPr>
                <w:rFonts w:ascii="Arial" w:hAnsi="Arial"/>
                <w:snapToGrid w:val="0"/>
                <w:color w:val="000000"/>
                <w:sz w:val="16"/>
                <w:szCs w:val="16"/>
              </w:rPr>
              <w:t>12.0.0</w:t>
            </w:r>
          </w:p>
        </w:tc>
      </w:tr>
      <w:tr w:rsidR="0010130E" w:rsidRPr="008928B1" w14:paraId="312A8CC7"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F3709C" w14:textId="77777777" w:rsidR="0010130E" w:rsidRDefault="0010130E" w:rsidP="00AA339A">
            <w:pPr>
              <w:spacing w:after="0"/>
              <w:rPr>
                <w:rFonts w:ascii="Arial" w:hAnsi="Arial"/>
                <w:snapToGrid w:val="0"/>
                <w:color w:val="000000"/>
                <w:sz w:val="16"/>
                <w:szCs w:val="16"/>
              </w:rPr>
            </w:pPr>
            <w:r>
              <w:rPr>
                <w:rFonts w:ascii="Arial" w:hAnsi="Arial"/>
                <w:snapToGrid w:val="0"/>
                <w:color w:val="000000"/>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33E3D7" w14:textId="77777777" w:rsidR="0010130E" w:rsidRDefault="0010130E" w:rsidP="00AA339A">
            <w:pPr>
              <w:spacing w:after="0"/>
              <w:rPr>
                <w:rFonts w:ascii="Arial" w:hAnsi="Arial"/>
                <w:snapToGrid w:val="0"/>
                <w:color w:val="000000"/>
                <w:sz w:val="16"/>
                <w:szCs w:val="16"/>
              </w:rPr>
            </w:pPr>
            <w:r>
              <w:rPr>
                <w:rFonts w:ascii="Arial" w:hAnsi="Arial"/>
                <w:snapToGrid w:val="0"/>
                <w:color w:val="000000"/>
                <w:sz w:val="16"/>
                <w:szCs w:val="16"/>
              </w:rPr>
              <w:t>CP-70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6B8A0C6" w14:textId="77777777" w:rsidR="0010130E" w:rsidRPr="009D744F" w:rsidRDefault="0010130E">
            <w:pPr>
              <w:rPr>
                <w:rFonts w:ascii="Arial" w:hAnsi="Arial"/>
                <w:snapToGrid w:val="0"/>
                <w:color w:val="000000"/>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63FC9475" w14:textId="77777777" w:rsidR="0010130E" w:rsidRDefault="0010130E">
            <w:pPr>
              <w:rPr>
                <w:rFonts w:ascii="Arial" w:hAnsi="Arial"/>
                <w:snapToGrid w:val="0"/>
                <w:color w:val="00000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BD8461C" w14:textId="77777777" w:rsidR="0010130E" w:rsidRDefault="0010130E">
            <w:pPr>
              <w:rPr>
                <w:rFonts w:ascii="Arial" w:hAnsi="Arial"/>
                <w:snapToGrid w:val="0"/>
                <w:color w:val="00000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630698CE" w14:textId="77777777" w:rsidR="0010130E" w:rsidRPr="009D744F" w:rsidRDefault="0010130E">
            <w:pPr>
              <w:rPr>
                <w:rFonts w:ascii="Arial" w:hAnsi="Arial"/>
                <w:snapToGrid w:val="0"/>
                <w:color w:val="000000"/>
                <w:sz w:val="16"/>
                <w:szCs w:val="16"/>
              </w:rPr>
            </w:pPr>
            <w:r>
              <w:rPr>
                <w:rFonts w:ascii="Arial" w:hAnsi="Arial"/>
                <w:snapToGrid w:val="0"/>
                <w:color w:val="000000"/>
                <w:sz w:val="16"/>
                <w:szCs w:val="16"/>
              </w:rPr>
              <w:t>Upgrade to Rel-13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F2101C3" w14:textId="77777777" w:rsidR="0010130E" w:rsidRDefault="0010130E">
            <w:pPr>
              <w:rPr>
                <w:rFonts w:ascii="Arial" w:hAnsi="Arial"/>
                <w:snapToGrid w:val="0"/>
                <w:color w:val="000000"/>
                <w:sz w:val="16"/>
                <w:szCs w:val="16"/>
              </w:rPr>
            </w:pPr>
            <w:r>
              <w:rPr>
                <w:rFonts w:ascii="Arial" w:hAnsi="Arial"/>
                <w:snapToGrid w:val="0"/>
                <w:color w:val="000000"/>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4D510A" w14:textId="77777777" w:rsidR="0010130E" w:rsidRDefault="0010130E">
            <w:pPr>
              <w:spacing w:after="0"/>
              <w:rPr>
                <w:rFonts w:ascii="Arial" w:hAnsi="Arial"/>
                <w:snapToGrid w:val="0"/>
                <w:color w:val="000000"/>
                <w:sz w:val="16"/>
                <w:szCs w:val="16"/>
              </w:rPr>
            </w:pPr>
            <w:r>
              <w:rPr>
                <w:rFonts w:ascii="Arial" w:hAnsi="Arial"/>
                <w:snapToGrid w:val="0"/>
                <w:color w:val="000000"/>
                <w:sz w:val="16"/>
                <w:szCs w:val="16"/>
              </w:rPr>
              <w:t>13.0.0</w:t>
            </w:r>
          </w:p>
        </w:tc>
      </w:tr>
    </w:tbl>
    <w:p w14:paraId="48678536" w14:textId="77777777" w:rsidR="004D234A" w:rsidRDefault="004D234A"/>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002750" w:rsidRPr="00235394" w14:paraId="0F6B4F02" w14:textId="77777777" w:rsidTr="00E21156">
        <w:trPr>
          <w:cantSplit/>
        </w:trPr>
        <w:tc>
          <w:tcPr>
            <w:tcW w:w="9639" w:type="dxa"/>
            <w:gridSpan w:val="8"/>
            <w:tcBorders>
              <w:bottom w:val="nil"/>
            </w:tcBorders>
            <w:shd w:val="solid" w:color="FFFFFF" w:fill="auto"/>
          </w:tcPr>
          <w:p w14:paraId="466E4574" w14:textId="77777777" w:rsidR="00002750" w:rsidRPr="00235394" w:rsidRDefault="00002750" w:rsidP="00E21156">
            <w:pPr>
              <w:pStyle w:val="TAL"/>
              <w:jc w:val="center"/>
              <w:rPr>
                <w:b/>
                <w:sz w:val="16"/>
              </w:rPr>
            </w:pPr>
            <w:r w:rsidRPr="00235394">
              <w:rPr>
                <w:b/>
              </w:rPr>
              <w:t>Change history</w:t>
            </w:r>
          </w:p>
        </w:tc>
      </w:tr>
      <w:tr w:rsidR="00002750" w:rsidRPr="00235394" w14:paraId="216F8413" w14:textId="77777777" w:rsidTr="00E21156">
        <w:tc>
          <w:tcPr>
            <w:tcW w:w="800" w:type="dxa"/>
            <w:tcBorders>
              <w:bottom w:val="single" w:sz="12" w:space="0" w:color="auto"/>
            </w:tcBorders>
            <w:shd w:val="pct10" w:color="auto" w:fill="FFFFFF"/>
          </w:tcPr>
          <w:p w14:paraId="22C2A75E" w14:textId="77777777" w:rsidR="00002750" w:rsidRPr="00235394" w:rsidRDefault="00002750" w:rsidP="00E21156">
            <w:pPr>
              <w:pStyle w:val="TAL"/>
              <w:rPr>
                <w:b/>
                <w:sz w:val="16"/>
              </w:rPr>
            </w:pPr>
            <w:r w:rsidRPr="00235394">
              <w:rPr>
                <w:b/>
                <w:sz w:val="16"/>
              </w:rPr>
              <w:t>Date</w:t>
            </w:r>
          </w:p>
        </w:tc>
        <w:tc>
          <w:tcPr>
            <w:tcW w:w="800" w:type="dxa"/>
            <w:tcBorders>
              <w:bottom w:val="single" w:sz="12" w:space="0" w:color="auto"/>
            </w:tcBorders>
            <w:shd w:val="pct10" w:color="auto" w:fill="FFFFFF"/>
          </w:tcPr>
          <w:p w14:paraId="209B7800" w14:textId="77777777" w:rsidR="00002750" w:rsidRPr="00235394" w:rsidRDefault="00002750" w:rsidP="00E21156">
            <w:pPr>
              <w:pStyle w:val="TAL"/>
              <w:rPr>
                <w:b/>
                <w:sz w:val="16"/>
              </w:rPr>
            </w:pPr>
            <w:r>
              <w:rPr>
                <w:b/>
                <w:sz w:val="16"/>
              </w:rPr>
              <w:t>Meeting</w:t>
            </w:r>
          </w:p>
        </w:tc>
        <w:tc>
          <w:tcPr>
            <w:tcW w:w="1094" w:type="dxa"/>
            <w:tcBorders>
              <w:bottom w:val="single" w:sz="12" w:space="0" w:color="auto"/>
            </w:tcBorders>
            <w:shd w:val="pct10" w:color="auto" w:fill="FFFFFF"/>
          </w:tcPr>
          <w:p w14:paraId="075749FB" w14:textId="77777777" w:rsidR="00002750" w:rsidRPr="00235394" w:rsidRDefault="00002750" w:rsidP="00E21156">
            <w:pPr>
              <w:pStyle w:val="TAL"/>
              <w:rPr>
                <w:b/>
                <w:sz w:val="16"/>
              </w:rPr>
            </w:pPr>
            <w:r w:rsidRPr="00235394">
              <w:rPr>
                <w:b/>
                <w:sz w:val="16"/>
              </w:rPr>
              <w:t>TDoc</w:t>
            </w:r>
          </w:p>
        </w:tc>
        <w:tc>
          <w:tcPr>
            <w:tcW w:w="425" w:type="dxa"/>
            <w:tcBorders>
              <w:bottom w:val="single" w:sz="12" w:space="0" w:color="auto"/>
            </w:tcBorders>
            <w:shd w:val="pct10" w:color="auto" w:fill="FFFFFF"/>
          </w:tcPr>
          <w:p w14:paraId="3ABDDB94" w14:textId="77777777" w:rsidR="00002750" w:rsidRPr="00235394" w:rsidRDefault="00002750" w:rsidP="00E21156">
            <w:pPr>
              <w:pStyle w:val="TAL"/>
              <w:rPr>
                <w:b/>
                <w:sz w:val="16"/>
              </w:rPr>
            </w:pPr>
            <w:r w:rsidRPr="00235394">
              <w:rPr>
                <w:b/>
                <w:sz w:val="16"/>
              </w:rPr>
              <w:t>CR</w:t>
            </w:r>
          </w:p>
        </w:tc>
        <w:tc>
          <w:tcPr>
            <w:tcW w:w="425" w:type="dxa"/>
            <w:tcBorders>
              <w:bottom w:val="single" w:sz="12" w:space="0" w:color="auto"/>
            </w:tcBorders>
            <w:shd w:val="pct10" w:color="auto" w:fill="FFFFFF"/>
          </w:tcPr>
          <w:p w14:paraId="209D9BDA" w14:textId="77777777" w:rsidR="00002750" w:rsidRPr="00235394" w:rsidRDefault="00002750" w:rsidP="00E21156">
            <w:pPr>
              <w:pStyle w:val="TAL"/>
              <w:rPr>
                <w:b/>
                <w:sz w:val="16"/>
              </w:rPr>
            </w:pPr>
            <w:r w:rsidRPr="00235394">
              <w:rPr>
                <w:b/>
                <w:sz w:val="16"/>
              </w:rPr>
              <w:t>Rev</w:t>
            </w:r>
          </w:p>
        </w:tc>
        <w:tc>
          <w:tcPr>
            <w:tcW w:w="425" w:type="dxa"/>
            <w:tcBorders>
              <w:bottom w:val="single" w:sz="12" w:space="0" w:color="auto"/>
            </w:tcBorders>
            <w:shd w:val="pct10" w:color="auto" w:fill="FFFFFF"/>
          </w:tcPr>
          <w:p w14:paraId="5970C0ED" w14:textId="77777777" w:rsidR="00002750" w:rsidRPr="00235394" w:rsidRDefault="00002750" w:rsidP="00E21156">
            <w:pPr>
              <w:pStyle w:val="TAL"/>
              <w:rPr>
                <w:b/>
                <w:sz w:val="16"/>
              </w:rPr>
            </w:pPr>
            <w:r>
              <w:rPr>
                <w:b/>
                <w:sz w:val="16"/>
              </w:rPr>
              <w:t>Cat</w:t>
            </w:r>
          </w:p>
        </w:tc>
        <w:tc>
          <w:tcPr>
            <w:tcW w:w="4962" w:type="dxa"/>
            <w:tcBorders>
              <w:bottom w:val="single" w:sz="12" w:space="0" w:color="auto"/>
            </w:tcBorders>
            <w:shd w:val="pct10" w:color="auto" w:fill="FFFFFF"/>
          </w:tcPr>
          <w:p w14:paraId="55A62FEB" w14:textId="77777777" w:rsidR="00002750" w:rsidRPr="00235394" w:rsidRDefault="00002750" w:rsidP="00E21156">
            <w:pPr>
              <w:pStyle w:val="TAL"/>
              <w:rPr>
                <w:b/>
                <w:sz w:val="16"/>
              </w:rPr>
            </w:pPr>
            <w:r w:rsidRPr="00235394">
              <w:rPr>
                <w:b/>
                <w:sz w:val="16"/>
              </w:rPr>
              <w:t>Subject/Comment</w:t>
            </w:r>
          </w:p>
        </w:tc>
        <w:tc>
          <w:tcPr>
            <w:tcW w:w="708" w:type="dxa"/>
            <w:tcBorders>
              <w:bottom w:val="single" w:sz="12" w:space="0" w:color="auto"/>
            </w:tcBorders>
            <w:shd w:val="pct10" w:color="auto" w:fill="FFFFFF"/>
          </w:tcPr>
          <w:p w14:paraId="638932D2" w14:textId="77777777" w:rsidR="00002750" w:rsidRPr="00235394" w:rsidRDefault="00002750" w:rsidP="00E21156">
            <w:pPr>
              <w:pStyle w:val="TAL"/>
              <w:rPr>
                <w:b/>
                <w:sz w:val="16"/>
              </w:rPr>
            </w:pPr>
            <w:r w:rsidRPr="00235394">
              <w:rPr>
                <w:b/>
                <w:sz w:val="16"/>
              </w:rPr>
              <w:t>New</w:t>
            </w:r>
            <w:r>
              <w:rPr>
                <w:b/>
                <w:sz w:val="16"/>
              </w:rPr>
              <w:t xml:space="preserve"> version</w:t>
            </w:r>
          </w:p>
        </w:tc>
      </w:tr>
      <w:tr w:rsidR="00002750" w:rsidRPr="006B0D02" w14:paraId="536F3342" w14:textId="77777777" w:rsidTr="00E21156">
        <w:tc>
          <w:tcPr>
            <w:tcW w:w="800" w:type="dxa"/>
            <w:tcBorders>
              <w:top w:val="single" w:sz="12" w:space="0" w:color="auto"/>
              <w:bottom w:val="single" w:sz="12" w:space="0" w:color="auto"/>
            </w:tcBorders>
            <w:shd w:val="solid" w:color="FFFFFF" w:fill="auto"/>
          </w:tcPr>
          <w:p w14:paraId="4E2A81F3" w14:textId="77777777" w:rsidR="00002750" w:rsidRPr="006B0D02" w:rsidRDefault="00002750" w:rsidP="00E21156">
            <w:pPr>
              <w:pStyle w:val="TAC"/>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4FC83832" w14:textId="77777777" w:rsidR="00002750" w:rsidRPr="006B0D02" w:rsidRDefault="00002750" w:rsidP="00E21156">
            <w:pPr>
              <w:pStyle w:val="TAC"/>
              <w:rPr>
                <w:sz w:val="16"/>
                <w:szCs w:val="16"/>
              </w:rPr>
            </w:pPr>
            <w:r>
              <w:rPr>
                <w:sz w:val="16"/>
                <w:szCs w:val="16"/>
              </w:rPr>
              <w:t>CT75</w:t>
            </w:r>
          </w:p>
        </w:tc>
        <w:tc>
          <w:tcPr>
            <w:tcW w:w="1094" w:type="dxa"/>
            <w:tcBorders>
              <w:top w:val="single" w:sz="12" w:space="0" w:color="auto"/>
              <w:bottom w:val="single" w:sz="12" w:space="0" w:color="auto"/>
            </w:tcBorders>
            <w:shd w:val="solid" w:color="FFFFFF" w:fill="auto"/>
          </w:tcPr>
          <w:p w14:paraId="4F20A5BD" w14:textId="77777777" w:rsidR="00002750" w:rsidRPr="006B0D02" w:rsidRDefault="00002750" w:rsidP="00E21156">
            <w:pPr>
              <w:pStyle w:val="TAC"/>
              <w:rPr>
                <w:sz w:val="16"/>
                <w:szCs w:val="16"/>
              </w:rPr>
            </w:pPr>
          </w:p>
        </w:tc>
        <w:tc>
          <w:tcPr>
            <w:tcW w:w="425" w:type="dxa"/>
            <w:tcBorders>
              <w:top w:val="single" w:sz="12" w:space="0" w:color="auto"/>
              <w:bottom w:val="single" w:sz="12" w:space="0" w:color="auto"/>
            </w:tcBorders>
            <w:shd w:val="solid" w:color="FFFFFF" w:fill="auto"/>
          </w:tcPr>
          <w:p w14:paraId="328319C1" w14:textId="77777777" w:rsidR="00002750" w:rsidRPr="006B0D02" w:rsidRDefault="00002750" w:rsidP="00E21156">
            <w:pPr>
              <w:pStyle w:val="TAL"/>
              <w:rPr>
                <w:sz w:val="16"/>
                <w:szCs w:val="16"/>
              </w:rPr>
            </w:pPr>
          </w:p>
        </w:tc>
        <w:tc>
          <w:tcPr>
            <w:tcW w:w="425" w:type="dxa"/>
            <w:tcBorders>
              <w:top w:val="single" w:sz="12" w:space="0" w:color="auto"/>
              <w:bottom w:val="single" w:sz="12" w:space="0" w:color="auto"/>
            </w:tcBorders>
            <w:shd w:val="solid" w:color="FFFFFF" w:fill="auto"/>
          </w:tcPr>
          <w:p w14:paraId="6A7FCFA3" w14:textId="77777777" w:rsidR="00002750" w:rsidRPr="006B0D02" w:rsidRDefault="00002750" w:rsidP="00E21156">
            <w:pPr>
              <w:pStyle w:val="TAR"/>
              <w:rPr>
                <w:sz w:val="16"/>
                <w:szCs w:val="16"/>
              </w:rPr>
            </w:pPr>
          </w:p>
        </w:tc>
        <w:tc>
          <w:tcPr>
            <w:tcW w:w="425" w:type="dxa"/>
            <w:tcBorders>
              <w:top w:val="single" w:sz="12" w:space="0" w:color="auto"/>
              <w:bottom w:val="single" w:sz="12" w:space="0" w:color="auto"/>
            </w:tcBorders>
            <w:shd w:val="solid" w:color="FFFFFF" w:fill="auto"/>
          </w:tcPr>
          <w:p w14:paraId="444D87D7" w14:textId="77777777" w:rsidR="00002750" w:rsidRPr="006B0D02" w:rsidRDefault="00002750" w:rsidP="00E21156">
            <w:pPr>
              <w:pStyle w:val="TAC"/>
              <w:rPr>
                <w:sz w:val="16"/>
                <w:szCs w:val="16"/>
              </w:rPr>
            </w:pPr>
          </w:p>
        </w:tc>
        <w:tc>
          <w:tcPr>
            <w:tcW w:w="4962" w:type="dxa"/>
            <w:tcBorders>
              <w:top w:val="single" w:sz="12" w:space="0" w:color="auto"/>
              <w:bottom w:val="single" w:sz="12" w:space="0" w:color="auto"/>
            </w:tcBorders>
            <w:shd w:val="solid" w:color="FFFFFF" w:fill="auto"/>
          </w:tcPr>
          <w:p w14:paraId="6D6124F6" w14:textId="77777777" w:rsidR="00002750" w:rsidRPr="006B0D02" w:rsidRDefault="00002750" w:rsidP="00E21156">
            <w:pPr>
              <w:pStyle w:val="TAL"/>
              <w:rPr>
                <w:sz w:val="16"/>
                <w:szCs w:val="16"/>
              </w:rPr>
            </w:pPr>
            <w:r>
              <w:rPr>
                <w:sz w:val="16"/>
                <w:szCs w:val="16"/>
              </w:rPr>
              <w:t>Upgrade to Rel-14</w:t>
            </w:r>
          </w:p>
        </w:tc>
        <w:tc>
          <w:tcPr>
            <w:tcW w:w="708" w:type="dxa"/>
            <w:tcBorders>
              <w:top w:val="single" w:sz="12" w:space="0" w:color="auto"/>
              <w:bottom w:val="single" w:sz="12" w:space="0" w:color="auto"/>
            </w:tcBorders>
            <w:shd w:val="solid" w:color="FFFFFF" w:fill="auto"/>
          </w:tcPr>
          <w:p w14:paraId="42D3D3C0" w14:textId="77777777" w:rsidR="00002750" w:rsidRPr="007D6048" w:rsidRDefault="00002750" w:rsidP="00E21156">
            <w:pPr>
              <w:pStyle w:val="TAC"/>
              <w:rPr>
                <w:sz w:val="16"/>
                <w:szCs w:val="16"/>
              </w:rPr>
            </w:pPr>
            <w:r>
              <w:rPr>
                <w:sz w:val="16"/>
                <w:szCs w:val="16"/>
              </w:rPr>
              <w:t>14.0.0</w:t>
            </w:r>
          </w:p>
        </w:tc>
      </w:tr>
      <w:tr w:rsidR="00002750" w:rsidRPr="006B0D02" w14:paraId="361164D0" w14:textId="77777777" w:rsidTr="0029456B">
        <w:tc>
          <w:tcPr>
            <w:tcW w:w="800" w:type="dxa"/>
            <w:tcBorders>
              <w:top w:val="single" w:sz="12" w:space="0" w:color="auto"/>
              <w:bottom w:val="single" w:sz="12" w:space="0" w:color="auto"/>
            </w:tcBorders>
            <w:shd w:val="solid" w:color="FFFFFF" w:fill="auto"/>
          </w:tcPr>
          <w:p w14:paraId="6C0E41E4" w14:textId="77777777" w:rsidR="00002750" w:rsidRDefault="00002750" w:rsidP="00E21156">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7A02BCA3" w14:textId="77777777" w:rsidR="00002750" w:rsidRDefault="00002750" w:rsidP="00E21156">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560BC04F" w14:textId="77777777" w:rsidR="00002750" w:rsidRPr="006B0D02" w:rsidRDefault="00002750" w:rsidP="00E21156">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BDD83B9" w14:textId="77777777" w:rsidR="00002750" w:rsidRPr="006B0D02" w:rsidRDefault="00002750" w:rsidP="00E21156">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C130EB3" w14:textId="77777777" w:rsidR="00002750" w:rsidRPr="006B0D02" w:rsidRDefault="00002750" w:rsidP="00E21156">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227AF3D" w14:textId="77777777" w:rsidR="00002750" w:rsidRPr="006B0D02" w:rsidRDefault="00002750" w:rsidP="00E21156">
            <w:pPr>
              <w:pStyle w:val="TAC"/>
              <w:rPr>
                <w:sz w:val="16"/>
                <w:szCs w:val="16"/>
              </w:rPr>
            </w:pPr>
          </w:p>
        </w:tc>
        <w:tc>
          <w:tcPr>
            <w:tcW w:w="4962" w:type="dxa"/>
            <w:tcBorders>
              <w:top w:val="single" w:sz="12" w:space="0" w:color="auto"/>
              <w:bottom w:val="single" w:sz="12" w:space="0" w:color="auto"/>
            </w:tcBorders>
            <w:shd w:val="solid" w:color="FFFFFF" w:fill="auto"/>
          </w:tcPr>
          <w:p w14:paraId="677A7234" w14:textId="77777777" w:rsidR="00002750" w:rsidRDefault="00002750" w:rsidP="00E21156">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5F7C13D3" w14:textId="77777777" w:rsidR="00002750" w:rsidRPr="00270918" w:rsidRDefault="00002750" w:rsidP="00E21156">
            <w:pPr>
              <w:pStyle w:val="TAC"/>
              <w:rPr>
                <w:sz w:val="16"/>
                <w:szCs w:val="16"/>
              </w:rPr>
            </w:pPr>
            <w:r w:rsidRPr="00270918">
              <w:rPr>
                <w:sz w:val="16"/>
                <w:szCs w:val="16"/>
              </w:rPr>
              <w:t>15.0.0</w:t>
            </w:r>
          </w:p>
        </w:tc>
      </w:tr>
      <w:tr w:rsidR="00002750" w:rsidRPr="006B0D02" w14:paraId="2B6E29B1" w14:textId="77777777" w:rsidTr="00CC1914">
        <w:tc>
          <w:tcPr>
            <w:tcW w:w="800" w:type="dxa"/>
            <w:tcBorders>
              <w:top w:val="single" w:sz="12" w:space="0" w:color="auto"/>
              <w:bottom w:val="single" w:sz="12" w:space="0" w:color="auto"/>
            </w:tcBorders>
            <w:shd w:val="solid" w:color="FFFFFF" w:fill="auto"/>
          </w:tcPr>
          <w:p w14:paraId="54554D43" w14:textId="77777777" w:rsidR="00002750" w:rsidRDefault="00002750" w:rsidP="00E21156">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6781EB0A" w14:textId="77777777" w:rsidR="00002750" w:rsidRDefault="00002750" w:rsidP="00E21156">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7E22C774" w14:textId="77777777" w:rsidR="00002750" w:rsidRDefault="00002750" w:rsidP="00E21156">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74AB1C4" w14:textId="77777777" w:rsidR="00002750" w:rsidRDefault="00002750" w:rsidP="00E21156">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7927329" w14:textId="77777777" w:rsidR="00002750" w:rsidRDefault="00002750" w:rsidP="00E21156">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858C642" w14:textId="77777777" w:rsidR="00002750" w:rsidRPr="006B0D02" w:rsidRDefault="00002750" w:rsidP="00E21156">
            <w:pPr>
              <w:pStyle w:val="TAC"/>
              <w:rPr>
                <w:sz w:val="16"/>
                <w:szCs w:val="16"/>
              </w:rPr>
            </w:pPr>
          </w:p>
        </w:tc>
        <w:tc>
          <w:tcPr>
            <w:tcW w:w="4962" w:type="dxa"/>
            <w:tcBorders>
              <w:top w:val="single" w:sz="12" w:space="0" w:color="auto"/>
              <w:bottom w:val="single" w:sz="12" w:space="0" w:color="auto"/>
            </w:tcBorders>
            <w:shd w:val="solid" w:color="FFFFFF" w:fill="auto"/>
          </w:tcPr>
          <w:p w14:paraId="40BAAE10" w14:textId="77777777" w:rsidR="00002750" w:rsidRDefault="00002750" w:rsidP="00E21156">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54B47EB8" w14:textId="77777777" w:rsidR="00002750" w:rsidRPr="00002750" w:rsidRDefault="00002750" w:rsidP="00E21156">
            <w:pPr>
              <w:pStyle w:val="TAC"/>
              <w:rPr>
                <w:b/>
                <w:sz w:val="16"/>
                <w:szCs w:val="16"/>
              </w:rPr>
            </w:pPr>
            <w:r w:rsidRPr="00002750">
              <w:rPr>
                <w:b/>
                <w:sz w:val="16"/>
                <w:szCs w:val="16"/>
              </w:rPr>
              <w:t>16.0.0</w:t>
            </w:r>
          </w:p>
        </w:tc>
      </w:tr>
      <w:tr w:rsidR="0029456B" w:rsidRPr="006B0D02" w14:paraId="7E572FE8" w14:textId="77777777" w:rsidTr="00CC1914">
        <w:tc>
          <w:tcPr>
            <w:tcW w:w="800" w:type="dxa"/>
            <w:tcBorders>
              <w:top w:val="single" w:sz="12" w:space="0" w:color="auto"/>
              <w:bottom w:val="single" w:sz="12" w:space="0" w:color="auto"/>
            </w:tcBorders>
            <w:shd w:val="solid" w:color="FFFFFF" w:fill="auto"/>
          </w:tcPr>
          <w:p w14:paraId="57C1AD74" w14:textId="58CCC808" w:rsidR="0029456B" w:rsidRDefault="0029456B" w:rsidP="00E21156">
            <w:pPr>
              <w:pStyle w:val="TAC"/>
              <w:rPr>
                <w:sz w:val="16"/>
                <w:szCs w:val="16"/>
              </w:rPr>
            </w:pPr>
            <w:r>
              <w:rPr>
                <w:sz w:val="16"/>
                <w:szCs w:val="16"/>
              </w:rPr>
              <w:t>2022-0</w:t>
            </w:r>
            <w:r w:rsidR="009E449F">
              <w:rPr>
                <w:sz w:val="16"/>
                <w:szCs w:val="16"/>
              </w:rPr>
              <w:t>3</w:t>
            </w:r>
          </w:p>
        </w:tc>
        <w:tc>
          <w:tcPr>
            <w:tcW w:w="800" w:type="dxa"/>
            <w:tcBorders>
              <w:top w:val="single" w:sz="12" w:space="0" w:color="auto"/>
              <w:bottom w:val="single" w:sz="12" w:space="0" w:color="auto"/>
            </w:tcBorders>
            <w:shd w:val="solid" w:color="FFFFFF" w:fill="auto"/>
          </w:tcPr>
          <w:p w14:paraId="3C282311" w14:textId="600CB39B" w:rsidR="0029456B" w:rsidRDefault="002A1786" w:rsidP="00E21156">
            <w:pPr>
              <w:pStyle w:val="TAC"/>
              <w:rPr>
                <w:sz w:val="16"/>
                <w:szCs w:val="16"/>
              </w:rPr>
            </w:pPr>
            <w:r>
              <w:rPr>
                <w:sz w:val="16"/>
                <w:szCs w:val="16"/>
              </w:rPr>
              <w:t>CT</w:t>
            </w:r>
            <w:r w:rsidR="0029456B">
              <w:rPr>
                <w:sz w:val="16"/>
                <w:szCs w:val="16"/>
              </w:rPr>
              <w:t>-</w:t>
            </w:r>
            <w:r>
              <w:rPr>
                <w:sz w:val="16"/>
                <w:szCs w:val="16"/>
              </w:rPr>
              <w:t>95e</w:t>
            </w:r>
          </w:p>
        </w:tc>
        <w:tc>
          <w:tcPr>
            <w:tcW w:w="1094" w:type="dxa"/>
            <w:tcBorders>
              <w:top w:val="single" w:sz="12" w:space="0" w:color="auto"/>
              <w:bottom w:val="single" w:sz="12" w:space="0" w:color="auto"/>
            </w:tcBorders>
            <w:shd w:val="solid" w:color="FFFFFF" w:fill="auto"/>
          </w:tcPr>
          <w:p w14:paraId="6AD61A8A" w14:textId="301CB93F" w:rsidR="0029456B" w:rsidRDefault="0029456B" w:rsidP="00E21156">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2C51865" w14:textId="2BE58D34" w:rsidR="0029456B" w:rsidRDefault="0029456B" w:rsidP="00E21156">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E45A2B2" w14:textId="01656312" w:rsidR="0029456B" w:rsidRDefault="0029456B" w:rsidP="00E21156">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07F75DB" w14:textId="3F0FD8B5" w:rsidR="0029456B" w:rsidRPr="006B0D02" w:rsidRDefault="0029456B" w:rsidP="00E21156">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14D941AE" w14:textId="22C6ED12" w:rsidR="0029456B" w:rsidRDefault="0029456B" w:rsidP="00E21156">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6DB971FF" w14:textId="4AA0D50D" w:rsidR="0029456B" w:rsidRPr="0029456B" w:rsidRDefault="0029456B" w:rsidP="00E21156">
            <w:pPr>
              <w:pStyle w:val="TAC"/>
              <w:rPr>
                <w:b/>
                <w:sz w:val="16"/>
                <w:szCs w:val="16"/>
              </w:rPr>
            </w:pPr>
            <w:r w:rsidRPr="0029456B">
              <w:rPr>
                <w:b/>
                <w:sz w:val="16"/>
                <w:szCs w:val="16"/>
              </w:rPr>
              <w:t>17.0.0</w:t>
            </w:r>
          </w:p>
        </w:tc>
      </w:tr>
      <w:tr w:rsidR="00CC1914" w:rsidRPr="006B0D02" w14:paraId="21FF12E1" w14:textId="77777777" w:rsidTr="00DD152E">
        <w:tc>
          <w:tcPr>
            <w:tcW w:w="800" w:type="dxa"/>
            <w:tcBorders>
              <w:top w:val="single" w:sz="12" w:space="0" w:color="auto"/>
              <w:bottom w:val="single" w:sz="12" w:space="0" w:color="auto"/>
            </w:tcBorders>
            <w:shd w:val="solid" w:color="FFFFFF" w:fill="auto"/>
          </w:tcPr>
          <w:p w14:paraId="7C431748" w14:textId="2B9DEC6B" w:rsidR="00CC1914" w:rsidRDefault="00CC1914" w:rsidP="00E21156">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34E127AF" w14:textId="5B3E1A4F" w:rsidR="00CC1914" w:rsidRDefault="00CC1914" w:rsidP="00E21156">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3CBC283C" w14:textId="3E818B90" w:rsidR="00CC1914" w:rsidRDefault="00CC1914" w:rsidP="00E21156">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9606076" w14:textId="57E12409" w:rsidR="00CC1914" w:rsidRDefault="00CC1914" w:rsidP="00E21156">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1616077" w14:textId="2E0B760D" w:rsidR="00CC1914" w:rsidRDefault="00CC1914" w:rsidP="00E21156">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FBE87A7" w14:textId="42ED22B3" w:rsidR="00CC1914" w:rsidRDefault="00CC1914" w:rsidP="00E21156">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3B66E404" w14:textId="5A6F09E4" w:rsidR="00CC1914" w:rsidRDefault="00CC1914" w:rsidP="00E21156">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754638D4" w14:textId="7B884DF3" w:rsidR="00CC1914" w:rsidRPr="00CC1914" w:rsidRDefault="00CC1914" w:rsidP="00E21156">
            <w:pPr>
              <w:pStyle w:val="TAC"/>
              <w:rPr>
                <w:b/>
                <w:sz w:val="16"/>
                <w:szCs w:val="16"/>
              </w:rPr>
            </w:pPr>
            <w:r w:rsidRPr="00CC1914">
              <w:rPr>
                <w:b/>
                <w:sz w:val="16"/>
                <w:szCs w:val="16"/>
              </w:rPr>
              <w:t>18.0.0</w:t>
            </w:r>
          </w:p>
        </w:tc>
      </w:tr>
      <w:tr w:rsidR="00B209B2" w:rsidRPr="006B0D02" w14:paraId="2B02EB2C" w14:textId="77777777" w:rsidTr="00E21156">
        <w:tc>
          <w:tcPr>
            <w:tcW w:w="800" w:type="dxa"/>
            <w:tcBorders>
              <w:top w:val="single" w:sz="12" w:space="0" w:color="auto"/>
            </w:tcBorders>
            <w:shd w:val="solid" w:color="FFFFFF" w:fill="auto"/>
          </w:tcPr>
          <w:p w14:paraId="3010AF76" w14:textId="2A04C270" w:rsidR="00B209B2" w:rsidRDefault="00B209B2" w:rsidP="00E21156">
            <w:pPr>
              <w:pStyle w:val="TAC"/>
              <w:rPr>
                <w:sz w:val="16"/>
                <w:szCs w:val="16"/>
              </w:rPr>
            </w:pPr>
            <w:r>
              <w:rPr>
                <w:sz w:val="16"/>
                <w:szCs w:val="16"/>
              </w:rPr>
              <w:t>2024-12</w:t>
            </w:r>
          </w:p>
        </w:tc>
        <w:tc>
          <w:tcPr>
            <w:tcW w:w="800" w:type="dxa"/>
            <w:tcBorders>
              <w:top w:val="single" w:sz="12" w:space="0" w:color="auto"/>
            </w:tcBorders>
            <w:shd w:val="solid" w:color="FFFFFF" w:fill="auto"/>
          </w:tcPr>
          <w:p w14:paraId="0B280A40" w14:textId="76E3D338" w:rsidR="00B209B2" w:rsidRDefault="00B209B2" w:rsidP="00E21156">
            <w:pPr>
              <w:pStyle w:val="TAC"/>
              <w:rPr>
                <w:sz w:val="16"/>
                <w:szCs w:val="16"/>
              </w:rPr>
            </w:pPr>
            <w:r>
              <w:rPr>
                <w:sz w:val="16"/>
                <w:szCs w:val="16"/>
              </w:rPr>
              <w:t>CT#106</w:t>
            </w:r>
          </w:p>
        </w:tc>
        <w:tc>
          <w:tcPr>
            <w:tcW w:w="1094" w:type="dxa"/>
            <w:tcBorders>
              <w:top w:val="single" w:sz="12" w:space="0" w:color="auto"/>
            </w:tcBorders>
            <w:shd w:val="solid" w:color="FFFFFF" w:fill="auto"/>
          </w:tcPr>
          <w:p w14:paraId="1A1DFE90" w14:textId="7A9A92AB" w:rsidR="00B209B2" w:rsidRPr="00DD152E" w:rsidRDefault="00B209B2" w:rsidP="00DD152E">
            <w:pPr>
              <w:overflowPunct/>
              <w:autoSpaceDE/>
              <w:autoSpaceDN/>
              <w:adjustRightInd/>
              <w:spacing w:after="0"/>
              <w:jc w:val="center"/>
              <w:textAlignment w:val="auto"/>
              <w:rPr>
                <w:rFonts w:cs="Arial"/>
                <w:b/>
                <w:bCs/>
                <w:color w:val="0000FF"/>
                <w:sz w:val="16"/>
                <w:szCs w:val="16"/>
                <w:u w:val="single"/>
              </w:rPr>
            </w:pPr>
            <w:hyperlink r:id="rId25" w:history="1">
              <w:r>
                <w:rPr>
                  <w:rStyle w:val="Hyperlink"/>
                  <w:rFonts w:ascii="Arial" w:hAnsi="Arial" w:cs="Arial"/>
                  <w:b/>
                  <w:bCs/>
                  <w:color w:val="0000FF"/>
                  <w:sz w:val="16"/>
                  <w:szCs w:val="16"/>
                </w:rPr>
                <w:t>CP-243222</w:t>
              </w:r>
            </w:hyperlink>
          </w:p>
        </w:tc>
        <w:tc>
          <w:tcPr>
            <w:tcW w:w="425" w:type="dxa"/>
            <w:tcBorders>
              <w:top w:val="single" w:sz="12" w:space="0" w:color="auto"/>
            </w:tcBorders>
            <w:shd w:val="solid" w:color="FFFFFF" w:fill="auto"/>
          </w:tcPr>
          <w:p w14:paraId="0BBB8E77" w14:textId="23483C82" w:rsidR="00B209B2" w:rsidRDefault="00B209B2" w:rsidP="00E21156">
            <w:pPr>
              <w:pStyle w:val="TAL"/>
              <w:rPr>
                <w:sz w:val="16"/>
                <w:szCs w:val="16"/>
              </w:rPr>
            </w:pPr>
            <w:r>
              <w:rPr>
                <w:sz w:val="16"/>
                <w:szCs w:val="16"/>
              </w:rPr>
              <w:t>0082</w:t>
            </w:r>
          </w:p>
        </w:tc>
        <w:tc>
          <w:tcPr>
            <w:tcW w:w="425" w:type="dxa"/>
            <w:tcBorders>
              <w:top w:val="single" w:sz="12" w:space="0" w:color="auto"/>
            </w:tcBorders>
            <w:shd w:val="solid" w:color="FFFFFF" w:fill="auto"/>
          </w:tcPr>
          <w:p w14:paraId="35552EE4" w14:textId="6B8855A6" w:rsidR="00B209B2" w:rsidRDefault="00B209B2" w:rsidP="00E21156">
            <w:pPr>
              <w:pStyle w:val="TAR"/>
              <w:rPr>
                <w:sz w:val="16"/>
                <w:szCs w:val="16"/>
              </w:rPr>
            </w:pPr>
            <w:r>
              <w:rPr>
                <w:sz w:val="16"/>
                <w:szCs w:val="16"/>
              </w:rPr>
              <w:t>1</w:t>
            </w:r>
          </w:p>
        </w:tc>
        <w:tc>
          <w:tcPr>
            <w:tcW w:w="425" w:type="dxa"/>
            <w:tcBorders>
              <w:top w:val="single" w:sz="12" w:space="0" w:color="auto"/>
            </w:tcBorders>
            <w:shd w:val="solid" w:color="FFFFFF" w:fill="auto"/>
          </w:tcPr>
          <w:p w14:paraId="1FF4BB7E" w14:textId="5B0672B3" w:rsidR="00B209B2" w:rsidRDefault="00B209B2" w:rsidP="00E21156">
            <w:pPr>
              <w:pStyle w:val="TAC"/>
              <w:rPr>
                <w:sz w:val="16"/>
                <w:szCs w:val="16"/>
              </w:rPr>
            </w:pPr>
            <w:r>
              <w:rPr>
                <w:sz w:val="16"/>
                <w:szCs w:val="16"/>
              </w:rPr>
              <w:t>B</w:t>
            </w:r>
          </w:p>
        </w:tc>
        <w:tc>
          <w:tcPr>
            <w:tcW w:w="4962" w:type="dxa"/>
            <w:tcBorders>
              <w:top w:val="single" w:sz="12" w:space="0" w:color="auto"/>
            </w:tcBorders>
            <w:shd w:val="solid" w:color="FFFFFF" w:fill="auto"/>
          </w:tcPr>
          <w:p w14:paraId="0AC9A260" w14:textId="62BB7275" w:rsidR="00B209B2" w:rsidRDefault="00B209B2" w:rsidP="00E21156">
            <w:pPr>
              <w:pStyle w:val="TAL"/>
              <w:rPr>
                <w:sz w:val="16"/>
                <w:szCs w:val="16"/>
              </w:rPr>
            </w:pPr>
            <w:r>
              <w:rPr>
                <w:sz w:val="16"/>
                <w:szCs w:val="16"/>
              </w:rPr>
              <w:t>MPS for IMS messaging text to list</w:t>
            </w:r>
          </w:p>
        </w:tc>
        <w:tc>
          <w:tcPr>
            <w:tcW w:w="708" w:type="dxa"/>
            <w:tcBorders>
              <w:top w:val="single" w:sz="12" w:space="0" w:color="auto"/>
            </w:tcBorders>
            <w:shd w:val="solid" w:color="FFFFFF" w:fill="auto"/>
          </w:tcPr>
          <w:p w14:paraId="7466E8EE" w14:textId="41B65736" w:rsidR="00B209B2" w:rsidRPr="00CC1914" w:rsidRDefault="00B209B2" w:rsidP="00E21156">
            <w:pPr>
              <w:pStyle w:val="TAC"/>
              <w:rPr>
                <w:b/>
                <w:sz w:val="16"/>
                <w:szCs w:val="16"/>
              </w:rPr>
            </w:pPr>
            <w:r>
              <w:rPr>
                <w:b/>
                <w:sz w:val="16"/>
                <w:szCs w:val="16"/>
              </w:rPr>
              <w:t>19.0.0</w:t>
            </w:r>
          </w:p>
        </w:tc>
      </w:tr>
    </w:tbl>
    <w:p w14:paraId="3C4244C4" w14:textId="77777777" w:rsidR="00002750" w:rsidRPr="008928B1" w:rsidRDefault="00002750" w:rsidP="00002750"/>
    <w:p w14:paraId="5554E865" w14:textId="77777777" w:rsidR="00002750" w:rsidRPr="008928B1" w:rsidRDefault="00002750"/>
    <w:sectPr w:rsidR="00002750" w:rsidRPr="008928B1">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1FBEA" w14:textId="77777777" w:rsidR="001C6FBE" w:rsidRDefault="001C6FBE">
      <w:r>
        <w:separator/>
      </w:r>
    </w:p>
  </w:endnote>
  <w:endnote w:type="continuationSeparator" w:id="0">
    <w:p w14:paraId="03C41AB2" w14:textId="77777777" w:rsidR="001C6FBE" w:rsidRDefault="001C6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New (W1)">
    <w:altName w:val="Times New Roman"/>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19F57" w14:textId="77777777" w:rsidR="008839B4" w:rsidRPr="008839B4" w:rsidRDefault="008839B4" w:rsidP="008839B4">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49093" w14:textId="77777777" w:rsidR="008839B4" w:rsidRPr="008839B4" w:rsidRDefault="008839B4" w:rsidP="008839B4">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A72B6" w14:textId="77777777" w:rsidR="001D52D6" w:rsidRPr="008839B4" w:rsidRDefault="001D52D6" w:rsidP="008839B4">
    <w:pPr>
      <w:jc w:val="center"/>
      <w:rPr>
        <w:rFonts w:ascii="Arial" w:hAnsi="Arial" w:cs="Arial"/>
        <w:b/>
        <w:i/>
      </w:rPr>
    </w:pPr>
    <w:r w:rsidRPr="008839B4">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29FE0F" w14:textId="77777777" w:rsidR="001C6FBE" w:rsidRDefault="001C6FBE">
      <w:r>
        <w:separator/>
      </w:r>
    </w:p>
  </w:footnote>
  <w:footnote w:type="continuationSeparator" w:id="0">
    <w:p w14:paraId="48CF305B" w14:textId="77777777" w:rsidR="001C6FBE" w:rsidRDefault="001C6F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ED73E" w14:textId="321B7429" w:rsidR="001D52D6" w:rsidRDefault="00CC1914">
    <w:pPr>
      <w:framePr w:wrap="auto" w:vAnchor="text" w:hAnchor="margin" w:xAlign="right" w:y="1"/>
      <w:jc w:val="right"/>
    </w:pPr>
    <w:r w:rsidRPr="008839B4">
      <w:rPr>
        <w:rFonts w:ascii="Arial" w:hAnsi="Arial" w:cs="Arial"/>
        <w:b/>
      </w:rPr>
      <w:fldChar w:fldCharType="begin"/>
    </w:r>
    <w:r w:rsidRPr="008839B4">
      <w:rPr>
        <w:rFonts w:ascii="Arial" w:hAnsi="Arial" w:cs="Arial"/>
        <w:b/>
      </w:rPr>
      <w:instrText xml:space="preserve"> STYLEREF ZA </w:instrText>
    </w:r>
    <w:r w:rsidRPr="008839B4">
      <w:rPr>
        <w:rFonts w:ascii="Arial" w:hAnsi="Arial" w:cs="Arial"/>
        <w:b/>
      </w:rPr>
      <w:fldChar w:fldCharType="separate"/>
    </w:r>
    <w:r w:rsidR="00DD152E">
      <w:rPr>
        <w:rFonts w:ascii="Arial" w:hAnsi="Arial" w:cs="Arial"/>
        <w:b/>
        <w:noProof/>
      </w:rPr>
      <w:t>3GPP TS 24.247 V19.0.0 (2024-12)</w:t>
    </w:r>
    <w:r w:rsidRPr="008839B4">
      <w:rPr>
        <w:rFonts w:ascii="Arial" w:hAnsi="Arial" w:cs="Arial"/>
        <w:b/>
        <w:noProof/>
      </w:rPr>
      <w:fldChar w:fldCharType="end"/>
    </w:r>
  </w:p>
  <w:p w14:paraId="51C45FE1" w14:textId="77777777" w:rsidR="001D52D6" w:rsidRDefault="001D52D6">
    <w:pPr>
      <w:framePr w:wrap="auto" w:vAnchor="text" w:hAnchor="margin" w:xAlign="center" w:y="1"/>
    </w:pPr>
    <w:r w:rsidRPr="008839B4">
      <w:rPr>
        <w:rFonts w:ascii="Arial" w:hAnsi="Arial" w:cs="Arial"/>
        <w:b/>
      </w:rPr>
      <w:fldChar w:fldCharType="begin"/>
    </w:r>
    <w:r w:rsidRPr="008839B4">
      <w:rPr>
        <w:rFonts w:ascii="Arial" w:hAnsi="Arial" w:cs="Arial"/>
        <w:b/>
      </w:rPr>
      <w:instrText xml:space="preserve"> PAGE </w:instrText>
    </w:r>
    <w:r w:rsidRPr="008839B4">
      <w:rPr>
        <w:rFonts w:ascii="Arial" w:hAnsi="Arial" w:cs="Arial"/>
        <w:b/>
      </w:rPr>
      <w:fldChar w:fldCharType="separate"/>
    </w:r>
    <w:r w:rsidR="00270918" w:rsidRPr="008839B4">
      <w:rPr>
        <w:rFonts w:ascii="Arial" w:hAnsi="Arial" w:cs="Arial"/>
        <w:b/>
      </w:rPr>
      <w:t>78</w:t>
    </w:r>
    <w:r w:rsidRPr="008839B4">
      <w:rPr>
        <w:rFonts w:ascii="Arial" w:hAnsi="Arial" w:cs="Arial"/>
        <w:b/>
      </w:rPr>
      <w:fldChar w:fldCharType="end"/>
    </w:r>
  </w:p>
  <w:p w14:paraId="759F2C54" w14:textId="66AE293D" w:rsidR="001D52D6" w:rsidRDefault="00CC1914">
    <w:pPr>
      <w:framePr w:wrap="auto" w:vAnchor="text" w:hAnchor="margin" w:y="1"/>
    </w:pPr>
    <w:r w:rsidRPr="008839B4">
      <w:rPr>
        <w:rFonts w:ascii="Arial" w:hAnsi="Arial" w:cs="Arial"/>
        <w:b/>
      </w:rPr>
      <w:fldChar w:fldCharType="begin"/>
    </w:r>
    <w:r w:rsidRPr="008839B4">
      <w:rPr>
        <w:rFonts w:ascii="Arial" w:hAnsi="Arial" w:cs="Arial"/>
        <w:b/>
      </w:rPr>
      <w:instrText xml:space="preserve"> STYLEREF ZGSM </w:instrText>
    </w:r>
    <w:r w:rsidRPr="008839B4">
      <w:rPr>
        <w:rFonts w:ascii="Arial" w:hAnsi="Arial" w:cs="Arial"/>
        <w:b/>
      </w:rPr>
      <w:fldChar w:fldCharType="separate"/>
    </w:r>
    <w:r w:rsidR="00DD152E">
      <w:rPr>
        <w:rFonts w:ascii="Arial" w:hAnsi="Arial" w:cs="Arial"/>
        <w:b/>
        <w:noProof/>
      </w:rPr>
      <w:t>Release 19</w:t>
    </w:r>
    <w:r w:rsidRPr="008839B4">
      <w:rPr>
        <w:rFonts w:ascii="Arial" w:hAnsi="Arial" w:cs="Arial"/>
        <w:b/>
        <w:noProof/>
      </w:rPr>
      <w:fldChar w:fldCharType="end"/>
    </w:r>
  </w:p>
  <w:p w14:paraId="76747A70" w14:textId="77777777" w:rsidR="001D52D6" w:rsidRDefault="001D52D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9B8D5F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506DE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DE23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25AAC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C6A59D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CF6912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3086C6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4FCB4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09260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2BAD77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C9F6CC8"/>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4DA311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09B67FF"/>
    <w:multiLevelType w:val="singleLevel"/>
    <w:tmpl w:val="FE9E9AAC"/>
    <w:lvl w:ilvl="0">
      <w:start w:val="1"/>
      <w:numFmt w:val="bullet"/>
      <w:lvlText w:val=""/>
      <w:lvlJc w:val="left"/>
      <w:pPr>
        <w:tabs>
          <w:tab w:val="num" w:pos="360"/>
        </w:tabs>
        <w:ind w:left="360" w:hanging="360"/>
      </w:pPr>
      <w:rPr>
        <w:rFonts w:ascii="Symbol" w:hAnsi="Symbol" w:hint="default"/>
        <w:b w:val="0"/>
        <w:i w:val="0"/>
        <w:sz w:val="24"/>
      </w:rPr>
    </w:lvl>
  </w:abstractNum>
  <w:abstractNum w:abstractNumId="14" w15:restartNumberingAfterBreak="0">
    <w:nsid w:val="61693B55"/>
    <w:multiLevelType w:val="singleLevel"/>
    <w:tmpl w:val="17AC8F18"/>
    <w:lvl w:ilvl="0">
      <w:start w:val="1"/>
      <w:numFmt w:val="decimal"/>
      <w:lvlText w:val="%1)"/>
      <w:lvlJc w:val="left"/>
      <w:pPr>
        <w:tabs>
          <w:tab w:val="num" w:pos="360"/>
        </w:tabs>
        <w:ind w:left="360" w:hanging="360"/>
      </w:pPr>
    </w:lvl>
  </w:abstractNum>
  <w:num w:numId="1" w16cid:durableId="19254518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022781289">
    <w:abstractNumId w:val="14"/>
  </w:num>
  <w:num w:numId="3" w16cid:durableId="354036523">
    <w:abstractNumId w:val="13"/>
  </w:num>
  <w:num w:numId="4" w16cid:durableId="269050909">
    <w:abstractNumId w:val="12"/>
  </w:num>
  <w:num w:numId="5" w16cid:durableId="386496447">
    <w:abstractNumId w:val="11"/>
  </w:num>
  <w:num w:numId="6" w16cid:durableId="1939871267">
    <w:abstractNumId w:val="2"/>
  </w:num>
  <w:num w:numId="7" w16cid:durableId="1162160360">
    <w:abstractNumId w:val="1"/>
  </w:num>
  <w:num w:numId="8" w16cid:durableId="1143425605">
    <w:abstractNumId w:val="0"/>
  </w:num>
  <w:num w:numId="9" w16cid:durableId="1441416239">
    <w:abstractNumId w:val="9"/>
  </w:num>
  <w:num w:numId="10" w16cid:durableId="758988149">
    <w:abstractNumId w:val="7"/>
  </w:num>
  <w:num w:numId="11" w16cid:durableId="145901786">
    <w:abstractNumId w:val="6"/>
  </w:num>
  <w:num w:numId="12" w16cid:durableId="286817827">
    <w:abstractNumId w:val="5"/>
  </w:num>
  <w:num w:numId="13" w16cid:durableId="1588265351">
    <w:abstractNumId w:val="4"/>
  </w:num>
  <w:num w:numId="14" w16cid:durableId="1451781895">
    <w:abstractNumId w:val="8"/>
  </w:num>
  <w:num w:numId="15" w16cid:durableId="1008286620">
    <w:abstractNumId w:val="3"/>
  </w:num>
  <w:num w:numId="16" w16cid:durableId="1489832338">
    <w:abstractNumId w:val="2"/>
  </w:num>
  <w:num w:numId="17" w16cid:durableId="541284693">
    <w:abstractNumId w:val="1"/>
  </w:num>
  <w:num w:numId="18" w16cid:durableId="1402677260">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60FC"/>
    <w:rsid w:val="00002750"/>
    <w:rsid w:val="0001769E"/>
    <w:rsid w:val="00032BCF"/>
    <w:rsid w:val="000350A8"/>
    <w:rsid w:val="0004131C"/>
    <w:rsid w:val="000A3505"/>
    <w:rsid w:val="000B6552"/>
    <w:rsid w:val="000C49E0"/>
    <w:rsid w:val="000D16E6"/>
    <w:rsid w:val="000D50E0"/>
    <w:rsid w:val="000D60FC"/>
    <w:rsid w:val="0010130E"/>
    <w:rsid w:val="00110F7E"/>
    <w:rsid w:val="001228AC"/>
    <w:rsid w:val="00156D96"/>
    <w:rsid w:val="00163175"/>
    <w:rsid w:val="00170F4E"/>
    <w:rsid w:val="001711BA"/>
    <w:rsid w:val="00171AEC"/>
    <w:rsid w:val="0017783D"/>
    <w:rsid w:val="001942CA"/>
    <w:rsid w:val="001C6FBE"/>
    <w:rsid w:val="001D52D6"/>
    <w:rsid w:val="001E1D04"/>
    <w:rsid w:val="001F3825"/>
    <w:rsid w:val="00204A86"/>
    <w:rsid w:val="0021010D"/>
    <w:rsid w:val="0021771C"/>
    <w:rsid w:val="00242DA4"/>
    <w:rsid w:val="00250CB3"/>
    <w:rsid w:val="0025662D"/>
    <w:rsid w:val="00270918"/>
    <w:rsid w:val="0029456B"/>
    <w:rsid w:val="002965F6"/>
    <w:rsid w:val="002A1786"/>
    <w:rsid w:val="002A32E3"/>
    <w:rsid w:val="002D0BD8"/>
    <w:rsid w:val="002F3AEA"/>
    <w:rsid w:val="00304D72"/>
    <w:rsid w:val="00305FCB"/>
    <w:rsid w:val="00324ACA"/>
    <w:rsid w:val="00331AD0"/>
    <w:rsid w:val="00334FDA"/>
    <w:rsid w:val="00353DA4"/>
    <w:rsid w:val="0037241D"/>
    <w:rsid w:val="00372E28"/>
    <w:rsid w:val="00375CCF"/>
    <w:rsid w:val="00382868"/>
    <w:rsid w:val="003A1C01"/>
    <w:rsid w:val="003C7B01"/>
    <w:rsid w:val="003D33DE"/>
    <w:rsid w:val="003E0C94"/>
    <w:rsid w:val="00401099"/>
    <w:rsid w:val="004053A2"/>
    <w:rsid w:val="00406A56"/>
    <w:rsid w:val="00410209"/>
    <w:rsid w:val="004165EE"/>
    <w:rsid w:val="00420E2D"/>
    <w:rsid w:val="004267D9"/>
    <w:rsid w:val="004347FF"/>
    <w:rsid w:val="0044279F"/>
    <w:rsid w:val="00447D83"/>
    <w:rsid w:val="004509C2"/>
    <w:rsid w:val="00477B92"/>
    <w:rsid w:val="004977D7"/>
    <w:rsid w:val="004B4ED2"/>
    <w:rsid w:val="004B63F5"/>
    <w:rsid w:val="004C3D0C"/>
    <w:rsid w:val="004D234A"/>
    <w:rsid w:val="004E3343"/>
    <w:rsid w:val="004E7921"/>
    <w:rsid w:val="00507ABF"/>
    <w:rsid w:val="00522F2E"/>
    <w:rsid w:val="00526F98"/>
    <w:rsid w:val="0053798F"/>
    <w:rsid w:val="00582022"/>
    <w:rsid w:val="005A1B28"/>
    <w:rsid w:val="005B6444"/>
    <w:rsid w:val="005C5ED2"/>
    <w:rsid w:val="005C7AC8"/>
    <w:rsid w:val="005D1BD8"/>
    <w:rsid w:val="005D3FCB"/>
    <w:rsid w:val="005D6161"/>
    <w:rsid w:val="005F76D9"/>
    <w:rsid w:val="00610DB2"/>
    <w:rsid w:val="00622DD9"/>
    <w:rsid w:val="006258D6"/>
    <w:rsid w:val="006310EA"/>
    <w:rsid w:val="00642D0F"/>
    <w:rsid w:val="0066149D"/>
    <w:rsid w:val="00664D14"/>
    <w:rsid w:val="00667765"/>
    <w:rsid w:val="0067140C"/>
    <w:rsid w:val="006752DB"/>
    <w:rsid w:val="00680C93"/>
    <w:rsid w:val="006864DA"/>
    <w:rsid w:val="0068734F"/>
    <w:rsid w:val="006A01EF"/>
    <w:rsid w:val="006B3CAA"/>
    <w:rsid w:val="006C46CE"/>
    <w:rsid w:val="006C6AB8"/>
    <w:rsid w:val="006E08F2"/>
    <w:rsid w:val="007157B9"/>
    <w:rsid w:val="007158F9"/>
    <w:rsid w:val="00777A46"/>
    <w:rsid w:val="007810BB"/>
    <w:rsid w:val="007A027B"/>
    <w:rsid w:val="007A1902"/>
    <w:rsid w:val="007B170C"/>
    <w:rsid w:val="007D1A6F"/>
    <w:rsid w:val="007D1F4B"/>
    <w:rsid w:val="007E01C2"/>
    <w:rsid w:val="007E18AC"/>
    <w:rsid w:val="007E3D07"/>
    <w:rsid w:val="007F1EC9"/>
    <w:rsid w:val="00805493"/>
    <w:rsid w:val="008151CE"/>
    <w:rsid w:val="00827107"/>
    <w:rsid w:val="00846D8B"/>
    <w:rsid w:val="008612EA"/>
    <w:rsid w:val="00873578"/>
    <w:rsid w:val="0088248C"/>
    <w:rsid w:val="008839B4"/>
    <w:rsid w:val="008928B1"/>
    <w:rsid w:val="008B4F9D"/>
    <w:rsid w:val="008C6ECE"/>
    <w:rsid w:val="008D11B7"/>
    <w:rsid w:val="008D759B"/>
    <w:rsid w:val="008E304C"/>
    <w:rsid w:val="008E763F"/>
    <w:rsid w:val="00902D8E"/>
    <w:rsid w:val="00911D9D"/>
    <w:rsid w:val="00912E6F"/>
    <w:rsid w:val="0092229F"/>
    <w:rsid w:val="00923D0D"/>
    <w:rsid w:val="0093095E"/>
    <w:rsid w:val="00931B68"/>
    <w:rsid w:val="009440C7"/>
    <w:rsid w:val="009721A7"/>
    <w:rsid w:val="0098298C"/>
    <w:rsid w:val="0098447C"/>
    <w:rsid w:val="00984B3C"/>
    <w:rsid w:val="0099288C"/>
    <w:rsid w:val="009A3755"/>
    <w:rsid w:val="009C488C"/>
    <w:rsid w:val="009D2EBA"/>
    <w:rsid w:val="009D744F"/>
    <w:rsid w:val="009E449F"/>
    <w:rsid w:val="009F2535"/>
    <w:rsid w:val="00A11CA5"/>
    <w:rsid w:val="00A55A4D"/>
    <w:rsid w:val="00A600E6"/>
    <w:rsid w:val="00A84E7B"/>
    <w:rsid w:val="00AA339A"/>
    <w:rsid w:val="00AB0749"/>
    <w:rsid w:val="00AD4F0B"/>
    <w:rsid w:val="00AE65D9"/>
    <w:rsid w:val="00AE707B"/>
    <w:rsid w:val="00B0253F"/>
    <w:rsid w:val="00B0558F"/>
    <w:rsid w:val="00B11B1A"/>
    <w:rsid w:val="00B17873"/>
    <w:rsid w:val="00B209B2"/>
    <w:rsid w:val="00B228C1"/>
    <w:rsid w:val="00B24A21"/>
    <w:rsid w:val="00B25D25"/>
    <w:rsid w:val="00B36D8B"/>
    <w:rsid w:val="00B40E90"/>
    <w:rsid w:val="00B708CA"/>
    <w:rsid w:val="00B719D0"/>
    <w:rsid w:val="00B72865"/>
    <w:rsid w:val="00BA0709"/>
    <w:rsid w:val="00BA6D08"/>
    <w:rsid w:val="00BB4200"/>
    <w:rsid w:val="00BC65C6"/>
    <w:rsid w:val="00BD2E0A"/>
    <w:rsid w:val="00BE1979"/>
    <w:rsid w:val="00C01F0B"/>
    <w:rsid w:val="00C15DDE"/>
    <w:rsid w:val="00C22FB8"/>
    <w:rsid w:val="00C4696D"/>
    <w:rsid w:val="00C5672F"/>
    <w:rsid w:val="00C675EF"/>
    <w:rsid w:val="00C80708"/>
    <w:rsid w:val="00CA4043"/>
    <w:rsid w:val="00CA6A7F"/>
    <w:rsid w:val="00CC1914"/>
    <w:rsid w:val="00CE5E8F"/>
    <w:rsid w:val="00D0246B"/>
    <w:rsid w:val="00D21DBF"/>
    <w:rsid w:val="00D27C9E"/>
    <w:rsid w:val="00D40FEE"/>
    <w:rsid w:val="00D648FD"/>
    <w:rsid w:val="00D805FC"/>
    <w:rsid w:val="00D92A3C"/>
    <w:rsid w:val="00DB0292"/>
    <w:rsid w:val="00DB46E6"/>
    <w:rsid w:val="00DB7750"/>
    <w:rsid w:val="00DC40CC"/>
    <w:rsid w:val="00DD152E"/>
    <w:rsid w:val="00DE044C"/>
    <w:rsid w:val="00DF14CF"/>
    <w:rsid w:val="00E0629F"/>
    <w:rsid w:val="00E07D0F"/>
    <w:rsid w:val="00E17EAC"/>
    <w:rsid w:val="00E21156"/>
    <w:rsid w:val="00E315B5"/>
    <w:rsid w:val="00E4642E"/>
    <w:rsid w:val="00E77C88"/>
    <w:rsid w:val="00E81B26"/>
    <w:rsid w:val="00E968D0"/>
    <w:rsid w:val="00EB0199"/>
    <w:rsid w:val="00EC24B4"/>
    <w:rsid w:val="00EC4BFD"/>
    <w:rsid w:val="00ED6835"/>
    <w:rsid w:val="00EE4150"/>
    <w:rsid w:val="00EF1BE1"/>
    <w:rsid w:val="00EF6978"/>
    <w:rsid w:val="00EF7F26"/>
    <w:rsid w:val="00F12BF1"/>
    <w:rsid w:val="00F15B66"/>
    <w:rsid w:val="00F25621"/>
    <w:rsid w:val="00F525B8"/>
    <w:rsid w:val="00F6182B"/>
    <w:rsid w:val="00F650EE"/>
    <w:rsid w:val="00F72B05"/>
    <w:rsid w:val="00F82C1E"/>
    <w:rsid w:val="00FA4354"/>
    <w:rsid w:val="00FB7B1F"/>
    <w:rsid w:val="00FD54A8"/>
    <w:rsid w:val="00FE04FF"/>
    <w:rsid w:val="00FE29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5A1314A6"/>
  <w15:chartTrackingRefBased/>
  <w15:docId w15:val="{A62A5576-DBDE-4B5F-87C5-8F82DD50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39B4"/>
    <w:pPr>
      <w:overflowPunct w:val="0"/>
      <w:autoSpaceDE w:val="0"/>
      <w:autoSpaceDN w:val="0"/>
      <w:adjustRightInd w:val="0"/>
      <w:spacing w:after="180"/>
      <w:textAlignment w:val="baseline"/>
    </w:pPr>
  </w:style>
  <w:style w:type="paragraph" w:styleId="Heading1">
    <w:name w:val="heading 1"/>
    <w:next w:val="Normal"/>
    <w:qFormat/>
    <w:rsid w:val="008839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8839B4"/>
    <w:pPr>
      <w:pBdr>
        <w:top w:val="none" w:sz="0" w:space="0" w:color="auto"/>
      </w:pBdr>
      <w:spacing w:before="180"/>
      <w:outlineLvl w:val="1"/>
    </w:pPr>
    <w:rPr>
      <w:sz w:val="32"/>
    </w:rPr>
  </w:style>
  <w:style w:type="paragraph" w:styleId="Heading3">
    <w:name w:val="heading 3"/>
    <w:basedOn w:val="Heading2"/>
    <w:next w:val="Normal"/>
    <w:qFormat/>
    <w:rsid w:val="008839B4"/>
    <w:pPr>
      <w:spacing w:before="120"/>
      <w:outlineLvl w:val="2"/>
    </w:pPr>
    <w:rPr>
      <w:sz w:val="28"/>
    </w:rPr>
  </w:style>
  <w:style w:type="paragraph" w:styleId="Heading4">
    <w:name w:val="heading 4"/>
    <w:basedOn w:val="Heading3"/>
    <w:next w:val="Normal"/>
    <w:qFormat/>
    <w:rsid w:val="008839B4"/>
    <w:pPr>
      <w:ind w:left="1418" w:hanging="1418"/>
      <w:outlineLvl w:val="3"/>
    </w:pPr>
    <w:rPr>
      <w:sz w:val="24"/>
    </w:rPr>
  </w:style>
  <w:style w:type="paragraph" w:styleId="Heading5">
    <w:name w:val="heading 5"/>
    <w:basedOn w:val="Heading4"/>
    <w:next w:val="Normal"/>
    <w:qFormat/>
    <w:rsid w:val="008839B4"/>
    <w:pPr>
      <w:ind w:left="1701" w:hanging="1701"/>
      <w:outlineLvl w:val="4"/>
    </w:pPr>
    <w:rPr>
      <w:sz w:val="22"/>
    </w:rPr>
  </w:style>
  <w:style w:type="paragraph" w:styleId="Heading6">
    <w:name w:val="heading 6"/>
    <w:basedOn w:val="Normal"/>
    <w:next w:val="Normal"/>
    <w:semiHidden/>
    <w:qFormat/>
    <w:rsid w:val="002A1786"/>
    <w:pPr>
      <w:keepNext/>
      <w:keepLines/>
      <w:numPr>
        <w:ilvl w:val="5"/>
        <w:numId w:val="5"/>
      </w:numPr>
      <w:spacing w:before="120"/>
      <w:outlineLvl w:val="5"/>
    </w:pPr>
    <w:rPr>
      <w:rFonts w:ascii="Arial" w:hAnsi="Arial"/>
    </w:rPr>
  </w:style>
  <w:style w:type="paragraph" w:styleId="Heading7">
    <w:name w:val="heading 7"/>
    <w:basedOn w:val="Normal"/>
    <w:next w:val="Normal"/>
    <w:semiHidden/>
    <w:qFormat/>
    <w:rsid w:val="002A1786"/>
    <w:pPr>
      <w:keepNext/>
      <w:keepLines/>
      <w:numPr>
        <w:ilvl w:val="6"/>
        <w:numId w:val="5"/>
      </w:numPr>
      <w:spacing w:before="120"/>
      <w:outlineLvl w:val="6"/>
    </w:pPr>
    <w:rPr>
      <w:rFonts w:ascii="Arial" w:hAnsi="Arial"/>
    </w:rPr>
  </w:style>
  <w:style w:type="paragraph" w:styleId="Heading8">
    <w:name w:val="heading 8"/>
    <w:basedOn w:val="Heading1"/>
    <w:next w:val="Normal"/>
    <w:qFormat/>
    <w:rsid w:val="008839B4"/>
    <w:pPr>
      <w:ind w:left="0" w:firstLine="0"/>
      <w:outlineLvl w:val="7"/>
    </w:pPr>
  </w:style>
  <w:style w:type="paragraph" w:styleId="Heading9">
    <w:name w:val="heading 9"/>
    <w:basedOn w:val="Heading8"/>
    <w:next w:val="Normal"/>
    <w:qFormat/>
    <w:rsid w:val="008839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A1786"/>
    <w:pPr>
      <w:spacing w:after="120"/>
    </w:pPr>
  </w:style>
  <w:style w:type="paragraph" w:styleId="List">
    <w:name w:val="List"/>
    <w:basedOn w:val="Normal"/>
    <w:rsid w:val="002A1786"/>
    <w:pPr>
      <w:ind w:left="360" w:hanging="360"/>
      <w:contextualSpacing/>
    </w:pPr>
  </w:style>
  <w:style w:type="paragraph" w:styleId="TOC8">
    <w:name w:val="toc 8"/>
    <w:basedOn w:val="TOC1"/>
    <w:uiPriority w:val="39"/>
    <w:rsid w:val="008839B4"/>
    <w:pPr>
      <w:spacing w:before="180"/>
      <w:ind w:left="2693" w:hanging="2693"/>
    </w:pPr>
    <w:rPr>
      <w:b/>
    </w:rPr>
  </w:style>
  <w:style w:type="paragraph" w:styleId="TOC1">
    <w:name w:val="toc 1"/>
    <w:uiPriority w:val="39"/>
    <w:rsid w:val="008839B4"/>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List2">
    <w:name w:val="List 2"/>
    <w:basedOn w:val="Normal"/>
    <w:rsid w:val="002A1786"/>
    <w:pPr>
      <w:ind w:left="720" w:hanging="360"/>
      <w:contextualSpacing/>
    </w:pPr>
  </w:style>
  <w:style w:type="character" w:customStyle="1" w:styleId="ZGSM">
    <w:name w:val="ZGSM"/>
    <w:rsid w:val="008839B4"/>
  </w:style>
  <w:style w:type="paragraph" w:styleId="List3">
    <w:name w:val="List 3"/>
    <w:basedOn w:val="Normal"/>
    <w:rsid w:val="002A1786"/>
    <w:pPr>
      <w:ind w:left="1080" w:hanging="360"/>
      <w:contextualSpacing/>
    </w:pPr>
  </w:style>
  <w:style w:type="paragraph" w:customStyle="1" w:styleId="B4">
    <w:name w:val="B4"/>
    <w:basedOn w:val="List4"/>
    <w:rsid w:val="008839B4"/>
    <w:pPr>
      <w:ind w:left="1418" w:hanging="284"/>
      <w:contextualSpacing w:val="0"/>
    </w:pPr>
  </w:style>
  <w:style w:type="paragraph" w:styleId="TOC5">
    <w:name w:val="toc 5"/>
    <w:basedOn w:val="TOC4"/>
    <w:uiPriority w:val="39"/>
    <w:rsid w:val="008839B4"/>
    <w:pPr>
      <w:ind w:left="1701" w:hanging="1701"/>
    </w:pPr>
  </w:style>
  <w:style w:type="paragraph" w:styleId="TOC4">
    <w:name w:val="toc 4"/>
    <w:basedOn w:val="TOC3"/>
    <w:uiPriority w:val="39"/>
    <w:rsid w:val="008839B4"/>
    <w:pPr>
      <w:ind w:left="1418" w:hanging="1418"/>
    </w:pPr>
  </w:style>
  <w:style w:type="paragraph" w:styleId="TOC3">
    <w:name w:val="toc 3"/>
    <w:basedOn w:val="TOC2"/>
    <w:uiPriority w:val="39"/>
    <w:rsid w:val="008839B4"/>
    <w:pPr>
      <w:ind w:left="1134" w:hanging="1134"/>
    </w:pPr>
  </w:style>
  <w:style w:type="paragraph" w:styleId="TOC2">
    <w:name w:val="toc 2"/>
    <w:basedOn w:val="TOC1"/>
    <w:uiPriority w:val="39"/>
    <w:rsid w:val="008839B4"/>
    <w:pPr>
      <w:keepNext w:val="0"/>
      <w:spacing w:before="0"/>
      <w:ind w:left="851" w:hanging="851"/>
    </w:pPr>
    <w:rPr>
      <w:sz w:val="20"/>
    </w:rPr>
  </w:style>
  <w:style w:type="paragraph" w:styleId="List4">
    <w:name w:val="List 4"/>
    <w:basedOn w:val="Normal"/>
    <w:rsid w:val="002A1786"/>
    <w:pPr>
      <w:ind w:left="1440" w:hanging="360"/>
      <w:contextualSpacing/>
    </w:pPr>
  </w:style>
  <w:style w:type="paragraph" w:customStyle="1" w:styleId="B5">
    <w:name w:val="B5"/>
    <w:basedOn w:val="List5"/>
    <w:rsid w:val="008839B4"/>
    <w:pPr>
      <w:ind w:left="1702" w:hanging="284"/>
      <w:contextualSpacing w:val="0"/>
    </w:pPr>
  </w:style>
  <w:style w:type="paragraph" w:customStyle="1" w:styleId="TT">
    <w:name w:val="TT"/>
    <w:basedOn w:val="Heading1"/>
    <w:next w:val="Normal"/>
    <w:rsid w:val="008839B4"/>
    <w:pPr>
      <w:outlineLvl w:val="9"/>
    </w:pPr>
  </w:style>
  <w:style w:type="paragraph" w:styleId="List5">
    <w:name w:val="List 5"/>
    <w:basedOn w:val="Normal"/>
    <w:rsid w:val="002A1786"/>
    <w:pPr>
      <w:ind w:left="1800" w:hanging="360"/>
      <w:contextualSpacing/>
    </w:pPr>
  </w:style>
  <w:style w:type="paragraph" w:customStyle="1" w:styleId="EQ">
    <w:name w:val="EQ"/>
    <w:basedOn w:val="Normal"/>
    <w:next w:val="Normal"/>
    <w:rsid w:val="008839B4"/>
    <w:pPr>
      <w:keepLines/>
      <w:tabs>
        <w:tab w:val="center" w:pos="4536"/>
        <w:tab w:val="right" w:pos="9072"/>
      </w:tabs>
    </w:pPr>
  </w:style>
  <w:style w:type="paragraph" w:customStyle="1" w:styleId="EditorsNote">
    <w:name w:val="Editor's Note"/>
    <w:basedOn w:val="NO"/>
    <w:rsid w:val="008839B4"/>
    <w:pPr>
      <w:ind w:left="1559" w:hanging="1276"/>
    </w:pPr>
    <w:rPr>
      <w:color w:val="FF0000"/>
    </w:rPr>
  </w:style>
  <w:style w:type="paragraph" w:customStyle="1" w:styleId="H6">
    <w:name w:val="H6"/>
    <w:basedOn w:val="Heading5"/>
    <w:next w:val="Normal"/>
    <w:rsid w:val="008839B4"/>
    <w:pPr>
      <w:ind w:left="1985" w:hanging="1985"/>
      <w:outlineLvl w:val="9"/>
    </w:pPr>
    <w:rPr>
      <w:sz w:val="20"/>
    </w:rPr>
  </w:style>
  <w:style w:type="paragraph" w:customStyle="1" w:styleId="NO">
    <w:name w:val="NO"/>
    <w:basedOn w:val="Normal"/>
    <w:rsid w:val="008839B4"/>
    <w:pPr>
      <w:keepLines/>
      <w:ind w:left="1135" w:hanging="851"/>
    </w:pPr>
  </w:style>
  <w:style w:type="paragraph" w:customStyle="1" w:styleId="PL">
    <w:name w:val="PL"/>
    <w:rsid w:val="008839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8839B4"/>
    <w:pPr>
      <w:jc w:val="right"/>
    </w:pPr>
  </w:style>
  <w:style w:type="paragraph" w:customStyle="1" w:styleId="TAL">
    <w:name w:val="TAL"/>
    <w:basedOn w:val="Normal"/>
    <w:rsid w:val="008839B4"/>
    <w:pPr>
      <w:keepNext/>
      <w:keepLines/>
      <w:spacing w:after="0"/>
    </w:pPr>
    <w:rPr>
      <w:rFonts w:ascii="Arial" w:hAnsi="Arial"/>
      <w:sz w:val="18"/>
    </w:rPr>
  </w:style>
  <w:style w:type="paragraph" w:customStyle="1" w:styleId="LD">
    <w:name w:val="LD"/>
    <w:rsid w:val="008839B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8839B4"/>
    <w:pPr>
      <w:keepNext/>
      <w:spacing w:after="0"/>
    </w:pPr>
    <w:rPr>
      <w:rFonts w:ascii="Arial" w:hAnsi="Arial"/>
      <w:sz w:val="18"/>
    </w:rPr>
  </w:style>
  <w:style w:type="paragraph" w:customStyle="1" w:styleId="NW">
    <w:name w:val="NW"/>
    <w:basedOn w:val="NO"/>
    <w:rsid w:val="008839B4"/>
    <w:pPr>
      <w:spacing w:after="0"/>
    </w:pPr>
  </w:style>
  <w:style w:type="paragraph" w:customStyle="1" w:styleId="TAH">
    <w:name w:val="TAH"/>
    <w:basedOn w:val="TAC"/>
    <w:rsid w:val="008839B4"/>
    <w:rPr>
      <w:b/>
    </w:rPr>
  </w:style>
  <w:style w:type="paragraph" w:customStyle="1" w:styleId="TAC">
    <w:name w:val="TAC"/>
    <w:basedOn w:val="TAL"/>
    <w:rsid w:val="008839B4"/>
    <w:pPr>
      <w:jc w:val="center"/>
    </w:pPr>
  </w:style>
  <w:style w:type="paragraph" w:customStyle="1" w:styleId="TAN">
    <w:name w:val="TAN"/>
    <w:basedOn w:val="TAL"/>
    <w:rsid w:val="008839B4"/>
    <w:pPr>
      <w:ind w:left="851" w:hanging="851"/>
    </w:pPr>
  </w:style>
  <w:style w:type="paragraph" w:customStyle="1" w:styleId="EX">
    <w:name w:val="EX"/>
    <w:basedOn w:val="Normal"/>
    <w:rsid w:val="008839B4"/>
    <w:pPr>
      <w:keepLines/>
      <w:ind w:left="1702" w:hanging="1418"/>
    </w:pPr>
  </w:style>
  <w:style w:type="paragraph" w:customStyle="1" w:styleId="FP">
    <w:name w:val="FP"/>
    <w:basedOn w:val="Normal"/>
    <w:rsid w:val="008839B4"/>
    <w:pPr>
      <w:spacing w:after="0"/>
    </w:pPr>
  </w:style>
  <w:style w:type="paragraph" w:styleId="Header">
    <w:name w:val="header"/>
    <w:basedOn w:val="Normal"/>
    <w:link w:val="HeaderChar"/>
    <w:rsid w:val="009E449F"/>
    <w:pPr>
      <w:tabs>
        <w:tab w:val="center" w:pos="4513"/>
        <w:tab w:val="right" w:pos="9026"/>
      </w:tabs>
    </w:pPr>
  </w:style>
  <w:style w:type="paragraph" w:customStyle="1" w:styleId="EW">
    <w:name w:val="EW"/>
    <w:basedOn w:val="EX"/>
    <w:rsid w:val="008839B4"/>
    <w:pPr>
      <w:spacing w:after="0"/>
    </w:pPr>
  </w:style>
  <w:style w:type="paragraph" w:customStyle="1" w:styleId="B1">
    <w:name w:val="B1"/>
    <w:basedOn w:val="List"/>
    <w:link w:val="B1Char"/>
    <w:qFormat/>
    <w:rsid w:val="008839B4"/>
    <w:pPr>
      <w:ind w:left="568" w:hanging="284"/>
      <w:contextualSpacing w:val="0"/>
    </w:pPr>
  </w:style>
  <w:style w:type="character" w:customStyle="1" w:styleId="HeaderChar">
    <w:name w:val="Header Char"/>
    <w:basedOn w:val="DefaultParagraphFont"/>
    <w:link w:val="Header"/>
    <w:rsid w:val="009E449F"/>
  </w:style>
  <w:style w:type="paragraph" w:styleId="Footer">
    <w:name w:val="footer"/>
    <w:basedOn w:val="Normal"/>
    <w:link w:val="FooterChar"/>
    <w:rsid w:val="009E449F"/>
    <w:pPr>
      <w:tabs>
        <w:tab w:val="center" w:pos="4513"/>
        <w:tab w:val="right" w:pos="9026"/>
      </w:tabs>
    </w:pPr>
  </w:style>
  <w:style w:type="character" w:customStyle="1" w:styleId="FooterChar">
    <w:name w:val="Footer Char"/>
    <w:basedOn w:val="DefaultParagraphFont"/>
    <w:link w:val="Footer"/>
    <w:rsid w:val="009E449F"/>
  </w:style>
  <w:style w:type="paragraph" w:customStyle="1" w:styleId="TH">
    <w:name w:val="TH"/>
    <w:basedOn w:val="Normal"/>
    <w:rsid w:val="008839B4"/>
    <w:pPr>
      <w:keepNext/>
      <w:keepLines/>
      <w:spacing w:before="60"/>
      <w:jc w:val="center"/>
    </w:pPr>
    <w:rPr>
      <w:rFonts w:ascii="Arial" w:hAnsi="Arial"/>
      <w:b/>
    </w:rPr>
  </w:style>
  <w:style w:type="paragraph" w:customStyle="1" w:styleId="ZA">
    <w:name w:val="ZA"/>
    <w:rsid w:val="008839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T">
    <w:name w:val="ZT"/>
    <w:rsid w:val="008839B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TF">
    <w:name w:val="TF"/>
    <w:basedOn w:val="TH"/>
    <w:rsid w:val="008839B4"/>
    <w:pPr>
      <w:keepNext w:val="0"/>
      <w:spacing w:before="0" w:after="240"/>
    </w:pPr>
  </w:style>
  <w:style w:type="paragraph" w:customStyle="1" w:styleId="B2">
    <w:name w:val="B2"/>
    <w:basedOn w:val="List2"/>
    <w:rsid w:val="008839B4"/>
    <w:pPr>
      <w:ind w:left="851" w:hanging="284"/>
      <w:contextualSpacing w:val="0"/>
    </w:pPr>
  </w:style>
  <w:style w:type="paragraph" w:customStyle="1" w:styleId="B3">
    <w:name w:val="B3"/>
    <w:basedOn w:val="List3"/>
    <w:rsid w:val="008839B4"/>
    <w:pPr>
      <w:ind w:left="1135" w:hanging="284"/>
      <w:contextualSpacing w:val="0"/>
    </w:pPr>
  </w:style>
  <w:style w:type="character" w:customStyle="1" w:styleId="BodyTextChar">
    <w:name w:val="Body Text Char"/>
    <w:basedOn w:val="DefaultParagraphFont"/>
    <w:link w:val="BodyText"/>
    <w:rsid w:val="002A1786"/>
  </w:style>
  <w:style w:type="paragraph" w:customStyle="1" w:styleId="ZV">
    <w:name w:val="ZV"/>
    <w:basedOn w:val="ZU"/>
    <w:rsid w:val="008839B4"/>
    <w:pPr>
      <w:framePr w:wrap="notBeside" w:y="16161"/>
    </w:pPr>
  </w:style>
  <w:style w:type="character" w:customStyle="1" w:styleId="B1Char">
    <w:name w:val="B1 Char"/>
    <w:link w:val="B1"/>
    <w:rsid w:val="00F25621"/>
  </w:style>
  <w:style w:type="paragraph" w:styleId="BalloonText">
    <w:name w:val="Balloon Text"/>
    <w:basedOn w:val="Normal"/>
    <w:link w:val="BalloonTextChar"/>
    <w:rsid w:val="00CC1914"/>
    <w:pPr>
      <w:spacing w:after="0"/>
    </w:pPr>
    <w:rPr>
      <w:rFonts w:ascii="Segoe UI" w:hAnsi="Segoe UI" w:cs="Segoe UI"/>
      <w:sz w:val="18"/>
      <w:szCs w:val="18"/>
    </w:rPr>
  </w:style>
  <w:style w:type="character" w:customStyle="1" w:styleId="BalloonTextChar">
    <w:name w:val="Balloon Text Char"/>
    <w:link w:val="BalloonText"/>
    <w:rsid w:val="00CC1914"/>
    <w:rPr>
      <w:rFonts w:ascii="Segoe UI" w:hAnsi="Segoe UI" w:cs="Segoe UI"/>
      <w:sz w:val="18"/>
      <w:szCs w:val="18"/>
    </w:rPr>
  </w:style>
  <w:style w:type="paragraph" w:styleId="Bibliography">
    <w:name w:val="Bibliography"/>
    <w:basedOn w:val="Normal"/>
    <w:next w:val="Normal"/>
    <w:uiPriority w:val="37"/>
    <w:semiHidden/>
    <w:unhideWhenUsed/>
    <w:rsid w:val="00CC1914"/>
  </w:style>
  <w:style w:type="paragraph" w:styleId="BlockText">
    <w:name w:val="Block Text"/>
    <w:basedOn w:val="Normal"/>
    <w:rsid w:val="00CC1914"/>
    <w:pPr>
      <w:spacing w:after="120"/>
      <w:ind w:left="1440" w:right="1440"/>
    </w:pPr>
  </w:style>
  <w:style w:type="paragraph" w:styleId="BodyText2">
    <w:name w:val="Body Text 2"/>
    <w:basedOn w:val="Normal"/>
    <w:link w:val="BodyText2Char"/>
    <w:rsid w:val="00CC1914"/>
    <w:pPr>
      <w:spacing w:after="120" w:line="480" w:lineRule="auto"/>
    </w:pPr>
  </w:style>
  <w:style w:type="character" w:customStyle="1" w:styleId="BodyText2Char">
    <w:name w:val="Body Text 2 Char"/>
    <w:basedOn w:val="DefaultParagraphFont"/>
    <w:link w:val="BodyText2"/>
    <w:rsid w:val="00CC1914"/>
  </w:style>
  <w:style w:type="paragraph" w:styleId="BodyText3">
    <w:name w:val="Body Text 3"/>
    <w:basedOn w:val="Normal"/>
    <w:link w:val="BodyText3Char"/>
    <w:rsid w:val="00CC1914"/>
    <w:pPr>
      <w:spacing w:after="120"/>
    </w:pPr>
    <w:rPr>
      <w:sz w:val="16"/>
      <w:szCs w:val="16"/>
    </w:rPr>
  </w:style>
  <w:style w:type="character" w:customStyle="1" w:styleId="BodyText3Char">
    <w:name w:val="Body Text 3 Char"/>
    <w:link w:val="BodyText3"/>
    <w:rsid w:val="00CC1914"/>
    <w:rPr>
      <w:sz w:val="16"/>
      <w:szCs w:val="16"/>
    </w:rPr>
  </w:style>
  <w:style w:type="paragraph" w:styleId="BodyTextFirstIndent">
    <w:name w:val="Body Text First Indent"/>
    <w:basedOn w:val="BodyText"/>
    <w:link w:val="BodyTextFirstIndentChar"/>
    <w:rsid w:val="00CC1914"/>
    <w:pPr>
      <w:ind w:firstLine="210"/>
    </w:pPr>
  </w:style>
  <w:style w:type="character" w:customStyle="1" w:styleId="BodyTextFirstIndentChar">
    <w:name w:val="Body Text First Indent Char"/>
    <w:basedOn w:val="BodyTextChar"/>
    <w:link w:val="BodyTextFirstIndent"/>
    <w:rsid w:val="00CC1914"/>
  </w:style>
  <w:style w:type="paragraph" w:styleId="BodyTextIndent">
    <w:name w:val="Body Text Indent"/>
    <w:basedOn w:val="Normal"/>
    <w:link w:val="BodyTextIndentChar"/>
    <w:rsid w:val="00CC1914"/>
    <w:pPr>
      <w:spacing w:after="120"/>
      <w:ind w:left="283"/>
    </w:pPr>
  </w:style>
  <w:style w:type="character" w:customStyle="1" w:styleId="BodyTextIndentChar">
    <w:name w:val="Body Text Indent Char"/>
    <w:basedOn w:val="DefaultParagraphFont"/>
    <w:link w:val="BodyTextIndent"/>
    <w:rsid w:val="00CC1914"/>
  </w:style>
  <w:style w:type="paragraph" w:styleId="BodyTextFirstIndent2">
    <w:name w:val="Body Text First Indent 2"/>
    <w:basedOn w:val="BodyTextIndent"/>
    <w:link w:val="BodyTextFirstIndent2Char"/>
    <w:rsid w:val="00CC1914"/>
    <w:pPr>
      <w:ind w:firstLine="210"/>
    </w:pPr>
  </w:style>
  <w:style w:type="character" w:customStyle="1" w:styleId="BodyTextFirstIndent2Char">
    <w:name w:val="Body Text First Indent 2 Char"/>
    <w:basedOn w:val="BodyTextIndentChar"/>
    <w:link w:val="BodyTextFirstIndent2"/>
    <w:rsid w:val="00CC1914"/>
  </w:style>
  <w:style w:type="paragraph" w:styleId="BodyTextIndent2">
    <w:name w:val="Body Text Indent 2"/>
    <w:basedOn w:val="Normal"/>
    <w:link w:val="BodyTextIndent2Char"/>
    <w:rsid w:val="00CC1914"/>
    <w:pPr>
      <w:spacing w:after="120" w:line="480" w:lineRule="auto"/>
      <w:ind w:left="283"/>
    </w:pPr>
  </w:style>
  <w:style w:type="character" w:customStyle="1" w:styleId="BodyTextIndent2Char">
    <w:name w:val="Body Text Indent 2 Char"/>
    <w:basedOn w:val="DefaultParagraphFont"/>
    <w:link w:val="BodyTextIndent2"/>
    <w:rsid w:val="00CC1914"/>
  </w:style>
  <w:style w:type="paragraph" w:styleId="BodyTextIndent3">
    <w:name w:val="Body Text Indent 3"/>
    <w:basedOn w:val="Normal"/>
    <w:link w:val="BodyTextIndent3Char"/>
    <w:rsid w:val="00CC1914"/>
    <w:pPr>
      <w:spacing w:after="120"/>
      <w:ind w:left="283"/>
    </w:pPr>
    <w:rPr>
      <w:sz w:val="16"/>
      <w:szCs w:val="16"/>
    </w:rPr>
  </w:style>
  <w:style w:type="character" w:customStyle="1" w:styleId="BodyTextIndent3Char">
    <w:name w:val="Body Text Indent 3 Char"/>
    <w:link w:val="BodyTextIndent3"/>
    <w:rsid w:val="00CC1914"/>
    <w:rPr>
      <w:sz w:val="16"/>
      <w:szCs w:val="16"/>
    </w:rPr>
  </w:style>
  <w:style w:type="paragraph" w:styleId="Caption">
    <w:name w:val="caption"/>
    <w:basedOn w:val="Normal"/>
    <w:next w:val="Normal"/>
    <w:qFormat/>
    <w:rsid w:val="00CC1914"/>
    <w:rPr>
      <w:b/>
      <w:bCs/>
    </w:rPr>
  </w:style>
  <w:style w:type="paragraph" w:styleId="Closing">
    <w:name w:val="Closing"/>
    <w:basedOn w:val="Normal"/>
    <w:link w:val="ClosingChar"/>
    <w:rsid w:val="00CC1914"/>
    <w:pPr>
      <w:ind w:left="4252"/>
    </w:pPr>
  </w:style>
  <w:style w:type="character" w:customStyle="1" w:styleId="ClosingChar">
    <w:name w:val="Closing Char"/>
    <w:basedOn w:val="DefaultParagraphFont"/>
    <w:link w:val="Closing"/>
    <w:rsid w:val="00CC1914"/>
  </w:style>
  <w:style w:type="paragraph" w:styleId="CommentText">
    <w:name w:val="annotation text"/>
    <w:basedOn w:val="Normal"/>
    <w:link w:val="CommentTextChar"/>
    <w:rsid w:val="00CC1914"/>
  </w:style>
  <w:style w:type="character" w:customStyle="1" w:styleId="CommentTextChar">
    <w:name w:val="Comment Text Char"/>
    <w:basedOn w:val="DefaultParagraphFont"/>
    <w:link w:val="CommentText"/>
    <w:rsid w:val="00CC1914"/>
  </w:style>
  <w:style w:type="paragraph" w:styleId="CommentSubject">
    <w:name w:val="annotation subject"/>
    <w:basedOn w:val="CommentText"/>
    <w:next w:val="CommentText"/>
    <w:link w:val="CommentSubjectChar"/>
    <w:rsid w:val="00CC1914"/>
    <w:rPr>
      <w:b/>
      <w:bCs/>
    </w:rPr>
  </w:style>
  <w:style w:type="character" w:customStyle="1" w:styleId="CommentSubjectChar">
    <w:name w:val="Comment Subject Char"/>
    <w:link w:val="CommentSubject"/>
    <w:rsid w:val="00CC1914"/>
    <w:rPr>
      <w:b/>
      <w:bCs/>
    </w:rPr>
  </w:style>
  <w:style w:type="paragraph" w:styleId="Date">
    <w:name w:val="Date"/>
    <w:basedOn w:val="Normal"/>
    <w:next w:val="Normal"/>
    <w:link w:val="DateChar"/>
    <w:rsid w:val="00CC1914"/>
  </w:style>
  <w:style w:type="character" w:customStyle="1" w:styleId="DateChar">
    <w:name w:val="Date Char"/>
    <w:basedOn w:val="DefaultParagraphFont"/>
    <w:link w:val="Date"/>
    <w:rsid w:val="00CC1914"/>
  </w:style>
  <w:style w:type="paragraph" w:styleId="DocumentMap">
    <w:name w:val="Document Map"/>
    <w:basedOn w:val="Normal"/>
    <w:link w:val="DocumentMapChar"/>
    <w:rsid w:val="00CC1914"/>
    <w:rPr>
      <w:rFonts w:ascii="Segoe UI" w:hAnsi="Segoe UI" w:cs="Segoe UI"/>
      <w:sz w:val="16"/>
      <w:szCs w:val="16"/>
    </w:rPr>
  </w:style>
  <w:style w:type="character" w:customStyle="1" w:styleId="DocumentMapChar">
    <w:name w:val="Document Map Char"/>
    <w:link w:val="DocumentMap"/>
    <w:rsid w:val="00CC1914"/>
    <w:rPr>
      <w:rFonts w:ascii="Segoe UI" w:hAnsi="Segoe UI" w:cs="Segoe UI"/>
      <w:sz w:val="16"/>
      <w:szCs w:val="16"/>
    </w:rPr>
  </w:style>
  <w:style w:type="paragraph" w:styleId="E-mailSignature">
    <w:name w:val="E-mail Signature"/>
    <w:basedOn w:val="Normal"/>
    <w:link w:val="E-mailSignatureChar"/>
    <w:rsid w:val="00CC1914"/>
  </w:style>
  <w:style w:type="character" w:customStyle="1" w:styleId="E-mailSignatureChar">
    <w:name w:val="E-mail Signature Char"/>
    <w:basedOn w:val="DefaultParagraphFont"/>
    <w:link w:val="E-mailSignature"/>
    <w:rsid w:val="00CC1914"/>
  </w:style>
  <w:style w:type="paragraph" w:styleId="EndnoteText">
    <w:name w:val="endnote text"/>
    <w:basedOn w:val="Normal"/>
    <w:link w:val="EndnoteTextChar"/>
    <w:rsid w:val="00CC1914"/>
  </w:style>
  <w:style w:type="character" w:customStyle="1" w:styleId="EndnoteTextChar">
    <w:name w:val="Endnote Text Char"/>
    <w:basedOn w:val="DefaultParagraphFont"/>
    <w:link w:val="EndnoteText"/>
    <w:rsid w:val="00CC1914"/>
  </w:style>
  <w:style w:type="paragraph" w:styleId="EnvelopeAddress">
    <w:name w:val="envelope address"/>
    <w:basedOn w:val="Normal"/>
    <w:rsid w:val="00CC1914"/>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C1914"/>
    <w:rPr>
      <w:rFonts w:ascii="Calibri Light" w:hAnsi="Calibri Light"/>
    </w:rPr>
  </w:style>
  <w:style w:type="paragraph" w:styleId="FootnoteText">
    <w:name w:val="footnote text"/>
    <w:basedOn w:val="Normal"/>
    <w:link w:val="FootnoteTextChar"/>
    <w:rsid w:val="00CC1914"/>
  </w:style>
  <w:style w:type="character" w:customStyle="1" w:styleId="FootnoteTextChar">
    <w:name w:val="Footnote Text Char"/>
    <w:basedOn w:val="DefaultParagraphFont"/>
    <w:link w:val="FootnoteText"/>
    <w:rsid w:val="00CC1914"/>
  </w:style>
  <w:style w:type="paragraph" w:styleId="HTMLAddress">
    <w:name w:val="HTML Address"/>
    <w:basedOn w:val="Normal"/>
    <w:link w:val="HTMLAddressChar"/>
    <w:rsid w:val="00CC1914"/>
    <w:rPr>
      <w:i/>
      <w:iCs/>
    </w:rPr>
  </w:style>
  <w:style w:type="character" w:customStyle="1" w:styleId="HTMLAddressChar">
    <w:name w:val="HTML Address Char"/>
    <w:link w:val="HTMLAddress"/>
    <w:rsid w:val="00CC1914"/>
    <w:rPr>
      <w:i/>
      <w:iCs/>
    </w:rPr>
  </w:style>
  <w:style w:type="paragraph" w:styleId="HTMLPreformatted">
    <w:name w:val="HTML Preformatted"/>
    <w:basedOn w:val="Normal"/>
    <w:link w:val="HTMLPreformattedChar"/>
    <w:rsid w:val="00CC1914"/>
    <w:rPr>
      <w:rFonts w:ascii="Courier New" w:hAnsi="Courier New" w:cs="Courier New"/>
    </w:rPr>
  </w:style>
  <w:style w:type="character" w:customStyle="1" w:styleId="HTMLPreformattedChar">
    <w:name w:val="HTML Preformatted Char"/>
    <w:link w:val="HTMLPreformatted"/>
    <w:rsid w:val="00CC1914"/>
    <w:rPr>
      <w:rFonts w:ascii="Courier New" w:hAnsi="Courier New" w:cs="Courier New"/>
    </w:rPr>
  </w:style>
  <w:style w:type="paragraph" w:styleId="Index1">
    <w:name w:val="index 1"/>
    <w:basedOn w:val="Normal"/>
    <w:next w:val="Normal"/>
    <w:rsid w:val="00CC1914"/>
    <w:pPr>
      <w:ind w:left="200" w:hanging="200"/>
    </w:pPr>
  </w:style>
  <w:style w:type="paragraph" w:styleId="Index2">
    <w:name w:val="index 2"/>
    <w:basedOn w:val="Normal"/>
    <w:next w:val="Normal"/>
    <w:rsid w:val="00CC1914"/>
    <w:pPr>
      <w:ind w:left="400" w:hanging="200"/>
    </w:pPr>
  </w:style>
  <w:style w:type="paragraph" w:styleId="Index3">
    <w:name w:val="index 3"/>
    <w:basedOn w:val="Normal"/>
    <w:next w:val="Normal"/>
    <w:rsid w:val="00CC1914"/>
    <w:pPr>
      <w:ind w:left="600" w:hanging="200"/>
    </w:pPr>
  </w:style>
  <w:style w:type="paragraph" w:styleId="Index4">
    <w:name w:val="index 4"/>
    <w:basedOn w:val="Normal"/>
    <w:next w:val="Normal"/>
    <w:rsid w:val="00CC1914"/>
    <w:pPr>
      <w:ind w:left="800" w:hanging="200"/>
    </w:pPr>
  </w:style>
  <w:style w:type="paragraph" w:styleId="Index5">
    <w:name w:val="index 5"/>
    <w:basedOn w:val="Normal"/>
    <w:next w:val="Normal"/>
    <w:rsid w:val="00CC1914"/>
    <w:pPr>
      <w:ind w:left="1000" w:hanging="200"/>
    </w:pPr>
  </w:style>
  <w:style w:type="paragraph" w:styleId="Index6">
    <w:name w:val="index 6"/>
    <w:basedOn w:val="Normal"/>
    <w:next w:val="Normal"/>
    <w:rsid w:val="00CC1914"/>
    <w:pPr>
      <w:ind w:left="1200" w:hanging="200"/>
    </w:pPr>
  </w:style>
  <w:style w:type="paragraph" w:styleId="Index7">
    <w:name w:val="index 7"/>
    <w:basedOn w:val="Normal"/>
    <w:next w:val="Normal"/>
    <w:rsid w:val="00CC1914"/>
    <w:pPr>
      <w:ind w:left="1400" w:hanging="200"/>
    </w:pPr>
  </w:style>
  <w:style w:type="paragraph" w:styleId="Index8">
    <w:name w:val="index 8"/>
    <w:basedOn w:val="Normal"/>
    <w:next w:val="Normal"/>
    <w:rsid w:val="00CC1914"/>
    <w:pPr>
      <w:ind w:left="1600" w:hanging="200"/>
    </w:pPr>
  </w:style>
  <w:style w:type="paragraph" w:styleId="Index9">
    <w:name w:val="index 9"/>
    <w:basedOn w:val="Normal"/>
    <w:next w:val="Normal"/>
    <w:rsid w:val="00CC1914"/>
    <w:pPr>
      <w:ind w:left="1800" w:hanging="200"/>
    </w:pPr>
  </w:style>
  <w:style w:type="paragraph" w:styleId="IndexHeading">
    <w:name w:val="index heading"/>
    <w:basedOn w:val="Normal"/>
    <w:next w:val="Index1"/>
    <w:rsid w:val="00CC1914"/>
    <w:rPr>
      <w:rFonts w:ascii="Calibri Light" w:hAnsi="Calibri Light"/>
      <w:b/>
      <w:bCs/>
    </w:rPr>
  </w:style>
  <w:style w:type="paragraph" w:styleId="IntenseQuote">
    <w:name w:val="Intense Quote"/>
    <w:basedOn w:val="Normal"/>
    <w:next w:val="Normal"/>
    <w:link w:val="IntenseQuoteChar"/>
    <w:uiPriority w:val="30"/>
    <w:qFormat/>
    <w:rsid w:val="00CC191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C1914"/>
    <w:rPr>
      <w:i/>
      <w:iCs/>
      <w:color w:val="4472C4"/>
    </w:rPr>
  </w:style>
  <w:style w:type="paragraph" w:styleId="ListBullet">
    <w:name w:val="List Bullet"/>
    <w:basedOn w:val="Normal"/>
    <w:rsid w:val="00CC1914"/>
    <w:pPr>
      <w:numPr>
        <w:numId w:val="9"/>
      </w:numPr>
      <w:contextualSpacing/>
    </w:pPr>
  </w:style>
  <w:style w:type="paragraph" w:styleId="ListBullet2">
    <w:name w:val="List Bullet 2"/>
    <w:basedOn w:val="Normal"/>
    <w:rsid w:val="00CC1914"/>
    <w:pPr>
      <w:numPr>
        <w:numId w:val="10"/>
      </w:numPr>
      <w:contextualSpacing/>
    </w:pPr>
  </w:style>
  <w:style w:type="paragraph" w:styleId="ListBullet3">
    <w:name w:val="List Bullet 3"/>
    <w:basedOn w:val="Normal"/>
    <w:rsid w:val="00CC1914"/>
    <w:pPr>
      <w:numPr>
        <w:numId w:val="11"/>
      </w:numPr>
      <w:contextualSpacing/>
    </w:pPr>
  </w:style>
  <w:style w:type="paragraph" w:styleId="ListBullet4">
    <w:name w:val="List Bullet 4"/>
    <w:basedOn w:val="Normal"/>
    <w:rsid w:val="00CC1914"/>
    <w:pPr>
      <w:numPr>
        <w:numId w:val="12"/>
      </w:numPr>
      <w:contextualSpacing/>
    </w:pPr>
  </w:style>
  <w:style w:type="paragraph" w:styleId="ListBullet5">
    <w:name w:val="List Bullet 5"/>
    <w:basedOn w:val="Normal"/>
    <w:rsid w:val="00CC1914"/>
    <w:pPr>
      <w:numPr>
        <w:numId w:val="13"/>
      </w:numPr>
      <w:contextualSpacing/>
    </w:pPr>
  </w:style>
  <w:style w:type="paragraph" w:styleId="ListContinue">
    <w:name w:val="List Continue"/>
    <w:basedOn w:val="Normal"/>
    <w:rsid w:val="00CC1914"/>
    <w:pPr>
      <w:spacing w:after="120"/>
      <w:ind w:left="283"/>
      <w:contextualSpacing/>
    </w:pPr>
  </w:style>
  <w:style w:type="paragraph" w:styleId="ListContinue2">
    <w:name w:val="List Continue 2"/>
    <w:basedOn w:val="Normal"/>
    <w:rsid w:val="00CC1914"/>
    <w:pPr>
      <w:spacing w:after="120"/>
      <w:ind w:left="566"/>
      <w:contextualSpacing/>
    </w:pPr>
  </w:style>
  <w:style w:type="paragraph" w:styleId="ListContinue3">
    <w:name w:val="List Continue 3"/>
    <w:basedOn w:val="Normal"/>
    <w:rsid w:val="00CC1914"/>
    <w:pPr>
      <w:spacing w:after="120"/>
      <w:ind w:left="849"/>
      <w:contextualSpacing/>
    </w:pPr>
  </w:style>
  <w:style w:type="paragraph" w:styleId="ListContinue4">
    <w:name w:val="List Continue 4"/>
    <w:basedOn w:val="Normal"/>
    <w:rsid w:val="00CC1914"/>
    <w:pPr>
      <w:spacing w:after="120"/>
      <w:ind w:left="1132"/>
      <w:contextualSpacing/>
    </w:pPr>
  </w:style>
  <w:style w:type="paragraph" w:styleId="ListContinue5">
    <w:name w:val="List Continue 5"/>
    <w:basedOn w:val="Normal"/>
    <w:rsid w:val="00CC1914"/>
    <w:pPr>
      <w:spacing w:after="120"/>
      <w:ind w:left="1415"/>
      <w:contextualSpacing/>
    </w:pPr>
  </w:style>
  <w:style w:type="paragraph" w:styleId="ListNumber">
    <w:name w:val="List Number"/>
    <w:basedOn w:val="Normal"/>
    <w:rsid w:val="00CC1914"/>
    <w:pPr>
      <w:numPr>
        <w:numId w:val="14"/>
      </w:numPr>
      <w:contextualSpacing/>
    </w:pPr>
  </w:style>
  <w:style w:type="paragraph" w:styleId="ListNumber2">
    <w:name w:val="List Number 2"/>
    <w:basedOn w:val="Normal"/>
    <w:rsid w:val="00CC1914"/>
    <w:pPr>
      <w:numPr>
        <w:numId w:val="15"/>
      </w:numPr>
      <w:contextualSpacing/>
    </w:pPr>
  </w:style>
  <w:style w:type="paragraph" w:styleId="ListNumber3">
    <w:name w:val="List Number 3"/>
    <w:basedOn w:val="Normal"/>
    <w:rsid w:val="00CC1914"/>
    <w:pPr>
      <w:numPr>
        <w:numId w:val="16"/>
      </w:numPr>
      <w:contextualSpacing/>
    </w:pPr>
  </w:style>
  <w:style w:type="paragraph" w:styleId="ListNumber4">
    <w:name w:val="List Number 4"/>
    <w:basedOn w:val="Normal"/>
    <w:rsid w:val="00CC1914"/>
    <w:pPr>
      <w:numPr>
        <w:numId w:val="17"/>
      </w:numPr>
      <w:contextualSpacing/>
    </w:pPr>
  </w:style>
  <w:style w:type="paragraph" w:styleId="ListNumber5">
    <w:name w:val="List Number 5"/>
    <w:basedOn w:val="Normal"/>
    <w:rsid w:val="00CC1914"/>
    <w:pPr>
      <w:numPr>
        <w:numId w:val="18"/>
      </w:numPr>
      <w:contextualSpacing/>
    </w:pPr>
  </w:style>
  <w:style w:type="paragraph" w:styleId="ListParagraph">
    <w:name w:val="List Paragraph"/>
    <w:basedOn w:val="Normal"/>
    <w:uiPriority w:val="34"/>
    <w:qFormat/>
    <w:rsid w:val="00CC1914"/>
    <w:pPr>
      <w:ind w:left="720"/>
    </w:pPr>
  </w:style>
  <w:style w:type="paragraph" w:styleId="MacroText">
    <w:name w:val="macro"/>
    <w:link w:val="MacroTextChar"/>
    <w:rsid w:val="00CC191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CC1914"/>
    <w:rPr>
      <w:rFonts w:ascii="Courier New" w:hAnsi="Courier New" w:cs="Courier New"/>
    </w:rPr>
  </w:style>
  <w:style w:type="paragraph" w:styleId="MessageHeader">
    <w:name w:val="Message Header"/>
    <w:basedOn w:val="Normal"/>
    <w:link w:val="MessageHeaderChar"/>
    <w:rsid w:val="00CC191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C1914"/>
    <w:rPr>
      <w:rFonts w:ascii="Calibri Light" w:hAnsi="Calibri Light"/>
      <w:sz w:val="24"/>
      <w:szCs w:val="24"/>
      <w:shd w:val="pct20" w:color="auto" w:fill="auto"/>
    </w:rPr>
  </w:style>
  <w:style w:type="paragraph" w:styleId="NoSpacing">
    <w:name w:val="No Spacing"/>
    <w:uiPriority w:val="1"/>
    <w:qFormat/>
    <w:rsid w:val="00CC1914"/>
    <w:pPr>
      <w:overflowPunct w:val="0"/>
      <w:autoSpaceDE w:val="0"/>
      <w:autoSpaceDN w:val="0"/>
      <w:adjustRightInd w:val="0"/>
      <w:textAlignment w:val="baseline"/>
    </w:pPr>
  </w:style>
  <w:style w:type="paragraph" w:styleId="NormalWeb">
    <w:name w:val="Normal (Web)"/>
    <w:basedOn w:val="Normal"/>
    <w:rsid w:val="00CC1914"/>
    <w:rPr>
      <w:sz w:val="24"/>
      <w:szCs w:val="24"/>
    </w:rPr>
  </w:style>
  <w:style w:type="paragraph" w:styleId="NormalIndent">
    <w:name w:val="Normal Indent"/>
    <w:basedOn w:val="Normal"/>
    <w:rsid w:val="00CC1914"/>
    <w:pPr>
      <w:ind w:left="720"/>
    </w:pPr>
  </w:style>
  <w:style w:type="paragraph" w:styleId="NoteHeading">
    <w:name w:val="Note Heading"/>
    <w:basedOn w:val="Normal"/>
    <w:next w:val="Normal"/>
    <w:link w:val="NoteHeadingChar"/>
    <w:rsid w:val="00CC1914"/>
  </w:style>
  <w:style w:type="character" w:customStyle="1" w:styleId="NoteHeadingChar">
    <w:name w:val="Note Heading Char"/>
    <w:basedOn w:val="DefaultParagraphFont"/>
    <w:link w:val="NoteHeading"/>
    <w:rsid w:val="00CC1914"/>
  </w:style>
  <w:style w:type="paragraph" w:styleId="PlainText">
    <w:name w:val="Plain Text"/>
    <w:basedOn w:val="Normal"/>
    <w:link w:val="PlainTextChar"/>
    <w:rsid w:val="00CC1914"/>
    <w:rPr>
      <w:rFonts w:ascii="Courier New" w:hAnsi="Courier New" w:cs="Courier New"/>
    </w:rPr>
  </w:style>
  <w:style w:type="character" w:customStyle="1" w:styleId="PlainTextChar">
    <w:name w:val="Plain Text Char"/>
    <w:link w:val="PlainText"/>
    <w:rsid w:val="00CC1914"/>
    <w:rPr>
      <w:rFonts w:ascii="Courier New" w:hAnsi="Courier New" w:cs="Courier New"/>
    </w:rPr>
  </w:style>
  <w:style w:type="paragraph" w:styleId="Quote">
    <w:name w:val="Quote"/>
    <w:basedOn w:val="Normal"/>
    <w:next w:val="Normal"/>
    <w:link w:val="QuoteChar"/>
    <w:uiPriority w:val="29"/>
    <w:qFormat/>
    <w:rsid w:val="00CC1914"/>
    <w:pPr>
      <w:spacing w:before="200" w:after="160"/>
      <w:ind w:left="864" w:right="864"/>
      <w:jc w:val="center"/>
    </w:pPr>
    <w:rPr>
      <w:i/>
      <w:iCs/>
      <w:color w:val="404040"/>
    </w:rPr>
  </w:style>
  <w:style w:type="character" w:customStyle="1" w:styleId="QuoteChar">
    <w:name w:val="Quote Char"/>
    <w:link w:val="Quote"/>
    <w:uiPriority w:val="29"/>
    <w:rsid w:val="00CC1914"/>
    <w:rPr>
      <w:i/>
      <w:iCs/>
      <w:color w:val="404040"/>
    </w:rPr>
  </w:style>
  <w:style w:type="paragraph" w:styleId="Salutation">
    <w:name w:val="Salutation"/>
    <w:basedOn w:val="Normal"/>
    <w:next w:val="Normal"/>
    <w:link w:val="SalutationChar"/>
    <w:rsid w:val="00CC1914"/>
  </w:style>
  <w:style w:type="character" w:customStyle="1" w:styleId="SalutationChar">
    <w:name w:val="Salutation Char"/>
    <w:basedOn w:val="DefaultParagraphFont"/>
    <w:link w:val="Salutation"/>
    <w:rsid w:val="00CC1914"/>
  </w:style>
  <w:style w:type="paragraph" w:styleId="Signature">
    <w:name w:val="Signature"/>
    <w:basedOn w:val="Normal"/>
    <w:link w:val="SignatureChar"/>
    <w:rsid w:val="00CC1914"/>
    <w:pPr>
      <w:ind w:left="4252"/>
    </w:pPr>
  </w:style>
  <w:style w:type="character" w:customStyle="1" w:styleId="SignatureChar">
    <w:name w:val="Signature Char"/>
    <w:basedOn w:val="DefaultParagraphFont"/>
    <w:link w:val="Signature"/>
    <w:rsid w:val="00CC1914"/>
  </w:style>
  <w:style w:type="paragraph" w:styleId="Subtitle">
    <w:name w:val="Subtitle"/>
    <w:basedOn w:val="Normal"/>
    <w:next w:val="Normal"/>
    <w:link w:val="SubtitleChar"/>
    <w:qFormat/>
    <w:rsid w:val="00CC1914"/>
    <w:pPr>
      <w:spacing w:after="60"/>
      <w:jc w:val="center"/>
      <w:outlineLvl w:val="1"/>
    </w:pPr>
    <w:rPr>
      <w:rFonts w:ascii="Calibri Light" w:hAnsi="Calibri Light"/>
      <w:sz w:val="24"/>
      <w:szCs w:val="24"/>
    </w:rPr>
  </w:style>
  <w:style w:type="character" w:customStyle="1" w:styleId="SubtitleChar">
    <w:name w:val="Subtitle Char"/>
    <w:link w:val="Subtitle"/>
    <w:rsid w:val="00CC1914"/>
    <w:rPr>
      <w:rFonts w:ascii="Calibri Light" w:hAnsi="Calibri Light"/>
      <w:sz w:val="24"/>
      <w:szCs w:val="24"/>
    </w:rPr>
  </w:style>
  <w:style w:type="paragraph" w:styleId="TableofAuthorities">
    <w:name w:val="table of authorities"/>
    <w:basedOn w:val="Normal"/>
    <w:next w:val="Normal"/>
    <w:rsid w:val="00CC1914"/>
    <w:pPr>
      <w:ind w:left="200" w:hanging="200"/>
    </w:pPr>
  </w:style>
  <w:style w:type="paragraph" w:styleId="TableofFigures">
    <w:name w:val="table of figures"/>
    <w:basedOn w:val="Normal"/>
    <w:next w:val="Normal"/>
    <w:rsid w:val="00CC1914"/>
  </w:style>
  <w:style w:type="paragraph" w:styleId="Title">
    <w:name w:val="Title"/>
    <w:basedOn w:val="Normal"/>
    <w:next w:val="Normal"/>
    <w:link w:val="TitleChar"/>
    <w:qFormat/>
    <w:rsid w:val="00CC1914"/>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1914"/>
    <w:rPr>
      <w:rFonts w:ascii="Calibri Light" w:hAnsi="Calibri Light"/>
      <w:b/>
      <w:bCs/>
      <w:kern w:val="28"/>
      <w:sz w:val="32"/>
      <w:szCs w:val="32"/>
    </w:rPr>
  </w:style>
  <w:style w:type="paragraph" w:styleId="TOAHeading">
    <w:name w:val="toa heading"/>
    <w:basedOn w:val="Normal"/>
    <w:next w:val="Normal"/>
    <w:rsid w:val="00CC1914"/>
    <w:pPr>
      <w:spacing w:before="120"/>
    </w:pPr>
    <w:rPr>
      <w:rFonts w:ascii="Calibri Light" w:hAnsi="Calibri Light"/>
      <w:b/>
      <w:bCs/>
      <w:sz w:val="24"/>
      <w:szCs w:val="24"/>
    </w:rPr>
  </w:style>
  <w:style w:type="paragraph" w:styleId="TOC6">
    <w:name w:val="toc 6"/>
    <w:basedOn w:val="TOC5"/>
    <w:next w:val="Normal"/>
    <w:rsid w:val="008839B4"/>
    <w:pPr>
      <w:ind w:left="1985" w:hanging="1985"/>
    </w:pPr>
  </w:style>
  <w:style w:type="paragraph" w:styleId="TOC7">
    <w:name w:val="toc 7"/>
    <w:basedOn w:val="TOC6"/>
    <w:next w:val="Normal"/>
    <w:rsid w:val="008839B4"/>
    <w:pPr>
      <w:ind w:left="2268" w:hanging="2268"/>
    </w:pPr>
  </w:style>
  <w:style w:type="paragraph" w:styleId="TOC9">
    <w:name w:val="toc 9"/>
    <w:basedOn w:val="TOC8"/>
    <w:rsid w:val="008839B4"/>
    <w:pPr>
      <w:ind w:left="1418" w:hanging="1418"/>
    </w:pPr>
  </w:style>
  <w:style w:type="paragraph" w:styleId="TOCHeading">
    <w:name w:val="TOC Heading"/>
    <w:basedOn w:val="Heading1"/>
    <w:next w:val="Normal"/>
    <w:uiPriority w:val="39"/>
    <w:semiHidden/>
    <w:unhideWhenUsed/>
    <w:qFormat/>
    <w:rsid w:val="00CC1914"/>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ZTD">
    <w:name w:val="ZTD"/>
    <w:basedOn w:val="Normal"/>
    <w:rsid w:val="008839B4"/>
    <w:pPr>
      <w:framePr w:w="10206" w:wrap="notBeside" w:vAnchor="page" w:hAnchor="margin" w:y="852"/>
      <w:widowControl w:val="0"/>
      <w:spacing w:after="0"/>
      <w:ind w:right="28"/>
      <w:jc w:val="right"/>
    </w:pPr>
    <w:rPr>
      <w:rFonts w:ascii="Arial" w:hAnsi="Arial"/>
      <w:noProof/>
      <w:sz w:val="40"/>
    </w:rPr>
  </w:style>
  <w:style w:type="paragraph" w:customStyle="1" w:styleId="ZB">
    <w:name w:val="ZB"/>
    <w:rsid w:val="008839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839B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839B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rsid w:val="008839B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U">
    <w:name w:val="ZU"/>
    <w:rsid w:val="008839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styleId="Revision">
    <w:name w:val="Revision"/>
    <w:hidden/>
    <w:uiPriority w:val="99"/>
    <w:semiHidden/>
    <w:rsid w:val="00B209B2"/>
  </w:style>
  <w:style w:type="character" w:styleId="Hyperlink">
    <w:name w:val="Hyperlink"/>
    <w:uiPriority w:val="99"/>
    <w:unhideWhenUsed/>
    <w:rsid w:val="00B209B2"/>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832859">
      <w:bodyDiv w:val="1"/>
      <w:marLeft w:val="0"/>
      <w:marRight w:val="0"/>
      <w:marTop w:val="0"/>
      <w:marBottom w:val="0"/>
      <w:divBdr>
        <w:top w:val="none" w:sz="0" w:space="0" w:color="auto"/>
        <w:left w:val="none" w:sz="0" w:space="0" w:color="auto"/>
        <w:bottom w:val="none" w:sz="0" w:space="0" w:color="auto"/>
        <w:right w:val="none" w:sz="0" w:space="0" w:color="auto"/>
      </w:divBdr>
    </w:div>
    <w:div w:id="153959660">
      <w:bodyDiv w:val="1"/>
      <w:marLeft w:val="0"/>
      <w:marRight w:val="0"/>
      <w:marTop w:val="0"/>
      <w:marBottom w:val="0"/>
      <w:divBdr>
        <w:top w:val="none" w:sz="0" w:space="0" w:color="auto"/>
        <w:left w:val="none" w:sz="0" w:space="0" w:color="auto"/>
        <w:bottom w:val="none" w:sz="0" w:space="0" w:color="auto"/>
        <w:right w:val="none" w:sz="0" w:space="0" w:color="auto"/>
      </w:divBdr>
    </w:div>
    <w:div w:id="192420764">
      <w:bodyDiv w:val="1"/>
      <w:marLeft w:val="0"/>
      <w:marRight w:val="0"/>
      <w:marTop w:val="0"/>
      <w:marBottom w:val="0"/>
      <w:divBdr>
        <w:top w:val="none" w:sz="0" w:space="0" w:color="auto"/>
        <w:left w:val="none" w:sz="0" w:space="0" w:color="auto"/>
        <w:bottom w:val="none" w:sz="0" w:space="0" w:color="auto"/>
        <w:right w:val="none" w:sz="0" w:space="0" w:color="auto"/>
      </w:divBdr>
    </w:div>
    <w:div w:id="357853753">
      <w:bodyDiv w:val="1"/>
      <w:marLeft w:val="0"/>
      <w:marRight w:val="0"/>
      <w:marTop w:val="0"/>
      <w:marBottom w:val="0"/>
      <w:divBdr>
        <w:top w:val="none" w:sz="0" w:space="0" w:color="auto"/>
        <w:left w:val="none" w:sz="0" w:space="0" w:color="auto"/>
        <w:bottom w:val="none" w:sz="0" w:space="0" w:color="auto"/>
        <w:right w:val="none" w:sz="0" w:space="0" w:color="auto"/>
      </w:divBdr>
    </w:div>
    <w:div w:id="435635772">
      <w:bodyDiv w:val="1"/>
      <w:marLeft w:val="0"/>
      <w:marRight w:val="0"/>
      <w:marTop w:val="0"/>
      <w:marBottom w:val="0"/>
      <w:divBdr>
        <w:top w:val="none" w:sz="0" w:space="0" w:color="auto"/>
        <w:left w:val="none" w:sz="0" w:space="0" w:color="auto"/>
        <w:bottom w:val="none" w:sz="0" w:space="0" w:color="auto"/>
        <w:right w:val="none" w:sz="0" w:space="0" w:color="auto"/>
      </w:divBdr>
    </w:div>
    <w:div w:id="660161253">
      <w:bodyDiv w:val="1"/>
      <w:marLeft w:val="0"/>
      <w:marRight w:val="0"/>
      <w:marTop w:val="0"/>
      <w:marBottom w:val="0"/>
      <w:divBdr>
        <w:top w:val="none" w:sz="0" w:space="0" w:color="auto"/>
        <w:left w:val="none" w:sz="0" w:space="0" w:color="auto"/>
        <w:bottom w:val="none" w:sz="0" w:space="0" w:color="auto"/>
        <w:right w:val="none" w:sz="0" w:space="0" w:color="auto"/>
      </w:divBdr>
    </w:div>
    <w:div w:id="680547624">
      <w:bodyDiv w:val="1"/>
      <w:marLeft w:val="0"/>
      <w:marRight w:val="0"/>
      <w:marTop w:val="0"/>
      <w:marBottom w:val="0"/>
      <w:divBdr>
        <w:top w:val="none" w:sz="0" w:space="0" w:color="auto"/>
        <w:left w:val="none" w:sz="0" w:space="0" w:color="auto"/>
        <w:bottom w:val="none" w:sz="0" w:space="0" w:color="auto"/>
        <w:right w:val="none" w:sz="0" w:space="0" w:color="auto"/>
      </w:divBdr>
    </w:div>
    <w:div w:id="976448059">
      <w:bodyDiv w:val="1"/>
      <w:marLeft w:val="0"/>
      <w:marRight w:val="0"/>
      <w:marTop w:val="0"/>
      <w:marBottom w:val="0"/>
      <w:divBdr>
        <w:top w:val="none" w:sz="0" w:space="0" w:color="auto"/>
        <w:left w:val="none" w:sz="0" w:space="0" w:color="auto"/>
        <w:bottom w:val="none" w:sz="0" w:space="0" w:color="auto"/>
        <w:right w:val="none" w:sz="0" w:space="0" w:color="auto"/>
      </w:divBdr>
    </w:div>
    <w:div w:id="1029450607">
      <w:bodyDiv w:val="1"/>
      <w:marLeft w:val="0"/>
      <w:marRight w:val="0"/>
      <w:marTop w:val="0"/>
      <w:marBottom w:val="0"/>
      <w:divBdr>
        <w:top w:val="none" w:sz="0" w:space="0" w:color="auto"/>
        <w:left w:val="none" w:sz="0" w:space="0" w:color="auto"/>
        <w:bottom w:val="none" w:sz="0" w:space="0" w:color="auto"/>
        <w:right w:val="none" w:sz="0" w:space="0" w:color="auto"/>
      </w:divBdr>
    </w:div>
    <w:div w:id="1054086794">
      <w:bodyDiv w:val="1"/>
      <w:marLeft w:val="0"/>
      <w:marRight w:val="0"/>
      <w:marTop w:val="0"/>
      <w:marBottom w:val="0"/>
      <w:divBdr>
        <w:top w:val="none" w:sz="0" w:space="0" w:color="auto"/>
        <w:left w:val="none" w:sz="0" w:space="0" w:color="auto"/>
        <w:bottom w:val="none" w:sz="0" w:space="0" w:color="auto"/>
        <w:right w:val="none" w:sz="0" w:space="0" w:color="auto"/>
      </w:divBdr>
    </w:div>
    <w:div w:id="1071807436">
      <w:bodyDiv w:val="1"/>
      <w:marLeft w:val="0"/>
      <w:marRight w:val="0"/>
      <w:marTop w:val="0"/>
      <w:marBottom w:val="0"/>
      <w:divBdr>
        <w:top w:val="none" w:sz="0" w:space="0" w:color="auto"/>
        <w:left w:val="none" w:sz="0" w:space="0" w:color="auto"/>
        <w:bottom w:val="none" w:sz="0" w:space="0" w:color="auto"/>
        <w:right w:val="none" w:sz="0" w:space="0" w:color="auto"/>
      </w:divBdr>
    </w:div>
    <w:div w:id="1091506091">
      <w:bodyDiv w:val="1"/>
      <w:marLeft w:val="0"/>
      <w:marRight w:val="0"/>
      <w:marTop w:val="0"/>
      <w:marBottom w:val="0"/>
      <w:divBdr>
        <w:top w:val="none" w:sz="0" w:space="0" w:color="auto"/>
        <w:left w:val="none" w:sz="0" w:space="0" w:color="auto"/>
        <w:bottom w:val="none" w:sz="0" w:space="0" w:color="auto"/>
        <w:right w:val="none" w:sz="0" w:space="0" w:color="auto"/>
      </w:divBdr>
    </w:div>
    <w:div w:id="1550070649">
      <w:bodyDiv w:val="1"/>
      <w:marLeft w:val="0"/>
      <w:marRight w:val="0"/>
      <w:marTop w:val="0"/>
      <w:marBottom w:val="0"/>
      <w:divBdr>
        <w:top w:val="none" w:sz="0" w:space="0" w:color="auto"/>
        <w:left w:val="none" w:sz="0" w:space="0" w:color="auto"/>
        <w:bottom w:val="none" w:sz="0" w:space="0" w:color="auto"/>
        <w:right w:val="none" w:sz="0" w:space="0" w:color="auto"/>
      </w:divBdr>
    </w:div>
    <w:div w:id="1751809346">
      <w:bodyDiv w:val="1"/>
      <w:marLeft w:val="0"/>
      <w:marRight w:val="0"/>
      <w:marTop w:val="0"/>
      <w:marBottom w:val="0"/>
      <w:divBdr>
        <w:top w:val="none" w:sz="0" w:space="0" w:color="auto"/>
        <w:left w:val="none" w:sz="0" w:space="0" w:color="auto"/>
        <w:bottom w:val="none" w:sz="0" w:space="0" w:color="auto"/>
        <w:right w:val="none" w:sz="0" w:space="0" w:color="auto"/>
      </w:divBdr>
    </w:div>
    <w:div w:id="1822647869">
      <w:bodyDiv w:val="1"/>
      <w:marLeft w:val="0"/>
      <w:marRight w:val="0"/>
      <w:marTop w:val="0"/>
      <w:marBottom w:val="0"/>
      <w:divBdr>
        <w:top w:val="none" w:sz="0" w:space="0" w:color="auto"/>
        <w:left w:val="none" w:sz="0" w:space="0" w:color="auto"/>
        <w:bottom w:val="none" w:sz="0" w:space="0" w:color="auto"/>
        <w:right w:val="none" w:sz="0" w:space="0" w:color="auto"/>
      </w:divBdr>
    </w:div>
    <w:div w:id="1857116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image" Target="media/image7.wmf"/><Relationship Id="rId7" Type="http://schemas.openxmlformats.org/officeDocument/2006/relationships/image" Target="media/image1.emf"/><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hyperlink" Target="https://portal.3gpp.org/ngppapp/CreateTdoc.aspx?mode=view&amp;contributionUid=CP-243222" TargetMode="External"/><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hyperlink" Target="mailto:user2_public1@home2.net"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oleObject" Target="embeddings/oleObject7.bin"/><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image" Target="media/image8.wmf"/><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oleObject" Target="embeddings/oleObject5.bin"/><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4.wmf"/><Relationship Id="rId22" Type="http://schemas.openxmlformats.org/officeDocument/2006/relationships/oleObject" Target="embeddings/oleObject6.bin"/><Relationship Id="rId27"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78</Pages>
  <Words>20178</Words>
  <Characters>115017</Characters>
  <Application>Microsoft Office Word</Application>
  <DocSecurity>0</DocSecurity>
  <Lines>958</Lines>
  <Paragraphs>269</Paragraphs>
  <ScaleCrop>false</ScaleCrop>
  <HeadingPairs>
    <vt:vector size="2" baseType="variant">
      <vt:variant>
        <vt:lpstr>Title</vt:lpstr>
      </vt:variant>
      <vt:variant>
        <vt:i4>1</vt:i4>
      </vt:variant>
    </vt:vector>
  </HeadingPairs>
  <TitlesOfParts>
    <vt:vector size="1" baseType="lpstr">
      <vt:lpstr>3GPP TS 24.247</vt:lpstr>
    </vt:vector>
  </TitlesOfParts>
  <Manager/>
  <Company/>
  <LinksUpToDate>false</LinksUpToDate>
  <CharactersWithSpaces>134926</CharactersWithSpaces>
  <SharedDoc>false</SharedDoc>
  <HyperlinkBase/>
  <HLinks>
    <vt:vector size="6" baseType="variant">
      <vt:variant>
        <vt:i4>2556015</vt:i4>
      </vt:variant>
      <vt:variant>
        <vt:i4>285</vt:i4>
      </vt:variant>
      <vt:variant>
        <vt:i4>0</vt:i4>
      </vt:variant>
      <vt:variant>
        <vt:i4>5</vt:i4>
      </vt:variant>
      <vt:variant>
        <vt:lpwstr>mailto:user2_public1@home2.net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24.247</dc:title>
  <dc:subject>Messaging service using the IP Multimedia (IM) Core Network (CN) subsystem; Stage 3 (Release 18)</dc:subject>
  <dc:creator>MCC Support</dc:creator>
  <cp:keywords>UMTS, Network, IP, SIP, SDP, multimedia, GSM, LTE</cp:keywords>
  <dc:description/>
  <cp:lastModifiedBy>Correction</cp:lastModifiedBy>
  <cp:revision>4</cp:revision>
  <cp:lastPrinted>2003-06-23T16:00:00Z</cp:lastPrinted>
  <dcterms:created xsi:type="dcterms:W3CDTF">2025-01-06T21:12:00Z</dcterms:created>
  <dcterms:modified xsi:type="dcterms:W3CDTF">2025-01-10T13:26:00Z</dcterms:modified>
  <cp:category/>
</cp:coreProperties>
</file>