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9171D1" w14:paraId="2443A0FD" w14:textId="77777777" w:rsidTr="00FA51EB">
        <w:tc>
          <w:tcPr>
            <w:tcW w:w="10423" w:type="dxa"/>
            <w:gridSpan w:val="2"/>
            <w:tcBorders>
              <w:top w:val="nil"/>
              <w:left w:val="nil"/>
              <w:bottom w:val="nil"/>
              <w:right w:val="nil"/>
            </w:tcBorders>
            <w:hideMark/>
          </w:tcPr>
          <w:p w14:paraId="5F6AEE44" w14:textId="495FA6DC" w:rsidR="00FA51EB" w:rsidRPr="009171D1" w:rsidRDefault="00147627">
            <w:pPr>
              <w:pStyle w:val="ZA"/>
              <w:framePr w:w="0" w:h="0" w:wrap="auto" w:vAnchor="margin" w:hAnchor="text" w:yAlign="inline"/>
              <w:rPr>
                <w:noProof w:val="0"/>
              </w:rPr>
            </w:pPr>
            <w:bookmarkStart w:id="0" w:name="page1"/>
            <w:r w:rsidRPr="009171D1">
              <w:rPr>
                <w:noProof w:val="0"/>
                <w:sz w:val="64"/>
              </w:rPr>
              <w:t xml:space="preserve">3GPP TS 38.561 </w:t>
            </w:r>
            <w:r w:rsidR="00B41CC3" w:rsidRPr="009171D1">
              <w:rPr>
                <w:noProof w:val="0"/>
              </w:rPr>
              <w:t>V</w:t>
            </w:r>
            <w:r w:rsidR="003806C1" w:rsidRPr="009171D1">
              <w:rPr>
                <w:noProof w:val="0"/>
              </w:rPr>
              <w:t>1</w:t>
            </w:r>
            <w:r w:rsidR="004A355F">
              <w:rPr>
                <w:noProof w:val="0"/>
              </w:rPr>
              <w:t>8</w:t>
            </w:r>
            <w:r w:rsidRPr="009171D1">
              <w:rPr>
                <w:noProof w:val="0"/>
              </w:rPr>
              <w:t>.</w:t>
            </w:r>
            <w:r w:rsidR="009551FE">
              <w:rPr>
                <w:noProof w:val="0"/>
              </w:rPr>
              <w:t>1</w:t>
            </w:r>
            <w:r w:rsidR="008B2008" w:rsidRPr="009171D1">
              <w:rPr>
                <w:noProof w:val="0"/>
              </w:rPr>
              <w:t>.0</w:t>
            </w:r>
            <w:r w:rsidRPr="009171D1">
              <w:rPr>
                <w:noProof w:val="0"/>
              </w:rPr>
              <w:t xml:space="preserve"> </w:t>
            </w:r>
            <w:r w:rsidRPr="009171D1">
              <w:rPr>
                <w:noProof w:val="0"/>
                <w:sz w:val="32"/>
              </w:rPr>
              <w:t>(202</w:t>
            </w:r>
            <w:r w:rsidR="001E48C1" w:rsidRPr="009171D1">
              <w:rPr>
                <w:noProof w:val="0"/>
                <w:sz w:val="32"/>
              </w:rPr>
              <w:t>4</w:t>
            </w:r>
            <w:r w:rsidRPr="009171D1">
              <w:rPr>
                <w:noProof w:val="0"/>
                <w:sz w:val="32"/>
              </w:rPr>
              <w:t>-</w:t>
            </w:r>
            <w:r w:rsidR="009551FE">
              <w:rPr>
                <w:noProof w:val="0"/>
                <w:sz w:val="32"/>
              </w:rPr>
              <w:t>12</w:t>
            </w:r>
            <w:r w:rsidRPr="009171D1">
              <w:rPr>
                <w:noProof w:val="0"/>
                <w:sz w:val="32"/>
              </w:rPr>
              <w:t>)</w:t>
            </w:r>
          </w:p>
        </w:tc>
      </w:tr>
      <w:tr w:rsidR="00FA51EB" w:rsidRPr="009171D1"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9171D1" w:rsidRDefault="00FA51EB">
            <w:pPr>
              <w:pStyle w:val="ZB"/>
              <w:framePr w:w="0" w:hRule="auto" w:wrap="auto" w:vAnchor="margin" w:hAnchor="text" w:yAlign="inline"/>
              <w:rPr>
                <w:noProof w:val="0"/>
              </w:rPr>
            </w:pPr>
            <w:r w:rsidRPr="009171D1">
              <w:rPr>
                <w:noProof w:val="0"/>
              </w:rPr>
              <w:t>Technical Specification</w:t>
            </w:r>
            <w:r w:rsidRPr="009171D1">
              <w:rPr>
                <w:noProof w:val="0"/>
              </w:rPr>
              <w:br/>
            </w:r>
            <w:r w:rsidRPr="009171D1">
              <w:rPr>
                <w:noProof w:val="0"/>
              </w:rPr>
              <w:br/>
            </w:r>
          </w:p>
        </w:tc>
      </w:tr>
      <w:tr w:rsidR="00FA51EB" w:rsidRPr="009171D1"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9171D1" w:rsidRDefault="00147627" w:rsidP="00147627">
            <w:pPr>
              <w:pStyle w:val="ZT"/>
              <w:framePr w:wrap="auto" w:hAnchor="text" w:yAlign="inline"/>
            </w:pPr>
            <w:r w:rsidRPr="009171D1">
              <w:t>3rd Generation Partnership Project;</w:t>
            </w:r>
          </w:p>
          <w:p w14:paraId="5B2D3C38" w14:textId="32D5B2C4" w:rsidR="00147627" w:rsidRPr="009171D1" w:rsidRDefault="00147627" w:rsidP="00147627">
            <w:pPr>
              <w:pStyle w:val="ZT"/>
              <w:framePr w:wrap="auto" w:hAnchor="text" w:yAlign="inline"/>
            </w:pPr>
            <w:r w:rsidRPr="009171D1">
              <w:t xml:space="preserve">Technical Specification Group </w:t>
            </w:r>
            <w:r w:rsidRPr="009171D1">
              <w:rPr>
                <w:sz w:val="32"/>
                <w:szCs w:val="32"/>
              </w:rPr>
              <w:t>Radio Access Network</w:t>
            </w:r>
            <w:r w:rsidRPr="009171D1">
              <w:t>;</w:t>
            </w:r>
          </w:p>
          <w:p w14:paraId="4B37E6DD" w14:textId="7F337846" w:rsidR="00637F6B" w:rsidRPr="009171D1" w:rsidRDefault="00637F6B" w:rsidP="00147627">
            <w:pPr>
              <w:pStyle w:val="ZT"/>
              <w:framePr w:wrap="auto" w:hAnchor="text" w:yAlign="inline"/>
            </w:pPr>
            <w:r w:rsidRPr="009171D1">
              <w:t>NR;</w:t>
            </w:r>
          </w:p>
          <w:p w14:paraId="749A1122" w14:textId="45BCA23D" w:rsidR="00637F6B" w:rsidRPr="009171D1" w:rsidRDefault="00637F6B" w:rsidP="00147627">
            <w:pPr>
              <w:pStyle w:val="ZT"/>
              <w:framePr w:wrap="auto" w:hAnchor="text" w:yAlign="inline"/>
            </w:pPr>
            <w:r w:rsidRPr="009171D1">
              <w:rPr>
                <w:sz w:val="32"/>
                <w:szCs w:val="32"/>
              </w:rPr>
              <w:t>User Equipment (UE) conformance specification</w:t>
            </w:r>
            <w:r w:rsidR="007124B9" w:rsidRPr="009171D1">
              <w:rPr>
                <w:sz w:val="32"/>
                <w:szCs w:val="32"/>
              </w:rPr>
              <w:t>;</w:t>
            </w:r>
          </w:p>
          <w:p w14:paraId="4BD7A905" w14:textId="77777777" w:rsidR="00D10B52" w:rsidRPr="009171D1" w:rsidRDefault="00147627" w:rsidP="00D10B52">
            <w:pPr>
              <w:pStyle w:val="ZT"/>
              <w:framePr w:wrap="auto" w:hAnchor="text" w:yAlign="inline"/>
            </w:pPr>
            <w:r w:rsidRPr="009171D1">
              <w:rPr>
                <w:sz w:val="32"/>
                <w:szCs w:val="32"/>
              </w:rPr>
              <w:t>UE TRP (Total Radiated Power) and TRS (Total Radiated Sensitivity) requirements and test methodologies for FR1 (NR SA and EN-DC)</w:t>
            </w:r>
            <w:r w:rsidRPr="009171D1">
              <w:t>;</w:t>
            </w:r>
          </w:p>
          <w:p w14:paraId="59ADFC31" w14:textId="138D65DC" w:rsidR="00FA51EB" w:rsidRPr="009171D1" w:rsidRDefault="00147627" w:rsidP="00D10B52">
            <w:pPr>
              <w:pStyle w:val="ZT"/>
              <w:framePr w:wrap="auto" w:hAnchor="text" w:yAlign="inline"/>
            </w:pPr>
            <w:r w:rsidRPr="009171D1">
              <w:t>(</w:t>
            </w:r>
            <w:r w:rsidRPr="009171D1">
              <w:rPr>
                <w:rStyle w:val="ZGSM"/>
              </w:rPr>
              <w:t>Release 1</w:t>
            </w:r>
            <w:r w:rsidR="004A355F">
              <w:rPr>
                <w:rStyle w:val="ZGSM"/>
              </w:rPr>
              <w:t>8</w:t>
            </w:r>
            <w:r w:rsidRPr="009171D1">
              <w:t>)</w:t>
            </w:r>
          </w:p>
        </w:tc>
      </w:tr>
      <w:tr w:rsidR="00FA51EB" w:rsidRPr="009171D1" w14:paraId="258D15BA" w14:textId="77777777" w:rsidTr="00FA51EB">
        <w:tc>
          <w:tcPr>
            <w:tcW w:w="10423" w:type="dxa"/>
            <w:gridSpan w:val="2"/>
            <w:tcBorders>
              <w:top w:val="nil"/>
              <w:left w:val="nil"/>
              <w:bottom w:val="nil"/>
              <w:right w:val="nil"/>
            </w:tcBorders>
            <w:hideMark/>
          </w:tcPr>
          <w:p w14:paraId="535957E0" w14:textId="77777777" w:rsidR="00FA51EB" w:rsidRPr="009171D1" w:rsidRDefault="00FA51EB">
            <w:pPr>
              <w:pStyle w:val="ZU"/>
              <w:framePr w:w="0" w:wrap="auto" w:vAnchor="margin" w:hAnchor="text" w:yAlign="inline"/>
              <w:tabs>
                <w:tab w:val="right" w:pos="10206"/>
              </w:tabs>
              <w:jc w:val="left"/>
              <w:rPr>
                <w:noProof w:val="0"/>
                <w:color w:val="0000FF"/>
              </w:rPr>
            </w:pPr>
            <w:r w:rsidRPr="009171D1">
              <w:rPr>
                <w:noProof w:val="0"/>
                <w:color w:val="0000FF"/>
              </w:rPr>
              <w:tab/>
            </w:r>
          </w:p>
        </w:tc>
      </w:tr>
      <w:bookmarkStart w:id="1" w:name="_MON_1684549432"/>
      <w:bookmarkEnd w:id="1"/>
      <w:tr w:rsidR="00FA51EB" w:rsidRPr="009171D1" w14:paraId="5B442914" w14:textId="77777777" w:rsidTr="00FA51EB">
        <w:trPr>
          <w:trHeight w:hRule="exact" w:val="1531"/>
        </w:trPr>
        <w:tc>
          <w:tcPr>
            <w:tcW w:w="4883" w:type="dxa"/>
            <w:tcBorders>
              <w:top w:val="nil"/>
              <w:left w:val="nil"/>
              <w:bottom w:val="nil"/>
              <w:right w:val="nil"/>
            </w:tcBorders>
            <w:hideMark/>
          </w:tcPr>
          <w:p w14:paraId="308759E3" w14:textId="2B8FC73D" w:rsidR="00FA51EB" w:rsidRPr="009171D1" w:rsidRDefault="004A355F">
            <w:r>
              <w:object w:dxaOrig="2026" w:dyaOrig="1251" w14:anchorId="77A5B7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8" o:title=""/>
                </v:shape>
                <o:OLEObject Type="Embed" ProgID="Word.Picture.8" ShapeID="_x0000_i1025" DrawAspect="Content" ObjectID="_1798567707" r:id="rId9"/>
              </w:object>
            </w:r>
          </w:p>
        </w:tc>
        <w:tc>
          <w:tcPr>
            <w:tcW w:w="5540" w:type="dxa"/>
            <w:tcBorders>
              <w:top w:val="nil"/>
              <w:left w:val="nil"/>
              <w:bottom w:val="nil"/>
              <w:right w:val="nil"/>
            </w:tcBorders>
            <w:hideMark/>
          </w:tcPr>
          <w:p w14:paraId="539020B9" w14:textId="134C160C" w:rsidR="00FA51EB" w:rsidRPr="009171D1" w:rsidRDefault="00FA51EB">
            <w:pPr>
              <w:jc w:val="right"/>
            </w:pPr>
            <w:r w:rsidRPr="009171D1">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9171D1"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9171D1" w:rsidRDefault="00FA51EB">
            <w:pPr>
              <w:pStyle w:val="Guidance"/>
              <w:ind w:left="720"/>
            </w:pPr>
          </w:p>
        </w:tc>
      </w:tr>
      <w:tr w:rsidR="00FA51EB" w:rsidRPr="009171D1"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9171D1" w:rsidRDefault="00FA51EB">
            <w:pPr>
              <w:rPr>
                <w:sz w:val="16"/>
              </w:rPr>
            </w:pPr>
            <w:r w:rsidRPr="009171D1">
              <w:rPr>
                <w:sz w:val="16"/>
              </w:rPr>
              <w:t>The present document has been developed within the 3rd Generation Partnership Project (3GPP</w:t>
            </w:r>
            <w:r w:rsidRPr="009171D1">
              <w:rPr>
                <w:sz w:val="16"/>
                <w:vertAlign w:val="superscript"/>
              </w:rPr>
              <w:t xml:space="preserve"> TM</w:t>
            </w:r>
            <w:r w:rsidRPr="009171D1">
              <w:rPr>
                <w:sz w:val="16"/>
              </w:rPr>
              <w:t>) and may be further elaborated for the purposes of 3GPP.</w:t>
            </w:r>
            <w:r w:rsidRPr="009171D1">
              <w:rPr>
                <w:sz w:val="16"/>
              </w:rPr>
              <w:br/>
              <w:t>The present document has not been subject to any approval process by the 3GPP</w:t>
            </w:r>
            <w:r w:rsidRPr="009171D1">
              <w:rPr>
                <w:sz w:val="16"/>
                <w:vertAlign w:val="superscript"/>
              </w:rPr>
              <w:t xml:space="preserve"> </w:t>
            </w:r>
            <w:r w:rsidRPr="009171D1">
              <w:rPr>
                <w:sz w:val="16"/>
              </w:rPr>
              <w:t>Organizational Partners and shall not be implemented.</w:t>
            </w:r>
            <w:r w:rsidRPr="009171D1">
              <w:rPr>
                <w:sz w:val="16"/>
              </w:rPr>
              <w:br/>
              <w:t>This Specification is provided for future development work within 3GPP</w:t>
            </w:r>
            <w:r w:rsidRPr="009171D1">
              <w:rPr>
                <w:sz w:val="16"/>
                <w:vertAlign w:val="superscript"/>
              </w:rPr>
              <w:t xml:space="preserve"> </w:t>
            </w:r>
            <w:r w:rsidRPr="009171D1">
              <w:rPr>
                <w:sz w:val="16"/>
              </w:rPr>
              <w:t>only. The Organizational Partners accept no liability for any use of this Specification.</w:t>
            </w:r>
            <w:r w:rsidRPr="009171D1">
              <w:rPr>
                <w:sz w:val="16"/>
              </w:rPr>
              <w:br/>
              <w:t>Specifications and Reports for implementation of the 3GPP</w:t>
            </w:r>
            <w:r w:rsidRPr="009171D1">
              <w:rPr>
                <w:sz w:val="16"/>
                <w:vertAlign w:val="superscript"/>
              </w:rPr>
              <w:t xml:space="preserve"> TM</w:t>
            </w:r>
            <w:r w:rsidRPr="009171D1">
              <w:rPr>
                <w:sz w:val="16"/>
              </w:rPr>
              <w:t xml:space="preserve"> system should be obtained via the 3GPP Organizational Partners' Publications Offices.</w:t>
            </w:r>
          </w:p>
          <w:p w14:paraId="297BEB6C" w14:textId="77777777" w:rsidR="00FA51EB" w:rsidRPr="009171D1" w:rsidRDefault="00FA51EB">
            <w:pPr>
              <w:pStyle w:val="ZV"/>
              <w:framePr w:w="0" w:wrap="auto" w:vAnchor="margin" w:hAnchor="text" w:yAlign="inline"/>
              <w:rPr>
                <w:noProof w:val="0"/>
              </w:rPr>
            </w:pPr>
          </w:p>
          <w:p w14:paraId="1203448F" w14:textId="77777777" w:rsidR="00FA51EB" w:rsidRPr="009171D1" w:rsidRDefault="00FA51EB">
            <w:pPr>
              <w:rPr>
                <w:sz w:val="16"/>
              </w:rPr>
            </w:pPr>
          </w:p>
        </w:tc>
      </w:tr>
      <w:bookmarkEnd w:id="0"/>
    </w:tbl>
    <w:p w14:paraId="55243A9E" w14:textId="77777777" w:rsidR="00FA51EB" w:rsidRPr="009171D1" w:rsidRDefault="00FA51EB" w:rsidP="00FA51EB">
      <w:pPr>
        <w:overflowPunct/>
        <w:autoSpaceDE/>
        <w:autoSpaceDN/>
        <w:adjustRightInd/>
        <w:spacing w:after="0"/>
        <w:sectPr w:rsidR="00FA51EB" w:rsidRPr="009171D1" w:rsidSect="0050691A">
          <w:headerReference w:type="even" r:id="rId11"/>
          <w:headerReference w:type="default" r:id="rId12"/>
          <w:footerReference w:type="default" r:id="rId13"/>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9171D1" w14:paraId="420D264E" w14:textId="77777777" w:rsidTr="00FA51EB">
        <w:trPr>
          <w:trHeight w:val="5670"/>
        </w:trPr>
        <w:tc>
          <w:tcPr>
            <w:tcW w:w="10423" w:type="dxa"/>
          </w:tcPr>
          <w:p w14:paraId="2B7868AC" w14:textId="0A123723" w:rsidR="0048379A" w:rsidRPr="009171D1" w:rsidRDefault="0048379A" w:rsidP="0048379A">
            <w:bookmarkStart w:id="2" w:name="page2"/>
          </w:p>
          <w:p w14:paraId="77D9F5A8" w14:textId="78D917BA" w:rsidR="0048379A" w:rsidRPr="009171D1" w:rsidRDefault="0048379A" w:rsidP="0048379A"/>
          <w:p w14:paraId="3B7031A2" w14:textId="77777777" w:rsidR="0048379A" w:rsidRPr="009171D1" w:rsidRDefault="0048379A" w:rsidP="0048379A"/>
          <w:p w14:paraId="45546002" w14:textId="77777777" w:rsidR="0048379A" w:rsidRPr="009171D1" w:rsidRDefault="0048379A" w:rsidP="0048379A">
            <w:pPr>
              <w:pStyle w:val="FP"/>
              <w:framePr w:wrap="notBeside" w:hAnchor="margin" w:y="1419"/>
              <w:pBdr>
                <w:bottom w:val="single" w:sz="6" w:space="1" w:color="auto"/>
              </w:pBdr>
              <w:spacing w:before="240"/>
              <w:ind w:left="2835" w:right="2835"/>
              <w:jc w:val="center"/>
            </w:pPr>
            <w:r w:rsidRPr="009171D1">
              <w:t>Keywords</w:t>
            </w:r>
          </w:p>
          <w:p w14:paraId="50F3F82E" w14:textId="77777777" w:rsidR="0048379A" w:rsidRPr="009171D1" w:rsidRDefault="0048379A" w:rsidP="0048379A">
            <w:pPr>
              <w:pStyle w:val="FP"/>
              <w:framePr w:wrap="notBeside" w:hAnchor="margin" w:y="1419"/>
              <w:ind w:left="2835" w:right="2835"/>
              <w:jc w:val="center"/>
              <w:rPr>
                <w:rFonts w:ascii="Arial" w:hAnsi="Arial"/>
                <w:sz w:val="18"/>
              </w:rPr>
            </w:pPr>
            <w:r w:rsidRPr="009171D1">
              <w:rPr>
                <w:rFonts w:ascii="Arial" w:hAnsi="Arial"/>
                <w:sz w:val="18"/>
              </w:rPr>
              <w:t>5GS, UE, terminal, testing</w:t>
            </w:r>
          </w:p>
          <w:p w14:paraId="3A84D32E" w14:textId="3F2DD634" w:rsidR="0048379A" w:rsidRPr="009171D1" w:rsidRDefault="0048379A" w:rsidP="0048379A"/>
          <w:p w14:paraId="5C7F5EFB" w14:textId="00B08D33" w:rsidR="0048379A" w:rsidRPr="009171D1" w:rsidRDefault="0048379A" w:rsidP="0048379A"/>
          <w:p w14:paraId="102596A1" w14:textId="6261E372" w:rsidR="0048379A" w:rsidRPr="009171D1" w:rsidRDefault="0048379A" w:rsidP="0048379A"/>
          <w:p w14:paraId="605F7217" w14:textId="67D6C381" w:rsidR="0048379A" w:rsidRPr="009171D1" w:rsidRDefault="0048379A" w:rsidP="0048379A"/>
          <w:p w14:paraId="35170F38" w14:textId="38946580" w:rsidR="0048379A" w:rsidRPr="009171D1" w:rsidRDefault="0048379A" w:rsidP="0048379A"/>
          <w:p w14:paraId="3006B9A4" w14:textId="77777777" w:rsidR="0048379A" w:rsidRPr="009171D1" w:rsidRDefault="0048379A" w:rsidP="0048379A"/>
          <w:p w14:paraId="14A656B8" w14:textId="77777777" w:rsidR="0048379A" w:rsidRPr="009171D1" w:rsidRDefault="0048379A" w:rsidP="0048379A">
            <w:pPr>
              <w:pStyle w:val="FP"/>
              <w:framePr w:wrap="notBeside" w:hAnchor="margin" w:yAlign="center"/>
              <w:spacing w:after="240"/>
              <w:ind w:left="2835" w:right="2835"/>
              <w:jc w:val="center"/>
              <w:rPr>
                <w:rFonts w:ascii="Arial" w:hAnsi="Arial"/>
                <w:b/>
                <w:i/>
              </w:rPr>
            </w:pPr>
            <w:r w:rsidRPr="009171D1">
              <w:rPr>
                <w:rFonts w:ascii="Arial" w:hAnsi="Arial"/>
                <w:b/>
                <w:i/>
              </w:rPr>
              <w:t>3GPP</w:t>
            </w:r>
          </w:p>
          <w:p w14:paraId="4C597D80" w14:textId="77777777" w:rsidR="0048379A" w:rsidRPr="009171D1" w:rsidRDefault="0048379A" w:rsidP="0048379A">
            <w:pPr>
              <w:pStyle w:val="FP"/>
              <w:framePr w:wrap="notBeside" w:hAnchor="margin" w:yAlign="center"/>
              <w:pBdr>
                <w:bottom w:val="single" w:sz="6" w:space="1" w:color="auto"/>
              </w:pBdr>
              <w:ind w:left="2835" w:right="2835"/>
              <w:jc w:val="center"/>
            </w:pPr>
            <w:r w:rsidRPr="009171D1">
              <w:t>Postal address</w:t>
            </w:r>
          </w:p>
          <w:p w14:paraId="20307B3B" w14:textId="77777777" w:rsidR="0048379A" w:rsidRPr="009171D1" w:rsidRDefault="0048379A" w:rsidP="0048379A">
            <w:pPr>
              <w:pStyle w:val="FP"/>
              <w:framePr w:wrap="notBeside" w:hAnchor="margin" w:yAlign="center"/>
              <w:ind w:left="2835" w:right="2835"/>
              <w:jc w:val="center"/>
              <w:rPr>
                <w:rFonts w:ascii="Arial" w:hAnsi="Arial"/>
                <w:sz w:val="18"/>
              </w:rPr>
            </w:pPr>
          </w:p>
          <w:p w14:paraId="7EF45734" w14:textId="77777777" w:rsidR="0048379A" w:rsidRPr="009171D1" w:rsidRDefault="0048379A" w:rsidP="0048379A">
            <w:pPr>
              <w:pStyle w:val="FP"/>
              <w:framePr w:wrap="notBeside" w:hAnchor="margin" w:yAlign="center"/>
              <w:pBdr>
                <w:bottom w:val="single" w:sz="6" w:space="1" w:color="auto"/>
              </w:pBdr>
              <w:spacing w:before="240"/>
              <w:ind w:left="2835" w:right="2835"/>
              <w:jc w:val="center"/>
            </w:pPr>
            <w:r w:rsidRPr="009171D1">
              <w:t>3GPP support office address</w:t>
            </w:r>
          </w:p>
          <w:p w14:paraId="7EC25EBF" w14:textId="77777777" w:rsidR="0048379A" w:rsidRPr="009171D1" w:rsidRDefault="0048379A" w:rsidP="0048379A">
            <w:pPr>
              <w:pStyle w:val="FP"/>
              <w:framePr w:wrap="notBeside" w:hAnchor="margin" w:yAlign="center"/>
              <w:ind w:left="2835" w:right="2835"/>
              <w:jc w:val="center"/>
              <w:rPr>
                <w:rFonts w:ascii="Arial" w:hAnsi="Arial"/>
                <w:sz w:val="18"/>
              </w:rPr>
            </w:pPr>
            <w:r w:rsidRPr="009171D1">
              <w:rPr>
                <w:rFonts w:ascii="Arial" w:hAnsi="Arial"/>
                <w:sz w:val="18"/>
              </w:rPr>
              <w:t>650 Route des Lucioles - Sophia Antipolis</w:t>
            </w:r>
          </w:p>
          <w:p w14:paraId="01B9C525" w14:textId="77777777" w:rsidR="0048379A" w:rsidRPr="009171D1" w:rsidRDefault="0048379A" w:rsidP="0048379A">
            <w:pPr>
              <w:pStyle w:val="FP"/>
              <w:framePr w:wrap="notBeside" w:hAnchor="margin" w:yAlign="center"/>
              <w:ind w:left="2835" w:right="2835"/>
              <w:jc w:val="center"/>
              <w:rPr>
                <w:rFonts w:ascii="Arial" w:hAnsi="Arial"/>
                <w:sz w:val="18"/>
              </w:rPr>
            </w:pPr>
            <w:r w:rsidRPr="009171D1">
              <w:rPr>
                <w:rFonts w:ascii="Arial" w:hAnsi="Arial"/>
                <w:sz w:val="18"/>
              </w:rPr>
              <w:t>Valbonne - FRANCE</w:t>
            </w:r>
          </w:p>
          <w:p w14:paraId="4ECCC461" w14:textId="77777777" w:rsidR="0048379A" w:rsidRPr="009171D1" w:rsidRDefault="0048379A" w:rsidP="0048379A">
            <w:pPr>
              <w:pStyle w:val="FP"/>
              <w:framePr w:wrap="notBeside" w:hAnchor="margin" w:yAlign="center"/>
              <w:spacing w:after="20"/>
              <w:ind w:left="2835" w:right="2835"/>
              <w:jc w:val="center"/>
              <w:rPr>
                <w:rFonts w:ascii="Arial" w:hAnsi="Arial"/>
                <w:sz w:val="18"/>
              </w:rPr>
            </w:pPr>
            <w:r w:rsidRPr="009171D1">
              <w:rPr>
                <w:rFonts w:ascii="Arial" w:hAnsi="Arial"/>
                <w:sz w:val="18"/>
              </w:rPr>
              <w:t>Tel.: +33 4 92 94 42 00 Fax: +33 4 93 65 47 16</w:t>
            </w:r>
          </w:p>
          <w:p w14:paraId="20968FF7" w14:textId="77777777" w:rsidR="0048379A" w:rsidRPr="009171D1" w:rsidRDefault="0048379A" w:rsidP="0048379A">
            <w:pPr>
              <w:pStyle w:val="FP"/>
              <w:framePr w:wrap="notBeside" w:hAnchor="margin" w:yAlign="center"/>
              <w:pBdr>
                <w:bottom w:val="single" w:sz="6" w:space="1" w:color="auto"/>
              </w:pBdr>
              <w:spacing w:before="240"/>
              <w:ind w:left="2835" w:right="2835"/>
              <w:jc w:val="center"/>
            </w:pPr>
            <w:r w:rsidRPr="009171D1">
              <w:t>Internet</w:t>
            </w:r>
          </w:p>
          <w:p w14:paraId="4B1DAF3A" w14:textId="77777777" w:rsidR="0048379A" w:rsidRPr="009171D1" w:rsidRDefault="0048379A" w:rsidP="0048379A">
            <w:pPr>
              <w:pStyle w:val="FP"/>
              <w:framePr w:wrap="notBeside" w:hAnchor="margin" w:yAlign="center"/>
              <w:ind w:left="2835" w:right="2835"/>
              <w:jc w:val="center"/>
              <w:rPr>
                <w:rFonts w:ascii="Arial" w:hAnsi="Arial"/>
                <w:sz w:val="18"/>
              </w:rPr>
            </w:pPr>
            <w:r w:rsidRPr="009171D1">
              <w:rPr>
                <w:rFonts w:ascii="Arial" w:hAnsi="Arial"/>
                <w:sz w:val="18"/>
              </w:rPr>
              <w:t>http://www.3gpp.org</w:t>
            </w:r>
          </w:p>
          <w:p w14:paraId="4CD81C43" w14:textId="2318E8A9" w:rsidR="0048379A" w:rsidRPr="009171D1" w:rsidRDefault="0048379A" w:rsidP="0048379A"/>
          <w:p w14:paraId="0DA26E58" w14:textId="13A3DF40" w:rsidR="0048379A" w:rsidRPr="009171D1" w:rsidRDefault="0048379A" w:rsidP="0048379A"/>
          <w:p w14:paraId="10B8652E" w14:textId="114B4EA6" w:rsidR="0048379A" w:rsidRPr="009171D1" w:rsidRDefault="0048379A" w:rsidP="0048379A"/>
          <w:p w14:paraId="1114F134" w14:textId="23D00D25" w:rsidR="0048379A" w:rsidRPr="009171D1" w:rsidRDefault="0048379A" w:rsidP="0048379A"/>
          <w:p w14:paraId="0A665B3B" w14:textId="77777777" w:rsidR="0048379A" w:rsidRPr="009171D1" w:rsidRDefault="0048379A" w:rsidP="0048379A"/>
          <w:p w14:paraId="7721569D" w14:textId="77777777" w:rsidR="0048379A" w:rsidRPr="009171D1" w:rsidRDefault="0048379A" w:rsidP="0048379A"/>
          <w:p w14:paraId="19C1082A" w14:textId="77777777" w:rsidR="0048379A" w:rsidRPr="009171D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9171D1">
              <w:rPr>
                <w:rFonts w:ascii="Arial" w:hAnsi="Arial"/>
                <w:b/>
                <w:i/>
              </w:rPr>
              <w:t>Copyright Notification</w:t>
            </w:r>
          </w:p>
          <w:p w14:paraId="1D62F439" w14:textId="77777777" w:rsidR="0048379A" w:rsidRPr="009171D1" w:rsidRDefault="0048379A" w:rsidP="0048379A">
            <w:pPr>
              <w:pStyle w:val="FP"/>
              <w:framePr w:h="3057" w:hRule="exact" w:wrap="notBeside" w:vAnchor="page" w:hAnchor="margin" w:y="12605"/>
              <w:jc w:val="center"/>
            </w:pPr>
            <w:r w:rsidRPr="009171D1">
              <w:t>No part may be reproduced except as authorized by written permission.</w:t>
            </w:r>
            <w:r w:rsidRPr="009171D1">
              <w:br/>
              <w:t>The copyright and the foregoing restriction extend to reproduction in all media.</w:t>
            </w:r>
          </w:p>
          <w:p w14:paraId="783FF4B0" w14:textId="77777777" w:rsidR="0048379A" w:rsidRPr="009171D1" w:rsidRDefault="0048379A" w:rsidP="0048379A">
            <w:pPr>
              <w:pStyle w:val="FP"/>
              <w:framePr w:h="3057" w:hRule="exact" w:wrap="notBeside" w:vAnchor="page" w:hAnchor="margin" w:y="12605"/>
              <w:jc w:val="center"/>
            </w:pPr>
          </w:p>
          <w:p w14:paraId="489AF6CD" w14:textId="25C0F393" w:rsidR="0048379A" w:rsidRPr="009171D1" w:rsidRDefault="0048379A" w:rsidP="0048379A">
            <w:pPr>
              <w:pStyle w:val="FP"/>
              <w:framePr w:h="3057" w:hRule="exact" w:wrap="notBeside" w:vAnchor="page" w:hAnchor="margin" w:y="12605"/>
              <w:jc w:val="center"/>
              <w:rPr>
                <w:sz w:val="18"/>
              </w:rPr>
            </w:pPr>
            <w:r w:rsidRPr="009171D1">
              <w:rPr>
                <w:sz w:val="18"/>
              </w:rPr>
              <w:t>© 202</w:t>
            </w:r>
            <w:r w:rsidR="001E48C1" w:rsidRPr="009171D1">
              <w:rPr>
                <w:sz w:val="18"/>
              </w:rPr>
              <w:t>4</w:t>
            </w:r>
            <w:r w:rsidRPr="009171D1">
              <w:rPr>
                <w:sz w:val="18"/>
              </w:rPr>
              <w:t>, 3GPP Organizational Partners (ARIB, ATIS, CCSA, ETSI, TSDSI, TTA, TTC).</w:t>
            </w:r>
            <w:bookmarkStart w:id="3" w:name="copyrightaddon"/>
            <w:bookmarkEnd w:id="3"/>
          </w:p>
          <w:p w14:paraId="7BFB01D7" w14:textId="77777777" w:rsidR="0048379A" w:rsidRPr="009171D1" w:rsidRDefault="0048379A" w:rsidP="0048379A">
            <w:pPr>
              <w:pStyle w:val="FP"/>
              <w:framePr w:h="3057" w:hRule="exact" w:wrap="notBeside" w:vAnchor="page" w:hAnchor="margin" w:y="12605"/>
              <w:jc w:val="center"/>
              <w:rPr>
                <w:sz w:val="18"/>
              </w:rPr>
            </w:pPr>
            <w:r w:rsidRPr="009171D1">
              <w:rPr>
                <w:sz w:val="18"/>
              </w:rPr>
              <w:t>All rights reserved.</w:t>
            </w:r>
          </w:p>
          <w:p w14:paraId="6782A078" w14:textId="77777777" w:rsidR="0048379A" w:rsidRPr="009171D1" w:rsidRDefault="0048379A" w:rsidP="0048379A">
            <w:pPr>
              <w:pStyle w:val="FP"/>
              <w:framePr w:h="3057" w:hRule="exact" w:wrap="notBeside" w:vAnchor="page" w:hAnchor="margin" w:y="12605"/>
              <w:rPr>
                <w:sz w:val="18"/>
              </w:rPr>
            </w:pPr>
          </w:p>
          <w:p w14:paraId="1953161B" w14:textId="77777777" w:rsidR="0048379A" w:rsidRPr="009171D1" w:rsidRDefault="0048379A" w:rsidP="0048379A">
            <w:pPr>
              <w:pStyle w:val="FP"/>
              <w:framePr w:h="3057" w:hRule="exact" w:wrap="notBeside" w:vAnchor="page" w:hAnchor="margin" w:y="12605"/>
              <w:rPr>
                <w:sz w:val="18"/>
              </w:rPr>
            </w:pPr>
            <w:r w:rsidRPr="009171D1">
              <w:rPr>
                <w:sz w:val="18"/>
              </w:rPr>
              <w:t>UMTS™ is a Trade Mark of ETSI registered for the benefit of its members</w:t>
            </w:r>
          </w:p>
          <w:p w14:paraId="2383BC9D" w14:textId="77777777" w:rsidR="0048379A" w:rsidRPr="009171D1" w:rsidRDefault="0048379A" w:rsidP="0048379A">
            <w:pPr>
              <w:pStyle w:val="FP"/>
              <w:framePr w:h="3057" w:hRule="exact" w:wrap="notBeside" w:vAnchor="page" w:hAnchor="margin" w:y="12605"/>
              <w:rPr>
                <w:sz w:val="18"/>
              </w:rPr>
            </w:pPr>
            <w:r w:rsidRPr="009171D1">
              <w:rPr>
                <w:sz w:val="18"/>
              </w:rPr>
              <w:t>3GPP™ is a Trade Mark of ETSI registered for the benefit of its Members and of the 3GPP Organizational Partners</w:t>
            </w:r>
            <w:r w:rsidRPr="009171D1">
              <w:rPr>
                <w:sz w:val="18"/>
              </w:rPr>
              <w:br/>
              <w:t>LTE™ is a Trade Mark of ETSI registered for the benefit of its Members and of the 3GPP Organizational Partners</w:t>
            </w:r>
          </w:p>
          <w:p w14:paraId="0FE78C5C" w14:textId="77777777" w:rsidR="0048379A" w:rsidRPr="009171D1" w:rsidRDefault="0048379A" w:rsidP="0048379A">
            <w:pPr>
              <w:pStyle w:val="FP"/>
              <w:framePr w:h="3057" w:hRule="exact" w:wrap="notBeside" w:vAnchor="page" w:hAnchor="margin" w:y="12605"/>
              <w:rPr>
                <w:sz w:val="18"/>
              </w:rPr>
            </w:pPr>
            <w:r w:rsidRPr="009171D1">
              <w:rPr>
                <w:sz w:val="18"/>
              </w:rPr>
              <w:t>GSM® and the GSM logo are registered and owned by the GSM Association</w:t>
            </w:r>
          </w:p>
          <w:p w14:paraId="69E99BDC" w14:textId="77777777" w:rsidR="00FA51EB" w:rsidRPr="009171D1" w:rsidRDefault="00FA51EB">
            <w:pPr>
              <w:pStyle w:val="Guidance"/>
            </w:pPr>
          </w:p>
        </w:tc>
      </w:tr>
    </w:tbl>
    <w:bookmarkEnd w:id="2"/>
    <w:p w14:paraId="7058DED9" w14:textId="3EAE2031" w:rsidR="00FA51EB" w:rsidRPr="009171D1" w:rsidRDefault="00FA51EB" w:rsidP="00FA51EB">
      <w:pPr>
        <w:pStyle w:val="TT"/>
      </w:pPr>
      <w:r w:rsidRPr="009171D1">
        <w:lastRenderedPageBreak/>
        <w:t>Contents</w:t>
      </w:r>
    </w:p>
    <w:bookmarkStart w:id="4" w:name="_Toc121786091"/>
    <w:bookmarkStart w:id="5" w:name="_Toc121822776"/>
    <w:bookmarkStart w:id="6" w:name="_Toc130573936"/>
    <w:p w14:paraId="2C45222E" w14:textId="7E965AD4" w:rsidR="00310E68" w:rsidRDefault="00A00E46">
      <w:pPr>
        <w:pStyle w:val="TOC1"/>
        <w:rPr>
          <w:rFonts w:asciiTheme="minorHAnsi" w:eastAsiaTheme="minorEastAsia" w:hAnsiTheme="minorHAnsi" w:cstheme="minorBidi"/>
          <w:kern w:val="2"/>
          <w:sz w:val="24"/>
          <w:szCs w:val="24"/>
          <w14:ligatures w14:val="standardContextual"/>
        </w:rPr>
      </w:pPr>
      <w:r w:rsidRPr="009171D1">
        <w:rPr>
          <w:noProof w:val="0"/>
        </w:rPr>
        <w:fldChar w:fldCharType="begin" w:fldLock="1"/>
      </w:r>
      <w:r w:rsidRPr="009171D1">
        <w:rPr>
          <w:noProof w:val="0"/>
        </w:rPr>
        <w:instrText xml:space="preserve"> </w:instrText>
      </w:r>
      <w:r w:rsidRPr="009171D1">
        <w:rPr>
          <w:rFonts w:eastAsiaTheme="minorEastAsia"/>
          <w:noProof w:val="0"/>
        </w:rPr>
        <w:instrText>TOC \o \w "1-9"</w:instrText>
      </w:r>
      <w:r w:rsidRPr="009171D1">
        <w:rPr>
          <w:noProof w:val="0"/>
        </w:rPr>
        <w:instrText xml:space="preserve"> </w:instrText>
      </w:r>
      <w:r w:rsidRPr="009171D1">
        <w:rPr>
          <w:noProof w:val="0"/>
        </w:rPr>
        <w:fldChar w:fldCharType="separate"/>
      </w:r>
      <w:r w:rsidR="00310E68">
        <w:t>Foreword</w:t>
      </w:r>
      <w:r w:rsidR="00310E68">
        <w:tab/>
      </w:r>
      <w:r w:rsidR="00310E68">
        <w:fldChar w:fldCharType="begin" w:fldLock="1"/>
      </w:r>
      <w:r w:rsidR="00310E68">
        <w:instrText xml:space="preserve"> PAGEREF _Toc187954895 \h </w:instrText>
      </w:r>
      <w:r w:rsidR="00310E68">
        <w:fldChar w:fldCharType="separate"/>
      </w:r>
      <w:r w:rsidR="00310E68">
        <w:t>6</w:t>
      </w:r>
      <w:r w:rsidR="00310E68">
        <w:fldChar w:fldCharType="end"/>
      </w:r>
    </w:p>
    <w:p w14:paraId="733CFF4C" w14:textId="33A5FAFF" w:rsidR="00310E68" w:rsidRDefault="00310E68">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_Toc187954896 \h </w:instrText>
      </w:r>
      <w:r>
        <w:fldChar w:fldCharType="separate"/>
      </w:r>
      <w:r>
        <w:t>8</w:t>
      </w:r>
      <w:r>
        <w:fldChar w:fldCharType="end"/>
      </w:r>
    </w:p>
    <w:p w14:paraId="061AF67B" w14:textId="6C4FD4C1" w:rsidR="00310E68" w:rsidRDefault="00310E68">
      <w:pPr>
        <w:pStyle w:val="TOC1"/>
        <w:rPr>
          <w:rFonts w:asciiTheme="minorHAnsi" w:eastAsiaTheme="minorEastAsia" w:hAnsiTheme="minorHAnsi" w:cstheme="minorBidi"/>
          <w:kern w:val="2"/>
          <w:sz w:val="24"/>
          <w:szCs w:val="24"/>
          <w14:ligatures w14:val="standardContextual"/>
        </w:rPr>
      </w:pPr>
      <w:r w:rsidRPr="00815B8E">
        <w:rPr>
          <w:rFonts w:eastAsia="MS Mincho"/>
        </w:rPr>
        <w:t>2</w:t>
      </w:r>
      <w:r w:rsidRPr="00815B8E">
        <w:rPr>
          <w:rFonts w:eastAsia="MS Mincho"/>
        </w:rPr>
        <w:tab/>
        <w:t>References</w:t>
      </w:r>
      <w:r>
        <w:tab/>
      </w:r>
      <w:r>
        <w:fldChar w:fldCharType="begin" w:fldLock="1"/>
      </w:r>
      <w:r>
        <w:instrText xml:space="preserve"> PAGEREF _Toc187954897 \h </w:instrText>
      </w:r>
      <w:r>
        <w:fldChar w:fldCharType="separate"/>
      </w:r>
      <w:r>
        <w:t>8</w:t>
      </w:r>
      <w:r>
        <w:fldChar w:fldCharType="end"/>
      </w:r>
    </w:p>
    <w:p w14:paraId="536E8780" w14:textId="32A7CF07" w:rsidR="00310E68" w:rsidRDefault="00310E68">
      <w:pPr>
        <w:pStyle w:val="TOC1"/>
        <w:rPr>
          <w:rFonts w:asciiTheme="minorHAnsi" w:eastAsiaTheme="minorEastAsia" w:hAnsiTheme="minorHAnsi" w:cstheme="minorBidi"/>
          <w:kern w:val="2"/>
          <w:sz w:val="24"/>
          <w:szCs w:val="24"/>
          <w14:ligatures w14:val="standardContextual"/>
        </w:rPr>
      </w:pPr>
      <w:r w:rsidRPr="00815B8E">
        <w:rPr>
          <w:rFonts w:eastAsia="MS Mincho"/>
        </w:rPr>
        <w:t>3</w:t>
      </w:r>
      <w:r w:rsidRPr="00815B8E">
        <w:rPr>
          <w:rFonts w:eastAsia="MS Mincho"/>
        </w:rPr>
        <w:tab/>
        <w:t>Definitions of terms, symbols, and abbreviations</w:t>
      </w:r>
      <w:r>
        <w:tab/>
      </w:r>
      <w:r>
        <w:fldChar w:fldCharType="begin" w:fldLock="1"/>
      </w:r>
      <w:r>
        <w:instrText xml:space="preserve"> PAGEREF _Toc187954898 \h </w:instrText>
      </w:r>
      <w:r>
        <w:fldChar w:fldCharType="separate"/>
      </w:r>
      <w:r>
        <w:t>9</w:t>
      </w:r>
      <w:r>
        <w:fldChar w:fldCharType="end"/>
      </w:r>
    </w:p>
    <w:p w14:paraId="525129E4" w14:textId="03BB3FF0" w:rsidR="00310E68" w:rsidRDefault="00310E68">
      <w:pPr>
        <w:pStyle w:val="TOC2"/>
        <w:rPr>
          <w:rFonts w:asciiTheme="minorHAnsi" w:eastAsiaTheme="minorEastAsia" w:hAnsiTheme="minorHAnsi" w:cstheme="minorBidi"/>
          <w:kern w:val="2"/>
          <w:sz w:val="24"/>
          <w:szCs w:val="24"/>
          <w14:ligatures w14:val="standardContextual"/>
        </w:rPr>
      </w:pPr>
      <w:r w:rsidRPr="00815B8E">
        <w:rPr>
          <w:rFonts w:eastAsiaTheme="minorEastAsia"/>
        </w:rPr>
        <w:t>3.1</w:t>
      </w:r>
      <w:r w:rsidRPr="00815B8E">
        <w:rPr>
          <w:rFonts w:eastAsiaTheme="minorEastAsia"/>
        </w:rPr>
        <w:tab/>
        <w:t>Terms</w:t>
      </w:r>
      <w:r>
        <w:tab/>
      </w:r>
      <w:r>
        <w:fldChar w:fldCharType="begin" w:fldLock="1"/>
      </w:r>
      <w:r>
        <w:instrText xml:space="preserve"> PAGEREF _Toc187954899 \h </w:instrText>
      </w:r>
      <w:r>
        <w:fldChar w:fldCharType="separate"/>
      </w:r>
      <w:r>
        <w:t>9</w:t>
      </w:r>
      <w:r>
        <w:fldChar w:fldCharType="end"/>
      </w:r>
    </w:p>
    <w:p w14:paraId="0EC0FB5B" w14:textId="49889BEF" w:rsidR="00310E68" w:rsidRDefault="00310E68">
      <w:pPr>
        <w:pStyle w:val="TOC2"/>
        <w:rPr>
          <w:rFonts w:asciiTheme="minorHAnsi" w:eastAsiaTheme="minorEastAsia" w:hAnsiTheme="minorHAnsi" w:cstheme="minorBidi"/>
          <w:kern w:val="2"/>
          <w:sz w:val="24"/>
          <w:szCs w:val="24"/>
          <w14:ligatures w14:val="standardContextual"/>
        </w:rPr>
      </w:pPr>
      <w:r w:rsidRPr="00815B8E">
        <w:rPr>
          <w:rFonts w:eastAsiaTheme="minorEastAsia"/>
        </w:rPr>
        <w:t>3.2</w:t>
      </w:r>
      <w:r w:rsidRPr="00815B8E">
        <w:rPr>
          <w:rFonts w:eastAsiaTheme="minorEastAsia"/>
        </w:rPr>
        <w:tab/>
        <w:t>Symbols</w:t>
      </w:r>
      <w:r>
        <w:tab/>
      </w:r>
      <w:r>
        <w:fldChar w:fldCharType="begin" w:fldLock="1"/>
      </w:r>
      <w:r>
        <w:instrText xml:space="preserve"> PAGEREF _Toc187954900 \h </w:instrText>
      </w:r>
      <w:r>
        <w:fldChar w:fldCharType="separate"/>
      </w:r>
      <w:r>
        <w:t>9</w:t>
      </w:r>
      <w:r>
        <w:fldChar w:fldCharType="end"/>
      </w:r>
    </w:p>
    <w:p w14:paraId="1C777846" w14:textId="0C16CD33" w:rsidR="00310E68" w:rsidRDefault="00310E68">
      <w:pPr>
        <w:pStyle w:val="TOC2"/>
        <w:rPr>
          <w:rFonts w:asciiTheme="minorHAnsi" w:eastAsiaTheme="minorEastAsia" w:hAnsiTheme="minorHAnsi" w:cstheme="minorBidi"/>
          <w:kern w:val="2"/>
          <w:sz w:val="24"/>
          <w:szCs w:val="24"/>
          <w14:ligatures w14:val="standardContextual"/>
        </w:rPr>
      </w:pPr>
      <w:r w:rsidRPr="00815B8E">
        <w:rPr>
          <w:rFonts w:eastAsiaTheme="minorEastAsia"/>
        </w:rPr>
        <w:t>3.3</w:t>
      </w:r>
      <w:r w:rsidRPr="00815B8E">
        <w:rPr>
          <w:rFonts w:eastAsiaTheme="minorEastAsia"/>
        </w:rPr>
        <w:tab/>
        <w:t>Abbreviations</w:t>
      </w:r>
      <w:r>
        <w:tab/>
      </w:r>
      <w:r>
        <w:fldChar w:fldCharType="begin" w:fldLock="1"/>
      </w:r>
      <w:r>
        <w:instrText xml:space="preserve"> PAGEREF _Toc187954901 \h </w:instrText>
      </w:r>
      <w:r>
        <w:fldChar w:fldCharType="separate"/>
      </w:r>
      <w:r>
        <w:t>10</w:t>
      </w:r>
      <w:r>
        <w:fldChar w:fldCharType="end"/>
      </w:r>
    </w:p>
    <w:p w14:paraId="2E4DE155" w14:textId="510647B9" w:rsidR="00310E68" w:rsidRDefault="00310E68">
      <w:pPr>
        <w:pStyle w:val="TOC1"/>
        <w:rPr>
          <w:rFonts w:asciiTheme="minorHAnsi" w:eastAsiaTheme="minorEastAsia" w:hAnsiTheme="minorHAnsi" w:cstheme="minorBidi"/>
          <w:kern w:val="2"/>
          <w:sz w:val="24"/>
          <w:szCs w:val="24"/>
          <w14:ligatures w14:val="standardContextual"/>
        </w:rPr>
      </w:pPr>
      <w:r w:rsidRPr="00815B8E">
        <w:rPr>
          <w:rFonts w:eastAsia="MS Mincho"/>
        </w:rPr>
        <w:t>4</w:t>
      </w:r>
      <w:r w:rsidRPr="00815B8E">
        <w:rPr>
          <w:rFonts w:eastAsia="MS Mincho"/>
        </w:rPr>
        <w:tab/>
        <w:t>General</w:t>
      </w:r>
      <w:r>
        <w:tab/>
      </w:r>
      <w:r>
        <w:fldChar w:fldCharType="begin" w:fldLock="1"/>
      </w:r>
      <w:r>
        <w:instrText xml:space="preserve"> PAGEREF _Toc187954902 \h </w:instrText>
      </w:r>
      <w:r>
        <w:fldChar w:fldCharType="separate"/>
      </w:r>
      <w:r>
        <w:t>10</w:t>
      </w:r>
      <w:r>
        <w:fldChar w:fldCharType="end"/>
      </w:r>
    </w:p>
    <w:p w14:paraId="7CCA53CA" w14:textId="55AB97A3" w:rsidR="00310E68" w:rsidRDefault="00310E68">
      <w:pPr>
        <w:pStyle w:val="TOC2"/>
        <w:rPr>
          <w:rFonts w:asciiTheme="minorHAnsi" w:eastAsiaTheme="minorEastAsia" w:hAnsiTheme="minorHAnsi" w:cstheme="minorBidi"/>
          <w:kern w:val="2"/>
          <w:sz w:val="24"/>
          <w:szCs w:val="24"/>
          <w14:ligatures w14:val="standardContextual"/>
        </w:rPr>
      </w:pPr>
      <w:r w:rsidRPr="00815B8E">
        <w:rPr>
          <w:rFonts w:eastAsiaTheme="minorEastAsia"/>
        </w:rPr>
        <w:t>4.1</w:t>
      </w:r>
      <w:r w:rsidRPr="00815B8E">
        <w:rPr>
          <w:rFonts w:eastAsiaTheme="minorEastAsia"/>
        </w:rPr>
        <w:tab/>
        <w:t>Relationship between minimum requirements and test requirements</w:t>
      </w:r>
      <w:r>
        <w:tab/>
      </w:r>
      <w:r>
        <w:fldChar w:fldCharType="begin" w:fldLock="1"/>
      </w:r>
      <w:r>
        <w:instrText xml:space="preserve"> PAGEREF _Toc187954903 \h </w:instrText>
      </w:r>
      <w:r>
        <w:fldChar w:fldCharType="separate"/>
      </w:r>
      <w:r>
        <w:t>10</w:t>
      </w:r>
      <w:r>
        <w:fldChar w:fldCharType="end"/>
      </w:r>
    </w:p>
    <w:p w14:paraId="78FD6B62" w14:textId="47A6AEFA" w:rsidR="00310E68" w:rsidRDefault="00310E68">
      <w:pPr>
        <w:pStyle w:val="TOC2"/>
        <w:rPr>
          <w:rFonts w:asciiTheme="minorHAnsi" w:eastAsiaTheme="minorEastAsia" w:hAnsiTheme="minorHAnsi" w:cstheme="minorBidi"/>
          <w:kern w:val="2"/>
          <w:sz w:val="24"/>
          <w:szCs w:val="24"/>
          <w14:ligatures w14:val="standardContextual"/>
        </w:rPr>
      </w:pPr>
      <w:r w:rsidRPr="00815B8E">
        <w:rPr>
          <w:rFonts w:eastAsiaTheme="minorEastAsia"/>
        </w:rPr>
        <w:t>4.2</w:t>
      </w:r>
      <w:r w:rsidRPr="00815B8E">
        <w:rPr>
          <w:rFonts w:eastAsiaTheme="minorEastAsia"/>
        </w:rPr>
        <w:tab/>
        <w:t>Applicability of minimum requirements</w:t>
      </w:r>
      <w:r>
        <w:tab/>
      </w:r>
      <w:r>
        <w:fldChar w:fldCharType="begin" w:fldLock="1"/>
      </w:r>
      <w:r>
        <w:instrText xml:space="preserve"> PAGEREF _Toc187954904 \h </w:instrText>
      </w:r>
      <w:r>
        <w:fldChar w:fldCharType="separate"/>
      </w:r>
      <w:r>
        <w:t>10</w:t>
      </w:r>
      <w:r>
        <w:fldChar w:fldCharType="end"/>
      </w:r>
    </w:p>
    <w:p w14:paraId="2D0D8A4F" w14:textId="452D3B12"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DengXian"/>
        </w:rPr>
        <w:t>4.2.1</w:t>
      </w:r>
      <w:r w:rsidRPr="00815B8E">
        <w:rPr>
          <w:rFonts w:eastAsia="DengXian"/>
        </w:rPr>
        <w:tab/>
        <w:t>General</w:t>
      </w:r>
      <w:r>
        <w:tab/>
      </w:r>
      <w:r>
        <w:fldChar w:fldCharType="begin" w:fldLock="1"/>
      </w:r>
      <w:r>
        <w:instrText xml:space="preserve"> PAGEREF _Toc187954905 \h </w:instrText>
      </w:r>
      <w:r>
        <w:fldChar w:fldCharType="separate"/>
      </w:r>
      <w:r>
        <w:t>10</w:t>
      </w:r>
      <w:r>
        <w:fldChar w:fldCharType="end"/>
      </w:r>
    </w:p>
    <w:p w14:paraId="7B7FCE57" w14:textId="4C9B8C91"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DengXian"/>
        </w:rPr>
        <w:t>4.2.1</w:t>
      </w:r>
      <w:r w:rsidRPr="00815B8E">
        <w:rPr>
          <w:rFonts w:eastAsia="DengXian"/>
        </w:rPr>
        <w:tab/>
        <w:t>UE mechanical modes</w:t>
      </w:r>
      <w:r>
        <w:tab/>
      </w:r>
      <w:r>
        <w:fldChar w:fldCharType="begin" w:fldLock="1"/>
      </w:r>
      <w:r>
        <w:instrText xml:space="preserve"> PAGEREF _Toc187954906 \h </w:instrText>
      </w:r>
      <w:r>
        <w:fldChar w:fldCharType="separate"/>
      </w:r>
      <w:r>
        <w:t>11</w:t>
      </w:r>
      <w:r>
        <w:fldChar w:fldCharType="end"/>
      </w:r>
    </w:p>
    <w:p w14:paraId="711BD10B" w14:textId="17D46675" w:rsidR="00310E68" w:rsidRDefault="00310E68">
      <w:pPr>
        <w:pStyle w:val="TOC2"/>
        <w:rPr>
          <w:rFonts w:asciiTheme="minorHAnsi" w:eastAsiaTheme="minorEastAsia" w:hAnsiTheme="minorHAnsi" w:cstheme="minorBidi"/>
          <w:kern w:val="2"/>
          <w:sz w:val="24"/>
          <w:szCs w:val="24"/>
          <w14:ligatures w14:val="standardContextual"/>
        </w:rPr>
      </w:pPr>
      <w:r w:rsidRPr="00815B8E">
        <w:rPr>
          <w:rFonts w:eastAsiaTheme="minorEastAsia"/>
        </w:rPr>
        <w:t>4.3</w:t>
      </w:r>
      <w:r w:rsidRPr="00815B8E">
        <w:rPr>
          <w:rFonts w:eastAsiaTheme="minorEastAsia"/>
        </w:rPr>
        <w:tab/>
        <w:t>Applicability rules for testing of FR1 SA and NSA UEs</w:t>
      </w:r>
      <w:r>
        <w:tab/>
      </w:r>
      <w:r>
        <w:fldChar w:fldCharType="begin" w:fldLock="1"/>
      </w:r>
      <w:r>
        <w:instrText xml:space="preserve"> PAGEREF _Toc187954907 \h </w:instrText>
      </w:r>
      <w:r>
        <w:fldChar w:fldCharType="separate"/>
      </w:r>
      <w:r>
        <w:t>11</w:t>
      </w:r>
      <w:r>
        <w:fldChar w:fldCharType="end"/>
      </w:r>
    </w:p>
    <w:p w14:paraId="532F937F" w14:textId="74D91A99" w:rsidR="00310E68" w:rsidRDefault="00310E68">
      <w:pPr>
        <w:pStyle w:val="TOC2"/>
        <w:rPr>
          <w:rFonts w:asciiTheme="minorHAnsi" w:eastAsiaTheme="minorEastAsia" w:hAnsiTheme="minorHAnsi" w:cstheme="minorBidi"/>
          <w:kern w:val="2"/>
          <w:sz w:val="24"/>
          <w:szCs w:val="24"/>
          <w14:ligatures w14:val="standardContextual"/>
        </w:rPr>
      </w:pPr>
      <w:r w:rsidRPr="00815B8E">
        <w:rPr>
          <w:rFonts w:eastAsiaTheme="minorEastAsia"/>
        </w:rPr>
        <w:t>4.4</w:t>
      </w:r>
      <w:r w:rsidRPr="00815B8E">
        <w:rPr>
          <w:rFonts w:eastAsiaTheme="minorEastAsia"/>
        </w:rPr>
        <w:tab/>
        <w:t>Applicability rules for testing of power class capability of UEs</w:t>
      </w:r>
      <w:r>
        <w:tab/>
      </w:r>
      <w:r>
        <w:fldChar w:fldCharType="begin" w:fldLock="1"/>
      </w:r>
      <w:r>
        <w:instrText xml:space="preserve"> PAGEREF _Toc187954908 \h </w:instrText>
      </w:r>
      <w:r>
        <w:fldChar w:fldCharType="separate"/>
      </w:r>
      <w:r>
        <w:t>11</w:t>
      </w:r>
      <w:r>
        <w:fldChar w:fldCharType="end"/>
      </w:r>
    </w:p>
    <w:p w14:paraId="633A5CC1" w14:textId="52765CB6" w:rsidR="00310E68" w:rsidRDefault="00310E68">
      <w:pPr>
        <w:pStyle w:val="TOC1"/>
        <w:rPr>
          <w:rFonts w:asciiTheme="minorHAnsi" w:eastAsiaTheme="minorEastAsia" w:hAnsiTheme="minorHAnsi" w:cstheme="minorBidi"/>
          <w:kern w:val="2"/>
          <w:sz w:val="24"/>
          <w:szCs w:val="24"/>
          <w14:ligatures w14:val="standardContextual"/>
        </w:rPr>
      </w:pPr>
      <w:r w:rsidRPr="00815B8E">
        <w:rPr>
          <w:rFonts w:eastAsia="MS Mincho"/>
        </w:rPr>
        <w:t>5</w:t>
      </w:r>
      <w:r w:rsidRPr="00815B8E">
        <w:rPr>
          <w:rFonts w:eastAsia="MS Mincho"/>
        </w:rPr>
        <w:tab/>
        <w:t>Frequency Bands</w:t>
      </w:r>
      <w:r>
        <w:tab/>
      </w:r>
      <w:r>
        <w:fldChar w:fldCharType="begin" w:fldLock="1"/>
      </w:r>
      <w:r>
        <w:instrText xml:space="preserve"> PAGEREF _Toc187954909 \h </w:instrText>
      </w:r>
      <w:r>
        <w:fldChar w:fldCharType="separate"/>
      </w:r>
      <w:r>
        <w:t>11</w:t>
      </w:r>
      <w:r>
        <w:fldChar w:fldCharType="end"/>
      </w:r>
    </w:p>
    <w:p w14:paraId="51054E59" w14:textId="6C81B2FC" w:rsidR="00310E68" w:rsidRDefault="00310E68">
      <w:pPr>
        <w:pStyle w:val="TOC2"/>
        <w:rPr>
          <w:rFonts w:asciiTheme="minorHAnsi" w:eastAsiaTheme="minorEastAsia" w:hAnsiTheme="minorHAnsi" w:cstheme="minorBidi"/>
          <w:kern w:val="2"/>
          <w:sz w:val="24"/>
          <w:szCs w:val="24"/>
          <w14:ligatures w14:val="standardContextual"/>
        </w:rPr>
      </w:pPr>
      <w:r w:rsidRPr="00815B8E">
        <w:rPr>
          <w:rFonts w:eastAsiaTheme="minorEastAsia"/>
        </w:rPr>
        <w:t>5.1</w:t>
      </w:r>
      <w:r w:rsidRPr="00815B8E">
        <w:rPr>
          <w:rFonts w:eastAsiaTheme="minorEastAsia"/>
        </w:rPr>
        <w:tab/>
        <w:t>General</w:t>
      </w:r>
      <w:r>
        <w:tab/>
      </w:r>
      <w:r>
        <w:fldChar w:fldCharType="begin" w:fldLock="1"/>
      </w:r>
      <w:r>
        <w:instrText xml:space="preserve"> PAGEREF _Toc187954910 \h </w:instrText>
      </w:r>
      <w:r>
        <w:fldChar w:fldCharType="separate"/>
      </w:r>
      <w:r>
        <w:t>11</w:t>
      </w:r>
      <w:r>
        <w:fldChar w:fldCharType="end"/>
      </w:r>
    </w:p>
    <w:p w14:paraId="539B9E4C" w14:textId="646A4451" w:rsidR="00310E68" w:rsidRDefault="00310E68">
      <w:pPr>
        <w:pStyle w:val="TOC2"/>
        <w:rPr>
          <w:rFonts w:asciiTheme="minorHAnsi" w:eastAsiaTheme="minorEastAsia" w:hAnsiTheme="minorHAnsi" w:cstheme="minorBidi"/>
          <w:kern w:val="2"/>
          <w:sz w:val="24"/>
          <w:szCs w:val="24"/>
          <w14:ligatures w14:val="standardContextual"/>
        </w:rPr>
      </w:pPr>
      <w:r w:rsidRPr="00815B8E">
        <w:rPr>
          <w:rFonts w:eastAsiaTheme="minorEastAsia"/>
        </w:rPr>
        <w:t>5.2</w:t>
      </w:r>
      <w:r w:rsidRPr="00815B8E">
        <w:rPr>
          <w:rFonts w:eastAsiaTheme="minorEastAsia"/>
        </w:rPr>
        <w:tab/>
        <w:t>Operating Bands</w:t>
      </w:r>
      <w:r>
        <w:tab/>
      </w:r>
      <w:r>
        <w:fldChar w:fldCharType="begin" w:fldLock="1"/>
      </w:r>
      <w:r>
        <w:instrText xml:space="preserve"> PAGEREF _Toc187954911 \h </w:instrText>
      </w:r>
      <w:r>
        <w:fldChar w:fldCharType="separate"/>
      </w:r>
      <w:r>
        <w:t>11</w:t>
      </w:r>
      <w:r>
        <w:fldChar w:fldCharType="end"/>
      </w:r>
    </w:p>
    <w:p w14:paraId="1414AE04" w14:textId="1D0724BE" w:rsidR="00310E68" w:rsidRDefault="00310E68">
      <w:pPr>
        <w:pStyle w:val="TOC3"/>
        <w:rPr>
          <w:rFonts w:asciiTheme="minorHAnsi" w:eastAsiaTheme="minorEastAsia" w:hAnsiTheme="minorHAnsi" w:cstheme="minorBidi"/>
          <w:kern w:val="2"/>
          <w:sz w:val="24"/>
          <w:szCs w:val="24"/>
          <w14:ligatures w14:val="standardContextual"/>
        </w:rPr>
      </w:pPr>
      <w:r>
        <w:t>5.2.1</w:t>
      </w:r>
      <w:r>
        <w:tab/>
        <w:t>FR1 Standalone Operating bands</w:t>
      </w:r>
      <w:r>
        <w:tab/>
      </w:r>
      <w:r>
        <w:fldChar w:fldCharType="begin" w:fldLock="1"/>
      </w:r>
      <w:r>
        <w:instrText xml:space="preserve"> PAGEREF _Toc187954912 \h </w:instrText>
      </w:r>
      <w:r>
        <w:fldChar w:fldCharType="separate"/>
      </w:r>
      <w:r>
        <w:t>11</w:t>
      </w:r>
      <w:r>
        <w:fldChar w:fldCharType="end"/>
      </w:r>
    </w:p>
    <w:p w14:paraId="78649236" w14:textId="719ED7AF" w:rsidR="00310E68" w:rsidRDefault="00310E68">
      <w:pPr>
        <w:pStyle w:val="TOC3"/>
        <w:rPr>
          <w:rFonts w:asciiTheme="minorHAnsi" w:eastAsiaTheme="minorEastAsia" w:hAnsiTheme="minorHAnsi" w:cstheme="minorBidi"/>
          <w:kern w:val="2"/>
          <w:sz w:val="24"/>
          <w:szCs w:val="24"/>
          <w14:ligatures w14:val="standardContextual"/>
        </w:rPr>
      </w:pPr>
      <w:r>
        <w:t>5.2.2</w:t>
      </w:r>
      <w:r>
        <w:tab/>
        <w:t>FR1 EN-DC band combinations</w:t>
      </w:r>
      <w:r>
        <w:tab/>
      </w:r>
      <w:r>
        <w:fldChar w:fldCharType="begin" w:fldLock="1"/>
      </w:r>
      <w:r>
        <w:instrText xml:space="preserve"> PAGEREF _Toc187954913 \h </w:instrText>
      </w:r>
      <w:r>
        <w:fldChar w:fldCharType="separate"/>
      </w:r>
      <w:r>
        <w:t>12</w:t>
      </w:r>
      <w:r>
        <w:fldChar w:fldCharType="end"/>
      </w:r>
    </w:p>
    <w:p w14:paraId="454A1BC0" w14:textId="7E1E6A7C" w:rsidR="00310E68" w:rsidRDefault="00310E68">
      <w:pPr>
        <w:pStyle w:val="TOC2"/>
        <w:rPr>
          <w:rFonts w:asciiTheme="minorHAnsi" w:eastAsiaTheme="minorEastAsia" w:hAnsiTheme="minorHAnsi" w:cstheme="minorBidi"/>
          <w:kern w:val="2"/>
          <w:sz w:val="24"/>
          <w:szCs w:val="24"/>
          <w14:ligatures w14:val="standardContextual"/>
        </w:rPr>
      </w:pPr>
      <w:r w:rsidRPr="00815B8E">
        <w:rPr>
          <w:rFonts w:eastAsiaTheme="minorEastAsia"/>
        </w:rPr>
        <w:t>5.3</w:t>
      </w:r>
      <w:r w:rsidRPr="00815B8E">
        <w:rPr>
          <w:rFonts w:eastAsiaTheme="minorEastAsia"/>
        </w:rPr>
        <w:tab/>
      </w:r>
      <w:r>
        <w:t>Test parameters for each band</w:t>
      </w:r>
      <w:r>
        <w:tab/>
      </w:r>
      <w:r>
        <w:fldChar w:fldCharType="begin" w:fldLock="1"/>
      </w:r>
      <w:r>
        <w:instrText xml:space="preserve"> PAGEREF _Toc187954914 \h </w:instrText>
      </w:r>
      <w:r>
        <w:fldChar w:fldCharType="separate"/>
      </w:r>
      <w:r>
        <w:t>15</w:t>
      </w:r>
      <w:r>
        <w:fldChar w:fldCharType="end"/>
      </w:r>
    </w:p>
    <w:p w14:paraId="47177196" w14:textId="448514ED" w:rsidR="00310E68" w:rsidRDefault="00310E68">
      <w:pPr>
        <w:pStyle w:val="TOC1"/>
        <w:rPr>
          <w:rFonts w:asciiTheme="minorHAnsi" w:eastAsiaTheme="minorEastAsia" w:hAnsiTheme="minorHAnsi" w:cstheme="minorBidi"/>
          <w:kern w:val="2"/>
          <w:sz w:val="24"/>
          <w:szCs w:val="24"/>
          <w14:ligatures w14:val="standardContextual"/>
        </w:rPr>
      </w:pPr>
      <w:r w:rsidRPr="00815B8E">
        <w:rPr>
          <w:rFonts w:eastAsia="MS Mincho"/>
        </w:rPr>
        <w:t>6</w:t>
      </w:r>
      <w:r w:rsidRPr="00815B8E">
        <w:rPr>
          <w:rFonts w:eastAsia="MS Mincho"/>
        </w:rPr>
        <w:tab/>
        <w:t>FR1 Transmitter (TRP) Performance</w:t>
      </w:r>
      <w:r>
        <w:tab/>
      </w:r>
      <w:r>
        <w:fldChar w:fldCharType="begin" w:fldLock="1"/>
      </w:r>
      <w:r>
        <w:instrText xml:space="preserve"> PAGEREF _Toc187954915 \h </w:instrText>
      </w:r>
      <w:r>
        <w:fldChar w:fldCharType="separate"/>
      </w:r>
      <w:r>
        <w:t>19</w:t>
      </w:r>
      <w:r>
        <w:fldChar w:fldCharType="end"/>
      </w:r>
    </w:p>
    <w:p w14:paraId="696D635A" w14:textId="7AC22009" w:rsidR="00310E68" w:rsidRDefault="00310E68">
      <w:pPr>
        <w:pStyle w:val="TOC2"/>
        <w:rPr>
          <w:rFonts w:asciiTheme="minorHAnsi" w:eastAsiaTheme="minorEastAsia" w:hAnsiTheme="minorHAnsi" w:cstheme="minorBidi"/>
          <w:kern w:val="2"/>
          <w:sz w:val="24"/>
          <w:szCs w:val="24"/>
          <w14:ligatures w14:val="standardContextual"/>
        </w:rPr>
      </w:pPr>
      <w:r>
        <w:t>6.1</w:t>
      </w:r>
      <w:r>
        <w:tab/>
        <w:t>General</w:t>
      </w:r>
      <w:r>
        <w:tab/>
      </w:r>
      <w:r>
        <w:fldChar w:fldCharType="begin" w:fldLock="1"/>
      </w:r>
      <w:r>
        <w:instrText xml:space="preserve"> PAGEREF _Toc187954916 \h </w:instrText>
      </w:r>
      <w:r>
        <w:fldChar w:fldCharType="separate"/>
      </w:r>
      <w:r>
        <w:t>19</w:t>
      </w:r>
      <w:r>
        <w:fldChar w:fldCharType="end"/>
      </w:r>
    </w:p>
    <w:p w14:paraId="24896810" w14:textId="2DD2495E" w:rsidR="00310E68" w:rsidRDefault="00310E68">
      <w:pPr>
        <w:pStyle w:val="TOC2"/>
        <w:rPr>
          <w:rFonts w:asciiTheme="minorHAnsi" w:eastAsiaTheme="minorEastAsia" w:hAnsiTheme="minorHAnsi" w:cstheme="minorBidi"/>
          <w:kern w:val="2"/>
          <w:sz w:val="24"/>
          <w:szCs w:val="24"/>
          <w14:ligatures w14:val="standardContextual"/>
        </w:rPr>
      </w:pPr>
      <w:r>
        <w:t>6.2</w:t>
      </w:r>
      <w:r>
        <w:tab/>
        <w:t>TRP Performance for Handheld UE</w:t>
      </w:r>
      <w:r>
        <w:tab/>
      </w:r>
      <w:r>
        <w:fldChar w:fldCharType="begin" w:fldLock="1"/>
      </w:r>
      <w:r>
        <w:instrText xml:space="preserve"> PAGEREF _Toc187954917 \h </w:instrText>
      </w:r>
      <w:r>
        <w:fldChar w:fldCharType="separate"/>
      </w:r>
      <w:r>
        <w:t>19</w:t>
      </w:r>
      <w:r>
        <w:fldChar w:fldCharType="end"/>
      </w:r>
    </w:p>
    <w:p w14:paraId="4669E4A9" w14:textId="43E5299A" w:rsidR="00310E68" w:rsidRDefault="00310E68">
      <w:pPr>
        <w:pStyle w:val="TOC3"/>
        <w:rPr>
          <w:rFonts w:asciiTheme="minorHAnsi" w:eastAsiaTheme="minorEastAsia" w:hAnsiTheme="minorHAnsi" w:cstheme="minorBidi"/>
          <w:kern w:val="2"/>
          <w:sz w:val="24"/>
          <w:szCs w:val="24"/>
          <w14:ligatures w14:val="standardContextual"/>
        </w:rPr>
      </w:pPr>
      <w:r>
        <w:t>6.2.1</w:t>
      </w:r>
      <w:r>
        <w:tab/>
        <w:t>TRP Performance for Handheld UE for FR1 (NR SA and EN-DC)</w:t>
      </w:r>
      <w:r>
        <w:tab/>
      </w:r>
      <w:r>
        <w:fldChar w:fldCharType="begin" w:fldLock="1"/>
      </w:r>
      <w:r>
        <w:instrText xml:space="preserve"> PAGEREF _Toc187954918 \h </w:instrText>
      </w:r>
      <w:r>
        <w:fldChar w:fldCharType="separate"/>
      </w:r>
      <w:r>
        <w:t>19</w:t>
      </w:r>
      <w:r>
        <w:fldChar w:fldCharType="end"/>
      </w:r>
    </w:p>
    <w:p w14:paraId="6775FFBC" w14:textId="20178A1E" w:rsidR="00310E68" w:rsidRDefault="00310E68">
      <w:pPr>
        <w:pStyle w:val="TOC4"/>
        <w:rPr>
          <w:rFonts w:asciiTheme="minorHAnsi" w:eastAsiaTheme="minorEastAsia" w:hAnsiTheme="minorHAnsi" w:cstheme="minorBidi"/>
          <w:kern w:val="2"/>
          <w:sz w:val="24"/>
          <w:szCs w:val="24"/>
          <w14:ligatures w14:val="standardContextual"/>
        </w:rPr>
      </w:pPr>
      <w:r w:rsidRPr="00815B8E">
        <w:rPr>
          <w:rFonts w:eastAsia="Malgun Gothic"/>
        </w:rPr>
        <w:t>6.2.1.1</w:t>
      </w:r>
      <w:r w:rsidRPr="00815B8E">
        <w:rPr>
          <w:rFonts w:eastAsia="Malgun Gothic"/>
        </w:rPr>
        <w:tab/>
        <w:t>Total Radiated Power (TRP) in Browsing Mode with Hand Phantom</w:t>
      </w:r>
      <w:r>
        <w:tab/>
      </w:r>
      <w:r>
        <w:fldChar w:fldCharType="begin" w:fldLock="1"/>
      </w:r>
      <w:r>
        <w:instrText xml:space="preserve"> PAGEREF _Toc187954919 \h </w:instrText>
      </w:r>
      <w:r>
        <w:fldChar w:fldCharType="separate"/>
      </w:r>
      <w:r>
        <w:t>19</w:t>
      </w:r>
      <w:r>
        <w:fldChar w:fldCharType="end"/>
      </w:r>
    </w:p>
    <w:p w14:paraId="34E0AF0E" w14:textId="13ED0951" w:rsidR="00310E68" w:rsidRDefault="00310E68">
      <w:pPr>
        <w:pStyle w:val="TOC5"/>
        <w:rPr>
          <w:rFonts w:asciiTheme="minorHAnsi" w:eastAsiaTheme="minorEastAsia" w:hAnsiTheme="minorHAnsi" w:cstheme="minorBidi"/>
          <w:kern w:val="2"/>
          <w:sz w:val="24"/>
          <w:szCs w:val="24"/>
          <w14:ligatures w14:val="standardContextual"/>
        </w:rPr>
      </w:pPr>
      <w:r w:rsidRPr="00815B8E">
        <w:rPr>
          <w:rFonts w:eastAsia="Malgun Gothic"/>
        </w:rPr>
        <w:t>6.2.1.1.1</w:t>
      </w:r>
      <w:r w:rsidRPr="00815B8E">
        <w:rPr>
          <w:rFonts w:eastAsia="Malgun Gothic"/>
        </w:rPr>
        <w:tab/>
        <w:t>Total Radiated Power (TRP) for FR1 NR Standalone (SA) in Browsing Mode with Hand Phantom</w:t>
      </w:r>
      <w:r>
        <w:tab/>
      </w:r>
      <w:r>
        <w:fldChar w:fldCharType="begin" w:fldLock="1"/>
      </w:r>
      <w:r>
        <w:instrText xml:space="preserve"> PAGEREF _Toc187954920 \h </w:instrText>
      </w:r>
      <w:r>
        <w:fldChar w:fldCharType="separate"/>
      </w:r>
      <w:r>
        <w:t>19</w:t>
      </w:r>
      <w:r>
        <w:fldChar w:fldCharType="end"/>
      </w:r>
    </w:p>
    <w:p w14:paraId="2AA88B2C" w14:textId="66E4B486" w:rsidR="00310E68" w:rsidRDefault="00310E68">
      <w:pPr>
        <w:pStyle w:val="TOC4"/>
        <w:rPr>
          <w:rFonts w:asciiTheme="minorHAnsi" w:eastAsiaTheme="minorEastAsia" w:hAnsiTheme="minorHAnsi" w:cstheme="minorBidi"/>
          <w:kern w:val="2"/>
          <w:sz w:val="24"/>
          <w:szCs w:val="24"/>
          <w14:ligatures w14:val="standardContextual"/>
        </w:rPr>
      </w:pPr>
      <w:r w:rsidRPr="00815B8E">
        <w:rPr>
          <w:rFonts w:eastAsia="Malgun Gothic"/>
        </w:rPr>
        <w:t>6.2.1.2</w:t>
      </w:r>
      <w:r w:rsidRPr="00815B8E">
        <w:rPr>
          <w:rFonts w:eastAsia="Malgun Gothic"/>
        </w:rPr>
        <w:tab/>
        <w:t>Total Radiated Power (TRP) in Talk Mode with Head and Hand Phantom</w:t>
      </w:r>
      <w:r>
        <w:tab/>
      </w:r>
      <w:r>
        <w:fldChar w:fldCharType="begin" w:fldLock="1"/>
      </w:r>
      <w:r>
        <w:instrText xml:space="preserve"> PAGEREF _Toc187954921 \h </w:instrText>
      </w:r>
      <w:r>
        <w:fldChar w:fldCharType="separate"/>
      </w:r>
      <w:r>
        <w:t>23</w:t>
      </w:r>
      <w:r>
        <w:fldChar w:fldCharType="end"/>
      </w:r>
    </w:p>
    <w:p w14:paraId="1EEFDDB8" w14:textId="34E710F4" w:rsidR="00310E68" w:rsidRDefault="00310E68">
      <w:pPr>
        <w:pStyle w:val="TOC5"/>
        <w:rPr>
          <w:rFonts w:asciiTheme="minorHAnsi" w:eastAsiaTheme="minorEastAsia" w:hAnsiTheme="minorHAnsi" w:cstheme="minorBidi"/>
          <w:kern w:val="2"/>
          <w:sz w:val="24"/>
          <w:szCs w:val="24"/>
          <w14:ligatures w14:val="standardContextual"/>
        </w:rPr>
      </w:pPr>
      <w:r w:rsidRPr="00815B8E">
        <w:rPr>
          <w:rFonts w:eastAsia="Malgun Gothic"/>
        </w:rPr>
        <w:t>6.2.1.2.1</w:t>
      </w:r>
      <w:r w:rsidRPr="00815B8E">
        <w:rPr>
          <w:rFonts w:eastAsia="Malgun Gothic"/>
        </w:rPr>
        <w:tab/>
      </w:r>
      <w:r>
        <w:t xml:space="preserve">Total Radiated Power (TRP) for FR1 NR Standalone (SA) in </w:t>
      </w:r>
      <w:r w:rsidRPr="00815B8E">
        <w:rPr>
          <w:rFonts w:eastAsia="Malgun Gothic"/>
        </w:rPr>
        <w:t>Talk</w:t>
      </w:r>
      <w:r>
        <w:t xml:space="preserve"> Mode with </w:t>
      </w:r>
      <w:r w:rsidRPr="00815B8E">
        <w:rPr>
          <w:rFonts w:eastAsia="Malgun Gothic"/>
        </w:rPr>
        <w:t xml:space="preserve">Head and </w:t>
      </w:r>
      <w:r>
        <w:t>Hand Phantom</w:t>
      </w:r>
      <w:r>
        <w:tab/>
      </w:r>
      <w:r>
        <w:fldChar w:fldCharType="begin" w:fldLock="1"/>
      </w:r>
      <w:r>
        <w:instrText xml:space="preserve"> PAGEREF _Toc187954922 \h </w:instrText>
      </w:r>
      <w:r>
        <w:fldChar w:fldCharType="separate"/>
      </w:r>
      <w:r>
        <w:t>23</w:t>
      </w:r>
      <w:r>
        <w:fldChar w:fldCharType="end"/>
      </w:r>
    </w:p>
    <w:p w14:paraId="7319A14D" w14:textId="03C17F71" w:rsidR="00310E68" w:rsidRDefault="00310E68">
      <w:pPr>
        <w:pStyle w:val="TOC1"/>
        <w:rPr>
          <w:rFonts w:asciiTheme="minorHAnsi" w:eastAsiaTheme="minorEastAsia" w:hAnsiTheme="minorHAnsi" w:cstheme="minorBidi"/>
          <w:kern w:val="2"/>
          <w:sz w:val="24"/>
          <w:szCs w:val="24"/>
          <w14:ligatures w14:val="standardContextual"/>
        </w:rPr>
      </w:pPr>
      <w:r w:rsidRPr="00815B8E">
        <w:rPr>
          <w:rFonts w:eastAsia="MS Mincho"/>
        </w:rPr>
        <w:t>7</w:t>
      </w:r>
      <w:r w:rsidRPr="00815B8E">
        <w:rPr>
          <w:rFonts w:eastAsia="MS Mincho"/>
        </w:rPr>
        <w:tab/>
        <w:t>FR1 Receiver (TRS) Performance</w:t>
      </w:r>
      <w:r>
        <w:tab/>
      </w:r>
      <w:r>
        <w:fldChar w:fldCharType="begin" w:fldLock="1"/>
      </w:r>
      <w:r>
        <w:instrText xml:space="preserve"> PAGEREF _Toc187954923 \h </w:instrText>
      </w:r>
      <w:r>
        <w:fldChar w:fldCharType="separate"/>
      </w:r>
      <w:r>
        <w:t>24</w:t>
      </w:r>
      <w:r>
        <w:fldChar w:fldCharType="end"/>
      </w:r>
    </w:p>
    <w:p w14:paraId="394DEF6C" w14:textId="4E0186BE" w:rsidR="00310E68" w:rsidRDefault="00310E68">
      <w:pPr>
        <w:pStyle w:val="TOC2"/>
        <w:rPr>
          <w:rFonts w:asciiTheme="minorHAnsi" w:eastAsiaTheme="minorEastAsia" w:hAnsiTheme="minorHAnsi" w:cstheme="minorBidi"/>
          <w:kern w:val="2"/>
          <w:sz w:val="24"/>
          <w:szCs w:val="24"/>
          <w14:ligatures w14:val="standardContextual"/>
        </w:rPr>
      </w:pPr>
      <w:r>
        <w:t>7.1</w:t>
      </w:r>
      <w:r>
        <w:tab/>
        <w:t>General</w:t>
      </w:r>
      <w:r>
        <w:tab/>
      </w:r>
      <w:r>
        <w:fldChar w:fldCharType="begin" w:fldLock="1"/>
      </w:r>
      <w:r>
        <w:instrText xml:space="preserve"> PAGEREF _Toc187954924 \h </w:instrText>
      </w:r>
      <w:r>
        <w:fldChar w:fldCharType="separate"/>
      </w:r>
      <w:r>
        <w:t>24</w:t>
      </w:r>
      <w:r>
        <w:fldChar w:fldCharType="end"/>
      </w:r>
    </w:p>
    <w:p w14:paraId="7DE6E42A" w14:textId="2D3B25B9" w:rsidR="00310E68" w:rsidRDefault="00310E68">
      <w:pPr>
        <w:pStyle w:val="TOC2"/>
        <w:rPr>
          <w:rFonts w:asciiTheme="minorHAnsi" w:eastAsiaTheme="minorEastAsia" w:hAnsiTheme="minorHAnsi" w:cstheme="minorBidi"/>
          <w:kern w:val="2"/>
          <w:sz w:val="24"/>
          <w:szCs w:val="24"/>
          <w14:ligatures w14:val="standardContextual"/>
        </w:rPr>
      </w:pPr>
      <w:r>
        <w:t>7.2</w:t>
      </w:r>
      <w:r>
        <w:tab/>
        <w:t>TRS Performance for Handheld UE</w:t>
      </w:r>
      <w:r>
        <w:tab/>
      </w:r>
      <w:r>
        <w:fldChar w:fldCharType="begin" w:fldLock="1"/>
      </w:r>
      <w:r>
        <w:instrText xml:space="preserve"> PAGEREF _Toc187954925 \h </w:instrText>
      </w:r>
      <w:r>
        <w:fldChar w:fldCharType="separate"/>
      </w:r>
      <w:r>
        <w:t>25</w:t>
      </w:r>
      <w:r>
        <w:fldChar w:fldCharType="end"/>
      </w:r>
    </w:p>
    <w:p w14:paraId="1DCC089C" w14:textId="470E18AA" w:rsidR="00310E68" w:rsidRDefault="00310E68">
      <w:pPr>
        <w:pStyle w:val="TOC3"/>
        <w:rPr>
          <w:rFonts w:asciiTheme="minorHAnsi" w:eastAsiaTheme="minorEastAsia" w:hAnsiTheme="minorHAnsi" w:cstheme="minorBidi"/>
          <w:kern w:val="2"/>
          <w:sz w:val="24"/>
          <w:szCs w:val="24"/>
          <w14:ligatures w14:val="standardContextual"/>
        </w:rPr>
      </w:pPr>
      <w:r>
        <w:t>7.2.1</w:t>
      </w:r>
      <w:r>
        <w:tab/>
        <w:t>TRS Performance for Handheld UE for FR1 (NR SA and EN-DC)</w:t>
      </w:r>
      <w:r>
        <w:tab/>
      </w:r>
      <w:r>
        <w:fldChar w:fldCharType="begin" w:fldLock="1"/>
      </w:r>
      <w:r>
        <w:instrText xml:space="preserve"> PAGEREF _Toc187954926 \h </w:instrText>
      </w:r>
      <w:r>
        <w:fldChar w:fldCharType="separate"/>
      </w:r>
      <w:r>
        <w:t>25</w:t>
      </w:r>
      <w:r>
        <w:fldChar w:fldCharType="end"/>
      </w:r>
    </w:p>
    <w:p w14:paraId="37730B22" w14:textId="7ACB9BD5" w:rsidR="00310E68" w:rsidRDefault="00310E68">
      <w:pPr>
        <w:pStyle w:val="TOC4"/>
        <w:rPr>
          <w:rFonts w:asciiTheme="minorHAnsi" w:eastAsiaTheme="minorEastAsia" w:hAnsiTheme="minorHAnsi" w:cstheme="minorBidi"/>
          <w:kern w:val="2"/>
          <w:sz w:val="24"/>
          <w:szCs w:val="24"/>
          <w14:ligatures w14:val="standardContextual"/>
        </w:rPr>
      </w:pPr>
      <w:r w:rsidRPr="00815B8E">
        <w:rPr>
          <w:rFonts w:eastAsia="Malgun Gothic"/>
        </w:rPr>
        <w:t>7.2.1.1</w:t>
      </w:r>
      <w:r w:rsidRPr="00815B8E">
        <w:rPr>
          <w:rFonts w:eastAsia="Malgun Gothic"/>
        </w:rPr>
        <w:tab/>
        <w:t>Total Radiated Sensitivity (TRS) in Browsing Mode with Hand Phantom</w:t>
      </w:r>
      <w:r>
        <w:tab/>
      </w:r>
      <w:r>
        <w:fldChar w:fldCharType="begin" w:fldLock="1"/>
      </w:r>
      <w:r>
        <w:instrText xml:space="preserve"> PAGEREF _Toc187954927 \h </w:instrText>
      </w:r>
      <w:r>
        <w:fldChar w:fldCharType="separate"/>
      </w:r>
      <w:r>
        <w:t>25</w:t>
      </w:r>
      <w:r>
        <w:fldChar w:fldCharType="end"/>
      </w:r>
    </w:p>
    <w:p w14:paraId="537EF59C" w14:textId="1E209E72" w:rsidR="00310E68" w:rsidRDefault="00310E68">
      <w:pPr>
        <w:pStyle w:val="TOC5"/>
        <w:rPr>
          <w:rFonts w:asciiTheme="minorHAnsi" w:eastAsiaTheme="minorEastAsia" w:hAnsiTheme="minorHAnsi" w:cstheme="minorBidi"/>
          <w:kern w:val="2"/>
          <w:sz w:val="24"/>
          <w:szCs w:val="24"/>
          <w14:ligatures w14:val="standardContextual"/>
        </w:rPr>
      </w:pPr>
      <w:r w:rsidRPr="00815B8E">
        <w:rPr>
          <w:rFonts w:eastAsia="Malgun Gothic"/>
        </w:rPr>
        <w:t>7.2.1.1.1</w:t>
      </w:r>
      <w:r w:rsidRPr="00815B8E">
        <w:rPr>
          <w:rFonts w:eastAsia="Malgun Gothic"/>
        </w:rPr>
        <w:tab/>
        <w:t>Total Radiated Sensitivity (TRS) for FR1 NR Standalone (SA) in Browsing Mode with Hand Phantom</w:t>
      </w:r>
      <w:r>
        <w:tab/>
      </w:r>
      <w:r>
        <w:fldChar w:fldCharType="begin" w:fldLock="1"/>
      </w:r>
      <w:r>
        <w:instrText xml:space="preserve"> PAGEREF _Toc187954928 \h </w:instrText>
      </w:r>
      <w:r>
        <w:fldChar w:fldCharType="separate"/>
      </w:r>
      <w:r>
        <w:t>25</w:t>
      </w:r>
      <w:r>
        <w:fldChar w:fldCharType="end"/>
      </w:r>
    </w:p>
    <w:p w14:paraId="48A14ED8" w14:textId="22E83490" w:rsidR="00310E68" w:rsidRDefault="00310E68">
      <w:pPr>
        <w:pStyle w:val="TOC4"/>
        <w:rPr>
          <w:rFonts w:asciiTheme="minorHAnsi" w:eastAsiaTheme="minorEastAsia" w:hAnsiTheme="minorHAnsi" w:cstheme="minorBidi"/>
          <w:kern w:val="2"/>
          <w:sz w:val="24"/>
          <w:szCs w:val="24"/>
          <w14:ligatures w14:val="standardContextual"/>
        </w:rPr>
      </w:pPr>
      <w:r w:rsidRPr="00815B8E">
        <w:rPr>
          <w:rFonts w:eastAsia="Malgun Gothic"/>
        </w:rPr>
        <w:t>7.2.1.2</w:t>
      </w:r>
      <w:r w:rsidRPr="00815B8E">
        <w:rPr>
          <w:rFonts w:eastAsia="Malgun Gothic"/>
        </w:rPr>
        <w:tab/>
        <w:t>Total Radiated Sensitivity (TRS) in Talk Mode with Head and Hand Phantom</w:t>
      </w:r>
      <w:r>
        <w:tab/>
      </w:r>
      <w:r>
        <w:fldChar w:fldCharType="begin" w:fldLock="1"/>
      </w:r>
      <w:r>
        <w:instrText xml:space="preserve"> PAGEREF _Toc187954929 \h </w:instrText>
      </w:r>
      <w:r>
        <w:fldChar w:fldCharType="separate"/>
      </w:r>
      <w:r>
        <w:t>28</w:t>
      </w:r>
      <w:r>
        <w:fldChar w:fldCharType="end"/>
      </w:r>
    </w:p>
    <w:p w14:paraId="6F5A80E5" w14:textId="18425C09" w:rsidR="00310E68" w:rsidRDefault="00310E68">
      <w:pPr>
        <w:pStyle w:val="TOC5"/>
        <w:rPr>
          <w:rFonts w:asciiTheme="minorHAnsi" w:eastAsiaTheme="minorEastAsia" w:hAnsiTheme="minorHAnsi" w:cstheme="minorBidi"/>
          <w:kern w:val="2"/>
          <w:sz w:val="24"/>
          <w:szCs w:val="24"/>
          <w14:ligatures w14:val="standardContextual"/>
        </w:rPr>
      </w:pPr>
      <w:r w:rsidRPr="00815B8E">
        <w:rPr>
          <w:rFonts w:eastAsia="Malgun Gothic"/>
        </w:rPr>
        <w:t>7.2.1.2.1</w:t>
      </w:r>
      <w:r w:rsidRPr="00815B8E">
        <w:rPr>
          <w:rFonts w:eastAsia="Malgun Gothic"/>
        </w:rPr>
        <w:tab/>
        <w:t>Total Radiated Sensitivity (TRS) for FR1 NR Standalone (SA) in Talk Mode with Head and Hand Phantom</w:t>
      </w:r>
      <w:r>
        <w:tab/>
      </w:r>
      <w:r>
        <w:fldChar w:fldCharType="begin" w:fldLock="1"/>
      </w:r>
      <w:r>
        <w:instrText xml:space="preserve"> PAGEREF _Toc187954930 \h </w:instrText>
      </w:r>
      <w:r>
        <w:fldChar w:fldCharType="separate"/>
      </w:r>
      <w:r>
        <w:t>28</w:t>
      </w:r>
      <w:r>
        <w:fldChar w:fldCharType="end"/>
      </w:r>
    </w:p>
    <w:p w14:paraId="7E0FB584" w14:textId="6ADE2A8A" w:rsidR="00310E68" w:rsidRDefault="00310E68">
      <w:pPr>
        <w:pStyle w:val="TOC8"/>
        <w:rPr>
          <w:rFonts w:asciiTheme="minorHAnsi" w:eastAsiaTheme="minorEastAsia" w:hAnsiTheme="minorHAnsi" w:cstheme="minorBidi"/>
          <w:b w:val="0"/>
          <w:kern w:val="2"/>
          <w:sz w:val="24"/>
          <w:szCs w:val="24"/>
          <w14:ligatures w14:val="standardContextual"/>
        </w:rPr>
      </w:pPr>
      <w:r>
        <w:t>Annex A (normative): Test methodology</w:t>
      </w:r>
      <w:r>
        <w:tab/>
      </w:r>
      <w:r>
        <w:fldChar w:fldCharType="begin" w:fldLock="1"/>
      </w:r>
      <w:r>
        <w:instrText xml:space="preserve"> PAGEREF _Toc187954931 \h </w:instrText>
      </w:r>
      <w:r>
        <w:fldChar w:fldCharType="separate"/>
      </w:r>
      <w:r>
        <w:t>30</w:t>
      </w:r>
      <w:r>
        <w:fldChar w:fldCharType="end"/>
      </w:r>
    </w:p>
    <w:p w14:paraId="3BB3918C" w14:textId="76F680C7" w:rsidR="00310E68" w:rsidRDefault="00310E68">
      <w:pPr>
        <w:pStyle w:val="TOC1"/>
        <w:rPr>
          <w:rFonts w:asciiTheme="minorHAnsi" w:eastAsiaTheme="minorEastAsia" w:hAnsiTheme="minorHAnsi" w:cstheme="minorBidi"/>
          <w:kern w:val="2"/>
          <w:sz w:val="24"/>
          <w:szCs w:val="24"/>
          <w14:ligatures w14:val="standardContextual"/>
        </w:rPr>
      </w:pPr>
      <w:r>
        <w:t>A.1</w:t>
      </w:r>
      <w:r>
        <w:tab/>
        <w:t>General</w:t>
      </w:r>
      <w:r>
        <w:tab/>
      </w:r>
      <w:r>
        <w:fldChar w:fldCharType="begin" w:fldLock="1"/>
      </w:r>
      <w:r>
        <w:instrText xml:space="preserve"> PAGEREF _Toc187954932 \h </w:instrText>
      </w:r>
      <w:r>
        <w:fldChar w:fldCharType="separate"/>
      </w:r>
      <w:r>
        <w:t>30</w:t>
      </w:r>
      <w:r>
        <w:fldChar w:fldCharType="end"/>
      </w:r>
    </w:p>
    <w:p w14:paraId="72E386CA" w14:textId="3EC6345B" w:rsidR="00310E68" w:rsidRDefault="00310E68">
      <w:pPr>
        <w:pStyle w:val="TOC1"/>
        <w:rPr>
          <w:rFonts w:asciiTheme="minorHAnsi" w:eastAsiaTheme="minorEastAsia" w:hAnsiTheme="minorHAnsi" w:cstheme="minorBidi"/>
          <w:kern w:val="2"/>
          <w:sz w:val="24"/>
          <w:szCs w:val="24"/>
          <w14:ligatures w14:val="standardContextual"/>
        </w:rPr>
      </w:pPr>
      <w:r>
        <w:t>A.2</w:t>
      </w:r>
      <w:r>
        <w:tab/>
        <w:t>UE configuration</w:t>
      </w:r>
      <w:r>
        <w:tab/>
      </w:r>
      <w:r>
        <w:fldChar w:fldCharType="begin" w:fldLock="1"/>
      </w:r>
      <w:r>
        <w:instrText xml:space="preserve"> PAGEREF _Toc187954933 \h </w:instrText>
      </w:r>
      <w:r>
        <w:fldChar w:fldCharType="separate"/>
      </w:r>
      <w:r>
        <w:t>30</w:t>
      </w:r>
      <w:r>
        <w:fldChar w:fldCharType="end"/>
      </w:r>
    </w:p>
    <w:p w14:paraId="1DB6F8E8" w14:textId="225724F7" w:rsidR="00310E68" w:rsidRDefault="00310E68">
      <w:pPr>
        <w:pStyle w:val="TOC2"/>
        <w:rPr>
          <w:rFonts w:asciiTheme="minorHAnsi" w:eastAsiaTheme="minorEastAsia" w:hAnsiTheme="minorHAnsi" w:cstheme="minorBidi"/>
          <w:kern w:val="2"/>
          <w:sz w:val="24"/>
          <w:szCs w:val="24"/>
          <w14:ligatures w14:val="standardContextual"/>
        </w:rPr>
      </w:pPr>
      <w:r>
        <w:t>A.2.1</w:t>
      </w:r>
      <w:r>
        <w:tab/>
        <w:t>General</w:t>
      </w:r>
      <w:r>
        <w:tab/>
      </w:r>
      <w:r>
        <w:fldChar w:fldCharType="begin" w:fldLock="1"/>
      </w:r>
      <w:r>
        <w:instrText xml:space="preserve"> PAGEREF _Toc187954934 \h </w:instrText>
      </w:r>
      <w:r>
        <w:fldChar w:fldCharType="separate"/>
      </w:r>
      <w:r>
        <w:t>30</w:t>
      </w:r>
      <w:r>
        <w:fldChar w:fldCharType="end"/>
      </w:r>
    </w:p>
    <w:p w14:paraId="0F77AA23" w14:textId="08E2A8F5" w:rsidR="00310E68" w:rsidRDefault="00310E68">
      <w:pPr>
        <w:pStyle w:val="TOC2"/>
        <w:rPr>
          <w:rFonts w:asciiTheme="minorHAnsi" w:eastAsiaTheme="minorEastAsia" w:hAnsiTheme="minorHAnsi" w:cstheme="minorBidi"/>
          <w:kern w:val="2"/>
          <w:sz w:val="24"/>
          <w:szCs w:val="24"/>
          <w14:ligatures w14:val="standardContextual"/>
        </w:rPr>
      </w:pPr>
      <w:r>
        <w:t>A.2.2</w:t>
      </w:r>
      <w:r>
        <w:tab/>
        <w:t>UE configuration for TRP test</w:t>
      </w:r>
      <w:r>
        <w:tab/>
      </w:r>
      <w:r>
        <w:fldChar w:fldCharType="begin" w:fldLock="1"/>
      </w:r>
      <w:r>
        <w:instrText xml:space="preserve"> PAGEREF _Toc187954935 \h </w:instrText>
      </w:r>
      <w:r>
        <w:fldChar w:fldCharType="separate"/>
      </w:r>
      <w:r>
        <w:t>30</w:t>
      </w:r>
      <w:r>
        <w:fldChar w:fldCharType="end"/>
      </w:r>
    </w:p>
    <w:p w14:paraId="7CC6A99F" w14:textId="4D88F1AA" w:rsidR="00310E68" w:rsidRDefault="00310E68">
      <w:pPr>
        <w:pStyle w:val="TOC2"/>
        <w:rPr>
          <w:rFonts w:asciiTheme="minorHAnsi" w:eastAsiaTheme="minorEastAsia" w:hAnsiTheme="minorHAnsi" w:cstheme="minorBidi"/>
          <w:kern w:val="2"/>
          <w:sz w:val="24"/>
          <w:szCs w:val="24"/>
          <w14:ligatures w14:val="standardContextual"/>
        </w:rPr>
      </w:pPr>
      <w:r>
        <w:t>A.2.3</w:t>
      </w:r>
      <w:r>
        <w:tab/>
        <w:t>UE configuration for TRS test</w:t>
      </w:r>
      <w:r>
        <w:tab/>
      </w:r>
      <w:r>
        <w:fldChar w:fldCharType="begin" w:fldLock="1"/>
      </w:r>
      <w:r>
        <w:instrText xml:space="preserve"> PAGEREF _Toc187954936 \h </w:instrText>
      </w:r>
      <w:r>
        <w:fldChar w:fldCharType="separate"/>
      </w:r>
      <w:r>
        <w:t>30</w:t>
      </w:r>
      <w:r>
        <w:fldChar w:fldCharType="end"/>
      </w:r>
    </w:p>
    <w:p w14:paraId="6C663FB5" w14:textId="01736EF2" w:rsidR="00310E68" w:rsidRDefault="00310E68">
      <w:pPr>
        <w:pStyle w:val="TOC1"/>
        <w:rPr>
          <w:rFonts w:asciiTheme="minorHAnsi" w:eastAsiaTheme="minorEastAsia" w:hAnsiTheme="minorHAnsi" w:cstheme="minorBidi"/>
          <w:kern w:val="2"/>
          <w:sz w:val="24"/>
          <w:szCs w:val="24"/>
          <w14:ligatures w14:val="standardContextual"/>
        </w:rPr>
      </w:pPr>
      <w:r>
        <w:t>A.3</w:t>
      </w:r>
      <w:r>
        <w:tab/>
        <w:t>Test system of Anechoic Chamber method</w:t>
      </w:r>
      <w:r>
        <w:tab/>
      </w:r>
      <w:r>
        <w:fldChar w:fldCharType="begin" w:fldLock="1"/>
      </w:r>
      <w:r>
        <w:instrText xml:space="preserve"> PAGEREF _Toc187954937 \h </w:instrText>
      </w:r>
      <w:r>
        <w:fldChar w:fldCharType="separate"/>
      </w:r>
      <w:r>
        <w:t>31</w:t>
      </w:r>
      <w:r>
        <w:fldChar w:fldCharType="end"/>
      </w:r>
    </w:p>
    <w:p w14:paraId="29A6E1D7" w14:textId="34DF0563" w:rsidR="00310E68" w:rsidRDefault="00310E68">
      <w:pPr>
        <w:pStyle w:val="TOC2"/>
        <w:rPr>
          <w:rFonts w:asciiTheme="minorHAnsi" w:eastAsiaTheme="minorEastAsia" w:hAnsiTheme="minorHAnsi" w:cstheme="minorBidi"/>
          <w:kern w:val="2"/>
          <w:sz w:val="24"/>
          <w:szCs w:val="24"/>
          <w14:ligatures w14:val="standardContextual"/>
        </w:rPr>
      </w:pPr>
      <w:r>
        <w:t>A.3.1</w:t>
      </w:r>
      <w:r>
        <w:tab/>
        <w:t>System setup</w:t>
      </w:r>
      <w:r>
        <w:tab/>
      </w:r>
      <w:r>
        <w:fldChar w:fldCharType="begin" w:fldLock="1"/>
      </w:r>
      <w:r>
        <w:instrText xml:space="preserve"> PAGEREF _Toc187954938 \h </w:instrText>
      </w:r>
      <w:r>
        <w:fldChar w:fldCharType="separate"/>
      </w:r>
      <w:r>
        <w:t>31</w:t>
      </w:r>
      <w:r>
        <w:fldChar w:fldCharType="end"/>
      </w:r>
    </w:p>
    <w:p w14:paraId="0232BBEB" w14:textId="20007111" w:rsidR="00310E68" w:rsidRDefault="00310E68">
      <w:pPr>
        <w:pStyle w:val="TOC2"/>
        <w:rPr>
          <w:rFonts w:asciiTheme="minorHAnsi" w:eastAsiaTheme="minorEastAsia" w:hAnsiTheme="minorHAnsi" w:cstheme="minorBidi"/>
          <w:kern w:val="2"/>
          <w:sz w:val="24"/>
          <w:szCs w:val="24"/>
          <w14:ligatures w14:val="standardContextual"/>
        </w:rPr>
      </w:pPr>
      <w:r>
        <w:t>A.3.2</w:t>
      </w:r>
      <w:r>
        <w:tab/>
        <w:t>Calibration procedure</w:t>
      </w:r>
      <w:r>
        <w:tab/>
      </w:r>
      <w:r>
        <w:fldChar w:fldCharType="begin" w:fldLock="1"/>
      </w:r>
      <w:r>
        <w:instrText xml:space="preserve"> PAGEREF _Toc187954939 \h </w:instrText>
      </w:r>
      <w:r>
        <w:fldChar w:fldCharType="separate"/>
      </w:r>
      <w:r>
        <w:t>31</w:t>
      </w:r>
      <w:r>
        <w:fldChar w:fldCharType="end"/>
      </w:r>
    </w:p>
    <w:p w14:paraId="6F5FCC6F" w14:textId="1E34C113" w:rsidR="00310E68" w:rsidRDefault="00310E68">
      <w:pPr>
        <w:pStyle w:val="TOC2"/>
        <w:rPr>
          <w:rFonts w:asciiTheme="minorHAnsi" w:eastAsiaTheme="minorEastAsia" w:hAnsiTheme="minorHAnsi" w:cstheme="minorBidi"/>
          <w:kern w:val="2"/>
          <w:sz w:val="24"/>
          <w:szCs w:val="24"/>
          <w14:ligatures w14:val="standardContextual"/>
        </w:rPr>
      </w:pPr>
      <w:r>
        <w:t>A.3.3</w:t>
      </w:r>
      <w:r>
        <w:tab/>
        <w:t>Test procedure</w:t>
      </w:r>
      <w:r>
        <w:tab/>
      </w:r>
      <w:r>
        <w:fldChar w:fldCharType="begin" w:fldLock="1"/>
      </w:r>
      <w:r>
        <w:instrText xml:space="preserve"> PAGEREF _Toc187954940 \h </w:instrText>
      </w:r>
      <w:r>
        <w:fldChar w:fldCharType="separate"/>
      </w:r>
      <w:r>
        <w:t>33</w:t>
      </w:r>
      <w:r>
        <w:fldChar w:fldCharType="end"/>
      </w:r>
    </w:p>
    <w:p w14:paraId="4932A2A8" w14:textId="2EA1BE35"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A.3.3.1</w:t>
      </w:r>
      <w:r w:rsidRPr="00815B8E">
        <w:rPr>
          <w:rFonts w:eastAsiaTheme="minorEastAsia"/>
        </w:rPr>
        <w:tab/>
        <w:t>General</w:t>
      </w:r>
      <w:r>
        <w:tab/>
      </w:r>
      <w:r>
        <w:fldChar w:fldCharType="begin" w:fldLock="1"/>
      </w:r>
      <w:r>
        <w:instrText xml:space="preserve"> PAGEREF _Toc187954941 \h </w:instrText>
      </w:r>
      <w:r>
        <w:fldChar w:fldCharType="separate"/>
      </w:r>
      <w:r>
        <w:t>33</w:t>
      </w:r>
      <w:r>
        <w:fldChar w:fldCharType="end"/>
      </w:r>
    </w:p>
    <w:p w14:paraId="3696D9D4" w14:textId="57CA9156"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A.3.3.2</w:t>
      </w:r>
      <w:r w:rsidRPr="00815B8E">
        <w:rPr>
          <w:rFonts w:eastAsiaTheme="minorEastAsia"/>
        </w:rPr>
        <w:tab/>
        <w:t>TRP Test procedure</w:t>
      </w:r>
      <w:r>
        <w:tab/>
      </w:r>
      <w:r>
        <w:fldChar w:fldCharType="begin" w:fldLock="1"/>
      </w:r>
      <w:r>
        <w:instrText xml:space="preserve"> PAGEREF _Toc187954942 \h </w:instrText>
      </w:r>
      <w:r>
        <w:fldChar w:fldCharType="separate"/>
      </w:r>
      <w:r>
        <w:t>33</w:t>
      </w:r>
      <w:r>
        <w:fldChar w:fldCharType="end"/>
      </w:r>
    </w:p>
    <w:p w14:paraId="542F68D7" w14:textId="08856E73"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A.3.3.3</w:t>
      </w:r>
      <w:r w:rsidRPr="00815B8E">
        <w:rPr>
          <w:rFonts w:eastAsiaTheme="minorEastAsia"/>
        </w:rPr>
        <w:tab/>
        <w:t>TRS Test procedure</w:t>
      </w:r>
      <w:r>
        <w:tab/>
      </w:r>
      <w:r>
        <w:fldChar w:fldCharType="begin" w:fldLock="1"/>
      </w:r>
      <w:r>
        <w:instrText xml:space="preserve"> PAGEREF _Toc187954943 \h </w:instrText>
      </w:r>
      <w:r>
        <w:fldChar w:fldCharType="separate"/>
      </w:r>
      <w:r>
        <w:t>33</w:t>
      </w:r>
      <w:r>
        <w:fldChar w:fldCharType="end"/>
      </w:r>
    </w:p>
    <w:p w14:paraId="39D5DD3E" w14:textId="6200E708" w:rsidR="00310E68" w:rsidRDefault="00310E68">
      <w:pPr>
        <w:pStyle w:val="TOC4"/>
        <w:rPr>
          <w:rFonts w:asciiTheme="minorHAnsi" w:eastAsiaTheme="minorEastAsia" w:hAnsiTheme="minorHAnsi" w:cstheme="minorBidi"/>
          <w:kern w:val="2"/>
          <w:sz w:val="24"/>
          <w:szCs w:val="24"/>
          <w14:ligatures w14:val="standardContextual"/>
        </w:rPr>
      </w:pPr>
      <w:r>
        <w:t>A.3.3.3.1</w:t>
      </w:r>
      <w:r>
        <w:tab/>
        <w:t>Alternate EIS Search Procedure</w:t>
      </w:r>
      <w:r>
        <w:tab/>
      </w:r>
      <w:r>
        <w:fldChar w:fldCharType="begin" w:fldLock="1"/>
      </w:r>
      <w:r>
        <w:instrText xml:space="preserve"> PAGEREF _Toc187954944 \h </w:instrText>
      </w:r>
      <w:r>
        <w:fldChar w:fldCharType="separate"/>
      </w:r>
      <w:r>
        <w:t>34</w:t>
      </w:r>
      <w:r>
        <w:fldChar w:fldCharType="end"/>
      </w:r>
    </w:p>
    <w:p w14:paraId="5C9564E5" w14:textId="45DD8DD7" w:rsidR="00310E68" w:rsidRDefault="00310E68">
      <w:pPr>
        <w:pStyle w:val="TOC5"/>
        <w:rPr>
          <w:rFonts w:asciiTheme="minorHAnsi" w:eastAsiaTheme="minorEastAsia" w:hAnsiTheme="minorHAnsi" w:cstheme="minorBidi"/>
          <w:kern w:val="2"/>
          <w:sz w:val="24"/>
          <w:szCs w:val="24"/>
          <w14:ligatures w14:val="standardContextual"/>
        </w:rPr>
      </w:pPr>
      <w:r>
        <w:t>A.3.3.3.1.1</w:t>
      </w:r>
      <w:r>
        <w:tab/>
        <w:t>EIS linearization using polynomial interpolation</w:t>
      </w:r>
      <w:r>
        <w:tab/>
      </w:r>
      <w:r>
        <w:fldChar w:fldCharType="begin" w:fldLock="1"/>
      </w:r>
      <w:r>
        <w:instrText xml:space="preserve"> PAGEREF _Toc187954945 \h </w:instrText>
      </w:r>
      <w:r>
        <w:fldChar w:fldCharType="separate"/>
      </w:r>
      <w:r>
        <w:t>34</w:t>
      </w:r>
      <w:r>
        <w:fldChar w:fldCharType="end"/>
      </w:r>
    </w:p>
    <w:p w14:paraId="6A4C8912" w14:textId="3C29B8BB" w:rsidR="00310E68" w:rsidRDefault="00310E68">
      <w:pPr>
        <w:pStyle w:val="TOC2"/>
        <w:rPr>
          <w:rFonts w:asciiTheme="minorHAnsi" w:eastAsiaTheme="minorEastAsia" w:hAnsiTheme="minorHAnsi" w:cstheme="minorBidi"/>
          <w:kern w:val="2"/>
          <w:sz w:val="24"/>
          <w:szCs w:val="24"/>
          <w14:ligatures w14:val="standardContextual"/>
        </w:rPr>
      </w:pPr>
      <w:r>
        <w:t>A.3.4</w:t>
      </w:r>
      <w:r>
        <w:tab/>
        <w:t>Minimum Range Length</w:t>
      </w:r>
      <w:r>
        <w:tab/>
      </w:r>
      <w:r>
        <w:fldChar w:fldCharType="begin" w:fldLock="1"/>
      </w:r>
      <w:r>
        <w:instrText xml:space="preserve"> PAGEREF _Toc187954946 \h </w:instrText>
      </w:r>
      <w:r>
        <w:fldChar w:fldCharType="separate"/>
      </w:r>
      <w:r>
        <w:t>35</w:t>
      </w:r>
      <w:r>
        <w:fldChar w:fldCharType="end"/>
      </w:r>
    </w:p>
    <w:p w14:paraId="15335640" w14:textId="4C417183" w:rsidR="00310E68" w:rsidRDefault="00310E68">
      <w:pPr>
        <w:pStyle w:val="TOC2"/>
        <w:rPr>
          <w:rFonts w:asciiTheme="minorHAnsi" w:eastAsiaTheme="minorEastAsia" w:hAnsiTheme="minorHAnsi" w:cstheme="minorBidi"/>
          <w:kern w:val="2"/>
          <w:sz w:val="24"/>
          <w:szCs w:val="24"/>
          <w14:ligatures w14:val="standardContextual"/>
        </w:rPr>
      </w:pPr>
      <w:r>
        <w:t>A.3.5</w:t>
      </w:r>
      <w:r>
        <w:tab/>
        <w:t>Definition of TRP and TRS for AC</w:t>
      </w:r>
      <w:r>
        <w:tab/>
      </w:r>
      <w:r>
        <w:fldChar w:fldCharType="begin" w:fldLock="1"/>
      </w:r>
      <w:r>
        <w:instrText xml:space="preserve"> PAGEREF _Toc187954947 \h </w:instrText>
      </w:r>
      <w:r>
        <w:fldChar w:fldCharType="separate"/>
      </w:r>
      <w:r>
        <w:t>36</w:t>
      </w:r>
      <w:r>
        <w:fldChar w:fldCharType="end"/>
      </w:r>
    </w:p>
    <w:p w14:paraId="6D809F80" w14:textId="5BCC190F"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A.3.5.1</w:t>
      </w:r>
      <w:r w:rsidRPr="00815B8E">
        <w:rPr>
          <w:rFonts w:eastAsiaTheme="minorEastAsia"/>
        </w:rPr>
        <w:tab/>
        <w:t>Total Radiated Power (TRP)</w:t>
      </w:r>
      <w:r>
        <w:tab/>
      </w:r>
      <w:r>
        <w:fldChar w:fldCharType="begin" w:fldLock="1"/>
      </w:r>
      <w:r>
        <w:instrText xml:space="preserve"> PAGEREF _Toc187954948 \h </w:instrText>
      </w:r>
      <w:r>
        <w:fldChar w:fldCharType="separate"/>
      </w:r>
      <w:r>
        <w:t>36</w:t>
      </w:r>
      <w:r>
        <w:fldChar w:fldCharType="end"/>
      </w:r>
    </w:p>
    <w:p w14:paraId="7A73F1ED" w14:textId="5629B8FE"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A.3.5.2</w:t>
      </w:r>
      <w:r w:rsidRPr="00815B8E">
        <w:rPr>
          <w:rFonts w:eastAsiaTheme="minorEastAsia"/>
        </w:rPr>
        <w:tab/>
        <w:t>Total Radiated Sensitivity (TRS)</w:t>
      </w:r>
      <w:r>
        <w:tab/>
      </w:r>
      <w:r>
        <w:fldChar w:fldCharType="begin" w:fldLock="1"/>
      </w:r>
      <w:r>
        <w:instrText xml:space="preserve"> PAGEREF _Toc187954949 \h </w:instrText>
      </w:r>
      <w:r>
        <w:fldChar w:fldCharType="separate"/>
      </w:r>
      <w:r>
        <w:t>37</w:t>
      </w:r>
      <w:r>
        <w:fldChar w:fldCharType="end"/>
      </w:r>
    </w:p>
    <w:p w14:paraId="4D14F7D3" w14:textId="689C3BAE" w:rsidR="00310E68" w:rsidRDefault="00310E68">
      <w:pPr>
        <w:pStyle w:val="TOC2"/>
        <w:rPr>
          <w:rFonts w:asciiTheme="minorHAnsi" w:eastAsiaTheme="minorEastAsia" w:hAnsiTheme="minorHAnsi" w:cstheme="minorBidi"/>
          <w:kern w:val="2"/>
          <w:sz w:val="24"/>
          <w:szCs w:val="24"/>
          <w14:ligatures w14:val="standardContextual"/>
        </w:rPr>
      </w:pPr>
      <w:r>
        <w:t>A.3.6</w:t>
      </w:r>
      <w:r>
        <w:tab/>
        <w:t>TAS OFF verification procedure (Informative)</w:t>
      </w:r>
      <w:r>
        <w:tab/>
      </w:r>
      <w:r>
        <w:fldChar w:fldCharType="begin" w:fldLock="1"/>
      </w:r>
      <w:r>
        <w:instrText xml:space="preserve"> PAGEREF _Toc187954950 \h </w:instrText>
      </w:r>
      <w:r>
        <w:fldChar w:fldCharType="separate"/>
      </w:r>
      <w:r>
        <w:t>38</w:t>
      </w:r>
      <w:r>
        <w:fldChar w:fldCharType="end"/>
      </w:r>
    </w:p>
    <w:p w14:paraId="387434B1" w14:textId="3797D835" w:rsidR="00310E68" w:rsidRDefault="00310E68">
      <w:pPr>
        <w:pStyle w:val="TOC2"/>
        <w:rPr>
          <w:rFonts w:asciiTheme="minorHAnsi" w:eastAsiaTheme="minorEastAsia" w:hAnsiTheme="minorHAnsi" w:cstheme="minorBidi"/>
          <w:kern w:val="2"/>
          <w:sz w:val="24"/>
          <w:szCs w:val="24"/>
          <w14:ligatures w14:val="standardContextual"/>
        </w:rPr>
      </w:pPr>
      <w:r>
        <w:t>A.3.7</w:t>
      </w:r>
      <w:r>
        <w:tab/>
        <w:t>Ripple test for Quiet Zone</w:t>
      </w:r>
      <w:r>
        <w:tab/>
      </w:r>
      <w:r>
        <w:fldChar w:fldCharType="begin" w:fldLock="1"/>
      </w:r>
      <w:r>
        <w:instrText xml:space="preserve"> PAGEREF _Toc187954951 \h </w:instrText>
      </w:r>
      <w:r>
        <w:fldChar w:fldCharType="separate"/>
      </w:r>
      <w:r>
        <w:t>38</w:t>
      </w:r>
      <w:r>
        <w:fldChar w:fldCharType="end"/>
      </w:r>
    </w:p>
    <w:p w14:paraId="5D163860" w14:textId="2180D235" w:rsidR="00310E68" w:rsidRDefault="00310E68">
      <w:pPr>
        <w:pStyle w:val="TOC2"/>
        <w:rPr>
          <w:rFonts w:asciiTheme="minorHAnsi" w:eastAsiaTheme="minorEastAsia" w:hAnsiTheme="minorHAnsi" w:cstheme="minorBidi"/>
          <w:kern w:val="2"/>
          <w:sz w:val="24"/>
          <w:szCs w:val="24"/>
          <w14:ligatures w14:val="standardContextual"/>
        </w:rPr>
      </w:pPr>
      <w:r>
        <w:t>A.3.7.1</w:t>
      </w:r>
      <w:r>
        <w:tab/>
        <w:t>General</w:t>
      </w:r>
      <w:r>
        <w:tab/>
      </w:r>
      <w:r>
        <w:fldChar w:fldCharType="begin" w:fldLock="1"/>
      </w:r>
      <w:r>
        <w:instrText xml:space="preserve"> PAGEREF _Toc187954952 \h </w:instrText>
      </w:r>
      <w:r>
        <w:fldChar w:fldCharType="separate"/>
      </w:r>
      <w:r>
        <w:t>38</w:t>
      </w:r>
      <w:r>
        <w:fldChar w:fldCharType="end"/>
      </w:r>
    </w:p>
    <w:p w14:paraId="387D9F0E" w14:textId="57A0D70F" w:rsidR="00310E68" w:rsidRDefault="00310E68">
      <w:pPr>
        <w:pStyle w:val="TOC2"/>
        <w:rPr>
          <w:rFonts w:asciiTheme="minorHAnsi" w:eastAsiaTheme="minorEastAsia" w:hAnsiTheme="minorHAnsi" w:cstheme="minorBidi"/>
          <w:kern w:val="2"/>
          <w:sz w:val="24"/>
          <w:szCs w:val="24"/>
          <w14:ligatures w14:val="standardContextual"/>
        </w:rPr>
      </w:pPr>
      <w:r>
        <w:t>A.3.7.2</w:t>
      </w:r>
      <w:r>
        <w:tab/>
        <w:t>Ripple test procedure</w:t>
      </w:r>
      <w:r>
        <w:tab/>
      </w:r>
      <w:r>
        <w:fldChar w:fldCharType="begin" w:fldLock="1"/>
      </w:r>
      <w:r>
        <w:instrText xml:space="preserve"> PAGEREF _Toc187954953 \h </w:instrText>
      </w:r>
      <w:r>
        <w:fldChar w:fldCharType="separate"/>
      </w:r>
      <w:r>
        <w:t>39</w:t>
      </w:r>
      <w:r>
        <w:fldChar w:fldCharType="end"/>
      </w:r>
    </w:p>
    <w:p w14:paraId="464BB04E" w14:textId="7A1AF3A6" w:rsidR="00310E68" w:rsidRDefault="00310E68">
      <w:pPr>
        <w:pStyle w:val="TOC1"/>
        <w:rPr>
          <w:rFonts w:asciiTheme="minorHAnsi" w:eastAsiaTheme="minorEastAsia" w:hAnsiTheme="minorHAnsi" w:cstheme="minorBidi"/>
          <w:kern w:val="2"/>
          <w:sz w:val="24"/>
          <w:szCs w:val="24"/>
          <w14:ligatures w14:val="standardContextual"/>
        </w:rPr>
      </w:pPr>
      <w:r>
        <w:t>A.4</w:t>
      </w:r>
      <w:r>
        <w:tab/>
        <w:t>(Informative): Estimation of measurement uncertainty</w:t>
      </w:r>
      <w:r>
        <w:tab/>
      </w:r>
      <w:r>
        <w:fldChar w:fldCharType="begin" w:fldLock="1"/>
      </w:r>
      <w:r>
        <w:instrText xml:space="preserve"> PAGEREF _Toc187954954 \h </w:instrText>
      </w:r>
      <w:r>
        <w:fldChar w:fldCharType="separate"/>
      </w:r>
      <w:r>
        <w:t>43</w:t>
      </w:r>
      <w:r>
        <w:fldChar w:fldCharType="end"/>
      </w:r>
    </w:p>
    <w:p w14:paraId="60B78078" w14:textId="5E601830" w:rsidR="00310E68" w:rsidRDefault="00310E68">
      <w:pPr>
        <w:pStyle w:val="TOC2"/>
        <w:rPr>
          <w:rFonts w:asciiTheme="minorHAnsi" w:eastAsiaTheme="minorEastAsia" w:hAnsiTheme="minorHAnsi" w:cstheme="minorBidi"/>
          <w:kern w:val="2"/>
          <w:sz w:val="24"/>
          <w:szCs w:val="24"/>
          <w14:ligatures w14:val="standardContextual"/>
        </w:rPr>
      </w:pPr>
      <w:r>
        <w:t>A.4.1</w:t>
      </w:r>
      <w:r>
        <w:tab/>
        <w:t>General</w:t>
      </w:r>
      <w:r>
        <w:tab/>
      </w:r>
      <w:r>
        <w:fldChar w:fldCharType="begin" w:fldLock="1"/>
      </w:r>
      <w:r>
        <w:instrText xml:space="preserve"> PAGEREF _Toc187954955 \h </w:instrText>
      </w:r>
      <w:r>
        <w:fldChar w:fldCharType="separate"/>
      </w:r>
      <w:r>
        <w:t>43</w:t>
      </w:r>
      <w:r>
        <w:fldChar w:fldCharType="end"/>
      </w:r>
    </w:p>
    <w:p w14:paraId="7AC85727" w14:textId="210862FE" w:rsidR="00310E68" w:rsidRDefault="00310E68">
      <w:pPr>
        <w:pStyle w:val="TOC2"/>
        <w:rPr>
          <w:rFonts w:asciiTheme="minorHAnsi" w:eastAsiaTheme="minorEastAsia" w:hAnsiTheme="minorHAnsi" w:cstheme="minorBidi"/>
          <w:kern w:val="2"/>
          <w:sz w:val="24"/>
          <w:szCs w:val="24"/>
          <w14:ligatures w14:val="standardContextual"/>
        </w:rPr>
      </w:pPr>
      <w:r>
        <w:t>A.4.2</w:t>
      </w:r>
      <w:r>
        <w:tab/>
        <w:t>Measurement uncertainty contribution descriptions</w:t>
      </w:r>
      <w:r>
        <w:tab/>
      </w:r>
      <w:r>
        <w:fldChar w:fldCharType="begin" w:fldLock="1"/>
      </w:r>
      <w:r>
        <w:instrText xml:space="preserve"> PAGEREF _Toc187954956 \h </w:instrText>
      </w:r>
      <w:r>
        <w:fldChar w:fldCharType="separate"/>
      </w:r>
      <w:r>
        <w:t>45</w:t>
      </w:r>
      <w:r>
        <w:fldChar w:fldCharType="end"/>
      </w:r>
    </w:p>
    <w:p w14:paraId="72C47205" w14:textId="3F97B562"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A.4.2.1</w:t>
      </w:r>
      <w:r w:rsidRPr="00815B8E">
        <w:rPr>
          <w:rFonts w:eastAsiaTheme="minorEastAsia"/>
        </w:rPr>
        <w:tab/>
        <w:t>Mismatch uncertainty</w:t>
      </w:r>
      <w:r>
        <w:tab/>
      </w:r>
      <w:r>
        <w:fldChar w:fldCharType="begin" w:fldLock="1"/>
      </w:r>
      <w:r>
        <w:instrText xml:space="preserve"> PAGEREF _Toc187954957 \h </w:instrText>
      </w:r>
      <w:r>
        <w:fldChar w:fldCharType="separate"/>
      </w:r>
      <w:r>
        <w:t>45</w:t>
      </w:r>
      <w:r>
        <w:fldChar w:fldCharType="end"/>
      </w:r>
    </w:p>
    <w:p w14:paraId="75571795" w14:textId="595BBF49" w:rsidR="00310E68" w:rsidRDefault="00310E68">
      <w:pPr>
        <w:pStyle w:val="TOC4"/>
        <w:rPr>
          <w:rFonts w:asciiTheme="minorHAnsi" w:eastAsiaTheme="minorEastAsia" w:hAnsiTheme="minorHAnsi" w:cstheme="minorBidi"/>
          <w:kern w:val="2"/>
          <w:sz w:val="24"/>
          <w:szCs w:val="24"/>
          <w14:ligatures w14:val="standardContextual"/>
        </w:rPr>
      </w:pPr>
      <w:r w:rsidRPr="00815B8E">
        <w:rPr>
          <w:rFonts w:eastAsiaTheme="minorEastAsia"/>
        </w:rPr>
        <w:t>A.4.2.1.1</w:t>
      </w:r>
      <w:r w:rsidRPr="00815B8E">
        <w:rPr>
          <w:rFonts w:eastAsiaTheme="minorEastAsia"/>
        </w:rPr>
        <w:tab/>
        <w:t>Mismatch uncertainty between measurement receiver / communication tester and the measurement antenna</w:t>
      </w:r>
      <w:r>
        <w:tab/>
      </w:r>
      <w:r>
        <w:fldChar w:fldCharType="begin" w:fldLock="1"/>
      </w:r>
      <w:r>
        <w:instrText xml:space="preserve"> PAGEREF _Toc187954958 \h </w:instrText>
      </w:r>
      <w:r>
        <w:fldChar w:fldCharType="separate"/>
      </w:r>
      <w:r>
        <w:t>45</w:t>
      </w:r>
      <w:r>
        <w:fldChar w:fldCharType="end"/>
      </w:r>
    </w:p>
    <w:p w14:paraId="2930B361" w14:textId="3EBF82CE" w:rsidR="00310E68" w:rsidRDefault="00310E68">
      <w:pPr>
        <w:pStyle w:val="TOC5"/>
        <w:rPr>
          <w:rFonts w:asciiTheme="minorHAnsi" w:eastAsiaTheme="minorEastAsia" w:hAnsiTheme="minorHAnsi" w:cstheme="minorBidi"/>
          <w:kern w:val="2"/>
          <w:sz w:val="24"/>
          <w:szCs w:val="24"/>
          <w14:ligatures w14:val="standardContextual"/>
        </w:rPr>
      </w:pPr>
      <w:r>
        <w:t>A.4.2.1.1.1</w:t>
      </w:r>
      <w:r>
        <w:tab/>
        <w:t>Mismatch uncertainty through the connector between two elements</w:t>
      </w:r>
      <w:r>
        <w:tab/>
      </w:r>
      <w:r>
        <w:fldChar w:fldCharType="begin" w:fldLock="1"/>
      </w:r>
      <w:r>
        <w:instrText xml:space="preserve"> PAGEREF _Toc187954959 \h </w:instrText>
      </w:r>
      <w:r>
        <w:fldChar w:fldCharType="separate"/>
      </w:r>
      <w:r>
        <w:t>45</w:t>
      </w:r>
      <w:r>
        <w:fldChar w:fldCharType="end"/>
      </w:r>
    </w:p>
    <w:p w14:paraId="4C5E5AA4" w14:textId="56C83F65" w:rsidR="00310E68" w:rsidRDefault="00310E68">
      <w:pPr>
        <w:pStyle w:val="TOC5"/>
        <w:rPr>
          <w:rFonts w:asciiTheme="minorHAnsi" w:eastAsiaTheme="minorEastAsia" w:hAnsiTheme="minorHAnsi" w:cstheme="minorBidi"/>
          <w:kern w:val="2"/>
          <w:sz w:val="24"/>
          <w:szCs w:val="24"/>
          <w14:ligatures w14:val="standardContextual"/>
        </w:rPr>
      </w:pPr>
      <w:r>
        <w:t>A.4.2.1.1.2</w:t>
      </w:r>
      <w:r>
        <w:tab/>
        <w:t>Mismatch uncertainty due to the interaction of several elements</w:t>
      </w:r>
      <w:r>
        <w:tab/>
      </w:r>
      <w:r>
        <w:fldChar w:fldCharType="begin" w:fldLock="1"/>
      </w:r>
      <w:r>
        <w:instrText xml:space="preserve"> PAGEREF _Toc187954960 \h </w:instrText>
      </w:r>
      <w:r>
        <w:fldChar w:fldCharType="separate"/>
      </w:r>
      <w:r>
        <w:t>46</w:t>
      </w:r>
      <w:r>
        <w:fldChar w:fldCharType="end"/>
      </w:r>
    </w:p>
    <w:p w14:paraId="5AC82D94" w14:textId="55BA880E" w:rsidR="00310E68" w:rsidRDefault="00310E68">
      <w:pPr>
        <w:pStyle w:val="TOC5"/>
        <w:rPr>
          <w:rFonts w:asciiTheme="minorHAnsi" w:eastAsiaTheme="minorEastAsia" w:hAnsiTheme="minorHAnsi" w:cstheme="minorBidi"/>
          <w:kern w:val="2"/>
          <w:sz w:val="24"/>
          <w:szCs w:val="24"/>
          <w14:ligatures w14:val="standardContextual"/>
        </w:rPr>
      </w:pPr>
      <w:r>
        <w:t>A.4.2.1.1.3</w:t>
      </w:r>
      <w:r>
        <w:tab/>
        <w:t>Total combined mismatch uncertainty</w:t>
      </w:r>
      <w:r>
        <w:tab/>
      </w:r>
      <w:r>
        <w:fldChar w:fldCharType="begin" w:fldLock="1"/>
      </w:r>
      <w:r>
        <w:instrText xml:space="preserve"> PAGEREF _Toc187954961 \h </w:instrText>
      </w:r>
      <w:r>
        <w:fldChar w:fldCharType="separate"/>
      </w:r>
      <w:r>
        <w:t>47</w:t>
      </w:r>
      <w:r>
        <w:fldChar w:fldCharType="end"/>
      </w:r>
    </w:p>
    <w:p w14:paraId="4C89651A" w14:textId="39C793DC" w:rsidR="00310E68" w:rsidRDefault="00310E68">
      <w:pPr>
        <w:pStyle w:val="TOC4"/>
        <w:rPr>
          <w:rFonts w:asciiTheme="minorHAnsi" w:eastAsiaTheme="minorEastAsia" w:hAnsiTheme="minorHAnsi" w:cstheme="minorBidi"/>
          <w:kern w:val="2"/>
          <w:sz w:val="24"/>
          <w:szCs w:val="24"/>
          <w14:ligatures w14:val="standardContextual"/>
        </w:rPr>
      </w:pPr>
      <w:r w:rsidRPr="00815B8E">
        <w:rPr>
          <w:rFonts w:eastAsiaTheme="minorEastAsia"/>
        </w:rPr>
        <w:t>A.4.2.1.2</w:t>
      </w:r>
      <w:r w:rsidRPr="00815B8E">
        <w:rPr>
          <w:rFonts w:eastAsiaTheme="minorEastAsia"/>
        </w:rPr>
        <w:tab/>
        <w:t>Mismatch uncertainty of the RF relay</w:t>
      </w:r>
      <w:r>
        <w:tab/>
      </w:r>
      <w:r>
        <w:fldChar w:fldCharType="begin" w:fldLock="1"/>
      </w:r>
      <w:r>
        <w:instrText xml:space="preserve"> PAGEREF _Toc187954962 \h </w:instrText>
      </w:r>
      <w:r>
        <w:fldChar w:fldCharType="separate"/>
      </w:r>
      <w:r>
        <w:t>47</w:t>
      </w:r>
      <w:r>
        <w:fldChar w:fldCharType="end"/>
      </w:r>
    </w:p>
    <w:p w14:paraId="4DF86438" w14:textId="7ED41177" w:rsidR="00310E68" w:rsidRDefault="00310E68">
      <w:pPr>
        <w:pStyle w:val="TOC5"/>
        <w:rPr>
          <w:rFonts w:asciiTheme="minorHAnsi" w:eastAsiaTheme="minorEastAsia" w:hAnsiTheme="minorHAnsi" w:cstheme="minorBidi"/>
          <w:kern w:val="2"/>
          <w:sz w:val="24"/>
          <w:szCs w:val="24"/>
          <w14:ligatures w14:val="standardContextual"/>
        </w:rPr>
      </w:pPr>
      <w:r>
        <w:t>A.4.2.1.2.1</w:t>
      </w:r>
      <w:r>
        <w:tab/>
        <w:t>First part: RF Relay switched on the co-polarized signal</w:t>
      </w:r>
      <w:r>
        <w:tab/>
      </w:r>
      <w:r>
        <w:fldChar w:fldCharType="begin" w:fldLock="1"/>
      </w:r>
      <w:r>
        <w:instrText xml:space="preserve"> PAGEREF _Toc187954963 \h </w:instrText>
      </w:r>
      <w:r>
        <w:fldChar w:fldCharType="separate"/>
      </w:r>
      <w:r>
        <w:t>48</w:t>
      </w:r>
      <w:r>
        <w:fldChar w:fldCharType="end"/>
      </w:r>
    </w:p>
    <w:p w14:paraId="4D29A703" w14:textId="080D5244" w:rsidR="00310E68" w:rsidRDefault="00310E68">
      <w:pPr>
        <w:pStyle w:val="TOC6"/>
        <w:rPr>
          <w:rFonts w:asciiTheme="minorHAnsi" w:eastAsiaTheme="minorEastAsia" w:hAnsiTheme="minorHAnsi" w:cstheme="minorBidi"/>
          <w:kern w:val="2"/>
          <w:sz w:val="24"/>
          <w:szCs w:val="24"/>
          <w14:ligatures w14:val="standardContextual"/>
        </w:rPr>
      </w:pPr>
      <w:r>
        <w:rPr>
          <w:lang w:eastAsia="zh-TW"/>
        </w:rPr>
        <w:t>A.4.2.</w:t>
      </w:r>
      <w:r>
        <w:t>1.2.1.1</w:t>
      </w:r>
      <w:r>
        <w:tab/>
        <w:t>The mismatch through the connector between two elements</w:t>
      </w:r>
      <w:r>
        <w:tab/>
      </w:r>
      <w:r>
        <w:fldChar w:fldCharType="begin" w:fldLock="1"/>
      </w:r>
      <w:r>
        <w:instrText xml:space="preserve"> PAGEREF _Toc187954964 \h </w:instrText>
      </w:r>
      <w:r>
        <w:fldChar w:fldCharType="separate"/>
      </w:r>
      <w:r>
        <w:t>48</w:t>
      </w:r>
      <w:r>
        <w:fldChar w:fldCharType="end"/>
      </w:r>
    </w:p>
    <w:p w14:paraId="51F902CB" w14:textId="4D90EED8" w:rsidR="00310E68" w:rsidRDefault="00310E68">
      <w:pPr>
        <w:pStyle w:val="TOC6"/>
        <w:rPr>
          <w:rFonts w:asciiTheme="minorHAnsi" w:eastAsiaTheme="minorEastAsia" w:hAnsiTheme="minorHAnsi" w:cstheme="minorBidi"/>
          <w:kern w:val="2"/>
          <w:sz w:val="24"/>
          <w:szCs w:val="24"/>
          <w14:ligatures w14:val="standardContextual"/>
        </w:rPr>
      </w:pPr>
      <w:r>
        <w:rPr>
          <w:lang w:eastAsia="zh-TW"/>
        </w:rPr>
        <w:t>A.4.2.1.2</w:t>
      </w:r>
      <w:r>
        <w:t>.1.2</w:t>
      </w:r>
      <w:r>
        <w:tab/>
        <w:t>Mismatch due to the interaction between two elements or more</w:t>
      </w:r>
      <w:r>
        <w:tab/>
      </w:r>
      <w:r>
        <w:fldChar w:fldCharType="begin" w:fldLock="1"/>
      </w:r>
      <w:r>
        <w:instrText xml:space="preserve"> PAGEREF _Toc187954965 \h </w:instrText>
      </w:r>
      <w:r>
        <w:fldChar w:fldCharType="separate"/>
      </w:r>
      <w:r>
        <w:t>49</w:t>
      </w:r>
      <w:r>
        <w:fldChar w:fldCharType="end"/>
      </w:r>
    </w:p>
    <w:p w14:paraId="58ED0461" w14:textId="6D105C7E" w:rsidR="00310E68" w:rsidRDefault="00310E68">
      <w:pPr>
        <w:pStyle w:val="TOC5"/>
        <w:rPr>
          <w:rFonts w:asciiTheme="minorHAnsi" w:eastAsiaTheme="minorEastAsia" w:hAnsiTheme="minorHAnsi" w:cstheme="minorBidi"/>
          <w:kern w:val="2"/>
          <w:sz w:val="24"/>
          <w:szCs w:val="24"/>
          <w14:ligatures w14:val="standardContextual"/>
        </w:rPr>
      </w:pPr>
      <w:r>
        <w:t>A.4.2.1.2.2</w:t>
      </w:r>
      <w:r>
        <w:tab/>
        <w:t>Second part: RF relay switched on the cross-polarized signal</w:t>
      </w:r>
      <w:r>
        <w:tab/>
      </w:r>
      <w:r>
        <w:fldChar w:fldCharType="begin" w:fldLock="1"/>
      </w:r>
      <w:r>
        <w:instrText xml:space="preserve"> PAGEREF _Toc187954966 \h </w:instrText>
      </w:r>
      <w:r>
        <w:fldChar w:fldCharType="separate"/>
      </w:r>
      <w:r>
        <w:t>49</w:t>
      </w:r>
      <w:r>
        <w:fldChar w:fldCharType="end"/>
      </w:r>
    </w:p>
    <w:p w14:paraId="17CDE6E4" w14:textId="2A0B1DD0" w:rsidR="00310E68" w:rsidRDefault="00310E68">
      <w:pPr>
        <w:pStyle w:val="TOC6"/>
        <w:rPr>
          <w:rFonts w:asciiTheme="minorHAnsi" w:eastAsiaTheme="minorEastAsia" w:hAnsiTheme="minorHAnsi" w:cstheme="minorBidi"/>
          <w:kern w:val="2"/>
          <w:sz w:val="24"/>
          <w:szCs w:val="24"/>
          <w14:ligatures w14:val="standardContextual"/>
        </w:rPr>
      </w:pPr>
      <w:r>
        <w:rPr>
          <w:lang w:eastAsia="zh-TW"/>
        </w:rPr>
        <w:t>A.4.2.</w:t>
      </w:r>
      <w:r>
        <w:t>1.2.2.1</w:t>
      </w:r>
      <w:r>
        <w:tab/>
        <w:t>The mismatch through the connector between two elements</w:t>
      </w:r>
      <w:r>
        <w:tab/>
      </w:r>
      <w:r>
        <w:fldChar w:fldCharType="begin" w:fldLock="1"/>
      </w:r>
      <w:r>
        <w:instrText xml:space="preserve"> PAGEREF _Toc187954967 \h </w:instrText>
      </w:r>
      <w:r>
        <w:fldChar w:fldCharType="separate"/>
      </w:r>
      <w:r>
        <w:t>49</w:t>
      </w:r>
      <w:r>
        <w:fldChar w:fldCharType="end"/>
      </w:r>
    </w:p>
    <w:p w14:paraId="511F70A6" w14:textId="068D0757" w:rsidR="00310E68" w:rsidRDefault="00310E68">
      <w:pPr>
        <w:pStyle w:val="TOC6"/>
        <w:rPr>
          <w:rFonts w:asciiTheme="minorHAnsi" w:eastAsiaTheme="minorEastAsia" w:hAnsiTheme="minorHAnsi" w:cstheme="minorBidi"/>
          <w:kern w:val="2"/>
          <w:sz w:val="24"/>
          <w:szCs w:val="24"/>
          <w14:ligatures w14:val="standardContextual"/>
        </w:rPr>
      </w:pPr>
      <w:r>
        <w:rPr>
          <w:lang w:eastAsia="zh-TW"/>
        </w:rPr>
        <w:t>A.4.2.</w:t>
      </w:r>
      <w:r>
        <w:t>1.2.2.2</w:t>
      </w:r>
      <w:r>
        <w:tab/>
        <w:t>Mismatch due to the interaction between two elements or more</w:t>
      </w:r>
      <w:r>
        <w:tab/>
      </w:r>
      <w:r>
        <w:fldChar w:fldCharType="begin" w:fldLock="1"/>
      </w:r>
      <w:r>
        <w:instrText xml:space="preserve"> PAGEREF _Toc187954968 \h </w:instrText>
      </w:r>
      <w:r>
        <w:fldChar w:fldCharType="separate"/>
      </w:r>
      <w:r>
        <w:t>49</w:t>
      </w:r>
      <w:r>
        <w:fldChar w:fldCharType="end"/>
      </w:r>
    </w:p>
    <w:p w14:paraId="3E317682" w14:textId="7EF5745C" w:rsidR="00310E68" w:rsidRDefault="00310E68">
      <w:pPr>
        <w:pStyle w:val="TOC5"/>
        <w:rPr>
          <w:rFonts w:asciiTheme="minorHAnsi" w:eastAsiaTheme="minorEastAsia" w:hAnsiTheme="minorHAnsi" w:cstheme="minorBidi"/>
          <w:kern w:val="2"/>
          <w:sz w:val="24"/>
          <w:szCs w:val="24"/>
          <w14:ligatures w14:val="standardContextual"/>
        </w:rPr>
      </w:pPr>
      <w:r>
        <w:t>A.4.2.1.2.3</w:t>
      </w:r>
      <w:r>
        <w:tab/>
        <w:t>Total combined mismatch uncertainty</w:t>
      </w:r>
      <w:r>
        <w:tab/>
      </w:r>
      <w:r>
        <w:fldChar w:fldCharType="begin" w:fldLock="1"/>
      </w:r>
      <w:r>
        <w:instrText xml:space="preserve"> PAGEREF _Toc187954969 \h </w:instrText>
      </w:r>
      <w:r>
        <w:fldChar w:fldCharType="separate"/>
      </w:r>
      <w:r>
        <w:t>50</w:t>
      </w:r>
      <w:r>
        <w:fldChar w:fldCharType="end"/>
      </w:r>
    </w:p>
    <w:p w14:paraId="0A9C29C7" w14:textId="26CBD7E6"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A.4.2.2</w:t>
      </w:r>
      <w:r w:rsidRPr="00815B8E">
        <w:rPr>
          <w:rFonts w:eastAsiaTheme="minorEastAsia"/>
        </w:rPr>
        <w:tab/>
        <w:t>Insertion loss</w:t>
      </w:r>
      <w:r>
        <w:tab/>
      </w:r>
      <w:r>
        <w:fldChar w:fldCharType="begin" w:fldLock="1"/>
      </w:r>
      <w:r>
        <w:instrText xml:space="preserve"> PAGEREF _Toc187954970 \h </w:instrText>
      </w:r>
      <w:r>
        <w:fldChar w:fldCharType="separate"/>
      </w:r>
      <w:r>
        <w:t>50</w:t>
      </w:r>
      <w:r>
        <w:fldChar w:fldCharType="end"/>
      </w:r>
    </w:p>
    <w:p w14:paraId="23FB74E3" w14:textId="6C828610" w:rsidR="00310E68" w:rsidRDefault="00310E68">
      <w:pPr>
        <w:pStyle w:val="TOC4"/>
        <w:rPr>
          <w:rFonts w:asciiTheme="minorHAnsi" w:eastAsiaTheme="minorEastAsia" w:hAnsiTheme="minorHAnsi" w:cstheme="minorBidi"/>
          <w:kern w:val="2"/>
          <w:sz w:val="24"/>
          <w:szCs w:val="24"/>
          <w14:ligatures w14:val="standardContextual"/>
        </w:rPr>
      </w:pPr>
      <w:r>
        <w:t>A.4.2.2.1</w:t>
      </w:r>
      <w:r>
        <w:tab/>
        <w:t>Insertion loss of the measurement antenna cable</w:t>
      </w:r>
      <w:r>
        <w:tab/>
      </w:r>
      <w:r>
        <w:fldChar w:fldCharType="begin" w:fldLock="1"/>
      </w:r>
      <w:r>
        <w:instrText xml:space="preserve"> PAGEREF _Toc187954971 \h </w:instrText>
      </w:r>
      <w:r>
        <w:fldChar w:fldCharType="separate"/>
      </w:r>
      <w:r>
        <w:t>50</w:t>
      </w:r>
      <w:r>
        <w:fldChar w:fldCharType="end"/>
      </w:r>
    </w:p>
    <w:p w14:paraId="00BFE7C9" w14:textId="15CE7B3E" w:rsidR="00310E68" w:rsidRDefault="00310E68">
      <w:pPr>
        <w:pStyle w:val="TOC4"/>
        <w:rPr>
          <w:rFonts w:asciiTheme="minorHAnsi" w:eastAsiaTheme="minorEastAsia" w:hAnsiTheme="minorHAnsi" w:cstheme="minorBidi"/>
          <w:kern w:val="2"/>
          <w:sz w:val="24"/>
          <w:szCs w:val="24"/>
          <w14:ligatures w14:val="standardContextual"/>
        </w:rPr>
      </w:pPr>
      <w:r>
        <w:t>A.4.2.2.2</w:t>
      </w:r>
      <w:r>
        <w:tab/>
        <w:t>Insertion loss of the measurement antenna attenuator (if used)</w:t>
      </w:r>
      <w:r>
        <w:tab/>
      </w:r>
      <w:r>
        <w:fldChar w:fldCharType="begin" w:fldLock="1"/>
      </w:r>
      <w:r>
        <w:instrText xml:space="preserve"> PAGEREF _Toc187954972 \h </w:instrText>
      </w:r>
      <w:r>
        <w:fldChar w:fldCharType="separate"/>
      </w:r>
      <w:r>
        <w:t>50</w:t>
      </w:r>
      <w:r>
        <w:fldChar w:fldCharType="end"/>
      </w:r>
    </w:p>
    <w:p w14:paraId="5D2BA9CA" w14:textId="66511E4B" w:rsidR="00310E68" w:rsidRDefault="00310E68">
      <w:pPr>
        <w:pStyle w:val="TOC4"/>
        <w:rPr>
          <w:rFonts w:asciiTheme="minorHAnsi" w:eastAsiaTheme="minorEastAsia" w:hAnsiTheme="minorHAnsi" w:cstheme="minorBidi"/>
          <w:kern w:val="2"/>
          <w:sz w:val="24"/>
          <w:szCs w:val="24"/>
          <w14:ligatures w14:val="standardContextual"/>
        </w:rPr>
      </w:pPr>
      <w:r>
        <w:t>A.4.2.2.3</w:t>
      </w:r>
      <w:r>
        <w:tab/>
        <w:t>Insertion loss of the RF relays (if used)</w:t>
      </w:r>
      <w:r>
        <w:tab/>
      </w:r>
      <w:r>
        <w:fldChar w:fldCharType="begin" w:fldLock="1"/>
      </w:r>
      <w:r>
        <w:instrText xml:space="preserve"> PAGEREF _Toc187954973 \h </w:instrText>
      </w:r>
      <w:r>
        <w:fldChar w:fldCharType="separate"/>
      </w:r>
      <w:r>
        <w:t>50</w:t>
      </w:r>
      <w:r>
        <w:fldChar w:fldCharType="end"/>
      </w:r>
    </w:p>
    <w:p w14:paraId="6F1D84D2" w14:textId="67F4BA22" w:rsidR="00310E68" w:rsidRDefault="00310E68">
      <w:pPr>
        <w:pStyle w:val="TOC4"/>
        <w:rPr>
          <w:rFonts w:asciiTheme="minorHAnsi" w:eastAsiaTheme="minorEastAsia" w:hAnsiTheme="minorHAnsi" w:cstheme="minorBidi"/>
          <w:kern w:val="2"/>
          <w:sz w:val="24"/>
          <w:szCs w:val="24"/>
          <w14:ligatures w14:val="standardContextual"/>
        </w:rPr>
      </w:pPr>
      <w:r>
        <w:t>A.4.2.2.4</w:t>
      </w:r>
      <w:r>
        <w:tab/>
        <w:t>Insertion loss: calibration antenna feed cable</w:t>
      </w:r>
      <w:r>
        <w:tab/>
      </w:r>
      <w:r>
        <w:fldChar w:fldCharType="begin" w:fldLock="1"/>
      </w:r>
      <w:r>
        <w:instrText xml:space="preserve"> PAGEREF _Toc187954974 \h </w:instrText>
      </w:r>
      <w:r>
        <w:fldChar w:fldCharType="separate"/>
      </w:r>
      <w:r>
        <w:t>50</w:t>
      </w:r>
      <w:r>
        <w:fldChar w:fldCharType="end"/>
      </w:r>
    </w:p>
    <w:p w14:paraId="5A7D5ACF" w14:textId="0E66843E" w:rsidR="00310E68" w:rsidRDefault="00310E68">
      <w:pPr>
        <w:pStyle w:val="TOC4"/>
        <w:rPr>
          <w:rFonts w:asciiTheme="minorHAnsi" w:eastAsiaTheme="minorEastAsia" w:hAnsiTheme="minorHAnsi" w:cstheme="minorBidi"/>
          <w:kern w:val="2"/>
          <w:sz w:val="24"/>
          <w:szCs w:val="24"/>
          <w14:ligatures w14:val="standardContextual"/>
        </w:rPr>
      </w:pPr>
      <w:r>
        <w:t>A.4.2.2.5</w:t>
      </w:r>
      <w:r>
        <w:tab/>
        <w:t>Insertion loss: calibration antenna attenuator (if used)</w:t>
      </w:r>
      <w:r>
        <w:tab/>
      </w:r>
      <w:r>
        <w:fldChar w:fldCharType="begin" w:fldLock="1"/>
      </w:r>
      <w:r>
        <w:instrText xml:space="preserve"> PAGEREF _Toc187954975 \h </w:instrText>
      </w:r>
      <w:r>
        <w:fldChar w:fldCharType="separate"/>
      </w:r>
      <w:r>
        <w:t>51</w:t>
      </w:r>
      <w:r>
        <w:fldChar w:fldCharType="end"/>
      </w:r>
    </w:p>
    <w:p w14:paraId="16118E0B" w14:textId="38EC5134"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A.4.2.3</w:t>
      </w:r>
      <w:r w:rsidRPr="00815B8E">
        <w:rPr>
          <w:rFonts w:eastAsiaTheme="minorEastAsia"/>
        </w:rPr>
        <w:tab/>
        <w:t>Influence of the antenna cable</w:t>
      </w:r>
      <w:r>
        <w:tab/>
      </w:r>
      <w:r>
        <w:fldChar w:fldCharType="begin" w:fldLock="1"/>
      </w:r>
      <w:r>
        <w:instrText xml:space="preserve"> PAGEREF _Toc187954976 \h </w:instrText>
      </w:r>
      <w:r>
        <w:fldChar w:fldCharType="separate"/>
      </w:r>
      <w:r>
        <w:t>51</w:t>
      </w:r>
      <w:r>
        <w:fldChar w:fldCharType="end"/>
      </w:r>
    </w:p>
    <w:p w14:paraId="3A83037A" w14:textId="29503649" w:rsidR="00310E68" w:rsidRDefault="00310E68">
      <w:pPr>
        <w:pStyle w:val="TOC4"/>
        <w:rPr>
          <w:rFonts w:asciiTheme="minorHAnsi" w:eastAsiaTheme="minorEastAsia" w:hAnsiTheme="minorHAnsi" w:cstheme="minorBidi"/>
          <w:kern w:val="2"/>
          <w:sz w:val="24"/>
          <w:szCs w:val="24"/>
          <w14:ligatures w14:val="standardContextual"/>
        </w:rPr>
      </w:pPr>
      <w:r>
        <w:t>A.4.2.3.1</w:t>
      </w:r>
      <w:r>
        <w:tab/>
        <w:t>Measurement antenna cable</w:t>
      </w:r>
      <w:r>
        <w:tab/>
      </w:r>
      <w:r>
        <w:fldChar w:fldCharType="begin" w:fldLock="1"/>
      </w:r>
      <w:r>
        <w:instrText xml:space="preserve"> PAGEREF _Toc187954977 \h </w:instrText>
      </w:r>
      <w:r>
        <w:fldChar w:fldCharType="separate"/>
      </w:r>
      <w:r>
        <w:t>51</w:t>
      </w:r>
      <w:r>
        <w:fldChar w:fldCharType="end"/>
      </w:r>
    </w:p>
    <w:p w14:paraId="4F294419" w14:textId="1C874509" w:rsidR="00310E68" w:rsidRDefault="00310E68">
      <w:pPr>
        <w:pStyle w:val="TOC4"/>
        <w:rPr>
          <w:rFonts w:asciiTheme="minorHAnsi" w:eastAsiaTheme="minorEastAsia" w:hAnsiTheme="minorHAnsi" w:cstheme="minorBidi"/>
          <w:kern w:val="2"/>
          <w:sz w:val="24"/>
          <w:szCs w:val="24"/>
          <w14:ligatures w14:val="standardContextual"/>
        </w:rPr>
      </w:pPr>
      <w:r>
        <w:t>A.4.2.3.2</w:t>
      </w:r>
      <w:r>
        <w:tab/>
        <w:t>Calibration antenna cable</w:t>
      </w:r>
      <w:r>
        <w:tab/>
      </w:r>
      <w:r>
        <w:fldChar w:fldCharType="begin" w:fldLock="1"/>
      </w:r>
      <w:r>
        <w:instrText xml:space="preserve"> PAGEREF _Toc187954978 \h </w:instrText>
      </w:r>
      <w:r>
        <w:fldChar w:fldCharType="separate"/>
      </w:r>
      <w:r>
        <w:t>51</w:t>
      </w:r>
      <w:r>
        <w:fldChar w:fldCharType="end"/>
      </w:r>
    </w:p>
    <w:p w14:paraId="7D2658AE" w14:textId="73D21965"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A.4.2.4</w:t>
      </w:r>
      <w:r w:rsidRPr="00815B8E">
        <w:rPr>
          <w:rFonts w:eastAsiaTheme="minorEastAsia"/>
        </w:rPr>
        <w:tab/>
        <w:t>Measurement receiver: uncertainty of the absolute level</w:t>
      </w:r>
      <w:r>
        <w:tab/>
      </w:r>
      <w:r>
        <w:fldChar w:fldCharType="begin" w:fldLock="1"/>
      </w:r>
      <w:r>
        <w:instrText xml:space="preserve"> PAGEREF _Toc187954979 \h </w:instrText>
      </w:r>
      <w:r>
        <w:fldChar w:fldCharType="separate"/>
      </w:r>
      <w:r>
        <w:t>51</w:t>
      </w:r>
      <w:r>
        <w:fldChar w:fldCharType="end"/>
      </w:r>
    </w:p>
    <w:p w14:paraId="4325171A" w14:textId="75DA1470"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A.4.2.5</w:t>
      </w:r>
      <w:r w:rsidRPr="00815B8E">
        <w:rPr>
          <w:rFonts w:eastAsiaTheme="minorEastAsia"/>
        </w:rPr>
        <w:tab/>
        <w:t>Communication tester: uncertainty of the absolute level</w:t>
      </w:r>
      <w:r>
        <w:tab/>
      </w:r>
      <w:r>
        <w:fldChar w:fldCharType="begin" w:fldLock="1"/>
      </w:r>
      <w:r>
        <w:instrText xml:space="preserve"> PAGEREF _Toc187954980 \h </w:instrText>
      </w:r>
      <w:r>
        <w:fldChar w:fldCharType="separate"/>
      </w:r>
      <w:r>
        <w:t>51</w:t>
      </w:r>
      <w:r>
        <w:fldChar w:fldCharType="end"/>
      </w:r>
    </w:p>
    <w:p w14:paraId="00F41F15" w14:textId="1C4AA58D"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A.4.2.6</w:t>
      </w:r>
      <w:r w:rsidRPr="00815B8E">
        <w:rPr>
          <w:rFonts w:eastAsiaTheme="minorEastAsia"/>
        </w:rPr>
        <w:tab/>
        <w:t>Sensitivity measurement: output level step resolution</w:t>
      </w:r>
      <w:r>
        <w:tab/>
      </w:r>
      <w:r>
        <w:fldChar w:fldCharType="begin" w:fldLock="1"/>
      </w:r>
      <w:r>
        <w:instrText xml:space="preserve"> PAGEREF _Toc187954981 \h </w:instrText>
      </w:r>
      <w:r>
        <w:fldChar w:fldCharType="separate"/>
      </w:r>
      <w:r>
        <w:t>52</w:t>
      </w:r>
      <w:r>
        <w:fldChar w:fldCharType="end"/>
      </w:r>
    </w:p>
    <w:p w14:paraId="30592BEA" w14:textId="27892571"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A.4.2.7</w:t>
      </w:r>
      <w:r w:rsidRPr="00815B8E">
        <w:rPr>
          <w:rFonts w:eastAsiaTheme="minorEastAsia"/>
        </w:rPr>
        <w:tab/>
        <w:t>Measurement distance</w:t>
      </w:r>
      <w:r>
        <w:tab/>
      </w:r>
      <w:r>
        <w:fldChar w:fldCharType="begin" w:fldLock="1"/>
      </w:r>
      <w:r>
        <w:instrText xml:space="preserve"> PAGEREF _Toc187954982 \h </w:instrText>
      </w:r>
      <w:r>
        <w:fldChar w:fldCharType="separate"/>
      </w:r>
      <w:r>
        <w:t>52</w:t>
      </w:r>
      <w:r>
        <w:fldChar w:fldCharType="end"/>
      </w:r>
    </w:p>
    <w:p w14:paraId="67F68E31" w14:textId="24BB3EDD" w:rsidR="00310E68" w:rsidRDefault="00310E68">
      <w:pPr>
        <w:pStyle w:val="TOC4"/>
        <w:rPr>
          <w:rFonts w:asciiTheme="minorHAnsi" w:eastAsiaTheme="minorEastAsia" w:hAnsiTheme="minorHAnsi" w:cstheme="minorBidi"/>
          <w:kern w:val="2"/>
          <w:sz w:val="24"/>
          <w:szCs w:val="24"/>
          <w14:ligatures w14:val="standardContextual"/>
        </w:rPr>
      </w:pPr>
      <w:r w:rsidRPr="00815B8E">
        <w:rPr>
          <w:rFonts w:eastAsiaTheme="minorEastAsia"/>
        </w:rPr>
        <w:t>A.4.2.7.1</w:t>
      </w:r>
      <w:r w:rsidRPr="00815B8E">
        <w:rPr>
          <w:rFonts w:eastAsiaTheme="minorEastAsia"/>
        </w:rPr>
        <w:tab/>
        <w:t>Offset of phase centre from axis(es) of rotation</w:t>
      </w:r>
      <w:r>
        <w:tab/>
      </w:r>
      <w:r>
        <w:fldChar w:fldCharType="begin" w:fldLock="1"/>
      </w:r>
      <w:r>
        <w:instrText xml:space="preserve"> PAGEREF _Toc187954983 \h </w:instrText>
      </w:r>
      <w:r>
        <w:fldChar w:fldCharType="separate"/>
      </w:r>
      <w:r>
        <w:t>52</w:t>
      </w:r>
      <w:r>
        <w:fldChar w:fldCharType="end"/>
      </w:r>
    </w:p>
    <w:p w14:paraId="78B9DF80" w14:textId="3E7700DD" w:rsidR="00310E68" w:rsidRDefault="00310E68">
      <w:pPr>
        <w:pStyle w:val="TOC5"/>
        <w:rPr>
          <w:rFonts w:asciiTheme="minorHAnsi" w:eastAsiaTheme="minorEastAsia" w:hAnsiTheme="minorHAnsi" w:cstheme="minorBidi"/>
          <w:kern w:val="2"/>
          <w:sz w:val="24"/>
          <w:szCs w:val="24"/>
          <w14:ligatures w14:val="standardContextual"/>
        </w:rPr>
      </w:pPr>
      <w:r>
        <w:t>A.4.2.7.1.1</w:t>
      </w:r>
      <w:r>
        <w:tab/>
        <w:t>Offset of DUT phase centre from axis(es) of rotation</w:t>
      </w:r>
      <w:r>
        <w:tab/>
      </w:r>
      <w:r>
        <w:fldChar w:fldCharType="begin" w:fldLock="1"/>
      </w:r>
      <w:r>
        <w:instrText xml:space="preserve"> PAGEREF _Toc187954984 \h </w:instrText>
      </w:r>
      <w:r>
        <w:fldChar w:fldCharType="separate"/>
      </w:r>
      <w:r>
        <w:t>52</w:t>
      </w:r>
      <w:r>
        <w:fldChar w:fldCharType="end"/>
      </w:r>
    </w:p>
    <w:p w14:paraId="0DC03707" w14:textId="54163967" w:rsidR="00310E68" w:rsidRDefault="00310E68">
      <w:pPr>
        <w:pStyle w:val="TOC5"/>
        <w:rPr>
          <w:rFonts w:asciiTheme="minorHAnsi" w:eastAsiaTheme="minorEastAsia" w:hAnsiTheme="minorHAnsi" w:cstheme="minorBidi"/>
          <w:kern w:val="2"/>
          <w:sz w:val="24"/>
          <w:szCs w:val="24"/>
          <w14:ligatures w14:val="standardContextual"/>
        </w:rPr>
      </w:pPr>
      <w:r>
        <w:t>A.4.2.7.1.2</w:t>
      </w:r>
      <w:r>
        <w:tab/>
        <w:t>Offset of calibration antenna phase centre from axis(es) of rotation</w:t>
      </w:r>
      <w:r>
        <w:tab/>
      </w:r>
      <w:r>
        <w:fldChar w:fldCharType="begin" w:fldLock="1"/>
      </w:r>
      <w:r>
        <w:instrText xml:space="preserve"> PAGEREF _Toc187954985 \h </w:instrText>
      </w:r>
      <w:r>
        <w:fldChar w:fldCharType="separate"/>
      </w:r>
      <w:r>
        <w:t>52</w:t>
      </w:r>
      <w:r>
        <w:fldChar w:fldCharType="end"/>
      </w:r>
    </w:p>
    <w:p w14:paraId="220BAF08" w14:textId="1C2B6C34" w:rsidR="00310E68" w:rsidRDefault="00310E68">
      <w:pPr>
        <w:pStyle w:val="TOC4"/>
        <w:rPr>
          <w:rFonts w:asciiTheme="minorHAnsi" w:eastAsiaTheme="minorEastAsia" w:hAnsiTheme="minorHAnsi" w:cstheme="minorBidi"/>
          <w:kern w:val="2"/>
          <w:sz w:val="24"/>
          <w:szCs w:val="24"/>
          <w14:ligatures w14:val="standardContextual"/>
        </w:rPr>
      </w:pPr>
      <w:r>
        <w:t>A.4.2.7.2</w:t>
      </w:r>
      <w:r>
        <w:tab/>
        <w:t>Mutual coupling</w:t>
      </w:r>
      <w:r>
        <w:tab/>
      </w:r>
      <w:r>
        <w:fldChar w:fldCharType="begin" w:fldLock="1"/>
      </w:r>
      <w:r>
        <w:instrText xml:space="preserve"> PAGEREF _Toc187954986 \h </w:instrText>
      </w:r>
      <w:r>
        <w:fldChar w:fldCharType="separate"/>
      </w:r>
      <w:r>
        <w:t>53</w:t>
      </w:r>
      <w:r>
        <w:fldChar w:fldCharType="end"/>
      </w:r>
    </w:p>
    <w:p w14:paraId="3546952E" w14:textId="670DA292" w:rsidR="00310E68" w:rsidRDefault="00310E68">
      <w:pPr>
        <w:pStyle w:val="TOC4"/>
        <w:rPr>
          <w:rFonts w:asciiTheme="minorHAnsi" w:eastAsiaTheme="minorEastAsia" w:hAnsiTheme="minorHAnsi" w:cstheme="minorBidi"/>
          <w:kern w:val="2"/>
          <w:sz w:val="24"/>
          <w:szCs w:val="24"/>
          <w14:ligatures w14:val="standardContextual"/>
        </w:rPr>
      </w:pPr>
      <w:r>
        <w:t>A.4.2.7.3</w:t>
      </w:r>
      <w:r>
        <w:tab/>
        <w:t>Phase curvature</w:t>
      </w:r>
      <w:r>
        <w:tab/>
      </w:r>
      <w:r>
        <w:fldChar w:fldCharType="begin" w:fldLock="1"/>
      </w:r>
      <w:r>
        <w:instrText xml:space="preserve"> PAGEREF _Toc187954987 \h </w:instrText>
      </w:r>
      <w:r>
        <w:fldChar w:fldCharType="separate"/>
      </w:r>
      <w:r>
        <w:t>53</w:t>
      </w:r>
      <w:r>
        <w:fldChar w:fldCharType="end"/>
      </w:r>
    </w:p>
    <w:p w14:paraId="6FD5E64A" w14:textId="5D8B3CF5"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A.4.2.8</w:t>
      </w:r>
      <w:r w:rsidRPr="00815B8E">
        <w:rPr>
          <w:rFonts w:eastAsiaTheme="minorEastAsia"/>
        </w:rPr>
        <w:tab/>
        <w:t>Quality of quiet zone</w:t>
      </w:r>
      <w:r>
        <w:tab/>
      </w:r>
      <w:r>
        <w:fldChar w:fldCharType="begin" w:fldLock="1"/>
      </w:r>
      <w:r>
        <w:instrText xml:space="preserve"> PAGEREF _Toc187954988 \h </w:instrText>
      </w:r>
      <w:r>
        <w:fldChar w:fldCharType="separate"/>
      </w:r>
      <w:r>
        <w:t>53</w:t>
      </w:r>
      <w:r>
        <w:fldChar w:fldCharType="end"/>
      </w:r>
    </w:p>
    <w:p w14:paraId="7BF0AA40" w14:textId="73A57F59"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A.4.2.9</w:t>
      </w:r>
      <w:r w:rsidRPr="00815B8E">
        <w:rPr>
          <w:rFonts w:eastAsiaTheme="minorEastAsia"/>
        </w:rPr>
        <w:tab/>
        <w:t>DUT Tx-power drift</w:t>
      </w:r>
      <w:r>
        <w:tab/>
      </w:r>
      <w:r>
        <w:fldChar w:fldCharType="begin" w:fldLock="1"/>
      </w:r>
      <w:r>
        <w:instrText xml:space="preserve"> PAGEREF _Toc187954989 \h </w:instrText>
      </w:r>
      <w:r>
        <w:fldChar w:fldCharType="separate"/>
      </w:r>
      <w:r>
        <w:t>54</w:t>
      </w:r>
      <w:r>
        <w:fldChar w:fldCharType="end"/>
      </w:r>
    </w:p>
    <w:p w14:paraId="5AC065BD" w14:textId="4DD759C5"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A.4.2.10</w:t>
      </w:r>
      <w:r w:rsidRPr="00815B8E">
        <w:rPr>
          <w:rFonts w:eastAsiaTheme="minorEastAsia"/>
        </w:rPr>
        <w:tab/>
        <w:t>DUT sensitivity drift</w:t>
      </w:r>
      <w:r>
        <w:tab/>
      </w:r>
      <w:r>
        <w:fldChar w:fldCharType="begin" w:fldLock="1"/>
      </w:r>
      <w:r>
        <w:instrText xml:space="preserve"> PAGEREF _Toc187954990 \h </w:instrText>
      </w:r>
      <w:r>
        <w:fldChar w:fldCharType="separate"/>
      </w:r>
      <w:r>
        <w:t>55</w:t>
      </w:r>
      <w:r>
        <w:fldChar w:fldCharType="end"/>
      </w:r>
    </w:p>
    <w:p w14:paraId="220BF3AE" w14:textId="64200621" w:rsidR="00310E68" w:rsidRDefault="00310E68">
      <w:pPr>
        <w:pStyle w:val="TOC3"/>
        <w:rPr>
          <w:rFonts w:asciiTheme="minorHAnsi" w:eastAsiaTheme="minorEastAsia" w:hAnsiTheme="minorHAnsi" w:cstheme="minorBidi"/>
          <w:kern w:val="2"/>
          <w:sz w:val="24"/>
          <w:szCs w:val="24"/>
          <w14:ligatures w14:val="standardContextual"/>
        </w:rPr>
      </w:pPr>
      <w:r>
        <w:t>A.4.2.11</w:t>
      </w:r>
      <w:r>
        <w:tab/>
        <w:t>Uncertainty related to the use of phantoms</w:t>
      </w:r>
      <w:r>
        <w:tab/>
      </w:r>
      <w:r>
        <w:fldChar w:fldCharType="begin" w:fldLock="1"/>
      </w:r>
      <w:r>
        <w:instrText xml:space="preserve"> PAGEREF _Toc187954991 \h </w:instrText>
      </w:r>
      <w:r>
        <w:fldChar w:fldCharType="separate"/>
      </w:r>
      <w:r>
        <w:t>55</w:t>
      </w:r>
      <w:r>
        <w:fldChar w:fldCharType="end"/>
      </w:r>
    </w:p>
    <w:p w14:paraId="3F9022E4" w14:textId="1D998D41" w:rsidR="00310E68" w:rsidRDefault="00310E68">
      <w:pPr>
        <w:pStyle w:val="TOC4"/>
        <w:rPr>
          <w:rFonts w:asciiTheme="minorHAnsi" w:eastAsiaTheme="minorEastAsia" w:hAnsiTheme="minorHAnsi" w:cstheme="minorBidi"/>
          <w:kern w:val="2"/>
          <w:sz w:val="24"/>
          <w:szCs w:val="24"/>
          <w14:ligatures w14:val="standardContextual"/>
        </w:rPr>
      </w:pPr>
      <w:r>
        <w:t>A.4.2.11.1</w:t>
      </w:r>
      <w:r>
        <w:tab/>
        <w:t>Uncertainty from using different types of SAM phantom</w:t>
      </w:r>
      <w:r>
        <w:tab/>
      </w:r>
      <w:r>
        <w:fldChar w:fldCharType="begin" w:fldLock="1"/>
      </w:r>
      <w:r>
        <w:instrText xml:space="preserve"> PAGEREF _Toc187954992 \h </w:instrText>
      </w:r>
      <w:r>
        <w:fldChar w:fldCharType="separate"/>
      </w:r>
      <w:r>
        <w:t>55</w:t>
      </w:r>
      <w:r>
        <w:fldChar w:fldCharType="end"/>
      </w:r>
    </w:p>
    <w:p w14:paraId="17976603" w14:textId="3FC59F81" w:rsidR="00310E68" w:rsidRDefault="00310E68">
      <w:pPr>
        <w:pStyle w:val="TOC4"/>
        <w:rPr>
          <w:rFonts w:asciiTheme="minorHAnsi" w:eastAsiaTheme="minorEastAsia" w:hAnsiTheme="minorHAnsi" w:cstheme="minorBidi"/>
          <w:kern w:val="2"/>
          <w:sz w:val="24"/>
          <w:szCs w:val="24"/>
          <w14:ligatures w14:val="standardContextual"/>
        </w:rPr>
      </w:pPr>
      <w:r>
        <w:t>A.4.2.11.2</w:t>
      </w:r>
      <w:r>
        <w:tab/>
        <w:t>Simulated tissue liquid uncertainty</w:t>
      </w:r>
      <w:r>
        <w:tab/>
      </w:r>
      <w:r>
        <w:fldChar w:fldCharType="begin" w:fldLock="1"/>
      </w:r>
      <w:r>
        <w:instrText xml:space="preserve"> PAGEREF _Toc187954993 \h </w:instrText>
      </w:r>
      <w:r>
        <w:fldChar w:fldCharType="separate"/>
      </w:r>
      <w:r>
        <w:t>55</w:t>
      </w:r>
      <w:r>
        <w:fldChar w:fldCharType="end"/>
      </w:r>
    </w:p>
    <w:p w14:paraId="26314B1F" w14:textId="103C43FA" w:rsidR="00310E68" w:rsidRDefault="00310E68">
      <w:pPr>
        <w:pStyle w:val="TOC4"/>
        <w:rPr>
          <w:rFonts w:asciiTheme="minorHAnsi" w:eastAsiaTheme="minorEastAsia" w:hAnsiTheme="minorHAnsi" w:cstheme="minorBidi"/>
          <w:kern w:val="2"/>
          <w:sz w:val="24"/>
          <w:szCs w:val="24"/>
          <w14:ligatures w14:val="standardContextual"/>
        </w:rPr>
      </w:pPr>
      <w:r>
        <w:t>A.4.2.11.3</w:t>
      </w:r>
      <w:r>
        <w:tab/>
        <w:t>Uncertainty of dielectric properties and shape of the hand phantom</w:t>
      </w:r>
      <w:r>
        <w:tab/>
      </w:r>
      <w:r>
        <w:fldChar w:fldCharType="begin" w:fldLock="1"/>
      </w:r>
      <w:r>
        <w:instrText xml:space="preserve"> PAGEREF _Toc187954994 \h </w:instrText>
      </w:r>
      <w:r>
        <w:fldChar w:fldCharType="separate"/>
      </w:r>
      <w:r>
        <w:t>55</w:t>
      </w:r>
      <w:r>
        <w:fldChar w:fldCharType="end"/>
      </w:r>
    </w:p>
    <w:p w14:paraId="4C1BA96C" w14:textId="2D9D8853" w:rsidR="00310E68" w:rsidRDefault="00310E68">
      <w:pPr>
        <w:pStyle w:val="TOC4"/>
        <w:rPr>
          <w:rFonts w:asciiTheme="minorHAnsi" w:eastAsiaTheme="minorEastAsia" w:hAnsiTheme="minorHAnsi" w:cstheme="minorBidi"/>
          <w:kern w:val="2"/>
          <w:sz w:val="24"/>
          <w:szCs w:val="24"/>
          <w14:ligatures w14:val="standardContextual"/>
        </w:rPr>
      </w:pPr>
      <w:r>
        <w:t>A.4.2.11.4</w:t>
      </w:r>
      <w:r>
        <w:tab/>
        <w:t>Uncertainty from using different types of Laptop Ground Plane phantom</w:t>
      </w:r>
      <w:r>
        <w:tab/>
      </w:r>
      <w:r>
        <w:fldChar w:fldCharType="begin" w:fldLock="1"/>
      </w:r>
      <w:r>
        <w:instrText xml:space="preserve"> PAGEREF _Toc187954995 \h </w:instrText>
      </w:r>
      <w:r>
        <w:fldChar w:fldCharType="separate"/>
      </w:r>
      <w:r>
        <w:t>57</w:t>
      </w:r>
      <w:r>
        <w:fldChar w:fldCharType="end"/>
      </w:r>
    </w:p>
    <w:p w14:paraId="5C3F60CF" w14:textId="4013442A" w:rsidR="00310E68" w:rsidRDefault="00310E68">
      <w:pPr>
        <w:pStyle w:val="TOC4"/>
        <w:rPr>
          <w:rFonts w:asciiTheme="minorHAnsi" w:eastAsiaTheme="minorEastAsia" w:hAnsiTheme="minorHAnsi" w:cstheme="minorBidi"/>
          <w:kern w:val="2"/>
          <w:sz w:val="24"/>
          <w:szCs w:val="24"/>
          <w14:ligatures w14:val="standardContextual"/>
        </w:rPr>
      </w:pPr>
      <w:r>
        <w:t>A.4.2.11.5</w:t>
      </w:r>
      <w:r>
        <w:tab/>
        <w:t>Positioning Uncertainty from using Phantoms</w:t>
      </w:r>
      <w:r>
        <w:tab/>
      </w:r>
      <w:r>
        <w:fldChar w:fldCharType="begin" w:fldLock="1"/>
      </w:r>
      <w:r>
        <w:instrText xml:space="preserve"> PAGEREF _Toc187954996 \h </w:instrText>
      </w:r>
      <w:r>
        <w:fldChar w:fldCharType="separate"/>
      </w:r>
      <w:r>
        <w:t>57</w:t>
      </w:r>
      <w:r>
        <w:fldChar w:fldCharType="end"/>
      </w:r>
    </w:p>
    <w:p w14:paraId="0671D778" w14:textId="34688DC2" w:rsidR="00310E68" w:rsidRDefault="00310E68">
      <w:pPr>
        <w:pStyle w:val="TOC3"/>
        <w:rPr>
          <w:rFonts w:asciiTheme="minorHAnsi" w:eastAsiaTheme="minorEastAsia" w:hAnsiTheme="minorHAnsi" w:cstheme="minorBidi"/>
          <w:kern w:val="2"/>
          <w:sz w:val="24"/>
          <w:szCs w:val="24"/>
          <w14:ligatures w14:val="standardContextual"/>
        </w:rPr>
      </w:pPr>
      <w:r>
        <w:t>A.4.2.12</w:t>
      </w:r>
      <w:r>
        <w:tab/>
        <w:t>Coarse sampling grid</w:t>
      </w:r>
      <w:r>
        <w:tab/>
      </w:r>
      <w:r>
        <w:fldChar w:fldCharType="begin" w:fldLock="1"/>
      </w:r>
      <w:r>
        <w:instrText xml:space="preserve"> PAGEREF _Toc187954997 \h </w:instrText>
      </w:r>
      <w:r>
        <w:fldChar w:fldCharType="separate"/>
      </w:r>
      <w:r>
        <w:t>58</w:t>
      </w:r>
      <w:r>
        <w:fldChar w:fldCharType="end"/>
      </w:r>
    </w:p>
    <w:p w14:paraId="5863CA25" w14:textId="6A6835AA" w:rsidR="00310E68" w:rsidRDefault="00310E68">
      <w:pPr>
        <w:pStyle w:val="TOC3"/>
        <w:rPr>
          <w:rFonts w:asciiTheme="minorHAnsi" w:eastAsiaTheme="minorEastAsia" w:hAnsiTheme="minorHAnsi" w:cstheme="minorBidi"/>
          <w:kern w:val="2"/>
          <w:sz w:val="24"/>
          <w:szCs w:val="24"/>
          <w14:ligatures w14:val="standardContextual"/>
        </w:rPr>
      </w:pPr>
      <w:r>
        <w:t>A.4.2.13</w:t>
      </w:r>
      <w:r>
        <w:tab/>
        <w:t>Random uncertainty</w:t>
      </w:r>
      <w:r>
        <w:tab/>
      </w:r>
      <w:r>
        <w:fldChar w:fldCharType="begin" w:fldLock="1"/>
      </w:r>
      <w:r>
        <w:instrText xml:space="preserve"> PAGEREF _Toc187954998 \h </w:instrText>
      </w:r>
      <w:r>
        <w:fldChar w:fldCharType="separate"/>
      </w:r>
      <w:r>
        <w:t>58</w:t>
      </w:r>
      <w:r>
        <w:fldChar w:fldCharType="end"/>
      </w:r>
    </w:p>
    <w:p w14:paraId="074EC616" w14:textId="4BE334F9" w:rsidR="00310E68" w:rsidRDefault="00310E68">
      <w:pPr>
        <w:pStyle w:val="TOC3"/>
        <w:rPr>
          <w:rFonts w:asciiTheme="minorHAnsi" w:eastAsiaTheme="minorEastAsia" w:hAnsiTheme="minorHAnsi" w:cstheme="minorBidi"/>
          <w:kern w:val="2"/>
          <w:sz w:val="24"/>
          <w:szCs w:val="24"/>
          <w14:ligatures w14:val="standardContextual"/>
        </w:rPr>
      </w:pPr>
      <w:r>
        <w:t>A.4.2.14</w:t>
      </w:r>
      <w:r>
        <w:tab/>
        <w:t>Frequency response</w:t>
      </w:r>
      <w:r>
        <w:tab/>
      </w:r>
      <w:r>
        <w:fldChar w:fldCharType="begin" w:fldLock="1"/>
      </w:r>
      <w:r>
        <w:instrText xml:space="preserve"> PAGEREF _Toc187954999 \h </w:instrText>
      </w:r>
      <w:r>
        <w:fldChar w:fldCharType="separate"/>
      </w:r>
      <w:r>
        <w:t>59</w:t>
      </w:r>
      <w:r>
        <w:fldChar w:fldCharType="end"/>
      </w:r>
    </w:p>
    <w:p w14:paraId="7411E8E5" w14:textId="6AD6E858" w:rsidR="00310E68" w:rsidRDefault="00310E68">
      <w:pPr>
        <w:pStyle w:val="TOC3"/>
        <w:rPr>
          <w:rFonts w:asciiTheme="minorHAnsi" w:eastAsiaTheme="minorEastAsia" w:hAnsiTheme="minorHAnsi" w:cstheme="minorBidi"/>
          <w:kern w:val="2"/>
          <w:sz w:val="24"/>
          <w:szCs w:val="24"/>
          <w14:ligatures w14:val="standardContextual"/>
        </w:rPr>
      </w:pPr>
      <w:r>
        <w:t>A.4.2.15</w:t>
      </w:r>
      <w:r>
        <w:tab/>
        <w:t>Uncertainty of network analyser</w:t>
      </w:r>
      <w:r>
        <w:tab/>
      </w:r>
      <w:r>
        <w:fldChar w:fldCharType="begin" w:fldLock="1"/>
      </w:r>
      <w:r>
        <w:instrText xml:space="preserve"> PAGEREF _Toc187955000 \h </w:instrText>
      </w:r>
      <w:r>
        <w:fldChar w:fldCharType="separate"/>
      </w:r>
      <w:r>
        <w:t>59</w:t>
      </w:r>
      <w:r>
        <w:fldChar w:fldCharType="end"/>
      </w:r>
    </w:p>
    <w:p w14:paraId="6E208E27" w14:textId="2AED7B38" w:rsidR="00310E68" w:rsidRDefault="00310E68">
      <w:pPr>
        <w:pStyle w:val="TOC3"/>
        <w:rPr>
          <w:rFonts w:asciiTheme="minorHAnsi" w:eastAsiaTheme="minorEastAsia" w:hAnsiTheme="minorHAnsi" w:cstheme="minorBidi"/>
          <w:kern w:val="2"/>
          <w:sz w:val="24"/>
          <w:szCs w:val="24"/>
          <w14:ligatures w14:val="standardContextual"/>
        </w:rPr>
      </w:pPr>
      <w:r>
        <w:t>A.4.2.16</w:t>
      </w:r>
      <w:r>
        <w:tab/>
        <w:t>Uncertainty of the gain/efficiency of the calibration antenna</w:t>
      </w:r>
      <w:r>
        <w:tab/>
      </w:r>
      <w:r>
        <w:fldChar w:fldCharType="begin" w:fldLock="1"/>
      </w:r>
      <w:r>
        <w:instrText xml:space="preserve"> PAGEREF _Toc187955001 \h </w:instrText>
      </w:r>
      <w:r>
        <w:fldChar w:fldCharType="separate"/>
      </w:r>
      <w:r>
        <w:t>59</w:t>
      </w:r>
      <w:r>
        <w:fldChar w:fldCharType="end"/>
      </w:r>
    </w:p>
    <w:p w14:paraId="71FA5CD6" w14:textId="7BE8E05B" w:rsidR="00310E68" w:rsidRDefault="00310E68">
      <w:pPr>
        <w:pStyle w:val="TOC2"/>
        <w:rPr>
          <w:rFonts w:asciiTheme="minorHAnsi" w:eastAsiaTheme="minorEastAsia" w:hAnsiTheme="minorHAnsi" w:cstheme="minorBidi"/>
          <w:kern w:val="2"/>
          <w:sz w:val="24"/>
          <w:szCs w:val="24"/>
          <w14:ligatures w14:val="standardContextual"/>
        </w:rPr>
      </w:pPr>
      <w:r>
        <w:t>A.4.3</w:t>
      </w:r>
      <w:r>
        <w:tab/>
        <w:t>Total Radiated Power (TRP)</w:t>
      </w:r>
      <w:r>
        <w:tab/>
      </w:r>
      <w:r>
        <w:fldChar w:fldCharType="begin" w:fldLock="1"/>
      </w:r>
      <w:r>
        <w:instrText xml:space="preserve"> PAGEREF _Toc187955002 \h </w:instrText>
      </w:r>
      <w:r>
        <w:fldChar w:fldCharType="separate"/>
      </w:r>
      <w:r>
        <w:t>59</w:t>
      </w:r>
      <w:r>
        <w:fldChar w:fldCharType="end"/>
      </w:r>
    </w:p>
    <w:p w14:paraId="2CC86286" w14:textId="7AA7EE03"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A.4.3.1</w:t>
      </w:r>
      <w:r w:rsidRPr="00815B8E">
        <w:rPr>
          <w:rFonts w:eastAsiaTheme="minorEastAsia"/>
        </w:rPr>
        <w:tab/>
        <w:t>Anechoic Chamber Method</w:t>
      </w:r>
      <w:r>
        <w:tab/>
      </w:r>
      <w:r>
        <w:fldChar w:fldCharType="begin" w:fldLock="1"/>
      </w:r>
      <w:r>
        <w:instrText xml:space="preserve"> PAGEREF _Toc187955003 \h </w:instrText>
      </w:r>
      <w:r>
        <w:fldChar w:fldCharType="separate"/>
      </w:r>
      <w:r>
        <w:t>59</w:t>
      </w:r>
      <w:r>
        <w:fldChar w:fldCharType="end"/>
      </w:r>
    </w:p>
    <w:p w14:paraId="1E786DFF" w14:textId="25BA2897" w:rsidR="00310E68" w:rsidRDefault="00310E68">
      <w:pPr>
        <w:pStyle w:val="TOC2"/>
        <w:rPr>
          <w:rFonts w:asciiTheme="minorHAnsi" w:eastAsiaTheme="minorEastAsia" w:hAnsiTheme="minorHAnsi" w:cstheme="minorBidi"/>
          <w:kern w:val="2"/>
          <w:sz w:val="24"/>
          <w:szCs w:val="24"/>
          <w14:ligatures w14:val="standardContextual"/>
        </w:rPr>
      </w:pPr>
      <w:r>
        <w:t>A.4.4</w:t>
      </w:r>
      <w:r>
        <w:tab/>
        <w:t>Total Radiated Sensitivity (TRS)</w:t>
      </w:r>
      <w:r>
        <w:tab/>
      </w:r>
      <w:r>
        <w:fldChar w:fldCharType="begin" w:fldLock="1"/>
      </w:r>
      <w:r>
        <w:instrText xml:space="preserve"> PAGEREF _Toc187955004 \h </w:instrText>
      </w:r>
      <w:r>
        <w:fldChar w:fldCharType="separate"/>
      </w:r>
      <w:r>
        <w:t>63</w:t>
      </w:r>
      <w:r>
        <w:fldChar w:fldCharType="end"/>
      </w:r>
    </w:p>
    <w:p w14:paraId="0D2095C6" w14:textId="32D78495"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A.4.4.1</w:t>
      </w:r>
      <w:r w:rsidRPr="00815B8E">
        <w:rPr>
          <w:rFonts w:eastAsiaTheme="minorEastAsia"/>
        </w:rPr>
        <w:tab/>
        <w:t>Anechoic Chamber Method</w:t>
      </w:r>
      <w:r>
        <w:tab/>
      </w:r>
      <w:r>
        <w:fldChar w:fldCharType="begin" w:fldLock="1"/>
      </w:r>
      <w:r>
        <w:instrText xml:space="preserve"> PAGEREF _Toc187955005 \h </w:instrText>
      </w:r>
      <w:r>
        <w:fldChar w:fldCharType="separate"/>
      </w:r>
      <w:r>
        <w:t>63</w:t>
      </w:r>
      <w:r>
        <w:fldChar w:fldCharType="end"/>
      </w:r>
    </w:p>
    <w:p w14:paraId="361E8101" w14:textId="6F2AAA41" w:rsidR="00310E68" w:rsidRDefault="00310E68">
      <w:pPr>
        <w:pStyle w:val="TOC8"/>
        <w:rPr>
          <w:rFonts w:asciiTheme="minorHAnsi" w:eastAsiaTheme="minorEastAsia" w:hAnsiTheme="minorHAnsi" w:cstheme="minorBidi"/>
          <w:b w:val="0"/>
          <w:kern w:val="2"/>
          <w:sz w:val="24"/>
          <w:szCs w:val="24"/>
          <w14:ligatures w14:val="standardContextual"/>
        </w:rPr>
      </w:pPr>
      <w:r>
        <w:t xml:space="preserve">Annex B (normative): </w:t>
      </w:r>
      <w:r>
        <w:rPr>
          <w:lang w:eastAsia="ja-JP"/>
        </w:rPr>
        <w:t>Phantoms definition and Positioning</w:t>
      </w:r>
      <w:r>
        <w:tab/>
      </w:r>
      <w:r>
        <w:fldChar w:fldCharType="begin" w:fldLock="1"/>
      </w:r>
      <w:r>
        <w:instrText xml:space="preserve"> PAGEREF _Toc187955006 \h </w:instrText>
      </w:r>
      <w:r>
        <w:fldChar w:fldCharType="separate"/>
      </w:r>
      <w:r>
        <w:t>65</w:t>
      </w:r>
      <w:r>
        <w:fldChar w:fldCharType="end"/>
      </w:r>
    </w:p>
    <w:p w14:paraId="4B47E66B" w14:textId="227E4824" w:rsidR="00310E68" w:rsidRDefault="00310E68">
      <w:pPr>
        <w:pStyle w:val="TOC1"/>
        <w:rPr>
          <w:rFonts w:asciiTheme="minorHAnsi" w:eastAsiaTheme="minorEastAsia" w:hAnsiTheme="minorHAnsi" w:cstheme="minorBidi"/>
          <w:kern w:val="2"/>
          <w:sz w:val="24"/>
          <w:szCs w:val="24"/>
          <w14:ligatures w14:val="standardContextual"/>
        </w:rPr>
      </w:pPr>
      <w:r>
        <w:t>B.1</w:t>
      </w:r>
      <w:r>
        <w:tab/>
        <w:t>General</w:t>
      </w:r>
      <w:r>
        <w:tab/>
      </w:r>
      <w:r>
        <w:fldChar w:fldCharType="begin" w:fldLock="1"/>
      </w:r>
      <w:r>
        <w:instrText xml:space="preserve"> PAGEREF _Toc187955007 \h </w:instrText>
      </w:r>
      <w:r>
        <w:fldChar w:fldCharType="separate"/>
      </w:r>
      <w:r>
        <w:t>65</w:t>
      </w:r>
      <w:r>
        <w:fldChar w:fldCharType="end"/>
      </w:r>
    </w:p>
    <w:p w14:paraId="205F75A8" w14:textId="7625F1B1" w:rsidR="00310E68" w:rsidRDefault="00310E68">
      <w:pPr>
        <w:pStyle w:val="TOC1"/>
        <w:rPr>
          <w:rFonts w:asciiTheme="minorHAnsi" w:eastAsiaTheme="minorEastAsia" w:hAnsiTheme="minorHAnsi" w:cstheme="minorBidi"/>
          <w:kern w:val="2"/>
          <w:sz w:val="24"/>
          <w:szCs w:val="24"/>
          <w14:ligatures w14:val="standardContextual"/>
        </w:rPr>
      </w:pPr>
      <w:r>
        <w:t>B.2</w:t>
      </w:r>
      <w:r>
        <w:tab/>
        <w:t>Phantom Definition</w:t>
      </w:r>
      <w:r>
        <w:tab/>
      </w:r>
      <w:r>
        <w:fldChar w:fldCharType="begin" w:fldLock="1"/>
      </w:r>
      <w:r>
        <w:instrText xml:space="preserve"> PAGEREF _Toc187955008 \h </w:instrText>
      </w:r>
      <w:r>
        <w:fldChar w:fldCharType="separate"/>
      </w:r>
      <w:r>
        <w:t>65</w:t>
      </w:r>
      <w:r>
        <w:fldChar w:fldCharType="end"/>
      </w:r>
    </w:p>
    <w:p w14:paraId="09317F42" w14:textId="0B1739AA" w:rsidR="00310E68" w:rsidRDefault="00310E68">
      <w:pPr>
        <w:pStyle w:val="TOC2"/>
        <w:rPr>
          <w:rFonts w:asciiTheme="minorHAnsi" w:eastAsiaTheme="minorEastAsia" w:hAnsiTheme="minorHAnsi" w:cstheme="minorBidi"/>
          <w:kern w:val="2"/>
          <w:sz w:val="24"/>
          <w:szCs w:val="24"/>
          <w14:ligatures w14:val="standardContextual"/>
        </w:rPr>
      </w:pPr>
      <w:r>
        <w:t>B.2.1</w:t>
      </w:r>
      <w:r>
        <w:tab/>
        <w:t>Head Phantom</w:t>
      </w:r>
      <w:r>
        <w:tab/>
      </w:r>
      <w:r>
        <w:fldChar w:fldCharType="begin" w:fldLock="1"/>
      </w:r>
      <w:r>
        <w:instrText xml:space="preserve"> PAGEREF _Toc187955009 \h </w:instrText>
      </w:r>
      <w:r>
        <w:fldChar w:fldCharType="separate"/>
      </w:r>
      <w:r>
        <w:t>65</w:t>
      </w:r>
      <w:r>
        <w:fldChar w:fldCharType="end"/>
      </w:r>
    </w:p>
    <w:p w14:paraId="4AEBB68E" w14:textId="45E91A85" w:rsidR="00310E68" w:rsidRDefault="00310E68">
      <w:pPr>
        <w:pStyle w:val="TOC2"/>
        <w:rPr>
          <w:rFonts w:asciiTheme="minorHAnsi" w:eastAsiaTheme="minorEastAsia" w:hAnsiTheme="minorHAnsi" w:cstheme="minorBidi"/>
          <w:kern w:val="2"/>
          <w:sz w:val="24"/>
          <w:szCs w:val="24"/>
          <w14:ligatures w14:val="standardContextual"/>
        </w:rPr>
      </w:pPr>
      <w:r>
        <w:t>B.2.2</w:t>
      </w:r>
      <w:r>
        <w:tab/>
        <w:t>PDA Grip Hand Phantom</w:t>
      </w:r>
      <w:r>
        <w:tab/>
      </w:r>
      <w:r>
        <w:fldChar w:fldCharType="begin" w:fldLock="1"/>
      </w:r>
      <w:r>
        <w:instrText xml:space="preserve"> PAGEREF _Toc187955010 \h </w:instrText>
      </w:r>
      <w:r>
        <w:fldChar w:fldCharType="separate"/>
      </w:r>
      <w:r>
        <w:t>66</w:t>
      </w:r>
      <w:r>
        <w:fldChar w:fldCharType="end"/>
      </w:r>
    </w:p>
    <w:p w14:paraId="4FC74C89" w14:textId="6B62FBE5" w:rsidR="00310E68" w:rsidRDefault="00310E68">
      <w:pPr>
        <w:pStyle w:val="TOC2"/>
        <w:rPr>
          <w:rFonts w:asciiTheme="minorHAnsi" w:eastAsiaTheme="minorEastAsia" w:hAnsiTheme="minorHAnsi" w:cstheme="minorBidi"/>
          <w:kern w:val="2"/>
          <w:sz w:val="24"/>
          <w:szCs w:val="24"/>
          <w14:ligatures w14:val="standardContextual"/>
        </w:rPr>
      </w:pPr>
      <w:r>
        <w:t>B.2.3</w:t>
      </w:r>
      <w:r>
        <w:tab/>
        <w:t>Wide Grip Hand Phantom</w:t>
      </w:r>
      <w:r>
        <w:tab/>
      </w:r>
      <w:r>
        <w:fldChar w:fldCharType="begin" w:fldLock="1"/>
      </w:r>
      <w:r>
        <w:instrText xml:space="preserve"> PAGEREF _Toc187955011 \h </w:instrText>
      </w:r>
      <w:r>
        <w:fldChar w:fldCharType="separate"/>
      </w:r>
      <w:r>
        <w:t>66</w:t>
      </w:r>
      <w:r>
        <w:fldChar w:fldCharType="end"/>
      </w:r>
    </w:p>
    <w:p w14:paraId="2BD013A4" w14:textId="0CDD540C" w:rsidR="00310E68" w:rsidRDefault="00310E68">
      <w:pPr>
        <w:pStyle w:val="TOC2"/>
        <w:rPr>
          <w:rFonts w:asciiTheme="minorHAnsi" w:eastAsiaTheme="minorEastAsia" w:hAnsiTheme="minorHAnsi" w:cstheme="minorBidi"/>
          <w:kern w:val="2"/>
          <w:sz w:val="24"/>
          <w:szCs w:val="24"/>
          <w14:ligatures w14:val="standardContextual"/>
        </w:rPr>
      </w:pPr>
      <w:r>
        <w:t>B.2.4</w:t>
      </w:r>
      <w:r>
        <w:tab/>
        <w:t>Forearm Phantom</w:t>
      </w:r>
      <w:r>
        <w:tab/>
      </w:r>
      <w:r>
        <w:fldChar w:fldCharType="begin" w:fldLock="1"/>
      </w:r>
      <w:r>
        <w:instrText xml:space="preserve"> PAGEREF _Toc187955012 \h </w:instrText>
      </w:r>
      <w:r>
        <w:fldChar w:fldCharType="separate"/>
      </w:r>
      <w:r>
        <w:t>66</w:t>
      </w:r>
      <w:r>
        <w:fldChar w:fldCharType="end"/>
      </w:r>
    </w:p>
    <w:p w14:paraId="688E3552" w14:textId="7C411BDD" w:rsidR="00310E68" w:rsidRDefault="00310E68">
      <w:pPr>
        <w:pStyle w:val="TOC1"/>
        <w:rPr>
          <w:rFonts w:asciiTheme="minorHAnsi" w:eastAsiaTheme="minorEastAsia" w:hAnsiTheme="minorHAnsi" w:cstheme="minorBidi"/>
          <w:kern w:val="2"/>
          <w:sz w:val="24"/>
          <w:szCs w:val="24"/>
          <w14:ligatures w14:val="standardContextual"/>
        </w:rPr>
      </w:pPr>
      <w:r>
        <w:t>B.3</w:t>
      </w:r>
      <w:r>
        <w:tab/>
        <w:t>UE positioning guidelines</w:t>
      </w:r>
      <w:r>
        <w:tab/>
      </w:r>
      <w:r>
        <w:fldChar w:fldCharType="begin" w:fldLock="1"/>
      </w:r>
      <w:r>
        <w:instrText xml:space="preserve"> PAGEREF _Toc187955013 \h </w:instrText>
      </w:r>
      <w:r>
        <w:fldChar w:fldCharType="separate"/>
      </w:r>
      <w:r>
        <w:t>67</w:t>
      </w:r>
      <w:r>
        <w:fldChar w:fldCharType="end"/>
      </w:r>
    </w:p>
    <w:p w14:paraId="32A07437" w14:textId="6BCFB58B" w:rsidR="00310E68" w:rsidRDefault="00310E68">
      <w:pPr>
        <w:pStyle w:val="TOC2"/>
        <w:rPr>
          <w:rFonts w:asciiTheme="minorHAnsi" w:eastAsiaTheme="minorEastAsia" w:hAnsiTheme="minorHAnsi" w:cstheme="minorBidi"/>
          <w:kern w:val="2"/>
          <w:sz w:val="24"/>
          <w:szCs w:val="24"/>
          <w14:ligatures w14:val="standardContextual"/>
        </w:rPr>
      </w:pPr>
      <w:r>
        <w:t>B.3.1</w:t>
      </w:r>
      <w:r>
        <w:tab/>
        <w:t>Hand phantom only (Browsing mode)</w:t>
      </w:r>
      <w:r>
        <w:tab/>
      </w:r>
      <w:r>
        <w:fldChar w:fldCharType="begin" w:fldLock="1"/>
      </w:r>
      <w:r>
        <w:instrText xml:space="preserve"> PAGEREF _Toc187955014 \h </w:instrText>
      </w:r>
      <w:r>
        <w:fldChar w:fldCharType="separate"/>
      </w:r>
      <w:r>
        <w:t>67</w:t>
      </w:r>
      <w:r>
        <w:fldChar w:fldCharType="end"/>
      </w:r>
    </w:p>
    <w:p w14:paraId="50972B42" w14:textId="2E1A2442" w:rsidR="00310E68" w:rsidRDefault="00310E68">
      <w:pPr>
        <w:pStyle w:val="TOC3"/>
        <w:rPr>
          <w:rFonts w:asciiTheme="minorHAnsi" w:eastAsiaTheme="minorEastAsia" w:hAnsiTheme="minorHAnsi" w:cstheme="minorBidi"/>
          <w:kern w:val="2"/>
          <w:sz w:val="24"/>
          <w:szCs w:val="24"/>
          <w14:ligatures w14:val="standardContextual"/>
        </w:rPr>
      </w:pPr>
      <w:r>
        <w:t>B.3.1.1</w:t>
      </w:r>
      <w:r>
        <w:tab/>
        <w:t>Wide Grip Hand</w:t>
      </w:r>
      <w:r>
        <w:tab/>
      </w:r>
      <w:r>
        <w:fldChar w:fldCharType="begin" w:fldLock="1"/>
      </w:r>
      <w:r>
        <w:instrText xml:space="preserve"> PAGEREF _Toc187955015 \h </w:instrText>
      </w:r>
      <w:r>
        <w:fldChar w:fldCharType="separate"/>
      </w:r>
      <w:r>
        <w:t>67</w:t>
      </w:r>
      <w:r>
        <w:fldChar w:fldCharType="end"/>
      </w:r>
    </w:p>
    <w:p w14:paraId="5263758B" w14:textId="34E4DCC9" w:rsidR="00310E68" w:rsidRDefault="00310E68">
      <w:pPr>
        <w:pStyle w:val="TOC3"/>
        <w:rPr>
          <w:rFonts w:asciiTheme="minorHAnsi" w:eastAsiaTheme="minorEastAsia" w:hAnsiTheme="minorHAnsi" w:cstheme="minorBidi"/>
          <w:kern w:val="2"/>
          <w:sz w:val="24"/>
          <w:szCs w:val="24"/>
          <w14:ligatures w14:val="standardContextual"/>
        </w:rPr>
      </w:pPr>
      <w:r>
        <w:t>B.3.1.2</w:t>
      </w:r>
      <w:r>
        <w:tab/>
        <w:t>PDA Grip Hand</w:t>
      </w:r>
      <w:r>
        <w:tab/>
      </w:r>
      <w:r>
        <w:fldChar w:fldCharType="begin" w:fldLock="1"/>
      </w:r>
      <w:r>
        <w:instrText xml:space="preserve"> PAGEREF _Toc187955016 \h </w:instrText>
      </w:r>
      <w:r>
        <w:fldChar w:fldCharType="separate"/>
      </w:r>
      <w:r>
        <w:t>68</w:t>
      </w:r>
      <w:r>
        <w:fldChar w:fldCharType="end"/>
      </w:r>
    </w:p>
    <w:p w14:paraId="4CA124EB" w14:textId="53A7E99F" w:rsidR="00310E68" w:rsidRDefault="00310E68">
      <w:pPr>
        <w:pStyle w:val="TOC2"/>
        <w:rPr>
          <w:rFonts w:asciiTheme="minorHAnsi" w:eastAsiaTheme="minorEastAsia" w:hAnsiTheme="minorHAnsi" w:cstheme="minorBidi"/>
          <w:kern w:val="2"/>
          <w:sz w:val="24"/>
          <w:szCs w:val="24"/>
          <w14:ligatures w14:val="standardContextual"/>
        </w:rPr>
      </w:pPr>
      <w:r>
        <w:t>B.3.2</w:t>
      </w:r>
      <w:r>
        <w:tab/>
        <w:t>Head and Hand phantom (Talk Mode)</w:t>
      </w:r>
      <w:r>
        <w:tab/>
      </w:r>
      <w:r>
        <w:fldChar w:fldCharType="begin" w:fldLock="1"/>
      </w:r>
      <w:r>
        <w:instrText xml:space="preserve"> PAGEREF _Toc187955017 \h </w:instrText>
      </w:r>
      <w:r>
        <w:fldChar w:fldCharType="separate"/>
      </w:r>
      <w:r>
        <w:t>69</w:t>
      </w:r>
      <w:r>
        <w:fldChar w:fldCharType="end"/>
      </w:r>
    </w:p>
    <w:p w14:paraId="5D1239E4" w14:textId="4C1BD8C1" w:rsidR="00310E68" w:rsidRDefault="00310E68">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_Toc187955018 \h </w:instrText>
      </w:r>
      <w:r>
        <w:fldChar w:fldCharType="separate"/>
      </w:r>
      <w:r>
        <w:t>69</w:t>
      </w:r>
      <w:r>
        <w:fldChar w:fldCharType="end"/>
      </w:r>
    </w:p>
    <w:p w14:paraId="1F43B699" w14:textId="74561A1E" w:rsidR="00310E68" w:rsidRDefault="00310E68">
      <w:pPr>
        <w:pStyle w:val="TOC3"/>
        <w:rPr>
          <w:rFonts w:asciiTheme="minorHAnsi" w:eastAsiaTheme="minorEastAsia" w:hAnsiTheme="minorHAnsi" w:cstheme="minorBidi"/>
          <w:kern w:val="2"/>
          <w:sz w:val="24"/>
          <w:szCs w:val="24"/>
          <w14:ligatures w14:val="standardContextual"/>
        </w:rPr>
      </w:pPr>
      <w:r>
        <w:t>B.3.2.2</w:t>
      </w:r>
      <w:r>
        <w:tab/>
        <w:t>Wide Grip Hand and Head</w:t>
      </w:r>
      <w:r>
        <w:tab/>
      </w:r>
      <w:r>
        <w:fldChar w:fldCharType="begin" w:fldLock="1"/>
      </w:r>
      <w:r>
        <w:instrText xml:space="preserve"> PAGEREF _Toc187955019 \h </w:instrText>
      </w:r>
      <w:r>
        <w:fldChar w:fldCharType="separate"/>
      </w:r>
      <w:r>
        <w:t>70</w:t>
      </w:r>
      <w:r>
        <w:fldChar w:fldCharType="end"/>
      </w:r>
    </w:p>
    <w:p w14:paraId="03C0CC19" w14:textId="361C6E79" w:rsidR="00310E68" w:rsidRDefault="00310E68">
      <w:pPr>
        <w:pStyle w:val="TOC3"/>
        <w:rPr>
          <w:rFonts w:asciiTheme="minorHAnsi" w:eastAsiaTheme="minorEastAsia" w:hAnsiTheme="minorHAnsi" w:cstheme="minorBidi"/>
          <w:kern w:val="2"/>
          <w:sz w:val="24"/>
          <w:szCs w:val="24"/>
          <w14:ligatures w14:val="standardContextual"/>
        </w:rPr>
      </w:pPr>
      <w:r>
        <w:t>B.3.2.1</w:t>
      </w:r>
      <w:r>
        <w:tab/>
        <w:t>PDA Grip Hand and Head</w:t>
      </w:r>
      <w:r>
        <w:tab/>
      </w:r>
      <w:r>
        <w:fldChar w:fldCharType="begin" w:fldLock="1"/>
      </w:r>
      <w:r>
        <w:instrText xml:space="preserve"> PAGEREF _Toc187955020 \h </w:instrText>
      </w:r>
      <w:r>
        <w:fldChar w:fldCharType="separate"/>
      </w:r>
      <w:r>
        <w:t>70</w:t>
      </w:r>
      <w:r>
        <w:fldChar w:fldCharType="end"/>
      </w:r>
    </w:p>
    <w:p w14:paraId="16629D9F" w14:textId="5280B094" w:rsidR="00310E68" w:rsidRDefault="00310E68">
      <w:pPr>
        <w:pStyle w:val="TOC2"/>
        <w:rPr>
          <w:rFonts w:asciiTheme="minorHAnsi" w:eastAsiaTheme="minorEastAsia" w:hAnsiTheme="minorHAnsi" w:cstheme="minorBidi"/>
          <w:kern w:val="2"/>
          <w:sz w:val="24"/>
          <w:szCs w:val="24"/>
          <w14:ligatures w14:val="standardContextual"/>
        </w:rPr>
      </w:pPr>
      <w:r>
        <w:t>B.3.3</w:t>
      </w:r>
      <w:r>
        <w:tab/>
        <w:t>Forearm phantom (Wrist-worn Mode)</w:t>
      </w:r>
      <w:r>
        <w:tab/>
      </w:r>
      <w:r>
        <w:fldChar w:fldCharType="begin" w:fldLock="1"/>
      </w:r>
      <w:r>
        <w:instrText xml:space="preserve"> PAGEREF _Toc187955021 \h </w:instrText>
      </w:r>
      <w:r>
        <w:fldChar w:fldCharType="separate"/>
      </w:r>
      <w:r>
        <w:t>71</w:t>
      </w:r>
      <w:r>
        <w:fldChar w:fldCharType="end"/>
      </w:r>
    </w:p>
    <w:p w14:paraId="60459BA0" w14:textId="56BCB02F" w:rsidR="00310E68" w:rsidRDefault="00310E68">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_Toc187955022 \h </w:instrText>
      </w:r>
      <w:r>
        <w:fldChar w:fldCharType="separate"/>
      </w:r>
      <w:r>
        <w:t>71</w:t>
      </w:r>
      <w:r>
        <w:fldChar w:fldCharType="end"/>
      </w:r>
    </w:p>
    <w:p w14:paraId="6970322C" w14:textId="283DD79D" w:rsidR="00310E68" w:rsidRDefault="00310E68">
      <w:pPr>
        <w:pStyle w:val="TOC3"/>
        <w:rPr>
          <w:rFonts w:asciiTheme="minorHAnsi" w:eastAsiaTheme="minorEastAsia" w:hAnsiTheme="minorHAnsi" w:cstheme="minorBidi"/>
          <w:kern w:val="2"/>
          <w:sz w:val="24"/>
          <w:szCs w:val="24"/>
          <w14:ligatures w14:val="standardContextual"/>
        </w:rPr>
      </w:pPr>
      <w:r>
        <w:t>B.3.2.2</w:t>
      </w:r>
      <w:r>
        <w:tab/>
        <w:t>Forearm phantom positioning in the chamber</w:t>
      </w:r>
      <w:r>
        <w:tab/>
      </w:r>
      <w:r>
        <w:fldChar w:fldCharType="begin" w:fldLock="1"/>
      </w:r>
      <w:r>
        <w:instrText xml:space="preserve"> PAGEREF _Toc187955023 \h </w:instrText>
      </w:r>
      <w:r>
        <w:fldChar w:fldCharType="separate"/>
      </w:r>
      <w:r>
        <w:t>71</w:t>
      </w:r>
      <w:r>
        <w:fldChar w:fldCharType="end"/>
      </w:r>
    </w:p>
    <w:p w14:paraId="1041B527" w14:textId="432F8BB3" w:rsidR="00310E68" w:rsidRDefault="00310E68">
      <w:pPr>
        <w:pStyle w:val="TOC3"/>
        <w:rPr>
          <w:rFonts w:asciiTheme="minorHAnsi" w:eastAsiaTheme="minorEastAsia" w:hAnsiTheme="minorHAnsi" w:cstheme="minorBidi"/>
          <w:kern w:val="2"/>
          <w:sz w:val="24"/>
          <w:szCs w:val="24"/>
          <w14:ligatures w14:val="standardContextual"/>
        </w:rPr>
      </w:pPr>
      <w:r>
        <w:t>B.3.2.3</w:t>
      </w:r>
      <w:r>
        <w:tab/>
        <w:t>Wrist-Worn RedCap Device mounted on the Forearm Phantom</w:t>
      </w:r>
      <w:r>
        <w:tab/>
      </w:r>
      <w:r>
        <w:fldChar w:fldCharType="begin" w:fldLock="1"/>
      </w:r>
      <w:r>
        <w:instrText xml:space="preserve"> PAGEREF _Toc187955024 \h </w:instrText>
      </w:r>
      <w:r>
        <w:fldChar w:fldCharType="separate"/>
      </w:r>
      <w:r>
        <w:t>71</w:t>
      </w:r>
      <w:r>
        <w:fldChar w:fldCharType="end"/>
      </w:r>
    </w:p>
    <w:p w14:paraId="43CF539D" w14:textId="10CE5AE6" w:rsidR="00310E68" w:rsidRDefault="00310E68">
      <w:pPr>
        <w:pStyle w:val="TOC8"/>
        <w:rPr>
          <w:rFonts w:asciiTheme="minorHAnsi" w:eastAsiaTheme="minorEastAsia" w:hAnsiTheme="minorHAnsi" w:cstheme="minorBidi"/>
          <w:b w:val="0"/>
          <w:kern w:val="2"/>
          <w:sz w:val="24"/>
          <w:szCs w:val="24"/>
          <w14:ligatures w14:val="standardContextual"/>
        </w:rPr>
      </w:pPr>
      <w:r>
        <w:t>Annex C (normative): Environmental requirements</w:t>
      </w:r>
      <w:r>
        <w:tab/>
      </w:r>
      <w:r>
        <w:fldChar w:fldCharType="begin" w:fldLock="1"/>
      </w:r>
      <w:r>
        <w:instrText xml:space="preserve"> PAGEREF _Toc187955025 \h </w:instrText>
      </w:r>
      <w:r>
        <w:fldChar w:fldCharType="separate"/>
      </w:r>
      <w:r>
        <w:t>73</w:t>
      </w:r>
      <w:r>
        <w:fldChar w:fldCharType="end"/>
      </w:r>
    </w:p>
    <w:p w14:paraId="03C77B97" w14:textId="315CFCB3" w:rsidR="00310E68" w:rsidRDefault="00310E68">
      <w:pPr>
        <w:pStyle w:val="TOC1"/>
        <w:rPr>
          <w:rFonts w:asciiTheme="minorHAnsi" w:eastAsiaTheme="minorEastAsia" w:hAnsiTheme="minorHAnsi" w:cstheme="minorBidi"/>
          <w:kern w:val="2"/>
          <w:sz w:val="24"/>
          <w:szCs w:val="24"/>
          <w14:ligatures w14:val="standardContextual"/>
        </w:rPr>
      </w:pPr>
      <w:r>
        <w:t>C.1</w:t>
      </w:r>
      <w:r>
        <w:tab/>
        <w:t>General</w:t>
      </w:r>
      <w:r>
        <w:tab/>
      </w:r>
      <w:r>
        <w:fldChar w:fldCharType="begin" w:fldLock="1"/>
      </w:r>
      <w:r>
        <w:instrText xml:space="preserve"> PAGEREF _Toc187955026 \h </w:instrText>
      </w:r>
      <w:r>
        <w:fldChar w:fldCharType="separate"/>
      </w:r>
      <w:r>
        <w:t>73</w:t>
      </w:r>
      <w:r>
        <w:fldChar w:fldCharType="end"/>
      </w:r>
    </w:p>
    <w:p w14:paraId="16DD0342" w14:textId="6536B2DA" w:rsidR="00310E68" w:rsidRDefault="00310E68">
      <w:pPr>
        <w:pStyle w:val="TOC1"/>
        <w:rPr>
          <w:rFonts w:asciiTheme="minorHAnsi" w:eastAsiaTheme="minorEastAsia" w:hAnsiTheme="minorHAnsi" w:cstheme="minorBidi"/>
          <w:kern w:val="2"/>
          <w:sz w:val="24"/>
          <w:szCs w:val="24"/>
          <w14:ligatures w14:val="standardContextual"/>
        </w:rPr>
      </w:pPr>
      <w:r>
        <w:t>C.2</w:t>
      </w:r>
      <w:r>
        <w:tab/>
        <w:t>Environmental</w:t>
      </w:r>
      <w:r>
        <w:tab/>
      </w:r>
      <w:r>
        <w:fldChar w:fldCharType="begin" w:fldLock="1"/>
      </w:r>
      <w:r>
        <w:instrText xml:space="preserve"> PAGEREF _Toc187955027 \h </w:instrText>
      </w:r>
      <w:r>
        <w:fldChar w:fldCharType="separate"/>
      </w:r>
      <w:r>
        <w:t>73</w:t>
      </w:r>
      <w:r>
        <w:fldChar w:fldCharType="end"/>
      </w:r>
    </w:p>
    <w:p w14:paraId="37D2C5AE" w14:textId="30BA236C" w:rsidR="00310E68" w:rsidRDefault="00310E68">
      <w:pPr>
        <w:pStyle w:val="TOC2"/>
        <w:rPr>
          <w:rFonts w:asciiTheme="minorHAnsi" w:eastAsiaTheme="minorEastAsia" w:hAnsiTheme="minorHAnsi" w:cstheme="minorBidi"/>
          <w:kern w:val="2"/>
          <w:sz w:val="24"/>
          <w:szCs w:val="24"/>
          <w14:ligatures w14:val="standardContextual"/>
        </w:rPr>
      </w:pPr>
      <w:r>
        <w:t>C.2.1</w:t>
      </w:r>
      <w:r>
        <w:tab/>
        <w:t>Temperature</w:t>
      </w:r>
      <w:r>
        <w:tab/>
      </w:r>
      <w:r>
        <w:fldChar w:fldCharType="begin" w:fldLock="1"/>
      </w:r>
      <w:r>
        <w:instrText xml:space="preserve"> PAGEREF _Toc187955028 \h </w:instrText>
      </w:r>
      <w:r>
        <w:fldChar w:fldCharType="separate"/>
      </w:r>
      <w:r>
        <w:t>73</w:t>
      </w:r>
      <w:r>
        <w:fldChar w:fldCharType="end"/>
      </w:r>
    </w:p>
    <w:p w14:paraId="2BF681B9" w14:textId="4E96AE96" w:rsidR="00310E68" w:rsidRDefault="00310E68">
      <w:pPr>
        <w:pStyle w:val="TOC2"/>
        <w:rPr>
          <w:rFonts w:asciiTheme="minorHAnsi" w:eastAsiaTheme="minorEastAsia" w:hAnsiTheme="minorHAnsi" w:cstheme="minorBidi"/>
          <w:kern w:val="2"/>
          <w:sz w:val="24"/>
          <w:szCs w:val="24"/>
          <w14:ligatures w14:val="standardContextual"/>
        </w:rPr>
      </w:pPr>
      <w:r>
        <w:t>C.2.2</w:t>
      </w:r>
      <w:r>
        <w:tab/>
        <w:t>Voltage</w:t>
      </w:r>
      <w:r>
        <w:tab/>
      </w:r>
      <w:r>
        <w:fldChar w:fldCharType="begin" w:fldLock="1"/>
      </w:r>
      <w:r>
        <w:instrText xml:space="preserve"> PAGEREF _Toc187955029 \h </w:instrText>
      </w:r>
      <w:r>
        <w:fldChar w:fldCharType="separate"/>
      </w:r>
      <w:r>
        <w:t>73</w:t>
      </w:r>
      <w:r>
        <w:fldChar w:fldCharType="end"/>
      </w:r>
    </w:p>
    <w:p w14:paraId="2ADB640F" w14:textId="66EAE013" w:rsidR="00310E68" w:rsidRDefault="00310E68">
      <w:pPr>
        <w:pStyle w:val="TOC8"/>
        <w:rPr>
          <w:rFonts w:asciiTheme="minorHAnsi" w:eastAsiaTheme="minorEastAsia" w:hAnsiTheme="minorHAnsi" w:cstheme="minorBidi"/>
          <w:b w:val="0"/>
          <w:kern w:val="2"/>
          <w:sz w:val="24"/>
          <w:szCs w:val="24"/>
          <w14:ligatures w14:val="standardContextual"/>
        </w:rPr>
      </w:pPr>
      <w:r>
        <w:t>Annex D (normative): Maximum uncertainty of test system and test tolerance</w:t>
      </w:r>
      <w:r>
        <w:tab/>
      </w:r>
      <w:r>
        <w:fldChar w:fldCharType="begin" w:fldLock="1"/>
      </w:r>
      <w:r>
        <w:instrText xml:space="preserve"> PAGEREF _Toc187955030 \h </w:instrText>
      </w:r>
      <w:r>
        <w:fldChar w:fldCharType="separate"/>
      </w:r>
      <w:r>
        <w:t>73</w:t>
      </w:r>
      <w:r>
        <w:fldChar w:fldCharType="end"/>
      </w:r>
    </w:p>
    <w:p w14:paraId="3D9A62B9" w14:textId="02AB7C10" w:rsidR="00310E68" w:rsidRDefault="00310E68">
      <w:pPr>
        <w:pStyle w:val="TOC1"/>
        <w:rPr>
          <w:rFonts w:asciiTheme="minorHAnsi" w:eastAsiaTheme="minorEastAsia" w:hAnsiTheme="minorHAnsi" w:cstheme="minorBidi"/>
          <w:kern w:val="2"/>
          <w:sz w:val="24"/>
          <w:szCs w:val="24"/>
          <w14:ligatures w14:val="standardContextual"/>
        </w:rPr>
      </w:pPr>
      <w:r>
        <w:t>D.1</w:t>
      </w:r>
      <w:r>
        <w:tab/>
        <w:t>Maximum uncertainty of test system</w:t>
      </w:r>
      <w:r>
        <w:tab/>
      </w:r>
      <w:r>
        <w:fldChar w:fldCharType="begin" w:fldLock="1"/>
      </w:r>
      <w:r>
        <w:instrText xml:space="preserve"> PAGEREF _Toc187955031 \h </w:instrText>
      </w:r>
      <w:r>
        <w:fldChar w:fldCharType="separate"/>
      </w:r>
      <w:r>
        <w:t>73</w:t>
      </w:r>
      <w:r>
        <w:fldChar w:fldCharType="end"/>
      </w:r>
    </w:p>
    <w:p w14:paraId="66CA33CA" w14:textId="235D61EC" w:rsidR="00310E68" w:rsidRDefault="00310E68">
      <w:pPr>
        <w:pStyle w:val="TOC3"/>
        <w:rPr>
          <w:rFonts w:asciiTheme="minorHAnsi" w:eastAsiaTheme="minorEastAsia" w:hAnsiTheme="minorHAnsi" w:cstheme="minorBidi"/>
          <w:kern w:val="2"/>
          <w:sz w:val="24"/>
          <w:szCs w:val="24"/>
          <w14:ligatures w14:val="standardContextual"/>
        </w:rPr>
      </w:pPr>
      <w:r w:rsidRPr="00815B8E">
        <w:rPr>
          <w:rFonts w:eastAsiaTheme="minorEastAsia"/>
        </w:rPr>
        <w:t>D.2</w:t>
      </w:r>
      <w:r w:rsidRPr="00815B8E">
        <w:rPr>
          <w:rFonts w:eastAsiaTheme="minorEastAsia"/>
        </w:rPr>
        <w:tab/>
        <w:t>Test Tolerances</w:t>
      </w:r>
      <w:r>
        <w:tab/>
      </w:r>
      <w:r>
        <w:fldChar w:fldCharType="begin" w:fldLock="1"/>
      </w:r>
      <w:r>
        <w:instrText xml:space="preserve"> PAGEREF _Toc187955032 \h </w:instrText>
      </w:r>
      <w:r>
        <w:fldChar w:fldCharType="separate"/>
      </w:r>
      <w:r>
        <w:t>74</w:t>
      </w:r>
      <w:r>
        <w:fldChar w:fldCharType="end"/>
      </w:r>
    </w:p>
    <w:p w14:paraId="7631AB64" w14:textId="56AB008D" w:rsidR="00310E68" w:rsidRDefault="00310E68">
      <w:pPr>
        <w:pStyle w:val="TOC8"/>
        <w:rPr>
          <w:rFonts w:asciiTheme="minorHAnsi" w:eastAsiaTheme="minorEastAsia" w:hAnsiTheme="minorHAnsi" w:cstheme="minorBidi"/>
          <w:b w:val="0"/>
          <w:kern w:val="2"/>
          <w:sz w:val="24"/>
          <w:szCs w:val="24"/>
          <w14:ligatures w14:val="standardContextual"/>
        </w:rPr>
      </w:pPr>
      <w:r>
        <w:t>Annex E (informative): Change History</w:t>
      </w:r>
      <w:r>
        <w:tab/>
      </w:r>
      <w:r>
        <w:fldChar w:fldCharType="begin" w:fldLock="1"/>
      </w:r>
      <w:r>
        <w:instrText xml:space="preserve"> PAGEREF _Toc187955033 \h </w:instrText>
      </w:r>
      <w:r>
        <w:fldChar w:fldCharType="separate"/>
      </w:r>
      <w:r>
        <w:t>75</w:t>
      </w:r>
      <w:r>
        <w:fldChar w:fldCharType="end"/>
      </w:r>
    </w:p>
    <w:p w14:paraId="5275FAAF" w14:textId="6A890174" w:rsidR="00A00E46" w:rsidRPr="009171D1" w:rsidRDefault="00A00E46">
      <w:pPr>
        <w:overflowPunct/>
        <w:autoSpaceDE/>
        <w:autoSpaceDN/>
        <w:adjustRightInd/>
        <w:spacing w:after="0"/>
        <w:textAlignment w:val="auto"/>
      </w:pPr>
      <w:r w:rsidRPr="009171D1">
        <w:fldChar w:fldCharType="end"/>
      </w:r>
    </w:p>
    <w:p w14:paraId="537DABA5" w14:textId="4AD46D68" w:rsidR="003806C1" w:rsidRPr="009171D1" w:rsidRDefault="003806C1" w:rsidP="00FA0310">
      <w:r w:rsidRPr="009171D1">
        <w:br w:type="page"/>
      </w:r>
    </w:p>
    <w:p w14:paraId="2CB7B4A3" w14:textId="3217BB6A" w:rsidR="00FA51EB" w:rsidRPr="009171D1" w:rsidRDefault="00FA51EB" w:rsidP="00B50AE2">
      <w:pPr>
        <w:pStyle w:val="Heading1"/>
        <w:overflowPunct/>
        <w:autoSpaceDE/>
        <w:autoSpaceDN/>
        <w:adjustRightInd/>
      </w:pPr>
      <w:bookmarkStart w:id="7" w:name="_Toc154084150"/>
      <w:bookmarkStart w:id="8" w:name="_Toc155186475"/>
      <w:bookmarkStart w:id="9" w:name="_Toc187954895"/>
      <w:r w:rsidRPr="009171D1">
        <w:lastRenderedPageBreak/>
        <w:t>Foreword</w:t>
      </w:r>
      <w:bookmarkEnd w:id="4"/>
      <w:bookmarkEnd w:id="5"/>
      <w:bookmarkEnd w:id="6"/>
      <w:bookmarkEnd w:id="7"/>
      <w:bookmarkEnd w:id="8"/>
      <w:bookmarkEnd w:id="9"/>
    </w:p>
    <w:p w14:paraId="14921C2D" w14:textId="6720EA93" w:rsidR="00B50AE2" w:rsidRPr="009171D1" w:rsidRDefault="00B50AE2" w:rsidP="00B50AE2">
      <w:pPr>
        <w:overflowPunct/>
        <w:autoSpaceDE/>
        <w:autoSpaceDN/>
        <w:adjustRightInd/>
      </w:pPr>
      <w:r w:rsidRPr="009171D1">
        <w:t xml:space="preserve">This Technical </w:t>
      </w:r>
      <w:bookmarkStart w:id="10" w:name="spectype3"/>
      <w:r w:rsidRPr="009171D1">
        <w:t>Specification</w:t>
      </w:r>
      <w:bookmarkEnd w:id="10"/>
      <w:r w:rsidRPr="009171D1">
        <w:t xml:space="preserve"> has been produced by the 3rd Generation Partnership Project (3GPP).</w:t>
      </w:r>
    </w:p>
    <w:p w14:paraId="444FB13B" w14:textId="77777777" w:rsidR="00B50AE2" w:rsidRPr="009171D1" w:rsidRDefault="00B50AE2" w:rsidP="00B50AE2">
      <w:pPr>
        <w:overflowPunct/>
        <w:autoSpaceDE/>
        <w:autoSpaceDN/>
        <w:adjustRightInd/>
      </w:pPr>
      <w:r w:rsidRPr="009171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9171D1" w:rsidRDefault="00B50AE2" w:rsidP="00B50AE2">
      <w:pPr>
        <w:overflowPunct/>
        <w:autoSpaceDE/>
        <w:autoSpaceDN/>
        <w:adjustRightInd/>
        <w:ind w:left="568" w:hanging="284"/>
      </w:pPr>
      <w:r w:rsidRPr="009171D1">
        <w:t>Version x.y.z</w:t>
      </w:r>
    </w:p>
    <w:p w14:paraId="3086603A" w14:textId="77777777" w:rsidR="00B50AE2" w:rsidRPr="009171D1" w:rsidRDefault="00B50AE2" w:rsidP="00B50AE2">
      <w:pPr>
        <w:overflowPunct/>
        <w:autoSpaceDE/>
        <w:autoSpaceDN/>
        <w:adjustRightInd/>
        <w:ind w:left="568" w:hanging="284"/>
      </w:pPr>
      <w:r w:rsidRPr="009171D1">
        <w:t>where:</w:t>
      </w:r>
    </w:p>
    <w:p w14:paraId="2E264D3D" w14:textId="77777777" w:rsidR="00B50AE2" w:rsidRPr="009171D1" w:rsidRDefault="00B50AE2" w:rsidP="00B50AE2">
      <w:pPr>
        <w:overflowPunct/>
        <w:autoSpaceDE/>
        <w:autoSpaceDN/>
        <w:adjustRightInd/>
        <w:ind w:left="851" w:hanging="284"/>
      </w:pPr>
      <w:r w:rsidRPr="009171D1">
        <w:t>x</w:t>
      </w:r>
      <w:r w:rsidRPr="009171D1">
        <w:tab/>
        <w:t>the first digit:</w:t>
      </w:r>
    </w:p>
    <w:p w14:paraId="0E6DF188" w14:textId="77777777" w:rsidR="00B50AE2" w:rsidRPr="009171D1" w:rsidRDefault="00B50AE2" w:rsidP="00B50AE2">
      <w:pPr>
        <w:overflowPunct/>
        <w:autoSpaceDE/>
        <w:autoSpaceDN/>
        <w:adjustRightInd/>
        <w:ind w:left="1135" w:hanging="284"/>
      </w:pPr>
      <w:r w:rsidRPr="009171D1">
        <w:t>1</w:t>
      </w:r>
      <w:r w:rsidRPr="009171D1">
        <w:tab/>
        <w:t>presented to TSG for information;</w:t>
      </w:r>
    </w:p>
    <w:p w14:paraId="2AD7B61D" w14:textId="77777777" w:rsidR="00B50AE2" w:rsidRPr="009171D1" w:rsidRDefault="00B50AE2" w:rsidP="00B50AE2">
      <w:pPr>
        <w:overflowPunct/>
        <w:autoSpaceDE/>
        <w:autoSpaceDN/>
        <w:adjustRightInd/>
        <w:ind w:left="1135" w:hanging="284"/>
      </w:pPr>
      <w:r w:rsidRPr="009171D1">
        <w:t>2</w:t>
      </w:r>
      <w:r w:rsidRPr="009171D1">
        <w:tab/>
        <w:t>presented to TSG for approval;</w:t>
      </w:r>
    </w:p>
    <w:p w14:paraId="307249DB" w14:textId="77777777" w:rsidR="00B50AE2" w:rsidRPr="009171D1" w:rsidRDefault="00B50AE2" w:rsidP="00B50AE2">
      <w:pPr>
        <w:overflowPunct/>
        <w:autoSpaceDE/>
        <w:autoSpaceDN/>
        <w:adjustRightInd/>
        <w:ind w:left="1135" w:hanging="284"/>
      </w:pPr>
      <w:r w:rsidRPr="009171D1">
        <w:t>3</w:t>
      </w:r>
      <w:r w:rsidRPr="009171D1">
        <w:tab/>
        <w:t>or greater indicates TSG approved document under change control.</w:t>
      </w:r>
    </w:p>
    <w:p w14:paraId="2B882FCD" w14:textId="77777777" w:rsidR="00B50AE2" w:rsidRPr="009171D1" w:rsidRDefault="00B50AE2" w:rsidP="00B50AE2">
      <w:pPr>
        <w:overflowPunct/>
        <w:autoSpaceDE/>
        <w:autoSpaceDN/>
        <w:adjustRightInd/>
        <w:ind w:left="851" w:hanging="284"/>
      </w:pPr>
      <w:r w:rsidRPr="009171D1">
        <w:t>y</w:t>
      </w:r>
      <w:r w:rsidRPr="009171D1">
        <w:tab/>
        <w:t>the second digit is incremented for all changes of substance, i.e. technical enhancements, corrections, updates, etc.</w:t>
      </w:r>
    </w:p>
    <w:p w14:paraId="229E8BC3" w14:textId="77777777" w:rsidR="00B50AE2" w:rsidRPr="009171D1" w:rsidRDefault="00B50AE2" w:rsidP="00B50AE2">
      <w:pPr>
        <w:overflowPunct/>
        <w:autoSpaceDE/>
        <w:autoSpaceDN/>
        <w:adjustRightInd/>
        <w:ind w:left="851" w:hanging="284"/>
      </w:pPr>
      <w:r w:rsidRPr="009171D1">
        <w:t>z</w:t>
      </w:r>
      <w:r w:rsidRPr="009171D1">
        <w:tab/>
        <w:t>the third digit is incremented when editorial only changes have been incorporated in the document.</w:t>
      </w:r>
    </w:p>
    <w:p w14:paraId="27555BF9" w14:textId="77777777" w:rsidR="00B50AE2" w:rsidRPr="009171D1" w:rsidRDefault="00B50AE2" w:rsidP="00B50AE2">
      <w:pPr>
        <w:overflowPunct/>
        <w:autoSpaceDE/>
        <w:autoSpaceDN/>
        <w:adjustRightInd/>
      </w:pPr>
      <w:r w:rsidRPr="009171D1">
        <w:t>In the present document, modal verbs have the following meanings:</w:t>
      </w:r>
    </w:p>
    <w:p w14:paraId="10B62106" w14:textId="77777777" w:rsidR="00B50AE2" w:rsidRPr="009171D1" w:rsidRDefault="00B50AE2" w:rsidP="00B50AE2">
      <w:pPr>
        <w:keepLines/>
        <w:overflowPunct/>
        <w:autoSpaceDE/>
        <w:autoSpaceDN/>
        <w:adjustRightInd/>
        <w:ind w:left="1702" w:hanging="1418"/>
      </w:pPr>
      <w:r w:rsidRPr="009171D1">
        <w:rPr>
          <w:b/>
        </w:rPr>
        <w:t>shall</w:t>
      </w:r>
      <w:r w:rsidRPr="009171D1">
        <w:tab/>
        <w:t>indicates a mandatory requirement to do something</w:t>
      </w:r>
    </w:p>
    <w:p w14:paraId="361D942F" w14:textId="77777777" w:rsidR="00B50AE2" w:rsidRPr="009171D1" w:rsidRDefault="00B50AE2" w:rsidP="00B50AE2">
      <w:pPr>
        <w:keepLines/>
        <w:overflowPunct/>
        <w:autoSpaceDE/>
        <w:autoSpaceDN/>
        <w:adjustRightInd/>
        <w:ind w:left="1702" w:hanging="1418"/>
      </w:pPr>
      <w:r w:rsidRPr="009171D1">
        <w:rPr>
          <w:b/>
        </w:rPr>
        <w:t>shall not</w:t>
      </w:r>
      <w:r w:rsidRPr="009171D1">
        <w:tab/>
        <w:t>indicates an interdiction (prohibition) to do something</w:t>
      </w:r>
    </w:p>
    <w:p w14:paraId="27CAA0F9" w14:textId="77777777" w:rsidR="00B50AE2" w:rsidRPr="009171D1" w:rsidRDefault="00B50AE2" w:rsidP="00B50AE2">
      <w:pPr>
        <w:overflowPunct/>
        <w:autoSpaceDE/>
        <w:autoSpaceDN/>
        <w:adjustRightInd/>
      </w:pPr>
      <w:r w:rsidRPr="009171D1">
        <w:t>The constructions "shall" and "shall not" are confined to the context of normative provisions, and do not appear in Technical Reports.</w:t>
      </w:r>
    </w:p>
    <w:p w14:paraId="238E3864" w14:textId="77777777" w:rsidR="00B50AE2" w:rsidRPr="009171D1" w:rsidRDefault="00B50AE2" w:rsidP="00B50AE2">
      <w:pPr>
        <w:overflowPunct/>
        <w:autoSpaceDE/>
        <w:autoSpaceDN/>
        <w:adjustRightInd/>
      </w:pPr>
      <w:r w:rsidRPr="009171D1">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9171D1">
        <w:t>so as to</w:t>
      </w:r>
      <w:proofErr w:type="gramEnd"/>
      <w:r w:rsidRPr="009171D1">
        <w:t xml:space="preserve"> maintain continuity of style when extending or modifying the provisions of such a referenced document.</w:t>
      </w:r>
    </w:p>
    <w:p w14:paraId="22161631" w14:textId="77777777" w:rsidR="00B50AE2" w:rsidRPr="009171D1" w:rsidRDefault="00B50AE2" w:rsidP="00B50AE2">
      <w:pPr>
        <w:keepLines/>
        <w:overflowPunct/>
        <w:autoSpaceDE/>
        <w:autoSpaceDN/>
        <w:adjustRightInd/>
        <w:ind w:left="1702" w:hanging="1418"/>
      </w:pPr>
      <w:r w:rsidRPr="009171D1">
        <w:rPr>
          <w:b/>
        </w:rPr>
        <w:t>should</w:t>
      </w:r>
      <w:r w:rsidRPr="009171D1">
        <w:tab/>
        <w:t>indicates a recommendation to do something</w:t>
      </w:r>
    </w:p>
    <w:p w14:paraId="445E22AD" w14:textId="77777777" w:rsidR="00B50AE2" w:rsidRPr="009171D1" w:rsidRDefault="00B50AE2" w:rsidP="00B50AE2">
      <w:pPr>
        <w:keepLines/>
        <w:overflowPunct/>
        <w:autoSpaceDE/>
        <w:autoSpaceDN/>
        <w:adjustRightInd/>
        <w:ind w:left="1702" w:hanging="1418"/>
      </w:pPr>
      <w:r w:rsidRPr="009171D1">
        <w:rPr>
          <w:b/>
        </w:rPr>
        <w:t>should not</w:t>
      </w:r>
      <w:r w:rsidRPr="009171D1">
        <w:tab/>
        <w:t>indicates a recommendation not to do something</w:t>
      </w:r>
    </w:p>
    <w:p w14:paraId="6A652E9F" w14:textId="77777777" w:rsidR="00B50AE2" w:rsidRPr="009171D1" w:rsidRDefault="00B50AE2" w:rsidP="00B50AE2">
      <w:pPr>
        <w:keepLines/>
        <w:overflowPunct/>
        <w:autoSpaceDE/>
        <w:autoSpaceDN/>
        <w:adjustRightInd/>
        <w:ind w:left="1702" w:hanging="1418"/>
      </w:pPr>
      <w:r w:rsidRPr="009171D1">
        <w:rPr>
          <w:b/>
        </w:rPr>
        <w:t>may</w:t>
      </w:r>
      <w:r w:rsidRPr="009171D1">
        <w:tab/>
        <w:t>indicates permission to do something</w:t>
      </w:r>
    </w:p>
    <w:p w14:paraId="46BA798E" w14:textId="77777777" w:rsidR="00B50AE2" w:rsidRPr="009171D1" w:rsidRDefault="00B50AE2" w:rsidP="00B50AE2">
      <w:pPr>
        <w:keepLines/>
        <w:overflowPunct/>
        <w:autoSpaceDE/>
        <w:autoSpaceDN/>
        <w:adjustRightInd/>
        <w:ind w:left="1702" w:hanging="1418"/>
      </w:pPr>
      <w:r w:rsidRPr="009171D1">
        <w:rPr>
          <w:b/>
        </w:rPr>
        <w:t>need not</w:t>
      </w:r>
      <w:r w:rsidRPr="009171D1">
        <w:tab/>
        <w:t>indicates permission not to do something</w:t>
      </w:r>
    </w:p>
    <w:p w14:paraId="7AD616B9" w14:textId="77777777" w:rsidR="00B50AE2" w:rsidRPr="009171D1" w:rsidRDefault="00B50AE2" w:rsidP="00B50AE2">
      <w:pPr>
        <w:overflowPunct/>
        <w:autoSpaceDE/>
        <w:autoSpaceDN/>
        <w:adjustRightInd/>
      </w:pPr>
      <w:r w:rsidRPr="009171D1">
        <w:t>The construction "may not" is ambiguous and is not used in normative elements. The unambiguous constructions "might not" or "shall not" are used instead, depending upon the meaning intended.</w:t>
      </w:r>
    </w:p>
    <w:p w14:paraId="0232A4C2" w14:textId="77777777" w:rsidR="00B50AE2" w:rsidRPr="009171D1" w:rsidRDefault="00B50AE2" w:rsidP="00B50AE2">
      <w:pPr>
        <w:keepLines/>
        <w:overflowPunct/>
        <w:autoSpaceDE/>
        <w:autoSpaceDN/>
        <w:adjustRightInd/>
        <w:ind w:left="1702" w:hanging="1418"/>
      </w:pPr>
      <w:r w:rsidRPr="009171D1">
        <w:rPr>
          <w:b/>
        </w:rPr>
        <w:t>can</w:t>
      </w:r>
      <w:r w:rsidRPr="009171D1">
        <w:tab/>
        <w:t>indicates that something is possible</w:t>
      </w:r>
    </w:p>
    <w:p w14:paraId="6BE7492A" w14:textId="77777777" w:rsidR="00B50AE2" w:rsidRPr="009171D1" w:rsidRDefault="00B50AE2" w:rsidP="00B50AE2">
      <w:pPr>
        <w:keepLines/>
        <w:overflowPunct/>
        <w:autoSpaceDE/>
        <w:autoSpaceDN/>
        <w:adjustRightInd/>
        <w:ind w:left="1702" w:hanging="1418"/>
      </w:pPr>
      <w:r w:rsidRPr="009171D1">
        <w:rPr>
          <w:b/>
        </w:rPr>
        <w:t>cannot</w:t>
      </w:r>
      <w:r w:rsidRPr="009171D1">
        <w:tab/>
        <w:t>indicates that something is impossible</w:t>
      </w:r>
    </w:p>
    <w:p w14:paraId="22EED449" w14:textId="77777777" w:rsidR="00B50AE2" w:rsidRPr="009171D1" w:rsidRDefault="00B50AE2" w:rsidP="00B50AE2">
      <w:pPr>
        <w:overflowPunct/>
        <w:autoSpaceDE/>
        <w:autoSpaceDN/>
        <w:adjustRightInd/>
      </w:pPr>
      <w:r w:rsidRPr="009171D1">
        <w:t>The constructions "can" and "cannot" are not substitutes for "may" and "need not".</w:t>
      </w:r>
    </w:p>
    <w:p w14:paraId="3F52C106" w14:textId="77777777" w:rsidR="00B50AE2" w:rsidRPr="009171D1" w:rsidRDefault="00B50AE2" w:rsidP="00B50AE2">
      <w:pPr>
        <w:keepLines/>
        <w:overflowPunct/>
        <w:autoSpaceDE/>
        <w:autoSpaceDN/>
        <w:adjustRightInd/>
        <w:ind w:left="1702" w:hanging="1418"/>
      </w:pPr>
      <w:r w:rsidRPr="009171D1">
        <w:rPr>
          <w:b/>
        </w:rPr>
        <w:t>will</w:t>
      </w:r>
      <w:r w:rsidRPr="009171D1">
        <w:tab/>
        <w:t xml:space="preserve">indicates that something is certain or expected to happen </w:t>
      </w:r>
      <w:proofErr w:type="gramStart"/>
      <w:r w:rsidRPr="009171D1">
        <w:t>as a result of</w:t>
      </w:r>
      <w:proofErr w:type="gramEnd"/>
      <w:r w:rsidRPr="009171D1">
        <w:t xml:space="preserve"> action taken by an agency the behaviour of which is outside the scope of the present document</w:t>
      </w:r>
    </w:p>
    <w:p w14:paraId="64C3C81D" w14:textId="77777777" w:rsidR="00B50AE2" w:rsidRPr="009171D1" w:rsidRDefault="00B50AE2" w:rsidP="00B50AE2">
      <w:pPr>
        <w:keepLines/>
        <w:overflowPunct/>
        <w:autoSpaceDE/>
        <w:autoSpaceDN/>
        <w:adjustRightInd/>
        <w:ind w:left="1702" w:hanging="1418"/>
      </w:pPr>
      <w:r w:rsidRPr="009171D1">
        <w:rPr>
          <w:b/>
        </w:rPr>
        <w:lastRenderedPageBreak/>
        <w:t>will not</w:t>
      </w:r>
      <w:r w:rsidRPr="009171D1">
        <w:tab/>
        <w:t xml:space="preserve">indicates that something is certain or expected not to happen </w:t>
      </w:r>
      <w:proofErr w:type="gramStart"/>
      <w:r w:rsidRPr="009171D1">
        <w:t>as a result of</w:t>
      </w:r>
      <w:proofErr w:type="gramEnd"/>
      <w:r w:rsidRPr="009171D1">
        <w:t xml:space="preserve"> action taken by an agency the behaviour of which is outside the scope of the present document</w:t>
      </w:r>
    </w:p>
    <w:p w14:paraId="45E0DE92" w14:textId="77777777" w:rsidR="00B50AE2" w:rsidRPr="009171D1" w:rsidRDefault="00B50AE2" w:rsidP="00B50AE2">
      <w:pPr>
        <w:keepLines/>
        <w:overflowPunct/>
        <w:autoSpaceDE/>
        <w:autoSpaceDN/>
        <w:adjustRightInd/>
        <w:ind w:left="1702" w:hanging="1418"/>
      </w:pPr>
      <w:r w:rsidRPr="009171D1">
        <w:rPr>
          <w:b/>
        </w:rPr>
        <w:t>might</w:t>
      </w:r>
      <w:r w:rsidRPr="009171D1">
        <w:tab/>
        <w:t xml:space="preserve">indicates a likelihood that something will happen </w:t>
      </w:r>
      <w:proofErr w:type="gramStart"/>
      <w:r w:rsidRPr="009171D1">
        <w:t>as a result of</w:t>
      </w:r>
      <w:proofErr w:type="gramEnd"/>
      <w:r w:rsidRPr="009171D1">
        <w:t xml:space="preserve"> action taken by some agency the behaviour of which is outside the scope of the present document</w:t>
      </w:r>
    </w:p>
    <w:p w14:paraId="5EC75F4E" w14:textId="77777777" w:rsidR="00B50AE2" w:rsidRPr="009171D1" w:rsidRDefault="00B50AE2" w:rsidP="00B50AE2">
      <w:pPr>
        <w:keepLines/>
        <w:overflowPunct/>
        <w:autoSpaceDE/>
        <w:autoSpaceDN/>
        <w:adjustRightInd/>
        <w:ind w:left="1702" w:hanging="1418"/>
      </w:pPr>
      <w:r w:rsidRPr="009171D1">
        <w:rPr>
          <w:b/>
        </w:rPr>
        <w:t>might not</w:t>
      </w:r>
      <w:r w:rsidRPr="009171D1">
        <w:tab/>
        <w:t xml:space="preserve">indicates a likelihood that something will not happen </w:t>
      </w:r>
      <w:proofErr w:type="gramStart"/>
      <w:r w:rsidRPr="009171D1">
        <w:t>as a result of</w:t>
      </w:r>
      <w:proofErr w:type="gramEnd"/>
      <w:r w:rsidRPr="009171D1">
        <w:t xml:space="preserve"> action taken by some agency the behaviour of which is outside the scope of the present document</w:t>
      </w:r>
    </w:p>
    <w:p w14:paraId="21A00C21" w14:textId="77777777" w:rsidR="00B50AE2" w:rsidRPr="009171D1" w:rsidRDefault="00B50AE2" w:rsidP="00B50AE2">
      <w:pPr>
        <w:overflowPunct/>
        <w:autoSpaceDE/>
        <w:autoSpaceDN/>
        <w:adjustRightInd/>
      </w:pPr>
      <w:r w:rsidRPr="009171D1">
        <w:t>In addition:</w:t>
      </w:r>
    </w:p>
    <w:p w14:paraId="13FE0AD5" w14:textId="77777777" w:rsidR="00B50AE2" w:rsidRPr="009171D1" w:rsidRDefault="00B50AE2" w:rsidP="00B50AE2">
      <w:pPr>
        <w:keepLines/>
        <w:overflowPunct/>
        <w:autoSpaceDE/>
        <w:autoSpaceDN/>
        <w:adjustRightInd/>
        <w:ind w:left="1702" w:hanging="1418"/>
      </w:pPr>
      <w:r w:rsidRPr="009171D1">
        <w:rPr>
          <w:b/>
        </w:rPr>
        <w:t>is</w:t>
      </w:r>
      <w:r w:rsidRPr="009171D1">
        <w:tab/>
        <w:t>(or any other verb in the indicative mood) indicates a statement of fact</w:t>
      </w:r>
    </w:p>
    <w:p w14:paraId="13F253BD" w14:textId="77777777" w:rsidR="00B50AE2" w:rsidRPr="009171D1" w:rsidRDefault="00B50AE2" w:rsidP="00B50AE2">
      <w:pPr>
        <w:keepLines/>
        <w:overflowPunct/>
        <w:autoSpaceDE/>
        <w:autoSpaceDN/>
        <w:adjustRightInd/>
        <w:ind w:left="1702" w:hanging="1418"/>
      </w:pPr>
      <w:r w:rsidRPr="009171D1">
        <w:rPr>
          <w:b/>
        </w:rPr>
        <w:t>is not</w:t>
      </w:r>
      <w:r w:rsidRPr="009171D1">
        <w:tab/>
        <w:t>(or any other negative verb in the indicative mood) indicates a statement of fact</w:t>
      </w:r>
    </w:p>
    <w:p w14:paraId="528342A4" w14:textId="77777777" w:rsidR="00B50AE2" w:rsidRPr="009171D1" w:rsidRDefault="00B50AE2" w:rsidP="00B50AE2">
      <w:pPr>
        <w:overflowPunct/>
        <w:autoSpaceDE/>
        <w:autoSpaceDN/>
        <w:adjustRightInd/>
      </w:pPr>
      <w:r w:rsidRPr="009171D1">
        <w:t>The constructions "is" and "is not" do not indicate requirements.</w:t>
      </w:r>
    </w:p>
    <w:p w14:paraId="68C53418" w14:textId="77777777" w:rsidR="005707E0" w:rsidRPr="009171D1" w:rsidRDefault="005707E0" w:rsidP="0048379A">
      <w:bookmarkStart w:id="11" w:name="_Toc121786092"/>
      <w:bookmarkStart w:id="12" w:name="_Toc121822777"/>
      <w:r w:rsidRPr="009171D1">
        <w:br w:type="page"/>
      </w:r>
    </w:p>
    <w:p w14:paraId="18B1E547" w14:textId="6B7B003E" w:rsidR="00147627" w:rsidRPr="009171D1" w:rsidRDefault="00147627" w:rsidP="00147627">
      <w:pPr>
        <w:pStyle w:val="Heading1"/>
      </w:pPr>
      <w:bookmarkStart w:id="13" w:name="_Toc130573937"/>
      <w:bookmarkStart w:id="14" w:name="_Toc154084151"/>
      <w:bookmarkStart w:id="15" w:name="_Toc155186476"/>
      <w:bookmarkStart w:id="16" w:name="_Toc187954896"/>
      <w:r w:rsidRPr="009171D1">
        <w:lastRenderedPageBreak/>
        <w:t>1</w:t>
      </w:r>
      <w:r w:rsidRPr="009171D1">
        <w:tab/>
        <w:t>Scope</w:t>
      </w:r>
      <w:bookmarkEnd w:id="11"/>
      <w:bookmarkEnd w:id="12"/>
      <w:bookmarkEnd w:id="13"/>
      <w:bookmarkEnd w:id="14"/>
      <w:bookmarkEnd w:id="15"/>
      <w:bookmarkEnd w:id="16"/>
    </w:p>
    <w:p w14:paraId="7BB591B5" w14:textId="77777777" w:rsidR="00147627" w:rsidRPr="009171D1" w:rsidRDefault="00147627" w:rsidP="00147627">
      <w:r w:rsidRPr="009171D1">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9171D1" w:rsidRDefault="00147627" w:rsidP="00147627">
      <w:pPr>
        <w:pStyle w:val="Heading1"/>
        <w:rPr>
          <w:rFonts w:eastAsia="MS Mincho"/>
        </w:rPr>
      </w:pPr>
      <w:bookmarkStart w:id="17" w:name="_Toc487716512"/>
      <w:bookmarkStart w:id="18" w:name="_Toc121786093"/>
      <w:bookmarkStart w:id="19" w:name="_Toc121822778"/>
      <w:bookmarkStart w:id="20" w:name="_Toc130573938"/>
      <w:bookmarkStart w:id="21" w:name="_Toc154084152"/>
      <w:bookmarkStart w:id="22" w:name="_Toc155186477"/>
      <w:bookmarkStart w:id="23" w:name="_Toc187954897"/>
      <w:r w:rsidRPr="009171D1">
        <w:rPr>
          <w:rFonts w:eastAsia="MS Mincho"/>
        </w:rPr>
        <w:t>2</w:t>
      </w:r>
      <w:r w:rsidRPr="009171D1">
        <w:rPr>
          <w:rFonts w:eastAsia="MS Mincho"/>
        </w:rPr>
        <w:tab/>
        <w:t>References</w:t>
      </w:r>
      <w:bookmarkEnd w:id="17"/>
      <w:bookmarkEnd w:id="18"/>
      <w:bookmarkEnd w:id="19"/>
      <w:bookmarkEnd w:id="20"/>
      <w:bookmarkEnd w:id="21"/>
      <w:bookmarkEnd w:id="22"/>
      <w:bookmarkEnd w:id="23"/>
    </w:p>
    <w:p w14:paraId="0E511416" w14:textId="36733185" w:rsidR="0016250A" w:rsidRPr="009171D1" w:rsidRDefault="0016250A" w:rsidP="0016250A">
      <w:r w:rsidRPr="009171D1">
        <w:t>The following documents contain provisions which, through reference in this text, constitute provisions of the present document.</w:t>
      </w:r>
    </w:p>
    <w:p w14:paraId="577C38C1" w14:textId="77777777" w:rsidR="0016250A" w:rsidRPr="009171D1" w:rsidRDefault="0016250A" w:rsidP="0016250A">
      <w:r w:rsidRPr="009171D1">
        <w:t>References are either specific (identified by date of publication, edition number, version number, etc.) or non</w:t>
      </w:r>
      <w:r w:rsidRPr="009171D1">
        <w:noBreakHyphen/>
        <w:t>specific.</w:t>
      </w:r>
    </w:p>
    <w:p w14:paraId="539A16C2" w14:textId="77777777" w:rsidR="0016250A" w:rsidRPr="009171D1" w:rsidRDefault="0016250A" w:rsidP="0016250A">
      <w:r w:rsidRPr="009171D1">
        <w:t>For a specific reference, subsequent revisions do not apply.</w:t>
      </w:r>
    </w:p>
    <w:p w14:paraId="5967F7BA" w14:textId="77777777" w:rsidR="0016250A" w:rsidRPr="009171D1" w:rsidRDefault="0016250A" w:rsidP="0016250A">
      <w:r w:rsidRPr="009171D1">
        <w:t xml:space="preserve">For a non-specific reference, the latest version applies. In the case of a reference to a 3GPP document (including a GSM document), a non-specific reference implicitly refers to the latest version of that document </w:t>
      </w:r>
      <w:r w:rsidRPr="009171D1">
        <w:rPr>
          <w:iCs/>
        </w:rPr>
        <w:t>in the same Release as the present document</w:t>
      </w:r>
      <w:r w:rsidRPr="009171D1">
        <w:t>.</w:t>
      </w:r>
    </w:p>
    <w:p w14:paraId="3601D2F0" w14:textId="0F95185D" w:rsidR="00E90BC5" w:rsidRPr="009171D1" w:rsidRDefault="0016250A" w:rsidP="00E90BC5">
      <w:pPr>
        <w:pStyle w:val="EX"/>
      </w:pPr>
      <w:r w:rsidRPr="009171D1">
        <w:t>[</w:t>
      </w:r>
      <w:r w:rsidRPr="009171D1">
        <w:rPr>
          <w:color w:val="000000"/>
          <w:lang w:eastAsia="ja-JP"/>
        </w:rPr>
        <w:t>1]</w:t>
      </w:r>
      <w:r w:rsidRPr="009171D1">
        <w:rPr>
          <w:color w:val="000000"/>
          <w:lang w:eastAsia="ja-JP"/>
        </w:rPr>
        <w:tab/>
      </w:r>
      <w:r w:rsidR="00E90BC5" w:rsidRPr="009171D1">
        <w:rPr>
          <w:color w:val="000000"/>
          <w:lang w:eastAsia="ja-JP"/>
        </w:rPr>
        <w:t>3GPP TS 38.161: “</w:t>
      </w:r>
      <w:r w:rsidR="00E90BC5" w:rsidRPr="009171D1">
        <w:t>User Equipment (UE) TRP (Total Radiated Power) and TRS (Total Radiated Sensitivity) requirements; Range 1 Standalone and Range 1 Interworking operation with other radios</w:t>
      </w:r>
    </w:p>
    <w:p w14:paraId="07A8B3C3" w14:textId="37511790" w:rsidR="00E90BC5" w:rsidRPr="009171D1" w:rsidRDefault="00E90BC5" w:rsidP="0016250A">
      <w:pPr>
        <w:pStyle w:val="EX"/>
      </w:pPr>
      <w:r w:rsidRPr="009171D1">
        <w:t>[2]</w:t>
      </w:r>
      <w:r w:rsidRPr="009171D1">
        <w:tab/>
        <w:t>3GPP TS 38.508-1: "5GS; User Equipment (UE) conformance specification; Part 1: Common test environment "</w:t>
      </w:r>
    </w:p>
    <w:p w14:paraId="3D01B3B9" w14:textId="11675B95" w:rsidR="00E90BC5" w:rsidRPr="009171D1" w:rsidRDefault="00E90BC5" w:rsidP="0016250A">
      <w:pPr>
        <w:pStyle w:val="EX"/>
        <w:rPr>
          <w:color w:val="000000"/>
          <w:lang w:eastAsia="ja-JP"/>
        </w:rPr>
      </w:pPr>
      <w:r w:rsidRPr="009171D1">
        <w:t>[3]</w:t>
      </w:r>
      <w:r w:rsidRPr="009171D1">
        <w:tab/>
        <w:t xml:space="preserve">3GPP TS 38.101-1: </w:t>
      </w:r>
      <w:r w:rsidRPr="009171D1">
        <w:rPr>
          <w:lang w:eastAsia="zh-TW"/>
        </w:rPr>
        <w:t>"</w:t>
      </w:r>
      <w:r w:rsidRPr="009171D1">
        <w:t>NR; User Equipment (UE) radio transmission and reception; Part 1: Range 1 Standalone</w:t>
      </w:r>
      <w:r w:rsidRPr="009171D1">
        <w:rPr>
          <w:lang w:eastAsia="zh-TW"/>
        </w:rPr>
        <w:t>"</w:t>
      </w:r>
      <w:r w:rsidRPr="009171D1">
        <w:t>.</w:t>
      </w:r>
    </w:p>
    <w:p w14:paraId="77FB679B" w14:textId="31395DC5" w:rsidR="0016250A" w:rsidRPr="009171D1" w:rsidRDefault="00E90BC5" w:rsidP="0016250A">
      <w:pPr>
        <w:pStyle w:val="EX"/>
        <w:rPr>
          <w:color w:val="000000"/>
          <w:lang w:eastAsia="ja-JP"/>
        </w:rPr>
      </w:pPr>
      <w:r w:rsidRPr="009171D1">
        <w:rPr>
          <w:color w:val="000000"/>
          <w:lang w:eastAsia="ja-JP"/>
        </w:rPr>
        <w:t>[4]</w:t>
      </w:r>
      <w:r w:rsidRPr="009171D1">
        <w:rPr>
          <w:color w:val="000000"/>
          <w:lang w:eastAsia="ja-JP"/>
        </w:rPr>
        <w:tab/>
      </w:r>
      <w:r w:rsidR="0016250A" w:rsidRPr="009171D1">
        <w:rPr>
          <w:color w:val="000000"/>
          <w:lang w:eastAsia="ja-JP"/>
        </w:rPr>
        <w:t>JCGM 100:2008: “Evaluation of measurement data — Guide to the expression of uncertainty in measurement”.</w:t>
      </w:r>
    </w:p>
    <w:p w14:paraId="02C28F56" w14:textId="7FED3DD8"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5</w:t>
      </w:r>
      <w:r w:rsidRPr="009171D1">
        <w:rPr>
          <w:color w:val="000000"/>
          <w:lang w:eastAsia="ja-JP"/>
        </w:rPr>
        <w:t>]</w:t>
      </w:r>
      <w:r w:rsidRPr="009171D1">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w:t>
      </w:r>
      <w:proofErr w:type="spellStart"/>
      <w:r w:rsidRPr="009171D1">
        <w:rPr>
          <w:color w:val="000000"/>
          <w:lang w:eastAsia="ja-JP"/>
        </w:rPr>
        <w:t>part</w:t>
      </w:r>
      <w:proofErr w:type="spellEnd"/>
      <w:r w:rsidRPr="009171D1">
        <w:rPr>
          <w:color w:val="000000"/>
          <w:lang w:eastAsia="ja-JP"/>
        </w:rPr>
        <w:t xml:space="preserve"> 1: Introduction”.</w:t>
      </w:r>
    </w:p>
    <w:p w14:paraId="7D018A9D" w14:textId="0E592264"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6</w:t>
      </w:r>
      <w:r w:rsidRPr="009171D1">
        <w:rPr>
          <w:color w:val="000000"/>
          <w:lang w:eastAsia="ja-JP"/>
        </w:rPr>
        <w:t>]</w:t>
      </w:r>
      <w:r w:rsidRPr="009171D1">
        <w:rPr>
          <w:color w:val="000000"/>
          <w:lang w:eastAsia="ja-JP"/>
        </w:rPr>
        <w:tab/>
        <w:t>ETSI TR 100 028-2: “</w:t>
      </w:r>
      <w:proofErr w:type="spellStart"/>
      <w:r w:rsidRPr="009171D1">
        <w:rPr>
          <w:color w:val="000000"/>
          <w:lang w:eastAsia="ja-JP"/>
        </w:rPr>
        <w:t>ElectroMagnetic</w:t>
      </w:r>
      <w:proofErr w:type="spellEnd"/>
      <w:r w:rsidRPr="009171D1">
        <w:rPr>
          <w:color w:val="000000"/>
          <w:lang w:eastAsia="ja-JP"/>
        </w:rPr>
        <w:t xml:space="preserve"> Compatibility and Radio Spectrum Matters (ERM); Uncertainties in the measurement of mobile radio equipment characteristics; Part 2”.</w:t>
      </w:r>
    </w:p>
    <w:p w14:paraId="3F2FA7F7" w14:textId="1F8F5853"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7</w:t>
      </w:r>
      <w:r w:rsidRPr="009171D1">
        <w:rPr>
          <w:color w:val="000000"/>
          <w:lang w:eastAsia="ja-JP"/>
        </w:rPr>
        <w:t>]</w:t>
      </w:r>
      <w:r w:rsidRPr="009171D1">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w:t>
      </w:r>
      <w:proofErr w:type="spellStart"/>
      <w:r w:rsidRPr="009171D1">
        <w:rPr>
          <w:color w:val="000000"/>
          <w:lang w:eastAsia="ja-JP"/>
        </w:rPr>
        <w:t>part</w:t>
      </w:r>
      <w:proofErr w:type="spellEnd"/>
      <w:r w:rsidRPr="009171D1">
        <w:rPr>
          <w:color w:val="000000"/>
          <w:lang w:eastAsia="ja-JP"/>
        </w:rPr>
        <w:t xml:space="preserve"> 2: Examples and annexes”.</w:t>
      </w:r>
    </w:p>
    <w:p w14:paraId="4DF503AF" w14:textId="4BE2AD46" w:rsidR="009958E1" w:rsidRPr="009171D1" w:rsidRDefault="009958E1" w:rsidP="009958E1">
      <w:pPr>
        <w:pStyle w:val="EX"/>
        <w:rPr>
          <w:color w:val="000000"/>
          <w:lang w:eastAsia="ja-JP"/>
        </w:rPr>
      </w:pPr>
      <w:r w:rsidRPr="009171D1">
        <w:rPr>
          <w:color w:val="000000"/>
          <w:lang w:eastAsia="ja-JP"/>
        </w:rPr>
        <w:t>[8]</w:t>
      </w:r>
      <w:r w:rsidRPr="009171D1">
        <w:rPr>
          <w:color w:val="000000"/>
          <w:lang w:eastAsia="ja-JP"/>
        </w:rPr>
        <w:tab/>
      </w:r>
      <w:r w:rsidR="00296F7B" w:rsidRPr="009171D1">
        <w:rPr>
          <w:color w:val="000000"/>
          <w:lang w:eastAsia="ja-JP"/>
        </w:rPr>
        <w:t xml:space="preserve">CTIA Certification™: “CTIA Certification Test Plan for Wireless Device Over-the-Air Performance, CTIA 01.70: Measurement Uncertainty”, latest active version available at: </w:t>
      </w:r>
      <w:hyperlink r:id="rId14" w:history="1">
        <w:r w:rsidR="00296F7B" w:rsidRPr="009171D1">
          <w:rPr>
            <w:rStyle w:val="Hyperlink"/>
            <w:lang w:eastAsia="ja-JP"/>
          </w:rPr>
          <w:t>https://ctiacertification.org/test-plans/</w:t>
        </w:r>
      </w:hyperlink>
    </w:p>
    <w:p w14:paraId="4B9B404B" w14:textId="77777777" w:rsidR="009958E1" w:rsidRPr="009171D1" w:rsidRDefault="009958E1" w:rsidP="009958E1">
      <w:pPr>
        <w:pStyle w:val="EX"/>
        <w:rPr>
          <w:color w:val="000000"/>
          <w:lang w:eastAsia="ja-JP"/>
        </w:rPr>
      </w:pPr>
      <w:r w:rsidRPr="009171D1">
        <w:rPr>
          <w:color w:val="000000"/>
          <w:lang w:eastAsia="ja-JP"/>
        </w:rPr>
        <w:t>[9]</w:t>
      </w:r>
      <w:r w:rsidRPr="009171D1">
        <w:rPr>
          <w:color w:val="000000"/>
          <w:lang w:eastAsia="ja-JP"/>
        </w:rPr>
        <w:tab/>
      </w:r>
      <w:proofErr w:type="spellStart"/>
      <w:r w:rsidRPr="009171D1">
        <w:rPr>
          <w:color w:val="000000"/>
          <w:lang w:eastAsia="ja-JP"/>
        </w:rPr>
        <w:t>Foegelle</w:t>
      </w:r>
      <w:proofErr w:type="spellEnd"/>
      <w:r w:rsidRPr="009171D1">
        <w:rPr>
          <w:color w:val="000000"/>
          <w:lang w:eastAsia="ja-JP"/>
        </w:rPr>
        <w:t>, M.D., “The Surface Standard Deviation Method for TRP Measurement Uncertainty”, 25th Proceedings of the Antenna Measurement Techniques Association (AMTA 2003), A03-027</w:t>
      </w:r>
    </w:p>
    <w:p w14:paraId="1DFE506B" w14:textId="77777777" w:rsidR="009958E1" w:rsidRPr="009171D1" w:rsidRDefault="009958E1" w:rsidP="009958E1">
      <w:pPr>
        <w:pStyle w:val="EX"/>
        <w:rPr>
          <w:color w:val="000000"/>
          <w:lang w:eastAsia="ja-JP"/>
        </w:rPr>
      </w:pPr>
      <w:r w:rsidRPr="009171D1">
        <w:rPr>
          <w:color w:val="000000"/>
          <w:lang w:eastAsia="ja-JP"/>
        </w:rPr>
        <w:t>[10]</w:t>
      </w:r>
      <w:r w:rsidRPr="009171D1">
        <w:rPr>
          <w:color w:val="000000"/>
          <w:lang w:eastAsia="ja-JP"/>
        </w:rPr>
        <w:tab/>
        <w:t>3GPP TR 38.834: “Measurements of User Equipment (UE) Over-the-Air (OTA) performance for NR FR1; Total Radiated Power (TRP) and Total Radiated Sensitivity (TRS) test methodology (Release 17)”</w:t>
      </w:r>
    </w:p>
    <w:p w14:paraId="405FE42D" w14:textId="77777777" w:rsidR="009958E1" w:rsidRPr="009171D1" w:rsidRDefault="009958E1" w:rsidP="001D2519">
      <w:pPr>
        <w:pStyle w:val="EX"/>
        <w:rPr>
          <w:color w:val="000000"/>
          <w:lang w:eastAsia="ja-JP"/>
        </w:rPr>
      </w:pPr>
      <w:r w:rsidRPr="009171D1">
        <w:rPr>
          <w:color w:val="000000"/>
          <w:lang w:eastAsia="ja-JP"/>
        </w:rPr>
        <w:lastRenderedPageBreak/>
        <w:t>[11]</w:t>
      </w:r>
      <w:r w:rsidRPr="009171D1">
        <w:rPr>
          <w:color w:val="000000"/>
          <w:lang w:eastAsia="ja-JP"/>
        </w:rPr>
        <w:tab/>
        <w:t>3GPP TS 38.521-1: "NR; User Equipment (UE) conformance specification; Radio transmission and reception; Part 1: Range 1 Standalone"</w:t>
      </w:r>
    </w:p>
    <w:p w14:paraId="50437370" w14:textId="77777777" w:rsidR="00296F7B" w:rsidRPr="009171D1" w:rsidRDefault="00296F7B" w:rsidP="00296F7B">
      <w:pPr>
        <w:pStyle w:val="EX"/>
        <w:rPr>
          <w:color w:val="000000"/>
          <w:lang w:eastAsia="ja-JP"/>
        </w:rPr>
      </w:pPr>
      <w:r w:rsidRPr="009171D1">
        <w:rPr>
          <w:color w:val="000000"/>
          <w:lang w:eastAsia="ja-JP"/>
        </w:rPr>
        <w:t>[12]</w:t>
      </w:r>
      <w:r w:rsidRPr="009171D1">
        <w:rPr>
          <w:color w:val="000000"/>
          <w:lang w:eastAsia="ja-JP"/>
        </w:rPr>
        <w:tab/>
        <w:t xml:space="preserve">CTIA Certification™: “CTIA Certification Test Plan for Wireless Device Over-the-Air Performance, CTIA 01.72: Near-Field Phantoms”, latest active version available at: </w:t>
      </w:r>
      <w:hyperlink r:id="rId15" w:history="1">
        <w:r w:rsidRPr="009171D1">
          <w:rPr>
            <w:rStyle w:val="Hyperlink"/>
            <w:lang w:eastAsia="ja-JP"/>
          </w:rPr>
          <w:t>https://ctiacertification.org/test-plans/</w:t>
        </w:r>
      </w:hyperlink>
    </w:p>
    <w:p w14:paraId="46B073F1" w14:textId="77777777" w:rsidR="00296F7B" w:rsidRPr="009171D1" w:rsidRDefault="00296F7B" w:rsidP="00296F7B">
      <w:pPr>
        <w:pStyle w:val="EX"/>
        <w:rPr>
          <w:color w:val="000000"/>
          <w:lang w:eastAsia="ja-JP"/>
        </w:rPr>
      </w:pPr>
      <w:r w:rsidRPr="009171D1">
        <w:rPr>
          <w:color w:val="000000"/>
          <w:lang w:eastAsia="ja-JP"/>
        </w:rPr>
        <w:t>[13]</w:t>
      </w:r>
      <w:r w:rsidRPr="009171D1">
        <w:rPr>
          <w:color w:val="000000"/>
          <w:lang w:eastAsia="ja-JP"/>
        </w:rPr>
        <w:tab/>
        <w:t>CTIA Certification™: “CTIA Certification Test Plan for Wireless Device Over-the-Air Performance, CTIA 01.71</w:t>
      </w:r>
      <w:r w:rsidRPr="009171D1">
        <w:t xml:space="preserve"> </w:t>
      </w:r>
      <w:r w:rsidRPr="009171D1">
        <w:rPr>
          <w:color w:val="000000"/>
          <w:lang w:eastAsia="ja-JP"/>
        </w:rPr>
        <w:t xml:space="preserve">Device Setup and Positioning Guidelines”, latest active version available at: </w:t>
      </w:r>
      <w:hyperlink r:id="rId16" w:history="1">
        <w:r w:rsidRPr="009171D1">
          <w:rPr>
            <w:color w:val="000000"/>
            <w:lang w:eastAsia="ja-JP"/>
          </w:rPr>
          <w:t>https://ctiacertification.org/test-plans/</w:t>
        </w:r>
      </w:hyperlink>
    </w:p>
    <w:p w14:paraId="36D77291" w14:textId="1871A25F" w:rsidR="008E09C6" w:rsidRPr="009171D1" w:rsidRDefault="008E09C6" w:rsidP="00296F7B">
      <w:pPr>
        <w:pStyle w:val="EX"/>
        <w:rPr>
          <w:color w:val="000000"/>
          <w:lang w:eastAsia="ja-JP"/>
        </w:rPr>
      </w:pPr>
      <w:r w:rsidRPr="009171D1">
        <w:rPr>
          <w:color w:val="000000"/>
          <w:lang w:eastAsia="ja-JP"/>
        </w:rPr>
        <w:t>[14]</w:t>
      </w:r>
      <w:r w:rsidRPr="009171D1">
        <w:rPr>
          <w:color w:val="000000"/>
          <w:lang w:eastAsia="ja-JP"/>
        </w:rPr>
        <w:tab/>
        <w:t>3GPP TS 38.521-3: "</w:t>
      </w:r>
      <w:r w:rsidR="00ED0933" w:rsidRPr="009171D1">
        <w:rPr>
          <w:color w:val="000000"/>
          <w:lang w:eastAsia="ja-JP"/>
        </w:rPr>
        <w:t>NR; User Equipment (UE) conformance specification; Radio transmission and reception; Part 3: Range 1 and Range 2 Interworking operation with other radios</w:t>
      </w:r>
      <w:r w:rsidRPr="009171D1">
        <w:rPr>
          <w:color w:val="000000"/>
          <w:lang w:eastAsia="ja-JP"/>
        </w:rPr>
        <w:t>"</w:t>
      </w:r>
    </w:p>
    <w:p w14:paraId="3B6AC242" w14:textId="77777777" w:rsidR="002E2C46" w:rsidRPr="009171D1" w:rsidRDefault="008E09C6" w:rsidP="002E2C46">
      <w:pPr>
        <w:pStyle w:val="EX"/>
        <w:rPr>
          <w:color w:val="000000"/>
          <w:lang w:eastAsia="ja-JP"/>
        </w:rPr>
      </w:pPr>
      <w:r w:rsidRPr="009171D1">
        <w:rPr>
          <w:color w:val="000000"/>
          <w:lang w:eastAsia="ja-JP"/>
        </w:rPr>
        <w:t>[15]</w:t>
      </w:r>
      <w:r w:rsidRPr="009171D1">
        <w:rPr>
          <w:color w:val="000000"/>
          <w:lang w:eastAsia="ja-JP"/>
        </w:rPr>
        <w:tab/>
        <w:t xml:space="preserve">3GPP TS </w:t>
      </w:r>
      <w:r w:rsidR="00ED0933" w:rsidRPr="009171D1">
        <w:rPr>
          <w:color w:val="000000"/>
          <w:lang w:eastAsia="ja-JP"/>
        </w:rPr>
        <w:t>37.544</w:t>
      </w:r>
      <w:r w:rsidRPr="009171D1">
        <w:rPr>
          <w:color w:val="000000"/>
          <w:lang w:eastAsia="ja-JP"/>
        </w:rPr>
        <w:t>: "</w:t>
      </w:r>
      <w:r w:rsidR="00ED0933" w:rsidRPr="009171D1">
        <w:rPr>
          <w:color w:val="000000"/>
          <w:lang w:eastAsia="ja-JP"/>
        </w:rPr>
        <w:t>Universal Terrestrial Radio Access (UTRA) and Evolved UTRA (E-UTRA); User Equipment (UE) Over The Air (OTA) performance; Conformance testing</w:t>
      </w:r>
      <w:r w:rsidRPr="009171D1">
        <w:rPr>
          <w:color w:val="000000"/>
          <w:lang w:eastAsia="ja-JP"/>
        </w:rPr>
        <w:t>"</w:t>
      </w:r>
    </w:p>
    <w:p w14:paraId="09AB2F6D" w14:textId="77777777" w:rsidR="002E2C46" w:rsidRPr="009171D1" w:rsidRDefault="002E2C46" w:rsidP="002E2C46">
      <w:pPr>
        <w:pStyle w:val="EX"/>
        <w:rPr>
          <w:color w:val="000000"/>
          <w:lang w:eastAsia="ja-JP"/>
        </w:rPr>
      </w:pPr>
      <w:r w:rsidRPr="009171D1">
        <w:rPr>
          <w:color w:val="000000"/>
          <w:lang w:eastAsia="ja-JP"/>
        </w:rPr>
        <w:t>[16]</w:t>
      </w:r>
      <w:r w:rsidRPr="009171D1">
        <w:rPr>
          <w:color w:val="000000"/>
          <w:lang w:eastAsia="ja-JP"/>
        </w:rPr>
        <w:tab/>
        <w:t>3GPP TS 21.905: “Vocabulary for 3GPP Specifications”</w:t>
      </w:r>
    </w:p>
    <w:p w14:paraId="203DE1CF" w14:textId="07472D16" w:rsidR="00A17D52" w:rsidRPr="009171D1" w:rsidRDefault="002E2C46" w:rsidP="002E2C46">
      <w:pPr>
        <w:pStyle w:val="EX"/>
        <w:rPr>
          <w:color w:val="000000"/>
          <w:lang w:eastAsia="ja-JP"/>
        </w:rPr>
      </w:pPr>
      <w:r w:rsidRPr="009171D1">
        <w:rPr>
          <w:color w:val="000000"/>
          <w:lang w:eastAsia="ja-JP"/>
        </w:rPr>
        <w:t>[17]</w:t>
      </w:r>
      <w:r w:rsidRPr="009171D1">
        <w:rPr>
          <w:color w:val="000000"/>
          <w:lang w:eastAsia="ja-JP"/>
        </w:rPr>
        <w:tab/>
        <w:t>3GPP TS 38.101-3: “NR; User Equipment (UE) radio transmission and reception; Part 3: Range 1 and Range 2 Interworking operation with other radios”</w:t>
      </w:r>
    </w:p>
    <w:p w14:paraId="3F9D4692" w14:textId="6F5B45A5" w:rsidR="00147627" w:rsidRPr="009171D1" w:rsidRDefault="00147627" w:rsidP="00147627">
      <w:pPr>
        <w:pStyle w:val="Heading1"/>
        <w:rPr>
          <w:rFonts w:eastAsia="MS Mincho"/>
        </w:rPr>
      </w:pPr>
      <w:bookmarkStart w:id="24" w:name="_Toc487716513"/>
      <w:bookmarkStart w:id="25" w:name="_Toc121786094"/>
      <w:bookmarkStart w:id="26" w:name="_Toc121822779"/>
      <w:bookmarkStart w:id="27" w:name="_Toc130573939"/>
      <w:bookmarkStart w:id="28" w:name="_Toc154084153"/>
      <w:bookmarkStart w:id="29" w:name="_Toc155186478"/>
      <w:bookmarkStart w:id="30" w:name="_Toc187954898"/>
      <w:r w:rsidRPr="009171D1">
        <w:rPr>
          <w:rFonts w:eastAsia="MS Mincho"/>
        </w:rPr>
        <w:t>3</w:t>
      </w:r>
      <w:r w:rsidRPr="009171D1">
        <w:rPr>
          <w:rFonts w:eastAsia="MS Mincho"/>
        </w:rPr>
        <w:tab/>
        <w:t>Definitions</w:t>
      </w:r>
      <w:r w:rsidR="00F33E37" w:rsidRPr="009171D1">
        <w:rPr>
          <w:rFonts w:eastAsia="MS Mincho"/>
        </w:rPr>
        <w:t xml:space="preserve"> of terms</w:t>
      </w:r>
      <w:r w:rsidRPr="009171D1">
        <w:rPr>
          <w:rFonts w:eastAsia="MS Mincho"/>
        </w:rPr>
        <w:t>, symbols, and abbreviations</w:t>
      </w:r>
      <w:bookmarkEnd w:id="24"/>
      <w:bookmarkEnd w:id="25"/>
      <w:bookmarkEnd w:id="26"/>
      <w:bookmarkEnd w:id="27"/>
      <w:bookmarkEnd w:id="28"/>
      <w:bookmarkEnd w:id="29"/>
      <w:bookmarkEnd w:id="30"/>
    </w:p>
    <w:p w14:paraId="3201DC0E" w14:textId="77777777" w:rsidR="000F5E94" w:rsidRPr="009171D1" w:rsidRDefault="000F5E94" w:rsidP="008151DC">
      <w:pPr>
        <w:pStyle w:val="Heading2"/>
        <w:overflowPunct/>
        <w:autoSpaceDE/>
        <w:autoSpaceDN/>
        <w:adjustRightInd/>
        <w:rPr>
          <w:rFonts w:eastAsiaTheme="minorEastAsia"/>
        </w:rPr>
      </w:pPr>
      <w:bookmarkStart w:id="31" w:name="_Toc97300074"/>
      <w:bookmarkStart w:id="32" w:name="_Toc121786095"/>
      <w:bookmarkStart w:id="33" w:name="_Toc121822780"/>
      <w:bookmarkStart w:id="34" w:name="_Toc130573940"/>
      <w:bookmarkStart w:id="35" w:name="_Toc154084154"/>
      <w:bookmarkStart w:id="36" w:name="_Toc155186479"/>
      <w:bookmarkStart w:id="37" w:name="_Toc187954899"/>
      <w:r w:rsidRPr="009171D1">
        <w:rPr>
          <w:rFonts w:eastAsiaTheme="minorEastAsia"/>
        </w:rPr>
        <w:t>3.1</w:t>
      </w:r>
      <w:r w:rsidRPr="009171D1">
        <w:rPr>
          <w:rFonts w:eastAsiaTheme="minorEastAsia"/>
        </w:rPr>
        <w:tab/>
        <w:t>Terms</w:t>
      </w:r>
      <w:bookmarkEnd w:id="31"/>
      <w:bookmarkEnd w:id="32"/>
      <w:bookmarkEnd w:id="33"/>
      <w:bookmarkEnd w:id="34"/>
      <w:bookmarkEnd w:id="35"/>
      <w:bookmarkEnd w:id="36"/>
      <w:bookmarkEnd w:id="37"/>
    </w:p>
    <w:p w14:paraId="0C63CD65" w14:textId="44F28DE1" w:rsidR="000F5E94" w:rsidRPr="009171D1" w:rsidRDefault="000F5E94" w:rsidP="000F5E94">
      <w:r w:rsidRPr="009171D1">
        <w:t>For the purposes of the present document, the terms given in 3GPP TR 21.905 [1</w:t>
      </w:r>
      <w:r w:rsidR="002E2C46" w:rsidRPr="009171D1">
        <w:t>6</w:t>
      </w:r>
      <w:r w:rsidRPr="009171D1">
        <w:t>] and the following apply. A term defined in the present document takes precedence over the definition of the same term, if any, in 3GPP TR 21.905 [1].</w:t>
      </w:r>
    </w:p>
    <w:p w14:paraId="28ED4DC1" w14:textId="77777777" w:rsidR="00247208" w:rsidRPr="009171D1" w:rsidRDefault="00247208" w:rsidP="00247208">
      <w:pPr>
        <w:rPr>
          <w:rFonts w:cs="v5.0.0"/>
          <w:b/>
        </w:rPr>
      </w:pPr>
      <w:r w:rsidRPr="009171D1">
        <w:rPr>
          <w:b/>
        </w:rPr>
        <w:t>Browsing mode usage:</w:t>
      </w:r>
      <w:r w:rsidRPr="009171D1">
        <w:t xml:space="preserve"> This mode corresponds to “data” mode, the device is tested via hand-only phantoms.</w:t>
      </w:r>
    </w:p>
    <w:p w14:paraId="32CCB417" w14:textId="77777777" w:rsidR="00247208" w:rsidRPr="009171D1" w:rsidRDefault="00247208" w:rsidP="00247208">
      <w:pPr>
        <w:tabs>
          <w:tab w:val="left" w:pos="2448"/>
          <w:tab w:val="left" w:pos="9198"/>
        </w:tabs>
        <w:rPr>
          <w:rFonts w:cs="v5.0.0"/>
          <w:b/>
        </w:rPr>
      </w:pPr>
      <w:r w:rsidRPr="009171D1">
        <w:rPr>
          <w:rFonts w:cs="v5.0.0"/>
          <w:b/>
        </w:rPr>
        <w:t xml:space="preserve">Primary mechanical mode: </w:t>
      </w:r>
      <w:r w:rsidRPr="009171D1">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2259B10" w14:textId="1BEEE8E8" w:rsidR="00247208" w:rsidRPr="009171D1" w:rsidRDefault="00247208" w:rsidP="00247208">
      <w:r w:rsidRPr="009171D1">
        <w:rPr>
          <w:b/>
        </w:rPr>
        <w:t>Talk mode usage:</w:t>
      </w:r>
      <w:r w:rsidRPr="009171D1">
        <w:t xml:space="preserve"> This mode corresponds to “talk” mode, the device is tested via head</w:t>
      </w:r>
      <w:r w:rsidR="0079370C" w:rsidRPr="009171D1">
        <w:t xml:space="preserve"> </w:t>
      </w:r>
      <w:r w:rsidRPr="009171D1">
        <w:t>&amp;</w:t>
      </w:r>
      <w:r w:rsidR="0079370C" w:rsidRPr="009171D1">
        <w:t xml:space="preserve"> </w:t>
      </w:r>
      <w:r w:rsidRPr="009171D1">
        <w:t>hand phantoms.</w:t>
      </w:r>
    </w:p>
    <w:p w14:paraId="3F37D101" w14:textId="77777777" w:rsidR="007E1C5B" w:rsidRDefault="007E1C5B" w:rsidP="007E1C5B">
      <w:bookmarkStart w:id="38" w:name="_Hlk146739123"/>
      <w:bookmarkStart w:id="39" w:name="_Toc97300075"/>
      <w:bookmarkStart w:id="40" w:name="_Toc121786096"/>
      <w:bookmarkStart w:id="41" w:name="_Toc121822781"/>
      <w:bookmarkStart w:id="42" w:name="_Toc130573941"/>
      <w:bookmarkStart w:id="43" w:name="_Toc154084155"/>
      <w:bookmarkStart w:id="44" w:name="_Toc155186480"/>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bookmarkEnd w:id="38"/>
    </w:p>
    <w:p w14:paraId="69ACACC9" w14:textId="77777777" w:rsidR="000F5E94" w:rsidRPr="009171D1" w:rsidRDefault="000F5E94" w:rsidP="008151DC">
      <w:pPr>
        <w:pStyle w:val="Heading2"/>
        <w:overflowPunct/>
        <w:autoSpaceDE/>
        <w:autoSpaceDN/>
        <w:adjustRightInd/>
        <w:rPr>
          <w:rFonts w:eastAsiaTheme="minorEastAsia"/>
        </w:rPr>
      </w:pPr>
      <w:bookmarkStart w:id="45" w:name="_Toc187954900"/>
      <w:r w:rsidRPr="009171D1">
        <w:rPr>
          <w:rFonts w:eastAsiaTheme="minorEastAsia"/>
        </w:rPr>
        <w:t>3.2</w:t>
      </w:r>
      <w:r w:rsidRPr="009171D1">
        <w:rPr>
          <w:rFonts w:eastAsiaTheme="minorEastAsia"/>
        </w:rPr>
        <w:tab/>
        <w:t>Symbols</w:t>
      </w:r>
      <w:bookmarkEnd w:id="39"/>
      <w:bookmarkEnd w:id="40"/>
      <w:bookmarkEnd w:id="41"/>
      <w:bookmarkEnd w:id="42"/>
      <w:bookmarkEnd w:id="43"/>
      <w:bookmarkEnd w:id="44"/>
      <w:bookmarkEnd w:id="45"/>
    </w:p>
    <w:p w14:paraId="206D8425" w14:textId="77777777" w:rsidR="000F5E94" w:rsidRPr="009171D1" w:rsidRDefault="000F5E94" w:rsidP="000F5E94">
      <w:pPr>
        <w:keepNext/>
      </w:pPr>
      <w:r w:rsidRPr="009171D1">
        <w:t>For the purposes of the present document, the following symbols apply:</w:t>
      </w:r>
    </w:p>
    <w:p w14:paraId="71232439" w14:textId="77777777" w:rsidR="00247208" w:rsidRPr="009171D1" w:rsidRDefault="00247208" w:rsidP="00247208">
      <w:pPr>
        <w:pStyle w:val="EW"/>
      </w:pPr>
      <w:proofErr w:type="spellStart"/>
      <w:r w:rsidRPr="009171D1">
        <w:rPr>
          <w:i/>
        </w:rPr>
        <w:t>TRP</w:t>
      </w:r>
      <w:r w:rsidRPr="009171D1">
        <w:rPr>
          <w:i/>
          <w:vertAlign w:val="subscript"/>
        </w:rPr>
        <w:t>average</w:t>
      </w:r>
      <w:proofErr w:type="spellEnd"/>
      <w:r w:rsidRPr="009171D1">
        <w:rPr>
          <w:i/>
          <w:vertAlign w:val="subscript"/>
        </w:rPr>
        <w:tab/>
      </w:r>
      <w:r w:rsidRPr="009171D1">
        <w:t>The average measured total radiated power of low, mid and high channel</w:t>
      </w:r>
      <w:r w:rsidRPr="009171D1">
        <w:rPr>
          <w:rFonts w:eastAsia="Malgun Gothic"/>
        </w:rPr>
        <w:t>.</w:t>
      </w:r>
      <w:r w:rsidRPr="009171D1">
        <w:t xml:space="preserve"> </w:t>
      </w:r>
      <w:r w:rsidRPr="009171D1">
        <w:rPr>
          <w:rFonts w:eastAsia="Malgun Gothic"/>
        </w:rPr>
        <w:t>When hand phantom is involved, the average is performed with low, mid and high channel from both hand left and hand right.</w:t>
      </w:r>
    </w:p>
    <w:p w14:paraId="6C319072" w14:textId="77777777" w:rsidR="00247208" w:rsidRPr="009171D1" w:rsidRDefault="00247208" w:rsidP="00247208">
      <w:pPr>
        <w:pStyle w:val="EW"/>
      </w:pPr>
      <w:proofErr w:type="spellStart"/>
      <w:r w:rsidRPr="009171D1">
        <w:rPr>
          <w:i/>
        </w:rPr>
        <w:t>TRS</w:t>
      </w:r>
      <w:r w:rsidRPr="009171D1">
        <w:rPr>
          <w:i/>
          <w:vertAlign w:val="subscript"/>
        </w:rPr>
        <w:t>average</w:t>
      </w:r>
      <w:proofErr w:type="spellEnd"/>
      <w:r w:rsidRPr="009171D1">
        <w:rPr>
          <w:i/>
          <w:vertAlign w:val="subscript"/>
        </w:rPr>
        <w:tab/>
      </w:r>
      <w:r w:rsidRPr="009171D1">
        <w:t>The average measured total radiated sensitivity of low, mid and high channel. When hand phantom is involved, the average is performed with low, mid and high channel from both hand left and hand right.</w:t>
      </w:r>
    </w:p>
    <w:p w14:paraId="774C1B4D" w14:textId="77777777" w:rsidR="000F5E94" w:rsidRPr="009171D1" w:rsidRDefault="000F5E94" w:rsidP="008151DC">
      <w:pPr>
        <w:pStyle w:val="Heading2"/>
        <w:overflowPunct/>
        <w:autoSpaceDE/>
        <w:autoSpaceDN/>
        <w:adjustRightInd/>
        <w:rPr>
          <w:rFonts w:eastAsiaTheme="minorEastAsia"/>
        </w:rPr>
      </w:pPr>
      <w:bookmarkStart w:id="46" w:name="_Toc97300076"/>
      <w:bookmarkStart w:id="47" w:name="_Toc121786097"/>
      <w:bookmarkStart w:id="48" w:name="_Toc121822782"/>
      <w:bookmarkStart w:id="49" w:name="_Toc130573942"/>
      <w:bookmarkStart w:id="50" w:name="_Toc154084156"/>
      <w:bookmarkStart w:id="51" w:name="_Toc155186481"/>
      <w:bookmarkStart w:id="52" w:name="_Toc187954901"/>
      <w:r w:rsidRPr="009171D1">
        <w:rPr>
          <w:rFonts w:eastAsiaTheme="minorEastAsia"/>
        </w:rPr>
        <w:lastRenderedPageBreak/>
        <w:t>3.3</w:t>
      </w:r>
      <w:r w:rsidRPr="009171D1">
        <w:rPr>
          <w:rFonts w:eastAsiaTheme="minorEastAsia"/>
        </w:rPr>
        <w:tab/>
        <w:t>Abbreviations</w:t>
      </w:r>
      <w:bookmarkEnd w:id="46"/>
      <w:bookmarkEnd w:id="47"/>
      <w:bookmarkEnd w:id="48"/>
      <w:bookmarkEnd w:id="49"/>
      <w:bookmarkEnd w:id="50"/>
      <w:bookmarkEnd w:id="51"/>
      <w:bookmarkEnd w:id="52"/>
    </w:p>
    <w:p w14:paraId="3DC04D43" w14:textId="77777777" w:rsidR="000F5E94" w:rsidRPr="009171D1" w:rsidRDefault="000F5E94" w:rsidP="000F5E94">
      <w:pPr>
        <w:keepNext/>
      </w:pPr>
      <w:r w:rsidRPr="009171D1">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9171D1" w:rsidRDefault="000F5E94" w:rsidP="000F5E94">
      <w:pPr>
        <w:pStyle w:val="EW"/>
      </w:pPr>
      <w:r w:rsidRPr="009171D1">
        <w:t>AC</w:t>
      </w:r>
      <w:r w:rsidRPr="009171D1">
        <w:tab/>
        <w:t>Anechoic Chamber</w:t>
      </w:r>
    </w:p>
    <w:p w14:paraId="0E36E962" w14:textId="77777777" w:rsidR="009958E1" w:rsidRPr="009171D1" w:rsidRDefault="009958E1" w:rsidP="009958E1">
      <w:pPr>
        <w:pStyle w:val="EW"/>
      </w:pPr>
      <w:r w:rsidRPr="009171D1">
        <w:t>BHHL</w:t>
      </w:r>
      <w:r w:rsidRPr="009171D1">
        <w:tab/>
        <w:t>Beside Head and Hand Left Side (Head and Hand Phantom)</w:t>
      </w:r>
    </w:p>
    <w:p w14:paraId="0F361AF3" w14:textId="77777777" w:rsidR="007E1C5B" w:rsidRDefault="009958E1" w:rsidP="007E1C5B">
      <w:pPr>
        <w:pStyle w:val="EW"/>
      </w:pPr>
      <w:r w:rsidRPr="009171D1">
        <w:t>BHHR</w:t>
      </w:r>
      <w:r w:rsidRPr="009171D1">
        <w:tab/>
        <w:t>Beside Head and Hand Right Side (Head and Hand Phantom)</w:t>
      </w:r>
    </w:p>
    <w:p w14:paraId="6BA40048" w14:textId="29B48F61" w:rsidR="009958E1" w:rsidRPr="009171D1" w:rsidRDefault="007E1C5B" w:rsidP="007E1C5B">
      <w:pPr>
        <w:pStyle w:val="EW"/>
      </w:pPr>
      <w:r>
        <w:t>CA</w:t>
      </w:r>
      <w:r>
        <w:tab/>
        <w:t>Carrier Aggregation</w:t>
      </w:r>
    </w:p>
    <w:p w14:paraId="6808639C" w14:textId="77777777" w:rsidR="007E1C5B" w:rsidRDefault="000F5E94" w:rsidP="007E1C5B">
      <w:pPr>
        <w:pStyle w:val="EW"/>
      </w:pPr>
      <w:r w:rsidRPr="009171D1">
        <w:t>DUT</w:t>
      </w:r>
      <w:r w:rsidRPr="009171D1">
        <w:tab/>
        <w:t>Device Under Test</w:t>
      </w:r>
    </w:p>
    <w:p w14:paraId="3F880597" w14:textId="24E245BE" w:rsidR="000F5E94" w:rsidRPr="009171D1" w:rsidRDefault="007E1C5B" w:rsidP="007E1C5B">
      <w:pPr>
        <w:pStyle w:val="EW"/>
      </w:pPr>
      <w:r>
        <w:t>E-UTRA</w:t>
      </w:r>
      <w:r>
        <w:tab/>
        <w:t>Evolved UTRA</w:t>
      </w:r>
    </w:p>
    <w:p w14:paraId="604B513D" w14:textId="77777777" w:rsidR="000F5E94" w:rsidRPr="009171D1" w:rsidRDefault="000F5E94" w:rsidP="000F5E94">
      <w:pPr>
        <w:pStyle w:val="EW"/>
      </w:pPr>
      <w:r w:rsidRPr="009171D1">
        <w:t xml:space="preserve">EIRP </w:t>
      </w:r>
      <w:r w:rsidRPr="009171D1">
        <w:tab/>
        <w:t>Effective Isotropic Radiated Power</w:t>
      </w:r>
    </w:p>
    <w:p w14:paraId="447873C4" w14:textId="77777777" w:rsidR="000F5E94" w:rsidRPr="009171D1" w:rsidRDefault="000F5E94" w:rsidP="000F5E94">
      <w:pPr>
        <w:pStyle w:val="EW"/>
        <w:rPr>
          <w:lang w:eastAsia="zh-CN"/>
        </w:rPr>
      </w:pPr>
      <w:r w:rsidRPr="009171D1">
        <w:rPr>
          <w:lang w:eastAsia="zh-CN"/>
        </w:rPr>
        <w:t>EUT</w:t>
      </w:r>
      <w:r w:rsidRPr="009171D1">
        <w:rPr>
          <w:lang w:eastAsia="zh-CN"/>
        </w:rPr>
        <w:tab/>
        <w:t>Equipment Under Test</w:t>
      </w:r>
    </w:p>
    <w:p w14:paraId="51A49E6F" w14:textId="77777777" w:rsidR="009958E1" w:rsidRPr="009171D1" w:rsidRDefault="009958E1" w:rsidP="009958E1">
      <w:pPr>
        <w:pStyle w:val="EW"/>
        <w:rPr>
          <w:lang w:eastAsia="zh-CN"/>
        </w:rPr>
      </w:pPr>
      <w:r w:rsidRPr="009171D1">
        <w:rPr>
          <w:lang w:eastAsia="zh-CN"/>
        </w:rPr>
        <w:t>FR1</w:t>
      </w:r>
      <w:r w:rsidRPr="009171D1">
        <w:rPr>
          <w:lang w:eastAsia="zh-CN"/>
        </w:rPr>
        <w:tab/>
        <w:t>RF Frequency Range 1</w:t>
      </w:r>
    </w:p>
    <w:p w14:paraId="335EE6BC" w14:textId="77777777" w:rsidR="009958E1" w:rsidRPr="009171D1" w:rsidRDefault="009958E1" w:rsidP="009958E1">
      <w:pPr>
        <w:pStyle w:val="EW"/>
        <w:rPr>
          <w:lang w:eastAsia="zh-CN"/>
        </w:rPr>
      </w:pPr>
      <w:r w:rsidRPr="009171D1">
        <w:rPr>
          <w:lang w:eastAsia="zh-CN"/>
        </w:rPr>
        <w:t>FS</w:t>
      </w:r>
      <w:r w:rsidRPr="009171D1">
        <w:rPr>
          <w:lang w:eastAsia="zh-CN"/>
        </w:rPr>
        <w:tab/>
        <w:t>Free Space</w:t>
      </w:r>
    </w:p>
    <w:p w14:paraId="5AC68F0A" w14:textId="77777777" w:rsidR="009958E1" w:rsidRPr="009171D1" w:rsidRDefault="009958E1" w:rsidP="009958E1">
      <w:pPr>
        <w:pStyle w:val="EW"/>
        <w:rPr>
          <w:lang w:eastAsia="zh-CN"/>
        </w:rPr>
      </w:pPr>
      <w:r w:rsidRPr="009171D1">
        <w:rPr>
          <w:lang w:eastAsia="zh-CN"/>
        </w:rPr>
        <w:t>HL</w:t>
      </w:r>
      <w:r w:rsidRPr="009171D1">
        <w:rPr>
          <w:lang w:eastAsia="zh-CN"/>
        </w:rPr>
        <w:tab/>
        <w:t>Hand Left (Hand Phantom Only)</w:t>
      </w:r>
    </w:p>
    <w:p w14:paraId="31DD51D6" w14:textId="77777777" w:rsidR="007E1C5B" w:rsidRDefault="009958E1" w:rsidP="007E1C5B">
      <w:pPr>
        <w:pStyle w:val="EW"/>
        <w:rPr>
          <w:lang w:eastAsia="zh-CN"/>
        </w:rPr>
      </w:pPr>
      <w:r w:rsidRPr="009171D1">
        <w:rPr>
          <w:lang w:eastAsia="zh-CN"/>
        </w:rPr>
        <w:t>HR</w:t>
      </w:r>
      <w:r w:rsidRPr="009171D1">
        <w:rPr>
          <w:lang w:eastAsia="zh-CN"/>
        </w:rPr>
        <w:tab/>
        <w:t>Hand Right (Hand Phantom Only)</w:t>
      </w:r>
    </w:p>
    <w:p w14:paraId="12995A4F" w14:textId="77777777" w:rsidR="007E1C5B" w:rsidRPr="00A1115A" w:rsidRDefault="007E1C5B" w:rsidP="007E1C5B">
      <w:pPr>
        <w:pStyle w:val="EW"/>
      </w:pPr>
      <w:r w:rsidRPr="00A1115A">
        <w:t>MPR</w:t>
      </w:r>
      <w:r w:rsidRPr="00A1115A">
        <w:tab/>
        <w:t>Allowed maximum power reduction</w:t>
      </w:r>
    </w:p>
    <w:p w14:paraId="51CA1476" w14:textId="17DB411A" w:rsidR="007E1C5B" w:rsidRPr="009171D1" w:rsidRDefault="007E1C5B" w:rsidP="009958E1">
      <w:pPr>
        <w:pStyle w:val="EW"/>
      </w:pPr>
      <w:r w:rsidRPr="00A1115A">
        <w:t>NR</w:t>
      </w:r>
      <w:r w:rsidRPr="00A1115A">
        <w:tab/>
        <w:t>New Radio</w:t>
      </w:r>
    </w:p>
    <w:p w14:paraId="3A8DF515" w14:textId="72C17B84" w:rsidR="000F5E94" w:rsidRPr="009171D1" w:rsidRDefault="000F5E94" w:rsidP="000F5E94">
      <w:pPr>
        <w:pStyle w:val="EW"/>
        <w:rPr>
          <w:lang w:eastAsia="zh-CN"/>
        </w:rPr>
      </w:pPr>
      <w:r w:rsidRPr="009171D1">
        <w:t>NSA</w:t>
      </w:r>
      <w:r w:rsidRPr="009171D1">
        <w:tab/>
        <w:t>Non-Standalone, a mode of operation where operation of another radio is assisted with another radio</w:t>
      </w:r>
    </w:p>
    <w:p w14:paraId="72FFFA52" w14:textId="77777777" w:rsidR="000F5E94" w:rsidRPr="009171D1" w:rsidRDefault="000F5E94" w:rsidP="000F5E94">
      <w:pPr>
        <w:pStyle w:val="EW"/>
        <w:rPr>
          <w:lang w:eastAsia="zh-CN"/>
        </w:rPr>
      </w:pPr>
      <w:r w:rsidRPr="009171D1">
        <w:rPr>
          <w:lang w:eastAsia="zh-CN"/>
        </w:rPr>
        <w:t>OTA</w:t>
      </w:r>
      <w:r w:rsidRPr="009171D1">
        <w:rPr>
          <w:lang w:eastAsia="zh-CN"/>
        </w:rPr>
        <w:tab/>
        <w:t>Over The Air</w:t>
      </w:r>
    </w:p>
    <w:p w14:paraId="32CF9DC5" w14:textId="77777777" w:rsidR="007E1C5B" w:rsidRDefault="000F5E94" w:rsidP="007E1C5B">
      <w:pPr>
        <w:pStyle w:val="EW"/>
        <w:rPr>
          <w:lang w:eastAsia="zh-CN"/>
        </w:rPr>
      </w:pPr>
      <w:r w:rsidRPr="009171D1">
        <w:rPr>
          <w:lang w:eastAsia="zh-CN"/>
        </w:rPr>
        <w:t>QZ</w:t>
      </w:r>
      <w:r w:rsidRPr="009171D1">
        <w:rPr>
          <w:lang w:eastAsia="zh-CN"/>
        </w:rPr>
        <w:tab/>
        <w:t>Quiet Zone</w:t>
      </w:r>
    </w:p>
    <w:p w14:paraId="613317DE" w14:textId="61E45380" w:rsidR="000F5E94" w:rsidRPr="009171D1" w:rsidRDefault="007E1C5B" w:rsidP="007E1C5B">
      <w:pPr>
        <w:pStyle w:val="EW"/>
        <w:rPr>
          <w:lang w:eastAsia="zh-CN"/>
        </w:rPr>
      </w:pPr>
      <w:proofErr w:type="spellStart"/>
      <w:r>
        <w:rPr>
          <w:lang w:eastAsia="zh-CN"/>
        </w:rPr>
        <w:t>RedCap</w:t>
      </w:r>
      <w:proofErr w:type="spellEnd"/>
      <w:r>
        <w:rPr>
          <w:lang w:eastAsia="zh-CN"/>
        </w:rPr>
        <w:tab/>
        <w:t>Reduced Capability</w:t>
      </w:r>
    </w:p>
    <w:p w14:paraId="00279810" w14:textId="77777777" w:rsidR="000F5E94" w:rsidRPr="009171D1" w:rsidRDefault="000F5E94" w:rsidP="000F5E94">
      <w:pPr>
        <w:pStyle w:val="EW"/>
      </w:pPr>
      <w:r w:rsidRPr="009171D1">
        <w:t>SA</w:t>
      </w:r>
      <w:r w:rsidRPr="009171D1">
        <w:tab/>
        <w:t>Standalone</w:t>
      </w:r>
    </w:p>
    <w:p w14:paraId="0A014D52" w14:textId="77777777" w:rsidR="000F5E94" w:rsidRPr="009171D1" w:rsidRDefault="000F5E94" w:rsidP="000F5E94">
      <w:pPr>
        <w:pStyle w:val="EW"/>
        <w:rPr>
          <w:lang w:eastAsia="zh-CN"/>
        </w:rPr>
      </w:pPr>
      <w:r w:rsidRPr="009171D1">
        <w:rPr>
          <w:lang w:eastAsia="zh-CN"/>
        </w:rPr>
        <w:t>SS</w:t>
      </w:r>
      <w:r w:rsidRPr="009171D1">
        <w:rPr>
          <w:lang w:eastAsia="zh-CN"/>
        </w:rPr>
        <w:tab/>
        <w:t>System Simulator</w:t>
      </w:r>
    </w:p>
    <w:p w14:paraId="6EFFFC68" w14:textId="77777777" w:rsidR="000F5E94" w:rsidRPr="009171D1" w:rsidRDefault="000F5E94" w:rsidP="000F5E94">
      <w:pPr>
        <w:pStyle w:val="EW"/>
        <w:rPr>
          <w:lang w:eastAsia="zh-CN"/>
        </w:rPr>
      </w:pPr>
      <w:r w:rsidRPr="009171D1">
        <w:rPr>
          <w:lang w:eastAsia="zh-CN"/>
        </w:rPr>
        <w:t>TAA</w:t>
      </w:r>
      <w:r w:rsidRPr="009171D1">
        <w:rPr>
          <w:lang w:eastAsia="zh-CN"/>
        </w:rPr>
        <w:tab/>
        <w:t>Time-Averaging Algorithm</w:t>
      </w:r>
    </w:p>
    <w:p w14:paraId="1993A33D" w14:textId="3FAEA1C2" w:rsidR="00FC5883" w:rsidRPr="009171D1" w:rsidRDefault="00FC5883" w:rsidP="00FC5883">
      <w:pPr>
        <w:pStyle w:val="EW"/>
        <w:rPr>
          <w:lang w:eastAsia="zh-CN"/>
        </w:rPr>
      </w:pPr>
      <w:r w:rsidRPr="009171D1">
        <w:rPr>
          <w:lang w:eastAsia="zh-CN"/>
        </w:rPr>
        <w:t>TAS</w:t>
      </w:r>
      <w:r w:rsidRPr="009171D1">
        <w:rPr>
          <w:lang w:eastAsia="zh-CN"/>
        </w:rPr>
        <w:tab/>
        <w:t>Transmit Antenna Switching</w:t>
      </w:r>
    </w:p>
    <w:p w14:paraId="5B0E929B" w14:textId="77777777" w:rsidR="000F5E94" w:rsidRPr="009171D1" w:rsidRDefault="000F5E94" w:rsidP="000F5E94">
      <w:pPr>
        <w:pStyle w:val="EW"/>
      </w:pPr>
      <w:r w:rsidRPr="009171D1">
        <w:t>TRP</w:t>
      </w:r>
      <w:r w:rsidRPr="009171D1">
        <w:tab/>
        <w:t>Total Radiated Power</w:t>
      </w:r>
    </w:p>
    <w:p w14:paraId="03128CDA" w14:textId="10CAA962" w:rsidR="00B01A78" w:rsidRDefault="000F5E94" w:rsidP="00B01A78">
      <w:pPr>
        <w:pStyle w:val="EW"/>
      </w:pPr>
      <w:r w:rsidRPr="009171D1">
        <w:t>TRS</w:t>
      </w:r>
      <w:r w:rsidRPr="009171D1">
        <w:tab/>
        <w:t>Total Radiated Sensitivity</w:t>
      </w:r>
    </w:p>
    <w:p w14:paraId="0141C7CF" w14:textId="77777777" w:rsidR="00B01A78" w:rsidRDefault="00B01A78" w:rsidP="000F5E94">
      <w:pPr>
        <w:pStyle w:val="EW"/>
      </w:pPr>
      <w:proofErr w:type="spellStart"/>
      <w:r>
        <w:t>TxD</w:t>
      </w:r>
      <w:proofErr w:type="spellEnd"/>
      <w:r>
        <w:tab/>
        <w:t>Tx Diversity</w:t>
      </w:r>
    </w:p>
    <w:p w14:paraId="22C305EB" w14:textId="57BCE7E8" w:rsidR="007E1C5B" w:rsidRPr="009171D1" w:rsidRDefault="000F5E94" w:rsidP="000F5E94">
      <w:pPr>
        <w:pStyle w:val="EW"/>
      </w:pPr>
      <w:r w:rsidRPr="009171D1">
        <w:rPr>
          <w:lang w:eastAsia="zh-CN"/>
        </w:rPr>
        <w:t>UE</w:t>
      </w:r>
      <w:r w:rsidRPr="009171D1">
        <w:rPr>
          <w:lang w:eastAsia="zh-CN"/>
        </w:rPr>
        <w:tab/>
        <w:t>User Equipment</w:t>
      </w:r>
    </w:p>
    <w:p w14:paraId="10283FCB" w14:textId="35FB825C" w:rsidR="000F5E94" w:rsidRPr="009171D1" w:rsidRDefault="007E1C5B" w:rsidP="007E1C5B">
      <w:pPr>
        <w:pStyle w:val="EW"/>
      </w:pPr>
      <w:r>
        <w:t>UL MIMO</w:t>
      </w:r>
      <w:r>
        <w:tab/>
        <w:t>Uplink Multiple Antenna transmission</w:t>
      </w:r>
    </w:p>
    <w:p w14:paraId="68FF20FC" w14:textId="26CD271E" w:rsidR="00147627" w:rsidRPr="009171D1" w:rsidRDefault="00147627" w:rsidP="00147627">
      <w:pPr>
        <w:pStyle w:val="Heading1"/>
        <w:rPr>
          <w:rFonts w:eastAsia="MS Mincho"/>
        </w:rPr>
      </w:pPr>
      <w:bookmarkStart w:id="53" w:name="_Toc121786098"/>
      <w:bookmarkStart w:id="54" w:name="_Toc487716517"/>
      <w:bookmarkStart w:id="55" w:name="_Toc121822783"/>
      <w:bookmarkStart w:id="56" w:name="_Toc130573943"/>
      <w:bookmarkStart w:id="57" w:name="_Toc154084157"/>
      <w:bookmarkStart w:id="58" w:name="_Toc155186482"/>
      <w:bookmarkStart w:id="59" w:name="_Toc187954902"/>
      <w:r w:rsidRPr="009171D1">
        <w:rPr>
          <w:rFonts w:eastAsia="MS Mincho"/>
        </w:rPr>
        <w:t>4</w:t>
      </w:r>
      <w:r w:rsidRPr="009171D1">
        <w:rPr>
          <w:rFonts w:eastAsia="MS Mincho"/>
        </w:rPr>
        <w:tab/>
        <w:t>General</w:t>
      </w:r>
      <w:bookmarkEnd w:id="53"/>
      <w:bookmarkEnd w:id="54"/>
      <w:bookmarkEnd w:id="55"/>
      <w:bookmarkEnd w:id="56"/>
      <w:bookmarkEnd w:id="57"/>
      <w:bookmarkEnd w:id="58"/>
      <w:bookmarkEnd w:id="59"/>
    </w:p>
    <w:p w14:paraId="6E2C30EC" w14:textId="77777777" w:rsidR="00205D6E" w:rsidRPr="009171D1" w:rsidRDefault="00205D6E" w:rsidP="008151DC">
      <w:pPr>
        <w:pStyle w:val="Heading2"/>
        <w:overflowPunct/>
        <w:autoSpaceDE/>
        <w:autoSpaceDN/>
        <w:adjustRightInd/>
        <w:rPr>
          <w:rFonts w:eastAsiaTheme="minorEastAsia"/>
        </w:rPr>
      </w:pPr>
      <w:bookmarkStart w:id="60" w:name="_Toc97300078"/>
      <w:bookmarkStart w:id="61" w:name="_Toc121786099"/>
      <w:bookmarkStart w:id="62" w:name="_Toc121822784"/>
      <w:bookmarkStart w:id="63" w:name="_Toc130573944"/>
      <w:bookmarkStart w:id="64" w:name="_Toc154084158"/>
      <w:bookmarkStart w:id="65" w:name="_Toc155186483"/>
      <w:bookmarkStart w:id="66" w:name="_Toc187954903"/>
      <w:r w:rsidRPr="009171D1">
        <w:rPr>
          <w:rFonts w:eastAsiaTheme="minorEastAsia"/>
        </w:rPr>
        <w:t>4.1</w:t>
      </w:r>
      <w:r w:rsidRPr="009171D1">
        <w:rPr>
          <w:rFonts w:eastAsiaTheme="minorEastAsia"/>
        </w:rPr>
        <w:tab/>
        <w:t>Relationship between minimum requirements and test requirements</w:t>
      </w:r>
      <w:bookmarkEnd w:id="60"/>
      <w:bookmarkEnd w:id="61"/>
      <w:bookmarkEnd w:id="62"/>
      <w:bookmarkEnd w:id="63"/>
      <w:bookmarkEnd w:id="64"/>
      <w:bookmarkEnd w:id="65"/>
      <w:bookmarkEnd w:id="66"/>
    </w:p>
    <w:p w14:paraId="707AF7A4" w14:textId="3B08001F" w:rsidR="00FC5883" w:rsidRPr="009171D1" w:rsidRDefault="00FC5883" w:rsidP="00FC5883">
      <w:pPr>
        <w:rPr>
          <w:lang w:eastAsia="zh-CN"/>
        </w:rPr>
      </w:pPr>
      <w:bookmarkStart w:id="67" w:name="_Toc97300079"/>
      <w:bookmarkStart w:id="68" w:name="_Toc121786100"/>
      <w:bookmarkStart w:id="69" w:name="_Toc121822785"/>
      <w:bookmarkStart w:id="70" w:name="_Toc130573945"/>
      <w:r w:rsidRPr="009171D1">
        <w:rPr>
          <w:lang w:eastAsia="zh-CN"/>
        </w:rPr>
        <w:t>The Minimum Requirements given in TS 38.161 [1] make no allowance for measurement uncertainty. This test specification will define test tolerances for FR1 TRP TRS. The test tolerances are used to relax the minimum requirements in TS 38.161 [1] to create test requirements.</w:t>
      </w:r>
    </w:p>
    <w:p w14:paraId="18E06B74" w14:textId="77777777" w:rsidR="00205D6E" w:rsidRPr="009171D1" w:rsidRDefault="00205D6E" w:rsidP="008151DC">
      <w:pPr>
        <w:pStyle w:val="Heading2"/>
        <w:overflowPunct/>
        <w:autoSpaceDE/>
        <w:autoSpaceDN/>
        <w:adjustRightInd/>
        <w:rPr>
          <w:rFonts w:eastAsiaTheme="minorEastAsia"/>
        </w:rPr>
      </w:pPr>
      <w:bookmarkStart w:id="71" w:name="_Toc154084159"/>
      <w:bookmarkStart w:id="72" w:name="_Toc155186484"/>
      <w:bookmarkStart w:id="73" w:name="_Toc187954904"/>
      <w:r w:rsidRPr="009171D1">
        <w:rPr>
          <w:rFonts w:eastAsiaTheme="minorEastAsia"/>
        </w:rPr>
        <w:t>4.2</w:t>
      </w:r>
      <w:r w:rsidRPr="009171D1">
        <w:rPr>
          <w:rFonts w:eastAsiaTheme="minorEastAsia"/>
        </w:rPr>
        <w:tab/>
        <w:t>Applicability of minimum requirements</w:t>
      </w:r>
      <w:bookmarkEnd w:id="67"/>
      <w:bookmarkEnd w:id="68"/>
      <w:bookmarkEnd w:id="69"/>
      <w:bookmarkEnd w:id="70"/>
      <w:bookmarkEnd w:id="71"/>
      <w:bookmarkEnd w:id="72"/>
      <w:bookmarkEnd w:id="73"/>
    </w:p>
    <w:p w14:paraId="7486FC08" w14:textId="77777777" w:rsidR="00205D6E" w:rsidRPr="009171D1" w:rsidRDefault="00205D6E" w:rsidP="008151DC">
      <w:pPr>
        <w:pStyle w:val="Heading3"/>
        <w:overflowPunct/>
        <w:autoSpaceDE/>
        <w:autoSpaceDN/>
        <w:adjustRightInd/>
        <w:rPr>
          <w:rFonts w:eastAsia="DengXian"/>
        </w:rPr>
      </w:pPr>
      <w:bookmarkStart w:id="74" w:name="_Toc97300080"/>
      <w:bookmarkStart w:id="75" w:name="_Toc121786101"/>
      <w:bookmarkStart w:id="76" w:name="_Toc121822786"/>
      <w:bookmarkStart w:id="77" w:name="_Toc130573946"/>
      <w:bookmarkStart w:id="78" w:name="_Toc154084160"/>
      <w:bookmarkStart w:id="79" w:name="_Toc155186485"/>
      <w:bookmarkStart w:id="80" w:name="_Toc187954905"/>
      <w:r w:rsidRPr="009171D1">
        <w:rPr>
          <w:rFonts w:eastAsia="DengXian"/>
        </w:rPr>
        <w:t>4.2.1</w:t>
      </w:r>
      <w:r w:rsidRPr="009171D1">
        <w:rPr>
          <w:rFonts w:eastAsia="DengXian"/>
        </w:rPr>
        <w:tab/>
        <w:t>General</w:t>
      </w:r>
      <w:bookmarkEnd w:id="74"/>
      <w:bookmarkEnd w:id="75"/>
      <w:bookmarkEnd w:id="76"/>
      <w:bookmarkEnd w:id="77"/>
      <w:bookmarkEnd w:id="78"/>
      <w:bookmarkEnd w:id="79"/>
      <w:bookmarkEnd w:id="80"/>
    </w:p>
    <w:p w14:paraId="797FB644" w14:textId="01C2C480" w:rsidR="00205D6E" w:rsidRPr="009171D1" w:rsidRDefault="00205D6E" w:rsidP="00D866BC">
      <w:pPr>
        <w:rPr>
          <w:rFonts w:eastAsia="DengXian"/>
        </w:rPr>
      </w:pPr>
      <w:r w:rsidRPr="009171D1">
        <w:rPr>
          <w:rFonts w:eastAsia="DengXian"/>
        </w:rPr>
        <w:t>The minimum requirements apply only to the corresponding primary mechanical mode of UE in the environmental conditions specified in Annex C.</w:t>
      </w:r>
      <w:bookmarkStart w:id="81" w:name="_Toc97300081"/>
      <w:r w:rsidRPr="009171D1">
        <w:rPr>
          <w:rFonts w:eastAsia="DengXian"/>
        </w:rPr>
        <w:t>4.2.2</w:t>
      </w:r>
      <w:r w:rsidR="00D866BC" w:rsidRPr="009171D1">
        <w:rPr>
          <w:rFonts w:eastAsia="DengXian"/>
        </w:rPr>
        <w:t>.</w:t>
      </w:r>
    </w:p>
    <w:p w14:paraId="3380362E" w14:textId="77777777" w:rsidR="00205D6E" w:rsidRPr="009171D1" w:rsidRDefault="00205D6E" w:rsidP="008151DC">
      <w:pPr>
        <w:pStyle w:val="Heading3"/>
        <w:overflowPunct/>
        <w:autoSpaceDE/>
        <w:autoSpaceDN/>
        <w:adjustRightInd/>
        <w:rPr>
          <w:rFonts w:eastAsia="DengXian"/>
        </w:rPr>
      </w:pPr>
      <w:bookmarkStart w:id="82" w:name="_Toc121786102"/>
      <w:bookmarkStart w:id="83" w:name="_Toc121822787"/>
      <w:bookmarkStart w:id="84" w:name="_Toc130573947"/>
      <w:bookmarkStart w:id="85" w:name="_Toc154084161"/>
      <w:bookmarkStart w:id="86" w:name="_Toc155186486"/>
      <w:bookmarkStart w:id="87" w:name="_Toc187954906"/>
      <w:r w:rsidRPr="009171D1">
        <w:rPr>
          <w:rFonts w:eastAsia="DengXian"/>
        </w:rPr>
        <w:lastRenderedPageBreak/>
        <w:t>4.2.1</w:t>
      </w:r>
      <w:r w:rsidRPr="009171D1">
        <w:rPr>
          <w:rFonts w:eastAsia="DengXian"/>
        </w:rPr>
        <w:tab/>
        <w:t>UE mechanical modes</w:t>
      </w:r>
      <w:bookmarkEnd w:id="81"/>
      <w:bookmarkEnd w:id="82"/>
      <w:bookmarkEnd w:id="83"/>
      <w:bookmarkEnd w:id="84"/>
      <w:bookmarkEnd w:id="85"/>
      <w:bookmarkEnd w:id="86"/>
      <w:bookmarkEnd w:id="87"/>
    </w:p>
    <w:p w14:paraId="58AB56B4" w14:textId="77777777" w:rsidR="00205D6E" w:rsidRPr="009171D1" w:rsidRDefault="00205D6E" w:rsidP="00F8351B">
      <w:pPr>
        <w:rPr>
          <w:rFonts w:eastAsia="DengXian"/>
          <w:i/>
        </w:rPr>
      </w:pPr>
      <w:r w:rsidRPr="009171D1">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9171D1" w:rsidRDefault="00205D6E" w:rsidP="00205D6E">
      <w:pPr>
        <w:pStyle w:val="Heading2"/>
        <w:rPr>
          <w:rFonts w:eastAsiaTheme="minorEastAsia"/>
        </w:rPr>
      </w:pPr>
      <w:bookmarkStart w:id="88" w:name="_Toc121786103"/>
      <w:bookmarkStart w:id="89" w:name="_Toc121822788"/>
      <w:bookmarkStart w:id="90" w:name="_Toc130573948"/>
      <w:bookmarkStart w:id="91" w:name="_Toc154084162"/>
      <w:bookmarkStart w:id="92" w:name="_Toc155186487"/>
      <w:bookmarkStart w:id="93" w:name="_Toc187954907"/>
      <w:r w:rsidRPr="009171D1">
        <w:rPr>
          <w:rFonts w:eastAsiaTheme="minorEastAsia"/>
        </w:rPr>
        <w:t>4.3</w:t>
      </w:r>
      <w:r w:rsidRPr="009171D1">
        <w:rPr>
          <w:rFonts w:eastAsiaTheme="minorEastAsia"/>
        </w:rPr>
        <w:tab/>
        <w:t>Applicability rules for testing of FR1 SA and NSA UEs</w:t>
      </w:r>
      <w:bookmarkEnd w:id="88"/>
      <w:bookmarkEnd w:id="89"/>
      <w:bookmarkEnd w:id="90"/>
      <w:bookmarkEnd w:id="91"/>
      <w:bookmarkEnd w:id="92"/>
      <w:bookmarkEnd w:id="93"/>
    </w:p>
    <w:p w14:paraId="00E10018" w14:textId="287737C5" w:rsidR="00205D6E" w:rsidRPr="009171D1" w:rsidRDefault="00205D6E" w:rsidP="008151DC">
      <w:pPr>
        <w:pStyle w:val="B10"/>
        <w:overflowPunct/>
        <w:autoSpaceDE/>
        <w:autoSpaceDN/>
        <w:adjustRightInd/>
        <w:rPr>
          <w:rFonts w:eastAsiaTheme="minorEastAsia"/>
        </w:rPr>
      </w:pPr>
      <w:r w:rsidRPr="009171D1">
        <w:rPr>
          <w:rFonts w:eastAsiaTheme="minorEastAsia"/>
        </w:rPr>
        <w:t>1</w:t>
      </w:r>
      <w:r w:rsidR="00F8351B" w:rsidRPr="009171D1">
        <w:rPr>
          <w:rFonts w:eastAsiaTheme="minorEastAsia"/>
        </w:rPr>
        <w:t>.</w:t>
      </w:r>
      <w:r w:rsidR="00F8351B" w:rsidRPr="009171D1">
        <w:rPr>
          <w:rFonts w:eastAsiaTheme="minorEastAsia"/>
        </w:rPr>
        <w:tab/>
      </w:r>
      <w:r w:rsidRPr="009171D1">
        <w:rPr>
          <w:rFonts w:eastAsiaTheme="minorEastAsia"/>
        </w:rPr>
        <w:t>The applicability and test coverage rules for Non-Standalone (NSA) only capable devices shall include the following:</w:t>
      </w:r>
    </w:p>
    <w:p w14:paraId="52CD3856" w14:textId="29A26A1B" w:rsidR="00205D6E" w:rsidRPr="009171D1" w:rsidRDefault="00205D6E" w:rsidP="008151DC">
      <w:pPr>
        <w:pStyle w:val="B10"/>
        <w:overflowPunct/>
        <w:autoSpaceDE/>
        <w:autoSpaceDN/>
        <w:adjustRightInd/>
        <w:ind w:left="1440" w:hanging="720"/>
        <w:rPr>
          <w:rFonts w:eastAsiaTheme="minorEastAsia"/>
        </w:rPr>
      </w:pPr>
      <w:r w:rsidRPr="009171D1">
        <w:rPr>
          <w:rFonts w:eastAsiaTheme="minorEastAsia"/>
        </w:rPr>
        <w:t>a)</w:t>
      </w:r>
      <w:r w:rsidRPr="009171D1">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9171D1" w:rsidRDefault="00205D6E" w:rsidP="008151DC">
      <w:pPr>
        <w:pStyle w:val="B10"/>
        <w:overflowPunct/>
        <w:autoSpaceDE/>
        <w:autoSpaceDN/>
        <w:adjustRightInd/>
        <w:rPr>
          <w:rFonts w:eastAsiaTheme="minorEastAsia"/>
        </w:rPr>
      </w:pPr>
      <w:r w:rsidRPr="009171D1">
        <w:rPr>
          <w:rFonts w:eastAsiaTheme="minorEastAsia"/>
        </w:rPr>
        <w:t>2</w:t>
      </w:r>
      <w:r w:rsidR="00F8351B" w:rsidRPr="009171D1">
        <w:rPr>
          <w:rFonts w:eastAsiaTheme="minorEastAsia"/>
        </w:rPr>
        <w:t>.</w:t>
      </w:r>
      <w:r w:rsidR="00F8351B" w:rsidRPr="009171D1">
        <w:rPr>
          <w:rFonts w:eastAsiaTheme="minorEastAsia"/>
        </w:rPr>
        <w:tab/>
      </w:r>
      <w:r w:rsidRPr="009171D1">
        <w:rPr>
          <w:rFonts w:eastAsiaTheme="minorEastAsia"/>
        </w:rPr>
        <w:t>The applicability and test coverage rules for Standalone (SA) and NSA (EN-DC) capable devices shall include the following:</w:t>
      </w:r>
    </w:p>
    <w:p w14:paraId="16B0B893" w14:textId="56CD487A" w:rsidR="00205D6E" w:rsidRPr="009171D1" w:rsidRDefault="00205D6E" w:rsidP="008151DC">
      <w:pPr>
        <w:pStyle w:val="B10"/>
        <w:overflowPunct/>
        <w:autoSpaceDE/>
        <w:autoSpaceDN/>
        <w:adjustRightInd/>
        <w:ind w:left="1440" w:hanging="872"/>
        <w:rPr>
          <w:rFonts w:eastAsiaTheme="minorEastAsia"/>
        </w:rPr>
      </w:pPr>
      <w:r w:rsidRPr="009171D1">
        <w:rPr>
          <w:rFonts w:eastAsiaTheme="minorEastAsia"/>
        </w:rPr>
        <w:t>a)</w:t>
      </w:r>
      <w:r w:rsidRPr="009171D1">
        <w:rPr>
          <w:rFonts w:eastAsiaTheme="minorEastAsia"/>
        </w:rPr>
        <w:tab/>
        <w:t>For each NR band in a device, test the UE in Standalone Mode as per the TRP/TRS test procedures in this specification.</w:t>
      </w:r>
    </w:p>
    <w:p w14:paraId="14A58F0F" w14:textId="72E06D47" w:rsidR="00205D6E" w:rsidRPr="009171D1" w:rsidRDefault="00205D6E" w:rsidP="008151DC">
      <w:pPr>
        <w:pStyle w:val="B10"/>
        <w:overflowPunct/>
        <w:autoSpaceDE/>
        <w:autoSpaceDN/>
        <w:adjustRightInd/>
        <w:ind w:left="1440" w:hanging="872"/>
        <w:rPr>
          <w:rFonts w:eastAsiaTheme="minorEastAsia"/>
        </w:rPr>
      </w:pPr>
      <w:r w:rsidRPr="009171D1">
        <w:rPr>
          <w:rFonts w:eastAsiaTheme="minorEastAsia"/>
        </w:rPr>
        <w:t>b)</w:t>
      </w:r>
      <w:r w:rsidRPr="009171D1">
        <w:rPr>
          <w:rFonts w:eastAsiaTheme="minorEastAsia"/>
        </w:rPr>
        <w:tab/>
        <w:t>This shall also fulfil coverage for all EN-DC FR1 minimum performance requirements for that NR band and need not be retested in EN-DC mode.</w:t>
      </w:r>
    </w:p>
    <w:p w14:paraId="7E47A395" w14:textId="77777777" w:rsidR="00205D6E" w:rsidRPr="009171D1" w:rsidRDefault="00205D6E" w:rsidP="00205D6E">
      <w:pPr>
        <w:pStyle w:val="Heading2"/>
        <w:rPr>
          <w:rFonts w:eastAsiaTheme="minorEastAsia"/>
        </w:rPr>
      </w:pPr>
      <w:bookmarkStart w:id="94" w:name="_Toc121786104"/>
      <w:bookmarkStart w:id="95" w:name="_Toc121822789"/>
      <w:bookmarkStart w:id="96" w:name="_Toc130573949"/>
      <w:bookmarkStart w:id="97" w:name="_Toc154084163"/>
      <w:bookmarkStart w:id="98" w:name="_Toc155186488"/>
      <w:bookmarkStart w:id="99" w:name="_Toc187954908"/>
      <w:r w:rsidRPr="009171D1">
        <w:rPr>
          <w:rFonts w:eastAsiaTheme="minorEastAsia"/>
        </w:rPr>
        <w:t>4.4</w:t>
      </w:r>
      <w:r w:rsidRPr="009171D1">
        <w:rPr>
          <w:rFonts w:eastAsiaTheme="minorEastAsia"/>
        </w:rPr>
        <w:tab/>
        <w:t>Applicability rules for testing of power class capability of UEs</w:t>
      </w:r>
      <w:bookmarkEnd w:id="94"/>
      <w:bookmarkEnd w:id="95"/>
      <w:bookmarkEnd w:id="96"/>
      <w:bookmarkEnd w:id="97"/>
      <w:bookmarkEnd w:id="98"/>
      <w:bookmarkEnd w:id="99"/>
    </w:p>
    <w:p w14:paraId="1D5B78D4" w14:textId="28603134" w:rsidR="00205D6E" w:rsidRPr="009171D1" w:rsidRDefault="00205D6E" w:rsidP="008151DC">
      <w:pPr>
        <w:pStyle w:val="B10"/>
        <w:overflowPunct/>
        <w:autoSpaceDE/>
        <w:autoSpaceDN/>
        <w:adjustRightInd/>
        <w:rPr>
          <w:rFonts w:eastAsiaTheme="minorEastAsia"/>
        </w:rPr>
      </w:pPr>
      <w:r w:rsidRPr="009171D1">
        <w:rPr>
          <w:rFonts w:eastAsiaTheme="minorEastAsia"/>
        </w:rPr>
        <w:t>1</w:t>
      </w:r>
      <w:r w:rsidR="00F8351B" w:rsidRPr="009171D1">
        <w:rPr>
          <w:rFonts w:eastAsiaTheme="minorEastAsia"/>
        </w:rPr>
        <w:t>.</w:t>
      </w:r>
      <w:r w:rsidRPr="009171D1">
        <w:rPr>
          <w:rFonts w:eastAsiaTheme="minorEastAsia"/>
        </w:rPr>
        <w:tab/>
        <w:t>The applicability and test coverage rules for PC2 and PC3 UEs shall include the following:</w:t>
      </w:r>
    </w:p>
    <w:p w14:paraId="59371908" w14:textId="77777777" w:rsidR="00205D6E" w:rsidRPr="009171D1" w:rsidRDefault="00205D6E" w:rsidP="008151DC">
      <w:pPr>
        <w:pStyle w:val="B10"/>
        <w:overflowPunct/>
        <w:autoSpaceDE/>
        <w:autoSpaceDN/>
        <w:adjustRightInd/>
        <w:ind w:firstLine="0"/>
        <w:rPr>
          <w:rFonts w:eastAsiaTheme="minorEastAsia"/>
        </w:rPr>
      </w:pPr>
      <w:r w:rsidRPr="009171D1">
        <w:rPr>
          <w:rFonts w:eastAsiaTheme="minorEastAsia"/>
        </w:rPr>
        <w:t>a)</w:t>
      </w:r>
      <w:r w:rsidRPr="009171D1">
        <w:rPr>
          <w:rFonts w:eastAsiaTheme="minorEastAsia"/>
        </w:rPr>
        <w:tab/>
        <w:t xml:space="preserve">For UEs that support PC2 </w:t>
      </w:r>
      <w:proofErr w:type="gramStart"/>
      <w:r w:rsidRPr="009171D1">
        <w:rPr>
          <w:rFonts w:eastAsiaTheme="minorEastAsia"/>
        </w:rPr>
        <w:t>in a given</w:t>
      </w:r>
      <w:proofErr w:type="gramEnd"/>
      <w:r w:rsidRPr="009171D1">
        <w:rPr>
          <w:rFonts w:eastAsiaTheme="minorEastAsia"/>
        </w:rPr>
        <w:t xml:space="preserve"> band: verify the requirement only with PC2 configuration</w:t>
      </w:r>
    </w:p>
    <w:p w14:paraId="31C834B4" w14:textId="77777777" w:rsidR="00205D6E" w:rsidRPr="009171D1" w:rsidRDefault="00205D6E" w:rsidP="008151DC">
      <w:pPr>
        <w:pStyle w:val="B10"/>
        <w:overflowPunct/>
        <w:autoSpaceDE/>
        <w:autoSpaceDN/>
        <w:adjustRightInd/>
        <w:ind w:firstLine="0"/>
        <w:rPr>
          <w:rFonts w:eastAsiaTheme="minorEastAsia"/>
        </w:rPr>
      </w:pPr>
      <w:r w:rsidRPr="009171D1">
        <w:rPr>
          <w:rFonts w:eastAsiaTheme="minorEastAsia"/>
        </w:rPr>
        <w:t>b)</w:t>
      </w:r>
      <w:r w:rsidRPr="009171D1">
        <w:rPr>
          <w:rFonts w:eastAsiaTheme="minorEastAsia"/>
        </w:rPr>
        <w:tab/>
        <w:t xml:space="preserve">For UEs that only support PC3 </w:t>
      </w:r>
      <w:proofErr w:type="gramStart"/>
      <w:r w:rsidRPr="009171D1">
        <w:rPr>
          <w:rFonts w:eastAsiaTheme="minorEastAsia"/>
        </w:rPr>
        <w:t>in a given</w:t>
      </w:r>
      <w:proofErr w:type="gramEnd"/>
      <w:r w:rsidRPr="009171D1">
        <w:rPr>
          <w:rFonts w:eastAsiaTheme="minorEastAsia"/>
        </w:rPr>
        <w:t xml:space="preserve"> band: verify the requirement with PC3 configuration</w:t>
      </w:r>
    </w:p>
    <w:p w14:paraId="68C5B78C" w14:textId="4EA5C0A4" w:rsidR="00205D6E" w:rsidRPr="009171D1" w:rsidRDefault="00205D6E" w:rsidP="00D866BC">
      <w:pPr>
        <w:rPr>
          <w:rFonts w:eastAsia="DengXian"/>
        </w:rPr>
      </w:pPr>
      <w:r w:rsidRPr="009171D1">
        <w:t xml:space="preserve">NOTE 1: The test procedure and requirements in this version of the specification apply only for UEs based on 1 Tx configuration and are not applicable to UEs under </w:t>
      </w:r>
      <w:proofErr w:type="spellStart"/>
      <w:r w:rsidRPr="009171D1">
        <w:t>TxD</w:t>
      </w:r>
      <w:proofErr w:type="spellEnd"/>
      <w:r w:rsidRPr="009171D1">
        <w:t xml:space="preserve"> and UL MIMO configurations.</w:t>
      </w:r>
    </w:p>
    <w:p w14:paraId="2CB999BF" w14:textId="77777777" w:rsidR="00147627" w:rsidRPr="009171D1" w:rsidRDefault="00147627" w:rsidP="00147627">
      <w:pPr>
        <w:pStyle w:val="Heading1"/>
        <w:rPr>
          <w:rFonts w:eastAsia="MS Mincho"/>
        </w:rPr>
      </w:pPr>
      <w:bookmarkStart w:id="100" w:name="_Toc121786105"/>
      <w:bookmarkStart w:id="101" w:name="_Toc121822790"/>
      <w:bookmarkStart w:id="102" w:name="_Toc130573950"/>
      <w:bookmarkStart w:id="103" w:name="_Toc154084164"/>
      <w:bookmarkStart w:id="104" w:name="_Toc155186489"/>
      <w:bookmarkStart w:id="105" w:name="_Toc187954909"/>
      <w:r w:rsidRPr="009171D1">
        <w:rPr>
          <w:rFonts w:eastAsia="MS Mincho"/>
        </w:rPr>
        <w:t>5</w:t>
      </w:r>
      <w:r w:rsidRPr="009171D1">
        <w:rPr>
          <w:rFonts w:eastAsia="MS Mincho"/>
        </w:rPr>
        <w:tab/>
        <w:t>Frequency Bands</w:t>
      </w:r>
      <w:bookmarkEnd w:id="100"/>
      <w:bookmarkEnd w:id="101"/>
      <w:bookmarkEnd w:id="102"/>
      <w:bookmarkEnd w:id="103"/>
      <w:bookmarkEnd w:id="104"/>
      <w:bookmarkEnd w:id="105"/>
    </w:p>
    <w:p w14:paraId="0EC811AD" w14:textId="77777777" w:rsidR="0094085E" w:rsidRPr="009171D1" w:rsidRDefault="0094085E" w:rsidP="008151DC">
      <w:pPr>
        <w:pStyle w:val="Heading2"/>
        <w:overflowPunct/>
        <w:autoSpaceDE/>
        <w:autoSpaceDN/>
        <w:adjustRightInd/>
        <w:rPr>
          <w:rFonts w:eastAsiaTheme="minorEastAsia"/>
        </w:rPr>
      </w:pPr>
      <w:bookmarkStart w:id="106" w:name="_Toc97300083"/>
      <w:bookmarkStart w:id="107" w:name="_Toc121786106"/>
      <w:bookmarkStart w:id="108" w:name="_Toc121822791"/>
      <w:bookmarkStart w:id="109" w:name="_Toc130573951"/>
      <w:bookmarkStart w:id="110" w:name="_Toc154084165"/>
      <w:bookmarkStart w:id="111" w:name="_Toc155186490"/>
      <w:bookmarkStart w:id="112" w:name="_Toc187954910"/>
      <w:r w:rsidRPr="009171D1">
        <w:rPr>
          <w:rFonts w:eastAsiaTheme="minorEastAsia"/>
        </w:rPr>
        <w:t>5.1</w:t>
      </w:r>
      <w:r w:rsidRPr="009171D1">
        <w:rPr>
          <w:rFonts w:eastAsiaTheme="minorEastAsia"/>
        </w:rPr>
        <w:tab/>
        <w:t>General</w:t>
      </w:r>
      <w:bookmarkEnd w:id="106"/>
      <w:bookmarkEnd w:id="107"/>
      <w:bookmarkEnd w:id="108"/>
      <w:bookmarkEnd w:id="109"/>
      <w:bookmarkEnd w:id="110"/>
      <w:bookmarkEnd w:id="111"/>
      <w:bookmarkEnd w:id="112"/>
    </w:p>
    <w:p w14:paraId="69673A08" w14:textId="58159398" w:rsidR="00FC5883" w:rsidRPr="009171D1" w:rsidRDefault="00FC5883" w:rsidP="000E657E">
      <w:pPr>
        <w:rPr>
          <w:lang w:eastAsia="zh-CN"/>
        </w:rPr>
      </w:pPr>
      <w:bookmarkStart w:id="113" w:name="_Toc121786107"/>
      <w:bookmarkStart w:id="114" w:name="_Toc121822792"/>
      <w:bookmarkStart w:id="115" w:name="_Toc130573952"/>
      <w:r w:rsidRPr="009171D1">
        <w:rPr>
          <w:lang w:eastAsia="zh-CN"/>
        </w:rPr>
        <w:t xml:space="preserve">This clause contains the operating bands for both Standalone (SA) and Non-Standalone (NSA) operation in frequency range 1 (FR1) as well as the test parameters for each band. </w:t>
      </w:r>
    </w:p>
    <w:p w14:paraId="2DCCB443" w14:textId="5E294F68" w:rsidR="0094085E" w:rsidRPr="009171D1" w:rsidRDefault="0094085E" w:rsidP="0094085E">
      <w:pPr>
        <w:pStyle w:val="Heading2"/>
        <w:overflowPunct/>
        <w:autoSpaceDE/>
        <w:autoSpaceDN/>
        <w:adjustRightInd/>
        <w:rPr>
          <w:rFonts w:eastAsiaTheme="minorEastAsia"/>
        </w:rPr>
      </w:pPr>
      <w:bookmarkStart w:id="116" w:name="_Toc154084166"/>
      <w:bookmarkStart w:id="117" w:name="_Toc155186491"/>
      <w:bookmarkStart w:id="118" w:name="_Toc187954911"/>
      <w:r w:rsidRPr="009171D1">
        <w:rPr>
          <w:rFonts w:eastAsiaTheme="minorEastAsia"/>
        </w:rPr>
        <w:t>5.2</w:t>
      </w:r>
      <w:r w:rsidRPr="009171D1">
        <w:rPr>
          <w:rFonts w:eastAsiaTheme="minorEastAsia"/>
        </w:rPr>
        <w:tab/>
        <w:t>Operating Bands</w:t>
      </w:r>
      <w:bookmarkEnd w:id="113"/>
      <w:bookmarkEnd w:id="114"/>
      <w:bookmarkEnd w:id="115"/>
      <w:bookmarkEnd w:id="116"/>
      <w:bookmarkEnd w:id="117"/>
      <w:bookmarkEnd w:id="118"/>
    </w:p>
    <w:p w14:paraId="6959D205" w14:textId="7D3B0C53" w:rsidR="0094085E" w:rsidRPr="009171D1" w:rsidRDefault="0094085E" w:rsidP="008151DC">
      <w:pPr>
        <w:pStyle w:val="Heading3"/>
        <w:overflowPunct/>
        <w:autoSpaceDE/>
        <w:autoSpaceDN/>
        <w:adjustRightInd/>
      </w:pPr>
      <w:bookmarkStart w:id="119" w:name="_Toc97300085"/>
      <w:bookmarkStart w:id="120" w:name="_Toc121786108"/>
      <w:bookmarkStart w:id="121" w:name="_Toc121822793"/>
      <w:bookmarkStart w:id="122" w:name="_Toc130573953"/>
      <w:bookmarkStart w:id="123" w:name="_Toc154084167"/>
      <w:bookmarkStart w:id="124" w:name="_Toc155186492"/>
      <w:bookmarkStart w:id="125" w:name="_Toc187954912"/>
      <w:r w:rsidRPr="009171D1">
        <w:t>5.2.1</w:t>
      </w:r>
      <w:r w:rsidR="00DB15D4" w:rsidRPr="009171D1">
        <w:tab/>
      </w:r>
      <w:r w:rsidRPr="009171D1">
        <w:t>FR1 Standalone Operating bands</w:t>
      </w:r>
      <w:bookmarkEnd w:id="119"/>
      <w:bookmarkEnd w:id="120"/>
      <w:bookmarkEnd w:id="121"/>
      <w:bookmarkEnd w:id="122"/>
      <w:bookmarkEnd w:id="123"/>
      <w:bookmarkEnd w:id="124"/>
      <w:bookmarkEnd w:id="125"/>
    </w:p>
    <w:p w14:paraId="35DAEDD9" w14:textId="77777777" w:rsidR="0094085E" w:rsidRPr="009171D1" w:rsidRDefault="0094085E" w:rsidP="0094085E">
      <w:pPr>
        <w:rPr>
          <w:lang w:eastAsia="zh-CN"/>
        </w:rPr>
      </w:pPr>
      <w:r w:rsidRPr="009171D1">
        <w:rPr>
          <w:lang w:eastAsia="zh-CN"/>
        </w:rPr>
        <w:t>The requirements defined in this specification for FR1 standalone apply to the operating bands defined in Table 5.2.1-1.</w:t>
      </w:r>
    </w:p>
    <w:p w14:paraId="2AE3641E" w14:textId="41FA5CD6" w:rsidR="0094085E" w:rsidRPr="009171D1" w:rsidRDefault="0094085E" w:rsidP="0094085E">
      <w:pPr>
        <w:pStyle w:val="TH"/>
      </w:pPr>
      <w:r w:rsidRPr="009171D1">
        <w:t>Table 5.2.1-1</w:t>
      </w:r>
      <w:r w:rsidR="00966D70" w:rsidRPr="009171D1">
        <w:t>:</w:t>
      </w:r>
      <w:r w:rsidRPr="009171D1">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9171D1"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9171D1" w:rsidRDefault="0094085E" w:rsidP="00A01CBB">
            <w:pPr>
              <w:pStyle w:val="TAH"/>
              <w:keepNext w:val="0"/>
              <w:keepLines w:val="0"/>
              <w:widowControl w:val="0"/>
              <w:rPr>
                <w:kern w:val="2"/>
              </w:rPr>
            </w:pPr>
            <w:r w:rsidRPr="009171D1">
              <w:rPr>
                <w:kern w:val="2"/>
              </w:rPr>
              <w:t xml:space="preserve">NR operating </w:t>
            </w:r>
            <w:r w:rsidRPr="009171D1">
              <w:rPr>
                <w:kern w:val="2"/>
              </w:rPr>
              <w:lastRenderedPageBreak/>
              <w:t>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9171D1" w:rsidRDefault="0094085E" w:rsidP="00A01CBB">
            <w:pPr>
              <w:pStyle w:val="TAH"/>
              <w:keepNext w:val="0"/>
              <w:keepLines w:val="0"/>
              <w:widowControl w:val="0"/>
              <w:rPr>
                <w:kern w:val="2"/>
              </w:rPr>
            </w:pPr>
            <w:r w:rsidRPr="009171D1">
              <w:rPr>
                <w:kern w:val="2"/>
              </w:rPr>
              <w:lastRenderedPageBreak/>
              <w:t xml:space="preserve">Uplink (UL) </w:t>
            </w:r>
            <w:r w:rsidRPr="009171D1">
              <w:rPr>
                <w:i/>
                <w:kern w:val="2"/>
              </w:rPr>
              <w:t>operating band</w:t>
            </w:r>
            <w:r w:rsidRPr="009171D1">
              <w:rPr>
                <w:kern w:val="2"/>
              </w:rPr>
              <w:br/>
              <w:t>BS receive / UE transmit</w:t>
            </w:r>
          </w:p>
          <w:p w14:paraId="38132D0A" w14:textId="77777777" w:rsidR="0094085E" w:rsidRPr="009171D1" w:rsidRDefault="0094085E" w:rsidP="00A01CBB">
            <w:pPr>
              <w:pStyle w:val="TAH"/>
              <w:keepNext w:val="0"/>
              <w:keepLines w:val="0"/>
              <w:widowControl w:val="0"/>
              <w:rPr>
                <w:kern w:val="2"/>
                <w:vertAlign w:val="subscript"/>
              </w:rPr>
            </w:pPr>
            <w:proofErr w:type="spellStart"/>
            <w:r w:rsidRPr="009171D1">
              <w:rPr>
                <w:kern w:val="2"/>
              </w:rPr>
              <w:lastRenderedPageBreak/>
              <w:t>F</w:t>
            </w:r>
            <w:r w:rsidRPr="009171D1">
              <w:rPr>
                <w:kern w:val="2"/>
                <w:vertAlign w:val="subscript"/>
              </w:rPr>
              <w:t>UL_low</w:t>
            </w:r>
            <w:proofErr w:type="spellEnd"/>
            <w:r w:rsidRPr="009171D1">
              <w:rPr>
                <w:kern w:val="2"/>
                <w:vertAlign w:val="subscript"/>
              </w:rPr>
              <w:t xml:space="preserve"> </w:t>
            </w:r>
            <w:r w:rsidRPr="009171D1">
              <w:rPr>
                <w:kern w:val="2"/>
              </w:rPr>
              <w:t xml:space="preserve">  –  </w:t>
            </w:r>
            <w:proofErr w:type="spellStart"/>
            <w:r w:rsidRPr="009171D1">
              <w:rPr>
                <w:kern w:val="2"/>
              </w:rPr>
              <w:t>F</w:t>
            </w:r>
            <w:r w:rsidRPr="009171D1">
              <w:rPr>
                <w:kern w:val="2"/>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9171D1" w:rsidRDefault="0094085E" w:rsidP="00A01CBB">
            <w:pPr>
              <w:pStyle w:val="TAH"/>
              <w:keepNext w:val="0"/>
              <w:keepLines w:val="0"/>
              <w:widowControl w:val="0"/>
              <w:rPr>
                <w:kern w:val="2"/>
              </w:rPr>
            </w:pPr>
            <w:r w:rsidRPr="009171D1">
              <w:rPr>
                <w:kern w:val="2"/>
              </w:rPr>
              <w:lastRenderedPageBreak/>
              <w:t xml:space="preserve">Downlink (DL) </w:t>
            </w:r>
            <w:r w:rsidRPr="009171D1">
              <w:rPr>
                <w:i/>
                <w:kern w:val="2"/>
              </w:rPr>
              <w:t>operating band</w:t>
            </w:r>
            <w:r w:rsidRPr="009171D1">
              <w:rPr>
                <w:kern w:val="2"/>
              </w:rPr>
              <w:br/>
              <w:t>BS transmit / UE receive</w:t>
            </w:r>
          </w:p>
          <w:p w14:paraId="5079D8A8" w14:textId="77777777" w:rsidR="0094085E" w:rsidRPr="009171D1" w:rsidRDefault="0094085E" w:rsidP="00A01CBB">
            <w:pPr>
              <w:pStyle w:val="TAH"/>
              <w:keepNext w:val="0"/>
              <w:keepLines w:val="0"/>
              <w:widowControl w:val="0"/>
              <w:rPr>
                <w:kern w:val="2"/>
              </w:rPr>
            </w:pPr>
            <w:proofErr w:type="spellStart"/>
            <w:r w:rsidRPr="009171D1">
              <w:rPr>
                <w:kern w:val="2"/>
              </w:rPr>
              <w:lastRenderedPageBreak/>
              <w:t>F</w:t>
            </w:r>
            <w:r w:rsidRPr="009171D1">
              <w:rPr>
                <w:kern w:val="2"/>
                <w:vertAlign w:val="subscript"/>
              </w:rPr>
              <w:t>DL_low</w:t>
            </w:r>
            <w:proofErr w:type="spellEnd"/>
            <w:r w:rsidRPr="009171D1">
              <w:rPr>
                <w:kern w:val="2"/>
              </w:rPr>
              <w:t xml:space="preserve">   –  </w:t>
            </w:r>
            <w:proofErr w:type="spellStart"/>
            <w:r w:rsidRPr="009171D1">
              <w:rPr>
                <w:kern w:val="2"/>
              </w:rPr>
              <w:t>F</w:t>
            </w:r>
            <w:r w:rsidRPr="009171D1">
              <w:rPr>
                <w:kern w:val="2"/>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6D798FBA" w14:textId="77777777" w:rsidR="0094085E" w:rsidRPr="009171D1" w:rsidRDefault="0094085E" w:rsidP="00A01CBB">
            <w:pPr>
              <w:pStyle w:val="TAH"/>
              <w:keepNext w:val="0"/>
              <w:keepLines w:val="0"/>
              <w:widowControl w:val="0"/>
              <w:rPr>
                <w:kern w:val="2"/>
              </w:rPr>
            </w:pPr>
            <w:r w:rsidRPr="009171D1">
              <w:rPr>
                <w:kern w:val="2"/>
              </w:rPr>
              <w:lastRenderedPageBreak/>
              <w:t>Duplex Mode</w:t>
            </w:r>
          </w:p>
        </w:tc>
      </w:tr>
      <w:tr w:rsidR="0094085E" w:rsidRPr="009171D1"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9171D1" w:rsidRDefault="0094085E" w:rsidP="00A01CBB">
            <w:pPr>
              <w:pStyle w:val="TAC"/>
              <w:rPr>
                <w:kern w:val="2"/>
              </w:rPr>
            </w:pPr>
            <w:r w:rsidRPr="009171D1">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9171D1" w:rsidRDefault="0094085E" w:rsidP="00A01CBB">
            <w:pPr>
              <w:pStyle w:val="TAC"/>
              <w:rPr>
                <w:kern w:val="2"/>
              </w:rPr>
            </w:pPr>
            <w:r w:rsidRPr="009171D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9171D1" w:rsidRDefault="0094085E" w:rsidP="00A01CBB">
            <w:pPr>
              <w:pStyle w:val="TAC"/>
              <w:rPr>
                <w:kern w:val="2"/>
              </w:rPr>
            </w:pPr>
            <w:r w:rsidRPr="009171D1">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9171D1" w:rsidRDefault="0094085E" w:rsidP="00A01CBB">
            <w:pPr>
              <w:pStyle w:val="TAC"/>
              <w:rPr>
                <w:kern w:val="2"/>
              </w:rPr>
            </w:pPr>
            <w:r w:rsidRPr="009171D1">
              <w:rPr>
                <w:kern w:val="2"/>
              </w:rPr>
              <w:t>FDD</w:t>
            </w:r>
          </w:p>
        </w:tc>
      </w:tr>
      <w:tr w:rsidR="0094085E" w:rsidRPr="009171D1"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9171D1" w:rsidRDefault="0094085E" w:rsidP="00A01CBB">
            <w:pPr>
              <w:pStyle w:val="TAC"/>
              <w:rPr>
                <w:kern w:val="2"/>
              </w:rPr>
            </w:pPr>
            <w:r w:rsidRPr="009171D1">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9171D1" w:rsidRDefault="0094085E" w:rsidP="00A01CBB">
            <w:pPr>
              <w:pStyle w:val="TAC"/>
              <w:rPr>
                <w:kern w:val="2"/>
              </w:rPr>
            </w:pPr>
            <w:r w:rsidRPr="009171D1">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9171D1" w:rsidRDefault="0094085E" w:rsidP="00A01CBB">
            <w:pPr>
              <w:pStyle w:val="TAC"/>
              <w:rPr>
                <w:kern w:val="2"/>
              </w:rPr>
            </w:pPr>
            <w:r w:rsidRPr="009171D1">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9171D1" w:rsidRDefault="0094085E" w:rsidP="00A01CBB">
            <w:pPr>
              <w:pStyle w:val="TAC"/>
              <w:rPr>
                <w:kern w:val="2"/>
              </w:rPr>
            </w:pPr>
            <w:r w:rsidRPr="009171D1">
              <w:rPr>
                <w:kern w:val="2"/>
              </w:rPr>
              <w:t>FDD</w:t>
            </w:r>
          </w:p>
        </w:tc>
      </w:tr>
      <w:tr w:rsidR="0094085E" w:rsidRPr="009171D1"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9171D1" w:rsidRDefault="0094085E" w:rsidP="00A01CBB">
            <w:pPr>
              <w:pStyle w:val="TAC"/>
              <w:rPr>
                <w:kern w:val="2"/>
              </w:rPr>
            </w:pPr>
            <w:r w:rsidRPr="009171D1">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9171D1" w:rsidRDefault="0094085E" w:rsidP="00A01CBB">
            <w:pPr>
              <w:pStyle w:val="TAC"/>
              <w:rPr>
                <w:kern w:val="2"/>
              </w:rPr>
            </w:pPr>
            <w:r w:rsidRPr="009171D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9171D1" w:rsidRDefault="0094085E" w:rsidP="00A01CBB">
            <w:pPr>
              <w:pStyle w:val="TAC"/>
              <w:rPr>
                <w:kern w:val="2"/>
              </w:rPr>
            </w:pPr>
            <w:r w:rsidRPr="009171D1">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9171D1" w:rsidRDefault="0094085E" w:rsidP="00A01CBB">
            <w:pPr>
              <w:pStyle w:val="TAC"/>
              <w:rPr>
                <w:kern w:val="2"/>
              </w:rPr>
            </w:pPr>
            <w:r w:rsidRPr="009171D1">
              <w:rPr>
                <w:kern w:val="2"/>
              </w:rPr>
              <w:t>FDD</w:t>
            </w:r>
          </w:p>
        </w:tc>
      </w:tr>
      <w:tr w:rsidR="0094085E" w:rsidRPr="009171D1"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9171D1" w:rsidRDefault="0094085E" w:rsidP="00A01CBB">
            <w:pPr>
              <w:pStyle w:val="TAC"/>
              <w:rPr>
                <w:kern w:val="2"/>
              </w:rPr>
            </w:pPr>
            <w:r w:rsidRPr="009171D1">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9171D1" w:rsidRDefault="0094085E" w:rsidP="00A01CBB">
            <w:pPr>
              <w:pStyle w:val="TAC"/>
              <w:rPr>
                <w:kern w:val="2"/>
              </w:rPr>
            </w:pPr>
            <w:r w:rsidRPr="009171D1">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9171D1" w:rsidRDefault="0094085E" w:rsidP="00A01CBB">
            <w:pPr>
              <w:pStyle w:val="TAC"/>
              <w:rPr>
                <w:kern w:val="2"/>
              </w:rPr>
            </w:pPr>
            <w:r w:rsidRPr="009171D1">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9171D1" w:rsidRDefault="0094085E" w:rsidP="00A01CBB">
            <w:pPr>
              <w:pStyle w:val="TAC"/>
              <w:rPr>
                <w:kern w:val="2"/>
              </w:rPr>
            </w:pPr>
            <w:r w:rsidRPr="009171D1">
              <w:rPr>
                <w:kern w:val="2"/>
              </w:rPr>
              <w:t>FDD</w:t>
            </w:r>
          </w:p>
        </w:tc>
      </w:tr>
      <w:tr w:rsidR="0094085E" w:rsidRPr="009171D1"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9171D1" w:rsidRDefault="0094085E" w:rsidP="00A01CBB">
            <w:pPr>
              <w:pStyle w:val="TAC"/>
              <w:rPr>
                <w:kern w:val="2"/>
              </w:rPr>
            </w:pPr>
            <w:r w:rsidRPr="009171D1">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9171D1" w:rsidRDefault="0094085E" w:rsidP="00A01CBB">
            <w:pPr>
              <w:pStyle w:val="TAC"/>
              <w:rPr>
                <w:kern w:val="2"/>
              </w:rPr>
            </w:pPr>
            <w:r w:rsidRPr="009171D1">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9171D1" w:rsidRDefault="0094085E" w:rsidP="00A01CBB">
            <w:pPr>
              <w:pStyle w:val="TAC"/>
              <w:rPr>
                <w:kern w:val="2"/>
              </w:rPr>
            </w:pPr>
            <w:r w:rsidRPr="009171D1">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9171D1" w:rsidRDefault="0094085E" w:rsidP="00A01CBB">
            <w:pPr>
              <w:pStyle w:val="TAC"/>
              <w:rPr>
                <w:kern w:val="2"/>
              </w:rPr>
            </w:pPr>
            <w:r w:rsidRPr="009171D1">
              <w:rPr>
                <w:kern w:val="2"/>
              </w:rPr>
              <w:t>FDD</w:t>
            </w:r>
          </w:p>
        </w:tc>
      </w:tr>
      <w:tr w:rsidR="0094085E" w:rsidRPr="009171D1"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9171D1" w:rsidRDefault="0094085E" w:rsidP="00A01CBB">
            <w:pPr>
              <w:pStyle w:val="TAC"/>
              <w:rPr>
                <w:kern w:val="2"/>
              </w:rPr>
            </w:pPr>
            <w:r w:rsidRPr="009171D1">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9171D1" w:rsidRDefault="0094085E" w:rsidP="00A01CBB">
            <w:pPr>
              <w:pStyle w:val="TAC"/>
              <w:rPr>
                <w:kern w:val="2"/>
              </w:rPr>
            </w:pPr>
            <w:r w:rsidRPr="009171D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9171D1" w:rsidRDefault="0094085E" w:rsidP="00A01CBB">
            <w:pPr>
              <w:pStyle w:val="TAC"/>
              <w:rPr>
                <w:kern w:val="2"/>
              </w:rPr>
            </w:pPr>
            <w:r w:rsidRPr="009171D1">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9171D1" w:rsidRDefault="0094085E" w:rsidP="00A01CBB">
            <w:pPr>
              <w:pStyle w:val="TAC"/>
              <w:rPr>
                <w:kern w:val="2"/>
              </w:rPr>
            </w:pPr>
            <w:r w:rsidRPr="009171D1">
              <w:rPr>
                <w:kern w:val="2"/>
              </w:rPr>
              <w:t>FDD</w:t>
            </w:r>
          </w:p>
        </w:tc>
      </w:tr>
      <w:tr w:rsidR="0094085E" w:rsidRPr="009171D1"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9171D1" w:rsidRDefault="0094085E" w:rsidP="00A01CBB">
            <w:pPr>
              <w:pStyle w:val="TAC"/>
              <w:rPr>
                <w:kern w:val="2"/>
              </w:rPr>
            </w:pPr>
            <w:r w:rsidRPr="009171D1">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9171D1" w:rsidRDefault="0094085E" w:rsidP="00A01CBB">
            <w:pPr>
              <w:pStyle w:val="TAC"/>
              <w:rPr>
                <w:kern w:val="2"/>
              </w:rPr>
            </w:pPr>
            <w:r w:rsidRPr="009171D1">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9171D1" w:rsidRDefault="0094085E" w:rsidP="00A01CBB">
            <w:pPr>
              <w:pStyle w:val="TAC"/>
              <w:rPr>
                <w:kern w:val="2"/>
              </w:rPr>
            </w:pPr>
            <w:r w:rsidRPr="009171D1">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9171D1" w:rsidRDefault="0094085E" w:rsidP="00A01CBB">
            <w:pPr>
              <w:pStyle w:val="TAC"/>
              <w:rPr>
                <w:kern w:val="2"/>
              </w:rPr>
            </w:pPr>
            <w:r w:rsidRPr="009171D1">
              <w:rPr>
                <w:kern w:val="2"/>
              </w:rPr>
              <w:t>FDD</w:t>
            </w:r>
          </w:p>
        </w:tc>
      </w:tr>
      <w:tr w:rsidR="0094085E" w:rsidRPr="009171D1"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9171D1" w:rsidRDefault="0094085E" w:rsidP="00A01CBB">
            <w:pPr>
              <w:pStyle w:val="TAC"/>
              <w:rPr>
                <w:kern w:val="2"/>
              </w:rPr>
            </w:pPr>
            <w:r w:rsidRPr="009171D1">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9171D1" w:rsidRDefault="0094085E" w:rsidP="00A01CBB">
            <w:pPr>
              <w:pStyle w:val="TAC"/>
              <w:rPr>
                <w:kern w:val="2"/>
              </w:rPr>
            </w:pPr>
            <w:r w:rsidRPr="009171D1">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9171D1" w:rsidRDefault="0094085E" w:rsidP="00A01CBB">
            <w:pPr>
              <w:pStyle w:val="TAC"/>
              <w:rPr>
                <w:kern w:val="2"/>
              </w:rPr>
            </w:pPr>
            <w:r w:rsidRPr="009171D1">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9171D1" w:rsidRDefault="0094085E" w:rsidP="00A01CBB">
            <w:pPr>
              <w:pStyle w:val="TAC"/>
              <w:rPr>
                <w:kern w:val="2"/>
              </w:rPr>
            </w:pPr>
            <w:r w:rsidRPr="009171D1">
              <w:rPr>
                <w:kern w:val="2"/>
              </w:rPr>
              <w:t>FDD</w:t>
            </w:r>
          </w:p>
        </w:tc>
      </w:tr>
      <w:tr w:rsidR="0094085E" w:rsidRPr="009171D1"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9171D1" w:rsidRDefault="0094085E" w:rsidP="00A01CBB">
            <w:pPr>
              <w:pStyle w:val="TAC"/>
              <w:rPr>
                <w:kern w:val="2"/>
              </w:rPr>
            </w:pPr>
            <w:r w:rsidRPr="009171D1">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9171D1" w:rsidRDefault="0094085E" w:rsidP="00A01CBB">
            <w:pPr>
              <w:pStyle w:val="TAC"/>
              <w:rPr>
                <w:kern w:val="2"/>
              </w:rPr>
            </w:pPr>
            <w:r w:rsidRPr="009171D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9171D1" w:rsidRDefault="0094085E" w:rsidP="00A01CBB">
            <w:pPr>
              <w:pStyle w:val="TAC"/>
              <w:rPr>
                <w:kern w:val="2"/>
              </w:rPr>
            </w:pPr>
            <w:r w:rsidRPr="009171D1">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9171D1" w:rsidRDefault="0094085E" w:rsidP="00A01CBB">
            <w:pPr>
              <w:pStyle w:val="TAC"/>
              <w:rPr>
                <w:kern w:val="2"/>
              </w:rPr>
            </w:pPr>
            <w:r w:rsidRPr="009171D1">
              <w:rPr>
                <w:kern w:val="2"/>
              </w:rPr>
              <w:t>FDD</w:t>
            </w:r>
          </w:p>
        </w:tc>
      </w:tr>
      <w:tr w:rsidR="0094085E" w:rsidRPr="009171D1"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9171D1" w:rsidRDefault="0094085E" w:rsidP="00A01CBB">
            <w:pPr>
              <w:pStyle w:val="TAC"/>
              <w:rPr>
                <w:kern w:val="2"/>
              </w:rPr>
            </w:pPr>
            <w:r w:rsidRPr="009171D1">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9171D1" w:rsidRDefault="0094085E" w:rsidP="00A01CBB">
            <w:pPr>
              <w:pStyle w:val="TAC"/>
              <w:rPr>
                <w:kern w:val="2"/>
              </w:rPr>
            </w:pPr>
            <w:r w:rsidRPr="009171D1">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9171D1" w:rsidRDefault="0094085E" w:rsidP="00A01CBB">
            <w:pPr>
              <w:pStyle w:val="TAC"/>
              <w:rPr>
                <w:kern w:val="2"/>
              </w:rPr>
            </w:pPr>
            <w:r w:rsidRPr="009171D1">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9171D1" w:rsidRDefault="0094085E" w:rsidP="00A01CBB">
            <w:pPr>
              <w:pStyle w:val="TAC"/>
              <w:rPr>
                <w:kern w:val="2"/>
              </w:rPr>
            </w:pPr>
            <w:r w:rsidRPr="009171D1">
              <w:rPr>
                <w:kern w:val="2"/>
              </w:rPr>
              <w:t>FDD</w:t>
            </w:r>
          </w:p>
        </w:tc>
      </w:tr>
      <w:tr w:rsidR="0094085E" w:rsidRPr="009171D1"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9171D1" w:rsidRDefault="0094085E" w:rsidP="00A01CBB">
            <w:pPr>
              <w:pStyle w:val="TAC"/>
              <w:rPr>
                <w:kern w:val="2"/>
              </w:rPr>
            </w:pPr>
            <w:r w:rsidRPr="009171D1">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9171D1" w:rsidRDefault="0094085E" w:rsidP="00A01CBB">
            <w:pPr>
              <w:pStyle w:val="TAC"/>
              <w:rPr>
                <w:kern w:val="2"/>
              </w:rPr>
            </w:pPr>
            <w:r w:rsidRPr="009171D1">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9171D1" w:rsidRDefault="0094085E" w:rsidP="00A01CBB">
            <w:pPr>
              <w:pStyle w:val="TAC"/>
              <w:rPr>
                <w:kern w:val="2"/>
              </w:rPr>
            </w:pPr>
            <w:r w:rsidRPr="009171D1">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9171D1" w:rsidRDefault="0094085E" w:rsidP="00A01CBB">
            <w:pPr>
              <w:pStyle w:val="TAC"/>
              <w:rPr>
                <w:kern w:val="2"/>
              </w:rPr>
            </w:pPr>
            <w:r w:rsidRPr="009171D1">
              <w:rPr>
                <w:kern w:val="2"/>
              </w:rPr>
              <w:t>FDD</w:t>
            </w:r>
          </w:p>
        </w:tc>
      </w:tr>
      <w:tr w:rsidR="0094085E" w:rsidRPr="009171D1"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9171D1" w:rsidRDefault="0094085E" w:rsidP="00A01CBB">
            <w:pPr>
              <w:pStyle w:val="TAC"/>
              <w:rPr>
                <w:kern w:val="2"/>
              </w:rPr>
            </w:pPr>
            <w:r w:rsidRPr="009171D1">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9171D1" w:rsidRDefault="0094085E" w:rsidP="00A01CBB">
            <w:pPr>
              <w:pStyle w:val="TAC"/>
              <w:rPr>
                <w:kern w:val="2"/>
              </w:rPr>
            </w:pPr>
            <w:r w:rsidRPr="009171D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9171D1" w:rsidRDefault="0094085E" w:rsidP="00A01CBB">
            <w:pPr>
              <w:pStyle w:val="TAC"/>
              <w:rPr>
                <w:kern w:val="2"/>
              </w:rPr>
            </w:pPr>
            <w:r w:rsidRPr="009171D1">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9171D1" w:rsidRDefault="0094085E" w:rsidP="00A01CBB">
            <w:pPr>
              <w:pStyle w:val="TAC"/>
              <w:rPr>
                <w:kern w:val="2"/>
              </w:rPr>
            </w:pPr>
            <w:r w:rsidRPr="009171D1">
              <w:rPr>
                <w:kern w:val="2"/>
              </w:rPr>
              <w:t>FDD</w:t>
            </w:r>
          </w:p>
        </w:tc>
      </w:tr>
      <w:tr w:rsidR="0094085E" w:rsidRPr="009171D1"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9171D1" w:rsidRDefault="0094085E" w:rsidP="00A01CBB">
            <w:pPr>
              <w:pStyle w:val="TAC"/>
              <w:rPr>
                <w:kern w:val="2"/>
              </w:rPr>
            </w:pPr>
            <w:r w:rsidRPr="009171D1">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9171D1" w:rsidRDefault="0094085E" w:rsidP="00A01CBB">
            <w:pPr>
              <w:pStyle w:val="TAC"/>
              <w:rPr>
                <w:kern w:val="2"/>
              </w:rPr>
            </w:pPr>
            <w:r w:rsidRPr="009171D1">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9171D1" w:rsidRDefault="0094085E" w:rsidP="00A01CBB">
            <w:pPr>
              <w:pStyle w:val="TAC"/>
              <w:rPr>
                <w:kern w:val="2"/>
              </w:rPr>
            </w:pPr>
            <w:r w:rsidRPr="009171D1">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9171D1" w:rsidRDefault="0094085E" w:rsidP="00A01CBB">
            <w:pPr>
              <w:pStyle w:val="TAC"/>
              <w:rPr>
                <w:kern w:val="2"/>
              </w:rPr>
            </w:pPr>
            <w:r w:rsidRPr="009171D1">
              <w:rPr>
                <w:kern w:val="2"/>
              </w:rPr>
              <w:t>FDD</w:t>
            </w:r>
          </w:p>
        </w:tc>
      </w:tr>
      <w:tr w:rsidR="0094085E" w:rsidRPr="009171D1"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9171D1" w:rsidRDefault="0094085E" w:rsidP="00A01CBB">
            <w:pPr>
              <w:pStyle w:val="TAC"/>
              <w:rPr>
                <w:kern w:val="2"/>
              </w:rPr>
            </w:pPr>
            <w:r w:rsidRPr="009171D1">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9171D1" w:rsidRDefault="0094085E" w:rsidP="00A01CBB">
            <w:pPr>
              <w:pStyle w:val="TAC"/>
              <w:rPr>
                <w:kern w:val="2"/>
              </w:rPr>
            </w:pPr>
            <w:r w:rsidRPr="009171D1">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9171D1" w:rsidRDefault="0094085E" w:rsidP="00A01CBB">
            <w:pPr>
              <w:pStyle w:val="TAC"/>
              <w:rPr>
                <w:kern w:val="2"/>
              </w:rPr>
            </w:pPr>
            <w:r w:rsidRPr="009171D1">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9171D1" w:rsidRDefault="0094085E" w:rsidP="00A01CBB">
            <w:pPr>
              <w:pStyle w:val="TAC"/>
              <w:rPr>
                <w:kern w:val="2"/>
              </w:rPr>
            </w:pPr>
            <w:r w:rsidRPr="009171D1">
              <w:rPr>
                <w:kern w:val="2"/>
              </w:rPr>
              <w:t>TDD</w:t>
            </w:r>
          </w:p>
        </w:tc>
      </w:tr>
      <w:tr w:rsidR="0094085E" w:rsidRPr="009171D1"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9171D1" w:rsidRDefault="0094085E" w:rsidP="00A01CBB">
            <w:pPr>
              <w:pStyle w:val="TAC"/>
              <w:rPr>
                <w:kern w:val="2"/>
              </w:rPr>
            </w:pPr>
            <w:r w:rsidRPr="009171D1">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9171D1" w:rsidRDefault="0094085E" w:rsidP="00A01CBB">
            <w:pPr>
              <w:pStyle w:val="TAC"/>
              <w:rPr>
                <w:kern w:val="2"/>
              </w:rPr>
            </w:pPr>
            <w:r w:rsidRPr="009171D1">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9171D1" w:rsidRDefault="0094085E" w:rsidP="00A01CBB">
            <w:pPr>
              <w:pStyle w:val="TAC"/>
              <w:rPr>
                <w:kern w:val="2"/>
              </w:rPr>
            </w:pPr>
            <w:r w:rsidRPr="009171D1">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9171D1" w:rsidRDefault="0094085E" w:rsidP="00A01CBB">
            <w:pPr>
              <w:pStyle w:val="TAC"/>
              <w:rPr>
                <w:kern w:val="2"/>
              </w:rPr>
            </w:pPr>
            <w:r w:rsidRPr="009171D1">
              <w:rPr>
                <w:kern w:val="2"/>
              </w:rPr>
              <w:t>TDD</w:t>
            </w:r>
          </w:p>
        </w:tc>
      </w:tr>
      <w:tr w:rsidR="0094085E" w:rsidRPr="009171D1"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9171D1" w:rsidRDefault="0094085E" w:rsidP="00A01CBB">
            <w:pPr>
              <w:pStyle w:val="TAC"/>
              <w:rPr>
                <w:kern w:val="2"/>
              </w:rPr>
            </w:pPr>
            <w:r w:rsidRPr="009171D1">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9171D1" w:rsidRDefault="0094085E" w:rsidP="00A01CBB">
            <w:pPr>
              <w:pStyle w:val="TAC"/>
              <w:rPr>
                <w:kern w:val="2"/>
              </w:rPr>
            </w:pPr>
            <w:r w:rsidRPr="009171D1">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9171D1" w:rsidRDefault="0094085E" w:rsidP="00A01CBB">
            <w:pPr>
              <w:pStyle w:val="TAC"/>
              <w:rPr>
                <w:kern w:val="2"/>
              </w:rPr>
            </w:pPr>
            <w:r w:rsidRPr="009171D1">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9171D1" w:rsidRDefault="0094085E" w:rsidP="00A01CBB">
            <w:pPr>
              <w:pStyle w:val="TAC"/>
              <w:rPr>
                <w:kern w:val="2"/>
              </w:rPr>
            </w:pPr>
            <w:r w:rsidRPr="009171D1">
              <w:rPr>
                <w:kern w:val="2"/>
              </w:rPr>
              <w:t>TDD</w:t>
            </w:r>
          </w:p>
        </w:tc>
      </w:tr>
      <w:tr w:rsidR="0094085E" w:rsidRPr="009171D1"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9171D1" w:rsidRDefault="0094085E" w:rsidP="00A01CBB">
            <w:pPr>
              <w:pStyle w:val="TAC"/>
              <w:rPr>
                <w:kern w:val="2"/>
              </w:rPr>
            </w:pPr>
            <w:r w:rsidRPr="009171D1">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9171D1" w:rsidRDefault="0094085E" w:rsidP="00A01CBB">
            <w:pPr>
              <w:pStyle w:val="TAC"/>
              <w:rPr>
                <w:kern w:val="2"/>
              </w:rPr>
            </w:pPr>
            <w:r w:rsidRPr="009171D1">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9171D1" w:rsidRDefault="0094085E" w:rsidP="00A01CBB">
            <w:pPr>
              <w:pStyle w:val="TAC"/>
              <w:rPr>
                <w:kern w:val="2"/>
              </w:rPr>
            </w:pPr>
            <w:r w:rsidRPr="009171D1">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9171D1" w:rsidRDefault="0094085E" w:rsidP="00A01CBB">
            <w:pPr>
              <w:pStyle w:val="TAC"/>
              <w:rPr>
                <w:kern w:val="2"/>
              </w:rPr>
            </w:pPr>
            <w:r w:rsidRPr="009171D1">
              <w:rPr>
                <w:kern w:val="2"/>
              </w:rPr>
              <w:t>TDD</w:t>
            </w:r>
          </w:p>
        </w:tc>
      </w:tr>
      <w:tr w:rsidR="0094085E" w:rsidRPr="009171D1"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9171D1" w:rsidRDefault="0094085E" w:rsidP="00A01CBB">
            <w:pPr>
              <w:pStyle w:val="TAC"/>
              <w:rPr>
                <w:kern w:val="2"/>
              </w:rPr>
            </w:pPr>
            <w:r w:rsidRPr="009171D1">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9171D1" w:rsidRDefault="0094085E" w:rsidP="00A01CBB">
            <w:pPr>
              <w:pStyle w:val="TAC"/>
              <w:rPr>
                <w:kern w:val="2"/>
              </w:rPr>
            </w:pPr>
            <w:r w:rsidRPr="009171D1">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9171D1" w:rsidRDefault="0094085E" w:rsidP="00A01CBB">
            <w:pPr>
              <w:pStyle w:val="TAC"/>
              <w:rPr>
                <w:kern w:val="2"/>
              </w:rPr>
            </w:pPr>
            <w:r w:rsidRPr="009171D1">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9171D1" w:rsidRDefault="0094085E" w:rsidP="00A01CBB">
            <w:pPr>
              <w:pStyle w:val="TAC"/>
              <w:rPr>
                <w:kern w:val="2"/>
              </w:rPr>
            </w:pPr>
            <w:r w:rsidRPr="009171D1">
              <w:rPr>
                <w:kern w:val="2"/>
              </w:rPr>
              <w:t>TDD</w:t>
            </w:r>
          </w:p>
        </w:tc>
      </w:tr>
      <w:tr w:rsidR="0094085E" w:rsidRPr="009171D1"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9171D1" w:rsidRDefault="0094085E" w:rsidP="00A01CBB">
            <w:pPr>
              <w:pStyle w:val="TAC"/>
              <w:rPr>
                <w:kern w:val="2"/>
              </w:rPr>
            </w:pPr>
            <w:r w:rsidRPr="009171D1">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9171D1" w:rsidRDefault="0094085E" w:rsidP="00A01CBB">
            <w:pPr>
              <w:pStyle w:val="TAC"/>
              <w:rPr>
                <w:kern w:val="2"/>
              </w:rPr>
            </w:pPr>
            <w:r w:rsidRPr="009171D1">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9171D1" w:rsidRDefault="0094085E" w:rsidP="00A01CBB">
            <w:pPr>
              <w:pStyle w:val="TAC"/>
              <w:rPr>
                <w:kern w:val="2"/>
              </w:rPr>
            </w:pPr>
            <w:r w:rsidRPr="009171D1">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9171D1" w:rsidRDefault="0094085E" w:rsidP="00A01CBB">
            <w:pPr>
              <w:pStyle w:val="TAC"/>
              <w:rPr>
                <w:kern w:val="2"/>
              </w:rPr>
            </w:pPr>
            <w:r w:rsidRPr="009171D1">
              <w:rPr>
                <w:kern w:val="2"/>
              </w:rPr>
              <w:t>TDD</w:t>
            </w:r>
          </w:p>
        </w:tc>
      </w:tr>
      <w:tr w:rsidR="0094085E" w:rsidRPr="009171D1"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9171D1" w:rsidRDefault="0094085E" w:rsidP="00A01CBB">
            <w:pPr>
              <w:pStyle w:val="TAC"/>
              <w:rPr>
                <w:kern w:val="2"/>
              </w:rPr>
            </w:pPr>
            <w:r w:rsidRPr="009171D1">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9171D1" w:rsidRDefault="0094085E" w:rsidP="008151DC">
            <w:pPr>
              <w:pStyle w:val="TAC"/>
              <w:tabs>
                <w:tab w:val="center" w:pos="1250"/>
              </w:tabs>
              <w:jc w:val="left"/>
              <w:rPr>
                <w:kern w:val="2"/>
              </w:rPr>
            </w:pPr>
            <w:r w:rsidRPr="009171D1">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9171D1" w:rsidRDefault="0094085E" w:rsidP="00A01CBB">
            <w:pPr>
              <w:pStyle w:val="TAC"/>
              <w:rPr>
                <w:kern w:val="2"/>
              </w:rPr>
            </w:pPr>
            <w:r w:rsidRPr="009171D1">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9171D1" w:rsidRDefault="0094085E" w:rsidP="00A01CBB">
            <w:pPr>
              <w:pStyle w:val="TAC"/>
              <w:rPr>
                <w:kern w:val="2"/>
              </w:rPr>
            </w:pPr>
            <w:r w:rsidRPr="009171D1">
              <w:rPr>
                <w:kern w:val="2"/>
              </w:rPr>
              <w:t>TDD</w:t>
            </w:r>
            <w:r w:rsidRPr="009171D1">
              <w:rPr>
                <w:rFonts w:cs="Arial"/>
                <w:kern w:val="2"/>
                <w:vertAlign w:val="superscript"/>
              </w:rPr>
              <w:t>1</w:t>
            </w:r>
          </w:p>
        </w:tc>
      </w:tr>
      <w:tr w:rsidR="0094085E" w:rsidRPr="009171D1"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9171D1" w:rsidRDefault="0094085E" w:rsidP="00A01CBB">
            <w:pPr>
              <w:pStyle w:val="TAC"/>
              <w:rPr>
                <w:kern w:val="2"/>
              </w:rPr>
            </w:pPr>
            <w:r w:rsidRPr="009171D1">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9171D1" w:rsidRDefault="0094085E" w:rsidP="00A01CBB">
            <w:pPr>
              <w:pStyle w:val="TAC"/>
              <w:rPr>
                <w:kern w:val="2"/>
              </w:rPr>
            </w:pPr>
            <w:r w:rsidRPr="009171D1">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9171D1" w:rsidRDefault="0094085E" w:rsidP="00A01CBB">
            <w:pPr>
              <w:pStyle w:val="TAC"/>
              <w:rPr>
                <w:kern w:val="2"/>
              </w:rPr>
            </w:pPr>
            <w:r w:rsidRPr="009171D1">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9171D1" w:rsidRDefault="0094085E" w:rsidP="00A01CBB">
            <w:pPr>
              <w:pStyle w:val="TAC"/>
              <w:rPr>
                <w:kern w:val="2"/>
              </w:rPr>
            </w:pPr>
            <w:r w:rsidRPr="009171D1">
              <w:rPr>
                <w:kern w:val="2"/>
              </w:rPr>
              <w:t>TDD</w:t>
            </w:r>
          </w:p>
        </w:tc>
      </w:tr>
      <w:tr w:rsidR="0094085E" w:rsidRPr="009171D1"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9171D1" w:rsidRDefault="0094085E" w:rsidP="00A01CBB">
            <w:pPr>
              <w:pStyle w:val="TAC"/>
              <w:rPr>
                <w:kern w:val="2"/>
              </w:rPr>
            </w:pPr>
            <w:r w:rsidRPr="009171D1">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9171D1" w:rsidRDefault="0094085E" w:rsidP="00A01CBB">
            <w:pPr>
              <w:pStyle w:val="TAC"/>
              <w:rPr>
                <w:kern w:val="2"/>
              </w:rPr>
            </w:pPr>
            <w:r w:rsidRPr="009171D1">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9171D1" w:rsidRDefault="0094085E" w:rsidP="00A01CBB">
            <w:pPr>
              <w:pStyle w:val="TAC"/>
              <w:rPr>
                <w:kern w:val="2"/>
              </w:rPr>
            </w:pPr>
            <w:r w:rsidRPr="009171D1">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9171D1" w:rsidRDefault="0094085E" w:rsidP="00A01CBB">
            <w:pPr>
              <w:pStyle w:val="TAC"/>
              <w:rPr>
                <w:kern w:val="2"/>
              </w:rPr>
            </w:pPr>
            <w:r w:rsidRPr="009171D1">
              <w:rPr>
                <w:kern w:val="2"/>
              </w:rPr>
              <w:t>TDD</w:t>
            </w:r>
          </w:p>
        </w:tc>
      </w:tr>
      <w:tr w:rsidR="0094085E" w:rsidRPr="009171D1"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9171D1" w:rsidRDefault="0094085E" w:rsidP="00A01CBB">
            <w:pPr>
              <w:pStyle w:val="TAC"/>
              <w:rPr>
                <w:kern w:val="2"/>
              </w:rPr>
            </w:pPr>
            <w:r w:rsidRPr="009171D1">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9171D1" w:rsidRDefault="0094085E" w:rsidP="00A01CBB">
            <w:pPr>
              <w:pStyle w:val="TAC"/>
              <w:rPr>
                <w:kern w:val="2"/>
              </w:rPr>
            </w:pPr>
            <w:r w:rsidRPr="009171D1">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9171D1" w:rsidRDefault="0094085E" w:rsidP="00A01CBB">
            <w:pPr>
              <w:pStyle w:val="TAC"/>
              <w:rPr>
                <w:kern w:val="2"/>
              </w:rPr>
            </w:pPr>
            <w:r w:rsidRPr="009171D1">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9171D1" w:rsidRDefault="0094085E" w:rsidP="00A01CBB">
            <w:pPr>
              <w:pStyle w:val="TAC"/>
              <w:rPr>
                <w:kern w:val="2"/>
              </w:rPr>
            </w:pPr>
            <w:r w:rsidRPr="009171D1">
              <w:rPr>
                <w:kern w:val="2"/>
              </w:rPr>
              <w:t>FDD</w:t>
            </w:r>
            <w:r w:rsidRPr="009171D1">
              <w:rPr>
                <w:kern w:val="2"/>
                <w:vertAlign w:val="superscript"/>
              </w:rPr>
              <w:t>4</w:t>
            </w:r>
          </w:p>
        </w:tc>
      </w:tr>
      <w:tr w:rsidR="0094085E" w:rsidRPr="009171D1"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9171D1" w:rsidRDefault="0094085E" w:rsidP="00A01CBB">
            <w:pPr>
              <w:pStyle w:val="TAC"/>
              <w:rPr>
                <w:kern w:val="2"/>
              </w:rPr>
            </w:pPr>
            <w:r w:rsidRPr="009171D1">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9171D1" w:rsidRDefault="0094085E" w:rsidP="00A01CBB">
            <w:pPr>
              <w:pStyle w:val="TAC"/>
              <w:rPr>
                <w:kern w:val="2"/>
              </w:rPr>
            </w:pPr>
            <w:r w:rsidRPr="009171D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9171D1" w:rsidRDefault="0094085E" w:rsidP="00A01CBB">
            <w:pPr>
              <w:pStyle w:val="TAC"/>
              <w:rPr>
                <w:kern w:val="2"/>
              </w:rPr>
            </w:pPr>
            <w:r w:rsidRPr="009171D1">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9171D1" w:rsidRDefault="0094085E" w:rsidP="00A01CBB">
            <w:pPr>
              <w:pStyle w:val="TAC"/>
              <w:rPr>
                <w:kern w:val="2"/>
              </w:rPr>
            </w:pPr>
            <w:r w:rsidRPr="009171D1">
              <w:rPr>
                <w:kern w:val="2"/>
              </w:rPr>
              <w:t>FDD</w:t>
            </w:r>
          </w:p>
        </w:tc>
      </w:tr>
      <w:tr w:rsidR="0094085E" w:rsidRPr="009171D1"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9171D1" w:rsidRDefault="0094085E" w:rsidP="00A01CBB">
            <w:pPr>
              <w:pStyle w:val="TAC"/>
              <w:rPr>
                <w:kern w:val="2"/>
              </w:rPr>
            </w:pPr>
            <w:r w:rsidRPr="009171D1">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9171D1" w:rsidRDefault="0094085E" w:rsidP="00A01CBB">
            <w:pPr>
              <w:pStyle w:val="TAC"/>
              <w:rPr>
                <w:kern w:val="2"/>
              </w:rPr>
            </w:pPr>
            <w:r w:rsidRPr="009171D1">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9171D1" w:rsidRDefault="0094085E" w:rsidP="00A01CBB">
            <w:pPr>
              <w:pStyle w:val="TAC"/>
              <w:rPr>
                <w:kern w:val="2"/>
              </w:rPr>
            </w:pPr>
            <w:r w:rsidRPr="009171D1">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9171D1" w:rsidRDefault="0094085E" w:rsidP="00A01CBB">
            <w:pPr>
              <w:pStyle w:val="TAC"/>
              <w:rPr>
                <w:kern w:val="2"/>
              </w:rPr>
            </w:pPr>
            <w:r w:rsidRPr="009171D1">
              <w:rPr>
                <w:kern w:val="2"/>
              </w:rPr>
              <w:t>FDD</w:t>
            </w:r>
          </w:p>
        </w:tc>
      </w:tr>
      <w:tr w:rsidR="0094085E" w:rsidRPr="009171D1"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9171D1" w:rsidRDefault="0094085E" w:rsidP="00A01CBB">
            <w:pPr>
              <w:pStyle w:val="TAC"/>
              <w:rPr>
                <w:kern w:val="2"/>
              </w:rPr>
            </w:pPr>
            <w:r w:rsidRPr="009171D1">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9171D1" w:rsidRDefault="0094085E" w:rsidP="00A01CBB">
            <w:pPr>
              <w:pStyle w:val="TAC"/>
              <w:rPr>
                <w:kern w:val="2"/>
              </w:rPr>
            </w:pPr>
            <w:r w:rsidRPr="009171D1">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9171D1" w:rsidRDefault="0094085E" w:rsidP="00A01CBB">
            <w:pPr>
              <w:pStyle w:val="TAC"/>
              <w:rPr>
                <w:kern w:val="2"/>
              </w:rPr>
            </w:pPr>
            <w:r w:rsidRPr="009171D1">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9171D1" w:rsidRDefault="0094085E" w:rsidP="00A01CBB">
            <w:pPr>
              <w:pStyle w:val="TAC"/>
              <w:rPr>
                <w:kern w:val="2"/>
              </w:rPr>
            </w:pPr>
            <w:r w:rsidRPr="009171D1">
              <w:rPr>
                <w:kern w:val="2"/>
              </w:rPr>
              <w:t>FDD</w:t>
            </w:r>
          </w:p>
        </w:tc>
      </w:tr>
      <w:tr w:rsidR="0094085E" w:rsidRPr="009171D1"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9171D1" w:rsidRDefault="0094085E" w:rsidP="00A01CBB">
            <w:pPr>
              <w:pStyle w:val="TAC"/>
              <w:rPr>
                <w:kern w:val="2"/>
              </w:rPr>
            </w:pPr>
            <w:r w:rsidRPr="009171D1">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9171D1" w:rsidRDefault="0094085E" w:rsidP="00A01CBB">
            <w:pPr>
              <w:pStyle w:val="TAC"/>
              <w:rPr>
                <w:kern w:val="2"/>
              </w:rPr>
            </w:pPr>
            <w:r w:rsidRPr="009171D1">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9171D1" w:rsidRDefault="0094085E" w:rsidP="00A01CBB">
            <w:pPr>
              <w:pStyle w:val="TAC"/>
              <w:rPr>
                <w:kern w:val="2"/>
              </w:rPr>
            </w:pPr>
            <w:r w:rsidRPr="009171D1">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9171D1" w:rsidRDefault="0094085E" w:rsidP="00A01CBB">
            <w:pPr>
              <w:pStyle w:val="TAC"/>
              <w:rPr>
                <w:kern w:val="2"/>
              </w:rPr>
            </w:pPr>
            <w:r w:rsidRPr="009171D1">
              <w:rPr>
                <w:kern w:val="2"/>
              </w:rPr>
              <w:t>FDD</w:t>
            </w:r>
          </w:p>
        </w:tc>
      </w:tr>
      <w:tr w:rsidR="0094085E" w:rsidRPr="009171D1"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9171D1" w:rsidRDefault="0094085E" w:rsidP="00A01CBB">
            <w:pPr>
              <w:pStyle w:val="TAC"/>
              <w:rPr>
                <w:kern w:val="2"/>
              </w:rPr>
            </w:pPr>
            <w:r w:rsidRPr="009171D1">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9171D1" w:rsidRDefault="0094085E" w:rsidP="00A01CBB">
            <w:pPr>
              <w:pStyle w:val="TAC"/>
              <w:rPr>
                <w:kern w:val="2"/>
              </w:rPr>
            </w:pPr>
            <w:r w:rsidRPr="009171D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9171D1" w:rsidRDefault="0094085E" w:rsidP="00A01CBB">
            <w:pPr>
              <w:pStyle w:val="TAC"/>
              <w:rPr>
                <w:kern w:val="2"/>
              </w:rPr>
            </w:pPr>
            <w:r w:rsidRPr="009171D1">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9171D1" w:rsidRDefault="0094085E" w:rsidP="00A01CBB">
            <w:pPr>
              <w:pStyle w:val="TAC"/>
              <w:rPr>
                <w:kern w:val="2"/>
              </w:rPr>
            </w:pPr>
            <w:r w:rsidRPr="009171D1">
              <w:rPr>
                <w:kern w:val="2"/>
              </w:rPr>
              <w:t>SDL</w:t>
            </w:r>
          </w:p>
        </w:tc>
      </w:tr>
      <w:tr w:rsidR="0094085E" w:rsidRPr="009171D1"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9171D1" w:rsidRDefault="0094085E" w:rsidP="00A01CBB">
            <w:pPr>
              <w:pStyle w:val="TAC"/>
              <w:rPr>
                <w:kern w:val="2"/>
              </w:rPr>
            </w:pPr>
            <w:r w:rsidRPr="009171D1">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9171D1" w:rsidRDefault="0094085E" w:rsidP="00A01CBB">
            <w:pPr>
              <w:pStyle w:val="TAC"/>
              <w:rPr>
                <w:kern w:val="2"/>
              </w:rPr>
            </w:pPr>
            <w:r w:rsidRPr="009171D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9171D1" w:rsidRDefault="0094085E" w:rsidP="00A01CBB">
            <w:pPr>
              <w:pStyle w:val="TAC"/>
              <w:rPr>
                <w:kern w:val="2"/>
              </w:rPr>
            </w:pPr>
            <w:r w:rsidRPr="009171D1">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9171D1" w:rsidRDefault="0094085E" w:rsidP="00A01CBB">
            <w:pPr>
              <w:pStyle w:val="TAC"/>
              <w:rPr>
                <w:kern w:val="2"/>
              </w:rPr>
            </w:pPr>
            <w:r w:rsidRPr="009171D1">
              <w:rPr>
                <w:kern w:val="2"/>
              </w:rPr>
              <w:t>SDL</w:t>
            </w:r>
          </w:p>
        </w:tc>
      </w:tr>
      <w:tr w:rsidR="0094085E" w:rsidRPr="009171D1"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9171D1" w:rsidRDefault="0094085E" w:rsidP="00A01CBB">
            <w:pPr>
              <w:pStyle w:val="TAC"/>
              <w:rPr>
                <w:kern w:val="2"/>
              </w:rPr>
            </w:pPr>
            <w:r w:rsidRPr="009171D1">
              <w:rPr>
                <w:kern w:val="2"/>
              </w:rPr>
              <w:t>n77</w:t>
            </w:r>
            <w:r w:rsidRPr="009171D1">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9171D1" w:rsidRDefault="0094085E" w:rsidP="00A01CBB">
            <w:pPr>
              <w:pStyle w:val="TAC"/>
              <w:rPr>
                <w:kern w:val="2"/>
              </w:rPr>
            </w:pPr>
            <w:r w:rsidRPr="009171D1">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9171D1" w:rsidRDefault="0094085E" w:rsidP="00A01CBB">
            <w:pPr>
              <w:pStyle w:val="TAC"/>
              <w:rPr>
                <w:kern w:val="2"/>
              </w:rPr>
            </w:pPr>
            <w:r w:rsidRPr="009171D1">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9171D1" w:rsidRDefault="0094085E" w:rsidP="00A01CBB">
            <w:pPr>
              <w:pStyle w:val="TAC"/>
              <w:rPr>
                <w:kern w:val="2"/>
              </w:rPr>
            </w:pPr>
            <w:r w:rsidRPr="009171D1">
              <w:rPr>
                <w:kern w:val="2"/>
              </w:rPr>
              <w:t>TDD</w:t>
            </w:r>
          </w:p>
        </w:tc>
      </w:tr>
      <w:tr w:rsidR="0094085E" w:rsidRPr="009171D1"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9171D1" w:rsidRDefault="0094085E" w:rsidP="00A01CBB">
            <w:pPr>
              <w:pStyle w:val="TAC"/>
              <w:rPr>
                <w:kern w:val="2"/>
              </w:rPr>
            </w:pPr>
            <w:r w:rsidRPr="009171D1">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9171D1" w:rsidRDefault="0094085E" w:rsidP="00A01CBB">
            <w:pPr>
              <w:pStyle w:val="TAC"/>
              <w:rPr>
                <w:kern w:val="2"/>
              </w:rPr>
            </w:pPr>
            <w:r w:rsidRPr="009171D1">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9171D1" w:rsidRDefault="0094085E" w:rsidP="00A01CBB">
            <w:pPr>
              <w:pStyle w:val="TAC"/>
              <w:rPr>
                <w:kern w:val="2"/>
              </w:rPr>
            </w:pPr>
            <w:r w:rsidRPr="009171D1">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9171D1" w:rsidRDefault="0094085E" w:rsidP="00A01CBB">
            <w:pPr>
              <w:pStyle w:val="TAC"/>
              <w:rPr>
                <w:kern w:val="2"/>
              </w:rPr>
            </w:pPr>
            <w:r w:rsidRPr="009171D1">
              <w:rPr>
                <w:kern w:val="2"/>
              </w:rPr>
              <w:t>TDD</w:t>
            </w:r>
          </w:p>
        </w:tc>
      </w:tr>
      <w:tr w:rsidR="0094085E" w:rsidRPr="009171D1"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9171D1" w:rsidRDefault="0094085E" w:rsidP="00A01CBB">
            <w:pPr>
              <w:pStyle w:val="TAC"/>
              <w:rPr>
                <w:kern w:val="2"/>
              </w:rPr>
            </w:pPr>
            <w:r w:rsidRPr="009171D1">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9171D1" w:rsidRDefault="0094085E" w:rsidP="00A01CBB">
            <w:pPr>
              <w:pStyle w:val="TAC"/>
              <w:rPr>
                <w:kern w:val="2"/>
              </w:rPr>
            </w:pPr>
            <w:r w:rsidRPr="009171D1">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9171D1" w:rsidRDefault="0094085E" w:rsidP="00A01CBB">
            <w:pPr>
              <w:pStyle w:val="TAC"/>
              <w:rPr>
                <w:kern w:val="2"/>
              </w:rPr>
            </w:pPr>
            <w:r w:rsidRPr="009171D1">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9171D1" w:rsidRDefault="0094085E" w:rsidP="00A01CBB">
            <w:pPr>
              <w:pStyle w:val="TAC"/>
              <w:rPr>
                <w:kern w:val="2"/>
              </w:rPr>
            </w:pPr>
            <w:r w:rsidRPr="009171D1">
              <w:rPr>
                <w:kern w:val="2"/>
              </w:rPr>
              <w:t>TDD</w:t>
            </w:r>
          </w:p>
        </w:tc>
      </w:tr>
      <w:tr w:rsidR="0094085E" w:rsidRPr="009171D1"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9171D1" w:rsidRDefault="0094085E" w:rsidP="00A01CBB">
            <w:pPr>
              <w:pStyle w:val="TAC"/>
              <w:rPr>
                <w:kern w:val="2"/>
              </w:rPr>
            </w:pPr>
            <w:r w:rsidRPr="009171D1">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9171D1" w:rsidRDefault="0094085E" w:rsidP="00A01CBB">
            <w:pPr>
              <w:pStyle w:val="TAC"/>
              <w:rPr>
                <w:kern w:val="2"/>
              </w:rPr>
            </w:pPr>
            <w:r w:rsidRPr="009171D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9171D1" w:rsidRDefault="0094085E" w:rsidP="00A01CBB">
            <w:pPr>
              <w:pStyle w:val="TAC"/>
              <w:rPr>
                <w:kern w:val="2"/>
              </w:rPr>
            </w:pPr>
            <w:r w:rsidRPr="009171D1">
              <w:rPr>
                <w:kern w:val="2"/>
              </w:rPr>
              <w:t xml:space="preserve">SUL </w:t>
            </w:r>
          </w:p>
        </w:tc>
      </w:tr>
      <w:tr w:rsidR="0094085E" w:rsidRPr="009171D1"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9171D1" w:rsidRDefault="0094085E" w:rsidP="00A01CBB">
            <w:pPr>
              <w:pStyle w:val="TAC"/>
              <w:rPr>
                <w:kern w:val="2"/>
              </w:rPr>
            </w:pPr>
            <w:r w:rsidRPr="009171D1">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9171D1" w:rsidRDefault="0094085E" w:rsidP="00A01CBB">
            <w:pPr>
              <w:pStyle w:val="TAC"/>
              <w:rPr>
                <w:kern w:val="2"/>
              </w:rPr>
            </w:pPr>
            <w:r w:rsidRPr="009171D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9171D1" w:rsidRDefault="0094085E" w:rsidP="00A01CBB">
            <w:pPr>
              <w:pStyle w:val="TAC"/>
              <w:rPr>
                <w:kern w:val="2"/>
              </w:rPr>
            </w:pPr>
            <w:r w:rsidRPr="009171D1">
              <w:rPr>
                <w:kern w:val="2"/>
              </w:rPr>
              <w:t xml:space="preserve">SUL </w:t>
            </w:r>
          </w:p>
        </w:tc>
      </w:tr>
      <w:tr w:rsidR="0094085E" w:rsidRPr="009171D1"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9171D1" w:rsidRDefault="0094085E" w:rsidP="00A01CBB">
            <w:pPr>
              <w:pStyle w:val="TAC"/>
              <w:rPr>
                <w:kern w:val="2"/>
              </w:rPr>
            </w:pPr>
            <w:r w:rsidRPr="009171D1">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9171D1" w:rsidRDefault="0094085E" w:rsidP="00A01CBB">
            <w:pPr>
              <w:pStyle w:val="TAC"/>
              <w:rPr>
                <w:kern w:val="2"/>
              </w:rPr>
            </w:pPr>
            <w:r w:rsidRPr="009171D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9171D1" w:rsidRDefault="0094085E" w:rsidP="00A01CBB">
            <w:pPr>
              <w:pStyle w:val="TAC"/>
              <w:rPr>
                <w:kern w:val="2"/>
              </w:rPr>
            </w:pPr>
            <w:r w:rsidRPr="009171D1">
              <w:rPr>
                <w:kern w:val="2"/>
              </w:rPr>
              <w:t xml:space="preserve">SUL </w:t>
            </w:r>
          </w:p>
        </w:tc>
      </w:tr>
      <w:tr w:rsidR="0094085E" w:rsidRPr="009171D1"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9171D1" w:rsidRDefault="0094085E" w:rsidP="00A01CBB">
            <w:pPr>
              <w:pStyle w:val="TAC"/>
              <w:rPr>
                <w:kern w:val="2"/>
              </w:rPr>
            </w:pPr>
            <w:r w:rsidRPr="009171D1">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9171D1" w:rsidRDefault="0094085E" w:rsidP="00A01CBB">
            <w:pPr>
              <w:pStyle w:val="TAC"/>
              <w:rPr>
                <w:kern w:val="2"/>
              </w:rPr>
            </w:pPr>
            <w:r w:rsidRPr="009171D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9171D1" w:rsidRDefault="0094085E" w:rsidP="00A01CBB">
            <w:pPr>
              <w:pStyle w:val="TAC"/>
              <w:rPr>
                <w:kern w:val="2"/>
              </w:rPr>
            </w:pPr>
            <w:r w:rsidRPr="009171D1">
              <w:rPr>
                <w:kern w:val="2"/>
              </w:rPr>
              <w:t>SUL</w:t>
            </w:r>
          </w:p>
        </w:tc>
      </w:tr>
      <w:tr w:rsidR="0094085E" w:rsidRPr="009171D1"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9171D1" w:rsidRDefault="0094085E" w:rsidP="00A01CBB">
            <w:pPr>
              <w:pStyle w:val="TAC"/>
              <w:rPr>
                <w:kern w:val="2"/>
              </w:rPr>
            </w:pPr>
            <w:r w:rsidRPr="009171D1">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9171D1" w:rsidRDefault="0094085E" w:rsidP="00A01CBB">
            <w:pPr>
              <w:pStyle w:val="TAC"/>
              <w:rPr>
                <w:kern w:val="2"/>
              </w:rPr>
            </w:pPr>
            <w:r w:rsidRPr="009171D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9171D1" w:rsidRDefault="0094085E" w:rsidP="00A01CBB">
            <w:pPr>
              <w:pStyle w:val="TAC"/>
              <w:rPr>
                <w:kern w:val="2"/>
              </w:rPr>
            </w:pPr>
            <w:r w:rsidRPr="009171D1">
              <w:rPr>
                <w:kern w:val="2"/>
              </w:rPr>
              <w:t>SUL</w:t>
            </w:r>
          </w:p>
        </w:tc>
      </w:tr>
      <w:tr w:rsidR="0094085E" w:rsidRPr="009171D1"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9171D1" w:rsidRDefault="0094085E" w:rsidP="00A01CBB">
            <w:pPr>
              <w:pStyle w:val="TAC"/>
              <w:rPr>
                <w:b/>
                <w:kern w:val="2"/>
              </w:rPr>
            </w:pPr>
            <w:r w:rsidRPr="009171D1">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9171D1" w:rsidRDefault="0094085E" w:rsidP="00A01CBB">
            <w:pPr>
              <w:pStyle w:val="TAC"/>
              <w:rPr>
                <w:kern w:val="2"/>
              </w:rPr>
            </w:pPr>
            <w:r w:rsidRPr="009171D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9171D1" w:rsidRDefault="0094085E" w:rsidP="00A01CBB">
            <w:pPr>
              <w:pStyle w:val="TAC"/>
              <w:rPr>
                <w:kern w:val="2"/>
              </w:rPr>
            </w:pPr>
            <w:r w:rsidRPr="009171D1">
              <w:rPr>
                <w:kern w:val="2"/>
              </w:rPr>
              <w:t>SUL</w:t>
            </w:r>
          </w:p>
        </w:tc>
      </w:tr>
      <w:tr w:rsidR="0094085E" w:rsidRPr="009171D1"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9171D1" w:rsidRDefault="0094085E" w:rsidP="00A01CBB">
            <w:pPr>
              <w:pStyle w:val="TAC"/>
              <w:rPr>
                <w:kern w:val="2"/>
              </w:rPr>
            </w:pPr>
            <w:r w:rsidRPr="009171D1">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9171D1" w:rsidRDefault="0094085E" w:rsidP="00A01CBB">
            <w:pPr>
              <w:pStyle w:val="TAC"/>
              <w:rPr>
                <w:kern w:val="2"/>
              </w:rPr>
            </w:pPr>
            <w:r w:rsidRPr="009171D1">
              <w:rPr>
                <w:kern w:val="2"/>
                <w:lang w:eastAsia="zh-CN"/>
              </w:rPr>
              <w:t>2010 MHz</w:t>
            </w:r>
            <w:r w:rsidRPr="009171D1">
              <w:rPr>
                <w:kern w:val="2"/>
              </w:rPr>
              <w:t xml:space="preserve"> – </w:t>
            </w:r>
            <w:r w:rsidRPr="009171D1">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9171D1" w:rsidRDefault="0094085E" w:rsidP="00A01CBB">
            <w:pPr>
              <w:pStyle w:val="TAC"/>
              <w:rPr>
                <w:kern w:val="2"/>
              </w:rPr>
            </w:pPr>
            <w:r w:rsidRPr="009171D1">
              <w:rPr>
                <w:kern w:val="2"/>
              </w:rPr>
              <w:t>SUL</w:t>
            </w:r>
          </w:p>
        </w:tc>
      </w:tr>
    </w:tbl>
    <w:p w14:paraId="2CD572B7" w14:textId="77777777" w:rsidR="00597FD3" w:rsidRPr="009171D1" w:rsidRDefault="00597FD3" w:rsidP="0094085E">
      <w:pPr>
        <w:rPr>
          <w:lang w:eastAsia="zh-CN"/>
        </w:rPr>
      </w:pPr>
    </w:p>
    <w:p w14:paraId="3E820EB7" w14:textId="407392D9" w:rsidR="0094085E" w:rsidRPr="009171D1" w:rsidRDefault="0094085E" w:rsidP="0094085E">
      <w:pPr>
        <w:rPr>
          <w:lang w:eastAsia="zh-CN"/>
        </w:rPr>
      </w:pPr>
      <w:r w:rsidRPr="009171D1">
        <w:rPr>
          <w:lang w:eastAsia="zh-CN"/>
        </w:rPr>
        <w:t>Other operating bands may be considered in future releases.</w:t>
      </w:r>
    </w:p>
    <w:p w14:paraId="38EEC4D5" w14:textId="6FD1DA32" w:rsidR="0094085E" w:rsidRPr="009171D1" w:rsidRDefault="0094085E" w:rsidP="00D866BC">
      <w:pPr>
        <w:pStyle w:val="Heading3"/>
        <w:overflowPunct/>
        <w:autoSpaceDE/>
        <w:autoSpaceDN/>
        <w:adjustRightInd/>
      </w:pPr>
      <w:bookmarkStart w:id="126" w:name="_Toc97300086"/>
      <w:bookmarkStart w:id="127" w:name="_Toc121786109"/>
      <w:bookmarkStart w:id="128" w:name="_Toc121822794"/>
      <w:bookmarkStart w:id="129" w:name="_Toc130573954"/>
      <w:bookmarkStart w:id="130" w:name="_Toc154084168"/>
      <w:bookmarkStart w:id="131" w:name="_Toc155186493"/>
      <w:bookmarkStart w:id="132" w:name="_Toc187954913"/>
      <w:r w:rsidRPr="009171D1">
        <w:t>5.2.2</w:t>
      </w:r>
      <w:r w:rsidR="00DB15D4" w:rsidRPr="009171D1">
        <w:tab/>
      </w:r>
      <w:r w:rsidRPr="009171D1">
        <w:t>FR1 EN-DC band combinations</w:t>
      </w:r>
      <w:bookmarkEnd w:id="126"/>
      <w:bookmarkEnd w:id="127"/>
      <w:bookmarkEnd w:id="128"/>
      <w:bookmarkEnd w:id="129"/>
      <w:bookmarkEnd w:id="130"/>
      <w:bookmarkEnd w:id="131"/>
      <w:bookmarkEnd w:id="132"/>
    </w:p>
    <w:p w14:paraId="5F93C8B4" w14:textId="60ACB409" w:rsidR="0094085E" w:rsidRPr="009171D1" w:rsidRDefault="0094085E" w:rsidP="0094085E">
      <w:pPr>
        <w:rPr>
          <w:lang w:eastAsia="fi-FI"/>
        </w:rPr>
      </w:pPr>
      <w:r w:rsidRPr="009171D1">
        <w:rPr>
          <w:lang w:eastAsia="fi-FI"/>
        </w:rPr>
        <w:t>P</w:t>
      </w:r>
      <w:r w:rsidRPr="009171D1">
        <w:rPr>
          <w:lang w:eastAsia="zh-CN"/>
        </w:rPr>
        <w:t>ri</w:t>
      </w:r>
      <w:r w:rsidRPr="009171D1">
        <w:rPr>
          <w:lang w:eastAsia="fi-FI"/>
        </w:rPr>
        <w:t>nciple of EN-DC band combinations selection for FR1 TRP TRS OTA testing:</w:t>
      </w:r>
    </w:p>
    <w:p w14:paraId="43878F03" w14:textId="641F52D0" w:rsidR="0094085E" w:rsidRPr="009171D1" w:rsidRDefault="0094085E" w:rsidP="008151DC">
      <w:pPr>
        <w:ind w:left="720" w:hanging="436"/>
        <w:rPr>
          <w:lang w:eastAsia="fi-FI"/>
        </w:rPr>
      </w:pPr>
      <w:r w:rsidRPr="009171D1">
        <w:t>1</w:t>
      </w:r>
      <w:r w:rsidR="00F8351B" w:rsidRPr="009171D1">
        <w:t>.</w:t>
      </w:r>
      <w:r w:rsidRPr="009171D1">
        <w:tab/>
      </w:r>
      <w:r w:rsidRPr="009171D1">
        <w:rPr>
          <w:lang w:eastAsia="fi-FI"/>
        </w:rPr>
        <w:t xml:space="preserve">Focus on the performance of the NR carrier and do not consider multiple permutations between different LTE bands and NR band under test, i.e., for each NR band, only select one EN-DC </w:t>
      </w:r>
      <w:r w:rsidRPr="009171D1">
        <w:rPr>
          <w:lang w:eastAsia="zh-CN"/>
        </w:rPr>
        <w:t>band</w:t>
      </w:r>
      <w:r w:rsidRPr="009171D1">
        <w:rPr>
          <w:lang w:eastAsia="fi-FI"/>
        </w:rPr>
        <w:t xml:space="preserve"> combination.</w:t>
      </w:r>
    </w:p>
    <w:p w14:paraId="428635F7" w14:textId="1230C0AB" w:rsidR="0094085E" w:rsidRPr="009171D1" w:rsidRDefault="0094085E" w:rsidP="008151DC">
      <w:pPr>
        <w:ind w:left="720" w:hanging="436"/>
        <w:rPr>
          <w:lang w:eastAsia="fi-FI"/>
        </w:rPr>
      </w:pPr>
      <w:r w:rsidRPr="009171D1">
        <w:t>2</w:t>
      </w:r>
      <w:r w:rsidR="00F8351B" w:rsidRPr="009171D1">
        <w:t>.</w:t>
      </w:r>
      <w:r w:rsidRPr="009171D1">
        <w:tab/>
        <w:t>For UE supporting multiple EN-DC band combinations for the same NR band,</w:t>
      </w:r>
      <w:r w:rsidRPr="009171D1">
        <w:rPr>
          <w:lang w:eastAsia="fi-FI"/>
        </w:rPr>
        <w:t xml:space="preserve"> consider only those EN-DC configurations which have no MSD impact on either LTE or NR, i.e., the selected EN-DC combination should be no MSD issue identified in TS 38.101-3</w:t>
      </w:r>
      <w:r w:rsidR="002E2C46" w:rsidRPr="009171D1">
        <w:rPr>
          <w:lang w:eastAsia="fi-FI"/>
        </w:rPr>
        <w:t xml:space="preserve"> </w:t>
      </w:r>
      <w:r w:rsidR="002E2C46" w:rsidRPr="009171D1">
        <w:t>[17]</w:t>
      </w:r>
      <w:r w:rsidRPr="009171D1">
        <w:rPr>
          <w:lang w:eastAsia="fi-FI"/>
        </w:rPr>
        <w:t xml:space="preserve"> Section 7.3B.2.3 (Inter-band EN-DC within FR1).</w:t>
      </w:r>
    </w:p>
    <w:p w14:paraId="31D11056" w14:textId="0D4C5F27" w:rsidR="0094085E" w:rsidRPr="009171D1" w:rsidRDefault="0094085E" w:rsidP="0094085E">
      <w:pPr>
        <w:pStyle w:val="TH"/>
      </w:pPr>
      <w:r w:rsidRPr="009171D1">
        <w:lastRenderedPageBreak/>
        <w:t>Table 5.2.2-1</w:t>
      </w:r>
      <w:r w:rsidR="00F8351B" w:rsidRPr="009171D1">
        <w:t>:</w:t>
      </w:r>
      <w:r w:rsidRPr="009171D1">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9171D1"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9171D1" w:rsidRDefault="0094085E" w:rsidP="00A01CBB">
            <w:pPr>
              <w:pStyle w:val="TAH"/>
              <w:rPr>
                <w:kern w:val="2"/>
                <w:lang w:eastAsia="fi-FI"/>
              </w:rPr>
            </w:pPr>
            <w:r w:rsidRPr="009171D1">
              <w:rPr>
                <w:kern w:val="2"/>
                <w:lang w:eastAsia="fi-FI"/>
              </w:rPr>
              <w:t>EN-DC</w:t>
            </w:r>
          </w:p>
          <w:p w14:paraId="2742C048" w14:textId="77777777" w:rsidR="0094085E" w:rsidRPr="009171D1" w:rsidRDefault="0094085E" w:rsidP="00A01CBB">
            <w:pPr>
              <w:pStyle w:val="TAH"/>
              <w:rPr>
                <w:kern w:val="2"/>
                <w:lang w:eastAsia="fi-FI"/>
              </w:rPr>
            </w:pPr>
            <w:r w:rsidRPr="009171D1">
              <w:rPr>
                <w:kern w:val="2"/>
                <w:lang w:eastAsia="fi-FI"/>
              </w:rPr>
              <w:t>configuration</w:t>
            </w:r>
          </w:p>
        </w:tc>
        <w:tc>
          <w:tcPr>
            <w:tcW w:w="1434" w:type="dxa"/>
            <w:tcMar>
              <w:top w:w="0" w:type="dxa"/>
              <w:left w:w="70" w:type="dxa"/>
              <w:bottom w:w="0" w:type="dxa"/>
              <w:right w:w="70" w:type="dxa"/>
            </w:tcMar>
            <w:hideMark/>
          </w:tcPr>
          <w:p w14:paraId="46D75DED" w14:textId="77777777" w:rsidR="0094085E" w:rsidRPr="009171D1" w:rsidRDefault="0094085E" w:rsidP="00A01CBB">
            <w:pPr>
              <w:pStyle w:val="TAH"/>
              <w:rPr>
                <w:kern w:val="2"/>
                <w:lang w:eastAsia="fi-FI"/>
              </w:rPr>
            </w:pPr>
            <w:r w:rsidRPr="009171D1">
              <w:rPr>
                <w:kern w:val="2"/>
              </w:rPr>
              <w:t>E-UTRA configurations</w:t>
            </w:r>
          </w:p>
        </w:tc>
        <w:tc>
          <w:tcPr>
            <w:tcW w:w="1595" w:type="dxa"/>
            <w:tcMar>
              <w:top w:w="0" w:type="dxa"/>
              <w:left w:w="70" w:type="dxa"/>
              <w:bottom w:w="0" w:type="dxa"/>
              <w:right w:w="70" w:type="dxa"/>
            </w:tcMar>
            <w:hideMark/>
          </w:tcPr>
          <w:p w14:paraId="4F3B29C9" w14:textId="77777777" w:rsidR="0094085E" w:rsidRPr="009171D1" w:rsidRDefault="0094085E" w:rsidP="00A01CBB">
            <w:pPr>
              <w:pStyle w:val="TAH"/>
              <w:rPr>
                <w:kern w:val="2"/>
                <w:lang w:eastAsia="fi-FI"/>
              </w:rPr>
            </w:pPr>
            <w:r w:rsidRPr="009171D1">
              <w:rPr>
                <w:kern w:val="2"/>
              </w:rPr>
              <w:t>NR configurations</w:t>
            </w:r>
          </w:p>
        </w:tc>
      </w:tr>
      <w:tr w:rsidR="0094085E" w:rsidRPr="009171D1"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9171D1" w:rsidRDefault="0094085E" w:rsidP="00A01CBB">
            <w:pPr>
              <w:pStyle w:val="TAC"/>
              <w:rPr>
                <w:kern w:val="2"/>
                <w:lang w:eastAsia="fi-FI"/>
              </w:rPr>
            </w:pPr>
            <w:r w:rsidRPr="009171D1">
              <w:rPr>
                <w:kern w:val="2"/>
                <w:lang w:eastAsia="fi-FI"/>
              </w:rPr>
              <w:t>DC_3A_n28A</w:t>
            </w:r>
          </w:p>
        </w:tc>
        <w:tc>
          <w:tcPr>
            <w:tcW w:w="1434" w:type="dxa"/>
            <w:tcMar>
              <w:top w:w="0" w:type="dxa"/>
              <w:left w:w="70" w:type="dxa"/>
              <w:bottom w:w="0" w:type="dxa"/>
              <w:right w:w="70" w:type="dxa"/>
            </w:tcMar>
            <w:hideMark/>
          </w:tcPr>
          <w:p w14:paraId="6DE465FE"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6E29A0A8" w14:textId="77777777" w:rsidR="0094085E" w:rsidRPr="009171D1" w:rsidRDefault="0094085E" w:rsidP="00A01CBB">
            <w:pPr>
              <w:pStyle w:val="TAC"/>
              <w:rPr>
                <w:kern w:val="2"/>
              </w:rPr>
            </w:pPr>
            <w:r w:rsidRPr="009171D1">
              <w:rPr>
                <w:kern w:val="2"/>
              </w:rPr>
              <w:t>Note2</w:t>
            </w:r>
          </w:p>
        </w:tc>
      </w:tr>
      <w:tr w:rsidR="0094085E" w:rsidRPr="009171D1"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9171D1" w:rsidRDefault="0094085E" w:rsidP="00A01CBB">
            <w:pPr>
              <w:pStyle w:val="TAC"/>
              <w:rPr>
                <w:kern w:val="2"/>
                <w:lang w:eastAsia="zh-TW"/>
              </w:rPr>
            </w:pPr>
            <w:r w:rsidRPr="009171D1">
              <w:rPr>
                <w:kern w:val="2"/>
                <w:lang w:eastAsia="fi-FI"/>
              </w:rPr>
              <w:t>DC_2A_n41A</w:t>
            </w:r>
          </w:p>
        </w:tc>
        <w:tc>
          <w:tcPr>
            <w:tcW w:w="1434" w:type="dxa"/>
            <w:tcMar>
              <w:top w:w="0" w:type="dxa"/>
              <w:left w:w="70" w:type="dxa"/>
              <w:bottom w:w="0" w:type="dxa"/>
              <w:right w:w="70" w:type="dxa"/>
            </w:tcMar>
            <w:hideMark/>
          </w:tcPr>
          <w:p w14:paraId="156B63EF"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53E597C6" w14:textId="77777777" w:rsidR="0094085E" w:rsidRPr="009171D1" w:rsidRDefault="0094085E" w:rsidP="00A01CBB">
            <w:pPr>
              <w:pStyle w:val="TAC"/>
              <w:rPr>
                <w:kern w:val="2"/>
              </w:rPr>
            </w:pPr>
            <w:r w:rsidRPr="009171D1">
              <w:rPr>
                <w:kern w:val="2"/>
              </w:rPr>
              <w:t>Note2</w:t>
            </w:r>
          </w:p>
        </w:tc>
      </w:tr>
      <w:tr w:rsidR="0094085E" w:rsidRPr="009171D1"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9171D1" w:rsidRDefault="0094085E" w:rsidP="00A01CBB">
            <w:pPr>
              <w:pStyle w:val="TAC"/>
              <w:rPr>
                <w:kern w:val="2"/>
                <w:lang w:eastAsia="fi-FI"/>
              </w:rPr>
            </w:pPr>
            <w:r w:rsidRPr="009171D1">
              <w:rPr>
                <w:kern w:val="2"/>
              </w:rPr>
              <w:t>DC_1A_n78A</w:t>
            </w:r>
          </w:p>
        </w:tc>
        <w:tc>
          <w:tcPr>
            <w:tcW w:w="1434" w:type="dxa"/>
            <w:tcMar>
              <w:top w:w="0" w:type="dxa"/>
              <w:left w:w="70" w:type="dxa"/>
              <w:bottom w:w="0" w:type="dxa"/>
              <w:right w:w="70" w:type="dxa"/>
            </w:tcMar>
            <w:hideMark/>
          </w:tcPr>
          <w:p w14:paraId="63BAD927"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1229A3C8" w14:textId="77777777" w:rsidR="0094085E" w:rsidRPr="009171D1" w:rsidRDefault="0094085E" w:rsidP="00A01CBB">
            <w:pPr>
              <w:pStyle w:val="TAC"/>
              <w:rPr>
                <w:kern w:val="2"/>
              </w:rPr>
            </w:pPr>
            <w:r w:rsidRPr="009171D1">
              <w:rPr>
                <w:kern w:val="2"/>
              </w:rPr>
              <w:t>Note2</w:t>
            </w:r>
          </w:p>
        </w:tc>
      </w:tr>
      <w:tr w:rsidR="0094085E" w:rsidRPr="009171D1"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9171D1" w:rsidRDefault="0094085E" w:rsidP="00A01CBB">
            <w:pPr>
              <w:pStyle w:val="TAC"/>
              <w:rPr>
                <w:kern w:val="2"/>
                <w:lang w:eastAsia="en-US"/>
              </w:rPr>
            </w:pPr>
            <w:r w:rsidRPr="009171D1">
              <w:rPr>
                <w:kern w:val="2"/>
              </w:rPr>
              <w:t>DC_1A_n79A</w:t>
            </w:r>
          </w:p>
        </w:tc>
        <w:tc>
          <w:tcPr>
            <w:tcW w:w="1434" w:type="dxa"/>
            <w:tcMar>
              <w:top w:w="0" w:type="dxa"/>
              <w:left w:w="70" w:type="dxa"/>
              <w:bottom w:w="0" w:type="dxa"/>
              <w:right w:w="70" w:type="dxa"/>
            </w:tcMar>
            <w:hideMark/>
          </w:tcPr>
          <w:p w14:paraId="2C106307"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0BB3C602" w14:textId="77777777" w:rsidR="0094085E" w:rsidRPr="009171D1" w:rsidRDefault="0094085E" w:rsidP="00A01CBB">
            <w:pPr>
              <w:pStyle w:val="TAC"/>
              <w:rPr>
                <w:kern w:val="2"/>
              </w:rPr>
            </w:pPr>
            <w:r w:rsidRPr="009171D1">
              <w:rPr>
                <w:kern w:val="2"/>
              </w:rPr>
              <w:t>Note2</w:t>
            </w:r>
          </w:p>
        </w:tc>
      </w:tr>
      <w:tr w:rsidR="0094085E" w:rsidRPr="009171D1"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9171D1" w:rsidRDefault="0094085E" w:rsidP="00966D70">
            <w:pPr>
              <w:pStyle w:val="TAN"/>
            </w:pPr>
            <w:r w:rsidRPr="009171D1">
              <w:t>Note 1: As per TR 37.902 [10], Section 6.4 (Measurement frequencies).</w:t>
            </w:r>
          </w:p>
          <w:p w14:paraId="20695F41" w14:textId="77777777" w:rsidR="0094085E" w:rsidRPr="009171D1" w:rsidRDefault="0094085E" w:rsidP="00966D70">
            <w:pPr>
              <w:pStyle w:val="TAN"/>
            </w:pPr>
            <w:r w:rsidRPr="009171D1">
              <w:t>Note 2: As per Table 4.3.3-1 and Table 4.3.3-2 in TR 38.834.</w:t>
            </w:r>
          </w:p>
        </w:tc>
      </w:tr>
    </w:tbl>
    <w:p w14:paraId="1C7A2D9B" w14:textId="77777777" w:rsidR="00AD2708" w:rsidRPr="009171D1" w:rsidRDefault="00AD2708" w:rsidP="00AD2708">
      <w:pPr>
        <w:rPr>
          <w:lang w:eastAsia="fi-FI"/>
        </w:rPr>
      </w:pPr>
    </w:p>
    <w:p w14:paraId="4A56B4B2" w14:textId="05FAA708" w:rsidR="00597FD3" w:rsidRPr="009171D1" w:rsidRDefault="00247208" w:rsidP="00AD2708">
      <w:pPr>
        <w:rPr>
          <w:lang w:eastAsia="zh-CN"/>
        </w:rPr>
      </w:pPr>
      <w:r w:rsidRPr="009171D1">
        <w:rPr>
          <w:lang w:eastAsia="fi-FI"/>
        </w:rPr>
        <w:t>With the above basic principle and EN-DC example band combination, the selection logic for testing is defined by the decision tree below.</w:t>
      </w:r>
    </w:p>
    <w:p w14:paraId="7451826F" w14:textId="145635B2" w:rsidR="0068667B" w:rsidRPr="009171D1" w:rsidRDefault="0068667B" w:rsidP="00AD2708">
      <w:pPr>
        <w:pStyle w:val="TH"/>
        <w:rPr>
          <w:lang w:eastAsia="fi-FI"/>
        </w:rPr>
      </w:pPr>
      <w:r w:rsidRPr="009171D1">
        <w:rPr>
          <w:noProof/>
          <w:lang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9171D1" w:rsidRDefault="0068667B" w:rsidP="0068667B">
      <w:pPr>
        <w:pStyle w:val="TF"/>
        <w:rPr>
          <w:lang w:eastAsia="x-none"/>
        </w:rPr>
      </w:pPr>
      <w:r w:rsidRPr="009171D1">
        <w:t>Figure 5.2.2-2: Decision tree to select the EN-DC band combination for TRP/TRS testing</w:t>
      </w:r>
    </w:p>
    <w:p w14:paraId="1D473904" w14:textId="5F46847F" w:rsidR="00032EC9" w:rsidRPr="009171D1" w:rsidRDefault="00032EC9" w:rsidP="00032EC9">
      <w:pPr>
        <w:pStyle w:val="Heading2"/>
        <w:overflowPunct/>
        <w:autoSpaceDE/>
        <w:autoSpaceDN/>
        <w:adjustRightInd/>
        <w:rPr>
          <w:rFonts w:eastAsiaTheme="minorEastAsia"/>
        </w:rPr>
      </w:pPr>
      <w:bookmarkStart w:id="133" w:name="_Toc130573955"/>
      <w:bookmarkStart w:id="134" w:name="_Toc154084169"/>
      <w:bookmarkStart w:id="135" w:name="_Toc155186494"/>
      <w:bookmarkStart w:id="136" w:name="_Toc187954914"/>
      <w:r w:rsidRPr="009171D1">
        <w:rPr>
          <w:rFonts w:eastAsiaTheme="minorEastAsia"/>
        </w:rPr>
        <w:lastRenderedPageBreak/>
        <w:t>5.3</w:t>
      </w:r>
      <w:r w:rsidRPr="009171D1">
        <w:rPr>
          <w:rFonts w:eastAsiaTheme="minorEastAsia"/>
        </w:rPr>
        <w:tab/>
      </w:r>
      <w:r w:rsidRPr="009171D1">
        <w:t>Test parameters for each band</w:t>
      </w:r>
      <w:bookmarkEnd w:id="133"/>
      <w:bookmarkEnd w:id="134"/>
      <w:bookmarkEnd w:id="135"/>
      <w:bookmarkEnd w:id="136"/>
    </w:p>
    <w:p w14:paraId="188A049C" w14:textId="77777777" w:rsidR="00032EC9" w:rsidRPr="009171D1" w:rsidRDefault="00032EC9" w:rsidP="00032EC9">
      <w:pPr>
        <w:rPr>
          <w:rFonts w:eastAsia="DengXian"/>
          <w:i/>
        </w:rPr>
      </w:pPr>
      <w:r w:rsidRPr="009171D1">
        <w:rPr>
          <w:rFonts w:eastAsia="DengXian"/>
        </w:rPr>
        <w:t>The detailed testing parameters for each band is defined in Table 5.3-1 and Table 5.3-2.</w:t>
      </w:r>
    </w:p>
    <w:p w14:paraId="01DF8561" w14:textId="77777777" w:rsidR="00032EC9" w:rsidRPr="009171D1" w:rsidRDefault="00032EC9" w:rsidP="00032EC9">
      <w:pPr>
        <w:pStyle w:val="TH"/>
      </w:pPr>
      <w:r w:rsidRPr="009171D1">
        <w:t>Table 5.3-1: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9171D1" w14:paraId="4ACA443C" w14:textId="77777777" w:rsidTr="00A01CBB">
        <w:tc>
          <w:tcPr>
            <w:tcW w:w="325" w:type="pct"/>
            <w:vAlign w:val="center"/>
            <w:hideMark/>
          </w:tcPr>
          <w:p w14:paraId="770C9042" w14:textId="77777777" w:rsidR="00032EC9" w:rsidRPr="009171D1" w:rsidRDefault="00032EC9" w:rsidP="00A01CBB">
            <w:pPr>
              <w:pStyle w:val="TAH"/>
              <w:rPr>
                <w:rFonts w:eastAsia="Yu Mincho"/>
              </w:rPr>
            </w:pPr>
            <w:r w:rsidRPr="009171D1">
              <w:rPr>
                <w:lang w:eastAsia="zh-CN"/>
              </w:rPr>
              <w:t>NR Band</w:t>
            </w:r>
          </w:p>
        </w:tc>
        <w:tc>
          <w:tcPr>
            <w:tcW w:w="415" w:type="pct"/>
            <w:vAlign w:val="center"/>
            <w:hideMark/>
          </w:tcPr>
          <w:p w14:paraId="380732C2" w14:textId="77777777" w:rsidR="00032EC9" w:rsidRPr="009171D1" w:rsidRDefault="00032EC9" w:rsidP="00A01CBB">
            <w:pPr>
              <w:pStyle w:val="TAH"/>
              <w:rPr>
                <w:rFonts w:eastAsia="Yu Mincho"/>
              </w:rPr>
            </w:pPr>
            <w:r w:rsidRPr="009171D1">
              <w:rPr>
                <w:lang w:eastAsia="zh-CN"/>
              </w:rPr>
              <w:t>CBW</w:t>
            </w:r>
            <w:r w:rsidRPr="009171D1">
              <w:rPr>
                <w:lang w:eastAsia="zh-CN"/>
              </w:rPr>
              <w:br/>
              <w:t>[MHz]</w:t>
            </w:r>
          </w:p>
        </w:tc>
        <w:tc>
          <w:tcPr>
            <w:tcW w:w="320" w:type="pct"/>
            <w:vAlign w:val="center"/>
          </w:tcPr>
          <w:p w14:paraId="073313EC" w14:textId="77777777" w:rsidR="00032EC9" w:rsidRPr="009171D1" w:rsidRDefault="00032EC9" w:rsidP="00A01CBB">
            <w:pPr>
              <w:pStyle w:val="TAH"/>
              <w:rPr>
                <w:lang w:eastAsia="zh-CN"/>
              </w:rPr>
            </w:pPr>
            <w:r w:rsidRPr="009171D1">
              <w:rPr>
                <w:lang w:eastAsia="zh-CN"/>
              </w:rPr>
              <w:t>SCS (kHz)</w:t>
            </w:r>
          </w:p>
        </w:tc>
        <w:tc>
          <w:tcPr>
            <w:tcW w:w="579" w:type="pct"/>
            <w:vAlign w:val="center"/>
          </w:tcPr>
          <w:p w14:paraId="4D8FF73C" w14:textId="77777777" w:rsidR="00032EC9" w:rsidRPr="009171D1" w:rsidRDefault="00032EC9" w:rsidP="00A01CBB">
            <w:pPr>
              <w:pStyle w:val="TAH"/>
              <w:rPr>
                <w:lang w:eastAsia="zh-CN"/>
              </w:rPr>
            </w:pPr>
            <w:r w:rsidRPr="009171D1">
              <w:rPr>
                <w:lang w:eastAsia="zh-CN"/>
              </w:rPr>
              <w:t>UL modulation</w:t>
            </w:r>
          </w:p>
        </w:tc>
        <w:tc>
          <w:tcPr>
            <w:tcW w:w="374" w:type="pct"/>
            <w:vAlign w:val="center"/>
          </w:tcPr>
          <w:p w14:paraId="270CA2F9" w14:textId="77777777" w:rsidR="00032EC9" w:rsidRPr="009171D1" w:rsidRDefault="00032EC9" w:rsidP="00A01CBB">
            <w:pPr>
              <w:pStyle w:val="TAH"/>
              <w:rPr>
                <w:lang w:eastAsia="zh-CN"/>
              </w:rPr>
            </w:pPr>
            <w:r w:rsidRPr="009171D1">
              <w:rPr>
                <w:lang w:eastAsia="zh-CN"/>
              </w:rPr>
              <w:t>Range</w:t>
            </w:r>
          </w:p>
        </w:tc>
        <w:tc>
          <w:tcPr>
            <w:tcW w:w="471" w:type="pct"/>
            <w:vAlign w:val="center"/>
          </w:tcPr>
          <w:p w14:paraId="2AD4ECB2" w14:textId="77777777" w:rsidR="00032EC9" w:rsidRPr="009171D1" w:rsidRDefault="00032EC9" w:rsidP="00A01CBB">
            <w:pPr>
              <w:pStyle w:val="TAH"/>
            </w:pPr>
            <w:r w:rsidRPr="009171D1">
              <w:t>UL Carrier centre</w:t>
            </w:r>
          </w:p>
          <w:p w14:paraId="45893205" w14:textId="77777777" w:rsidR="00032EC9" w:rsidRPr="009171D1" w:rsidRDefault="00032EC9" w:rsidP="00A01CBB">
            <w:pPr>
              <w:pStyle w:val="TAH"/>
              <w:rPr>
                <w:lang w:eastAsia="zh-CN"/>
              </w:rPr>
            </w:pPr>
            <w:r w:rsidRPr="009171D1">
              <w:t>[ARFCN]</w:t>
            </w:r>
          </w:p>
        </w:tc>
        <w:tc>
          <w:tcPr>
            <w:tcW w:w="423" w:type="pct"/>
            <w:vAlign w:val="center"/>
          </w:tcPr>
          <w:p w14:paraId="3B50BCFD" w14:textId="77777777" w:rsidR="00032EC9" w:rsidRPr="009171D1" w:rsidRDefault="00032EC9" w:rsidP="00A01CBB">
            <w:pPr>
              <w:pStyle w:val="TAH"/>
              <w:rPr>
                <w:lang w:eastAsia="zh-CN"/>
              </w:rPr>
            </w:pPr>
            <w:r w:rsidRPr="009171D1">
              <w:rPr>
                <w:lang w:eastAsia="zh-CN"/>
              </w:rPr>
              <w:t>UL Carrier Center (MHz)</w:t>
            </w:r>
          </w:p>
        </w:tc>
        <w:tc>
          <w:tcPr>
            <w:tcW w:w="471" w:type="pct"/>
            <w:vAlign w:val="center"/>
          </w:tcPr>
          <w:p w14:paraId="236F0137" w14:textId="77777777" w:rsidR="00032EC9" w:rsidRPr="009171D1" w:rsidRDefault="00032EC9" w:rsidP="00A01CBB">
            <w:pPr>
              <w:pStyle w:val="TAH"/>
            </w:pPr>
            <w:r w:rsidRPr="009171D1">
              <w:t>DL Carrier centre</w:t>
            </w:r>
          </w:p>
          <w:p w14:paraId="748E6382" w14:textId="77777777" w:rsidR="00032EC9" w:rsidRPr="009171D1" w:rsidRDefault="00032EC9" w:rsidP="00A01CBB">
            <w:pPr>
              <w:pStyle w:val="TAH"/>
              <w:rPr>
                <w:lang w:eastAsia="zh-CN"/>
              </w:rPr>
            </w:pPr>
            <w:r w:rsidRPr="009171D1">
              <w:t>[ARFCN]</w:t>
            </w:r>
          </w:p>
        </w:tc>
        <w:tc>
          <w:tcPr>
            <w:tcW w:w="423" w:type="pct"/>
            <w:vAlign w:val="center"/>
          </w:tcPr>
          <w:p w14:paraId="158C6BD7" w14:textId="77777777" w:rsidR="00032EC9" w:rsidRPr="009171D1" w:rsidRDefault="00032EC9" w:rsidP="00A01CBB">
            <w:pPr>
              <w:pStyle w:val="TAH"/>
              <w:rPr>
                <w:lang w:eastAsia="zh-CN"/>
              </w:rPr>
            </w:pPr>
            <w:r w:rsidRPr="009171D1">
              <w:rPr>
                <w:lang w:eastAsia="zh-CN"/>
              </w:rPr>
              <w:t>DL Carrier Center (MHz)</w:t>
            </w:r>
          </w:p>
        </w:tc>
        <w:tc>
          <w:tcPr>
            <w:tcW w:w="531" w:type="pct"/>
            <w:vAlign w:val="center"/>
          </w:tcPr>
          <w:p w14:paraId="4711C317" w14:textId="77777777" w:rsidR="00032EC9" w:rsidRPr="009171D1" w:rsidRDefault="00032EC9" w:rsidP="00A01CBB">
            <w:pPr>
              <w:pStyle w:val="TAH"/>
              <w:rPr>
                <w:lang w:eastAsia="zh-CN"/>
              </w:rPr>
            </w:pPr>
            <w:r w:rsidRPr="009171D1">
              <w:rPr>
                <w:lang w:eastAsia="zh-CN"/>
              </w:rPr>
              <w:t>UL RB Allocation</w:t>
            </w:r>
          </w:p>
          <w:p w14:paraId="0F7614BD" w14:textId="77777777" w:rsidR="00032EC9" w:rsidRPr="009171D1" w:rsidRDefault="00032EC9" w:rsidP="00A01CBB">
            <w:pPr>
              <w:pStyle w:val="TAH"/>
              <w:rPr>
                <w:lang w:eastAsia="zh-CN"/>
              </w:rPr>
            </w:pPr>
            <w:r w:rsidRPr="009171D1">
              <w:t>(L</w:t>
            </w:r>
            <w:r w:rsidRPr="009171D1">
              <w:rPr>
                <w:vertAlign w:val="subscript"/>
              </w:rPr>
              <w:t>CRB</w:t>
            </w:r>
            <w:r w:rsidRPr="009171D1">
              <w:t xml:space="preserve"> @ </w:t>
            </w:r>
            <w:proofErr w:type="spellStart"/>
            <w:r w:rsidRPr="009171D1">
              <w:t>RB</w:t>
            </w:r>
            <w:r w:rsidRPr="009171D1">
              <w:rPr>
                <w:vertAlign w:val="subscript"/>
              </w:rPr>
              <w:t>start</w:t>
            </w:r>
            <w:proofErr w:type="spellEnd"/>
            <w:r w:rsidRPr="009171D1">
              <w:t>)</w:t>
            </w:r>
          </w:p>
        </w:tc>
        <w:tc>
          <w:tcPr>
            <w:tcW w:w="667" w:type="pct"/>
            <w:vAlign w:val="center"/>
          </w:tcPr>
          <w:p w14:paraId="40063FCC" w14:textId="77777777" w:rsidR="00032EC9" w:rsidRPr="009171D1" w:rsidRDefault="00032EC9" w:rsidP="00A01CBB">
            <w:pPr>
              <w:pStyle w:val="TAH"/>
              <w:rPr>
                <w:lang w:eastAsia="zh-CN"/>
              </w:rPr>
            </w:pPr>
            <w:r w:rsidRPr="009171D1">
              <w:rPr>
                <w:lang w:eastAsia="zh-CN"/>
              </w:rPr>
              <w:t>DL configuration</w:t>
            </w:r>
          </w:p>
        </w:tc>
      </w:tr>
      <w:tr w:rsidR="00032EC9" w:rsidRPr="009171D1" w14:paraId="363AF0B1" w14:textId="77777777" w:rsidTr="00A01CBB">
        <w:tc>
          <w:tcPr>
            <w:tcW w:w="325" w:type="pct"/>
            <w:vMerge w:val="restart"/>
            <w:vAlign w:val="center"/>
            <w:hideMark/>
          </w:tcPr>
          <w:p w14:paraId="4CA88471" w14:textId="77777777" w:rsidR="00032EC9" w:rsidRPr="009171D1" w:rsidRDefault="00032EC9" w:rsidP="00A01CBB">
            <w:pPr>
              <w:pStyle w:val="TAC"/>
              <w:rPr>
                <w:rFonts w:eastAsia="Yu Mincho" w:cs="Arial"/>
                <w:szCs w:val="18"/>
              </w:rPr>
            </w:pPr>
            <w:r w:rsidRPr="009171D1">
              <w:rPr>
                <w:rFonts w:eastAsia="Yu Mincho" w:cs="Arial"/>
                <w:szCs w:val="18"/>
              </w:rPr>
              <w:t>n1</w:t>
            </w:r>
          </w:p>
        </w:tc>
        <w:tc>
          <w:tcPr>
            <w:tcW w:w="415" w:type="pct"/>
            <w:vMerge w:val="restart"/>
            <w:vAlign w:val="center"/>
            <w:hideMark/>
          </w:tcPr>
          <w:p w14:paraId="77EDCA4D"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876D159"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014A3A6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7AF004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vAlign w:val="center"/>
          </w:tcPr>
          <w:p w14:paraId="2FAB21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5336D1E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385500</w:t>
            </w:r>
          </w:p>
        </w:tc>
        <w:tc>
          <w:tcPr>
            <w:tcW w:w="423" w:type="pct"/>
            <w:vAlign w:val="center"/>
          </w:tcPr>
          <w:p w14:paraId="792079E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1927.5</w:t>
            </w:r>
          </w:p>
        </w:tc>
        <w:tc>
          <w:tcPr>
            <w:tcW w:w="471" w:type="pct"/>
            <w:vAlign w:val="center"/>
          </w:tcPr>
          <w:p w14:paraId="6DF089C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423500</w:t>
            </w:r>
          </w:p>
        </w:tc>
        <w:tc>
          <w:tcPr>
            <w:tcW w:w="423" w:type="pct"/>
            <w:vAlign w:val="center"/>
          </w:tcPr>
          <w:p w14:paraId="3FE3480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2117.5</w:t>
            </w:r>
          </w:p>
        </w:tc>
        <w:tc>
          <w:tcPr>
            <w:tcW w:w="531" w:type="pct"/>
            <w:vMerge w:val="restart"/>
            <w:vAlign w:val="center"/>
          </w:tcPr>
          <w:p w14:paraId="0D4F0432"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vAlign w:val="center"/>
          </w:tcPr>
          <w:p w14:paraId="2B60A8DD" w14:textId="77777777" w:rsidR="00032EC9" w:rsidRPr="009171D1" w:rsidRDefault="00032EC9" w:rsidP="00A01CBB">
            <w:pPr>
              <w:pStyle w:val="TAC"/>
              <w:rPr>
                <w:rFonts w:eastAsia="Yu Mincho" w:cs="Arial"/>
                <w:szCs w:val="18"/>
              </w:rPr>
            </w:pPr>
            <w:r w:rsidRPr="009171D1">
              <w:rPr>
                <w:rFonts w:eastAsia="Yu Mincho" w:cs="Arial"/>
                <w:szCs w:val="18"/>
              </w:rPr>
              <w:t>N/A</w:t>
            </w:r>
          </w:p>
        </w:tc>
      </w:tr>
      <w:tr w:rsidR="00032EC9" w:rsidRPr="009171D1" w14:paraId="7F733397" w14:textId="77777777" w:rsidTr="00A01CBB">
        <w:tc>
          <w:tcPr>
            <w:tcW w:w="325" w:type="pct"/>
            <w:vMerge/>
            <w:vAlign w:val="center"/>
          </w:tcPr>
          <w:p w14:paraId="0E3077F1" w14:textId="77777777" w:rsidR="00032EC9" w:rsidRPr="009171D1" w:rsidRDefault="00032EC9" w:rsidP="00A01CBB">
            <w:pPr>
              <w:pStyle w:val="TAC"/>
              <w:rPr>
                <w:rFonts w:eastAsia="Yu Mincho" w:cs="Arial"/>
                <w:szCs w:val="18"/>
              </w:rPr>
            </w:pPr>
          </w:p>
        </w:tc>
        <w:tc>
          <w:tcPr>
            <w:tcW w:w="415" w:type="pct"/>
            <w:vMerge/>
            <w:vAlign w:val="center"/>
          </w:tcPr>
          <w:p w14:paraId="74761085" w14:textId="77777777" w:rsidR="00032EC9" w:rsidRPr="009171D1" w:rsidRDefault="00032EC9" w:rsidP="00A01CBB">
            <w:pPr>
              <w:pStyle w:val="TAC"/>
              <w:rPr>
                <w:rFonts w:eastAsia="Yu Mincho" w:cs="Arial"/>
                <w:szCs w:val="18"/>
              </w:rPr>
            </w:pPr>
          </w:p>
        </w:tc>
        <w:tc>
          <w:tcPr>
            <w:tcW w:w="320" w:type="pct"/>
            <w:vMerge/>
            <w:vAlign w:val="center"/>
          </w:tcPr>
          <w:p w14:paraId="7064B274" w14:textId="77777777" w:rsidR="00032EC9" w:rsidRPr="009171D1" w:rsidRDefault="00032EC9" w:rsidP="00A01CBB">
            <w:pPr>
              <w:pStyle w:val="TAC"/>
              <w:rPr>
                <w:rFonts w:cs="Arial"/>
                <w:szCs w:val="18"/>
                <w:lang w:eastAsia="zh-CN"/>
              </w:rPr>
            </w:pPr>
          </w:p>
        </w:tc>
        <w:tc>
          <w:tcPr>
            <w:tcW w:w="579" w:type="pct"/>
            <w:vMerge/>
            <w:vAlign w:val="center"/>
          </w:tcPr>
          <w:p w14:paraId="621EFAF5"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A2D1F34"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390000</w:t>
            </w:r>
          </w:p>
        </w:tc>
        <w:tc>
          <w:tcPr>
            <w:tcW w:w="423" w:type="pct"/>
            <w:vAlign w:val="center"/>
          </w:tcPr>
          <w:p w14:paraId="4012F42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1950</w:t>
            </w:r>
          </w:p>
        </w:tc>
        <w:tc>
          <w:tcPr>
            <w:tcW w:w="471" w:type="pct"/>
            <w:vAlign w:val="center"/>
          </w:tcPr>
          <w:p w14:paraId="322DED2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428000</w:t>
            </w:r>
          </w:p>
        </w:tc>
        <w:tc>
          <w:tcPr>
            <w:tcW w:w="423" w:type="pct"/>
            <w:vAlign w:val="center"/>
          </w:tcPr>
          <w:p w14:paraId="26EF378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2140</w:t>
            </w:r>
          </w:p>
        </w:tc>
        <w:tc>
          <w:tcPr>
            <w:tcW w:w="531" w:type="pct"/>
            <w:vMerge/>
            <w:vAlign w:val="center"/>
          </w:tcPr>
          <w:p w14:paraId="4232DBE9" w14:textId="77777777" w:rsidR="00032EC9" w:rsidRPr="009171D1" w:rsidRDefault="00032EC9" w:rsidP="00A01CBB">
            <w:pPr>
              <w:pStyle w:val="TAC"/>
              <w:rPr>
                <w:rFonts w:eastAsia="Yu Mincho" w:cs="Arial"/>
                <w:szCs w:val="18"/>
              </w:rPr>
            </w:pPr>
          </w:p>
        </w:tc>
        <w:tc>
          <w:tcPr>
            <w:tcW w:w="667" w:type="pct"/>
            <w:vMerge/>
            <w:vAlign w:val="center"/>
          </w:tcPr>
          <w:p w14:paraId="342B629F" w14:textId="77777777" w:rsidR="00032EC9" w:rsidRPr="009171D1" w:rsidRDefault="00032EC9" w:rsidP="00A01CBB">
            <w:pPr>
              <w:pStyle w:val="TAC"/>
              <w:rPr>
                <w:rFonts w:eastAsia="Yu Mincho" w:cs="Arial"/>
                <w:szCs w:val="18"/>
              </w:rPr>
            </w:pPr>
          </w:p>
        </w:tc>
      </w:tr>
      <w:tr w:rsidR="00032EC9" w:rsidRPr="009171D1" w14:paraId="16CC3721" w14:textId="77777777" w:rsidTr="00A01CBB">
        <w:tc>
          <w:tcPr>
            <w:tcW w:w="325" w:type="pct"/>
            <w:vMerge/>
            <w:vAlign w:val="center"/>
          </w:tcPr>
          <w:p w14:paraId="018F3327" w14:textId="77777777" w:rsidR="00032EC9" w:rsidRPr="009171D1" w:rsidRDefault="00032EC9" w:rsidP="00A01CBB">
            <w:pPr>
              <w:pStyle w:val="TAC"/>
              <w:rPr>
                <w:rFonts w:eastAsia="Yu Mincho" w:cs="Arial"/>
                <w:szCs w:val="18"/>
              </w:rPr>
            </w:pPr>
          </w:p>
        </w:tc>
        <w:tc>
          <w:tcPr>
            <w:tcW w:w="415" w:type="pct"/>
            <w:vMerge/>
            <w:vAlign w:val="center"/>
          </w:tcPr>
          <w:p w14:paraId="6DAA060E" w14:textId="77777777" w:rsidR="00032EC9" w:rsidRPr="009171D1" w:rsidRDefault="00032EC9" w:rsidP="00A01CBB">
            <w:pPr>
              <w:pStyle w:val="TAC"/>
              <w:rPr>
                <w:rFonts w:eastAsia="Yu Mincho" w:cs="Arial"/>
                <w:szCs w:val="18"/>
              </w:rPr>
            </w:pPr>
          </w:p>
        </w:tc>
        <w:tc>
          <w:tcPr>
            <w:tcW w:w="320" w:type="pct"/>
            <w:vMerge/>
            <w:vAlign w:val="center"/>
          </w:tcPr>
          <w:p w14:paraId="2EB72B58" w14:textId="77777777" w:rsidR="00032EC9" w:rsidRPr="009171D1" w:rsidRDefault="00032EC9" w:rsidP="00A01CBB">
            <w:pPr>
              <w:pStyle w:val="TAC"/>
              <w:rPr>
                <w:rFonts w:cs="Arial"/>
                <w:szCs w:val="18"/>
                <w:lang w:eastAsia="zh-CN"/>
              </w:rPr>
            </w:pPr>
          </w:p>
        </w:tc>
        <w:tc>
          <w:tcPr>
            <w:tcW w:w="579" w:type="pct"/>
            <w:vMerge/>
            <w:vAlign w:val="center"/>
          </w:tcPr>
          <w:p w14:paraId="44068F55"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19C4794"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394500</w:t>
            </w:r>
          </w:p>
        </w:tc>
        <w:tc>
          <w:tcPr>
            <w:tcW w:w="423" w:type="pct"/>
            <w:vAlign w:val="center"/>
          </w:tcPr>
          <w:p w14:paraId="5372BAB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1972.5</w:t>
            </w:r>
          </w:p>
        </w:tc>
        <w:tc>
          <w:tcPr>
            <w:tcW w:w="471" w:type="pct"/>
            <w:vAlign w:val="center"/>
          </w:tcPr>
          <w:p w14:paraId="73715F3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432500</w:t>
            </w:r>
          </w:p>
        </w:tc>
        <w:tc>
          <w:tcPr>
            <w:tcW w:w="423" w:type="pct"/>
            <w:vAlign w:val="center"/>
          </w:tcPr>
          <w:p w14:paraId="5F5F647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2162.5</w:t>
            </w:r>
          </w:p>
        </w:tc>
        <w:tc>
          <w:tcPr>
            <w:tcW w:w="531" w:type="pct"/>
            <w:vMerge/>
            <w:vAlign w:val="center"/>
          </w:tcPr>
          <w:p w14:paraId="699D8018" w14:textId="77777777" w:rsidR="00032EC9" w:rsidRPr="009171D1" w:rsidRDefault="00032EC9" w:rsidP="00A01CBB">
            <w:pPr>
              <w:pStyle w:val="TAC"/>
              <w:rPr>
                <w:rFonts w:eastAsia="Yu Mincho" w:cs="Arial"/>
                <w:szCs w:val="18"/>
              </w:rPr>
            </w:pPr>
          </w:p>
        </w:tc>
        <w:tc>
          <w:tcPr>
            <w:tcW w:w="667" w:type="pct"/>
            <w:vMerge/>
            <w:vAlign w:val="center"/>
          </w:tcPr>
          <w:p w14:paraId="5A47FD45" w14:textId="77777777" w:rsidR="00032EC9" w:rsidRPr="009171D1" w:rsidRDefault="00032EC9" w:rsidP="00A01CBB">
            <w:pPr>
              <w:pStyle w:val="TAC"/>
              <w:rPr>
                <w:rFonts w:eastAsia="Yu Mincho" w:cs="Arial"/>
                <w:szCs w:val="18"/>
              </w:rPr>
            </w:pPr>
          </w:p>
        </w:tc>
      </w:tr>
      <w:tr w:rsidR="00032EC9" w:rsidRPr="009171D1" w14:paraId="7D21F3B7" w14:textId="77777777" w:rsidTr="00A01CBB">
        <w:tc>
          <w:tcPr>
            <w:tcW w:w="325" w:type="pct"/>
            <w:vMerge w:val="restart"/>
            <w:vAlign w:val="center"/>
            <w:hideMark/>
          </w:tcPr>
          <w:p w14:paraId="336BB884" w14:textId="77777777" w:rsidR="00032EC9" w:rsidRPr="009171D1" w:rsidRDefault="00032EC9" w:rsidP="00A01CBB">
            <w:pPr>
              <w:pStyle w:val="TAC"/>
              <w:rPr>
                <w:rFonts w:eastAsia="Yu Mincho" w:cs="Arial"/>
                <w:szCs w:val="18"/>
              </w:rPr>
            </w:pPr>
            <w:r w:rsidRPr="009171D1">
              <w:rPr>
                <w:rFonts w:eastAsia="Yu Mincho" w:cs="Arial"/>
                <w:szCs w:val="18"/>
              </w:rPr>
              <w:t>n2</w:t>
            </w:r>
          </w:p>
        </w:tc>
        <w:tc>
          <w:tcPr>
            <w:tcW w:w="415" w:type="pct"/>
            <w:vMerge w:val="restart"/>
            <w:vAlign w:val="center"/>
            <w:hideMark/>
          </w:tcPr>
          <w:p w14:paraId="46927D6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CE12C3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569E703"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AD03E6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vAlign w:val="center"/>
          </w:tcPr>
          <w:p w14:paraId="11F5AC0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18D4BF57" w14:textId="77777777" w:rsidR="00032EC9" w:rsidRPr="009171D1" w:rsidRDefault="00032EC9" w:rsidP="00A01CBB">
            <w:pPr>
              <w:pStyle w:val="TAC"/>
              <w:rPr>
                <w:rFonts w:cs="Arial"/>
                <w:szCs w:val="18"/>
                <w:lang w:eastAsia="zh-CN"/>
              </w:rPr>
            </w:pPr>
            <w:r w:rsidRPr="009171D1">
              <w:rPr>
                <w:rFonts w:cs="Arial"/>
                <w:szCs w:val="18"/>
                <w:lang w:eastAsia="zh-CN"/>
              </w:rPr>
              <w:t>371500</w:t>
            </w:r>
          </w:p>
        </w:tc>
        <w:tc>
          <w:tcPr>
            <w:tcW w:w="423" w:type="pct"/>
            <w:vAlign w:val="center"/>
          </w:tcPr>
          <w:p w14:paraId="34BD34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1857.5</w:t>
            </w:r>
          </w:p>
        </w:tc>
        <w:tc>
          <w:tcPr>
            <w:tcW w:w="471" w:type="pct"/>
            <w:vAlign w:val="center"/>
          </w:tcPr>
          <w:p w14:paraId="599B13BC" w14:textId="77777777" w:rsidR="00032EC9" w:rsidRPr="009171D1" w:rsidRDefault="00032EC9" w:rsidP="00A01CBB">
            <w:pPr>
              <w:pStyle w:val="TAC"/>
              <w:rPr>
                <w:rFonts w:cs="Arial"/>
                <w:szCs w:val="18"/>
              </w:rPr>
            </w:pPr>
            <w:r w:rsidRPr="009171D1">
              <w:rPr>
                <w:rFonts w:cs="Arial"/>
                <w:szCs w:val="18"/>
              </w:rPr>
              <w:t>387500</w:t>
            </w:r>
          </w:p>
        </w:tc>
        <w:tc>
          <w:tcPr>
            <w:tcW w:w="423" w:type="pct"/>
            <w:vAlign w:val="center"/>
          </w:tcPr>
          <w:p w14:paraId="2D50FE4C" w14:textId="77777777" w:rsidR="00032EC9" w:rsidRPr="009171D1" w:rsidRDefault="00032EC9" w:rsidP="00A01CBB">
            <w:pPr>
              <w:pStyle w:val="TAC"/>
              <w:rPr>
                <w:rFonts w:cs="Arial"/>
                <w:szCs w:val="18"/>
              </w:rPr>
            </w:pPr>
            <w:r w:rsidRPr="009171D1">
              <w:rPr>
                <w:rFonts w:cs="Arial"/>
                <w:szCs w:val="18"/>
              </w:rPr>
              <w:t>1937.5</w:t>
            </w:r>
          </w:p>
        </w:tc>
        <w:tc>
          <w:tcPr>
            <w:tcW w:w="531" w:type="pct"/>
            <w:vMerge w:val="restart"/>
            <w:vAlign w:val="center"/>
          </w:tcPr>
          <w:p w14:paraId="17386BC6"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6A8B4D5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ECCE281" w14:textId="77777777" w:rsidTr="00A01CBB">
        <w:tc>
          <w:tcPr>
            <w:tcW w:w="325" w:type="pct"/>
            <w:vMerge/>
            <w:vAlign w:val="center"/>
          </w:tcPr>
          <w:p w14:paraId="1A8FA4C6" w14:textId="77777777" w:rsidR="00032EC9" w:rsidRPr="009171D1" w:rsidRDefault="00032EC9" w:rsidP="00A01CBB">
            <w:pPr>
              <w:pStyle w:val="TAC"/>
              <w:rPr>
                <w:rFonts w:eastAsia="Yu Mincho" w:cs="Arial"/>
                <w:szCs w:val="18"/>
              </w:rPr>
            </w:pPr>
          </w:p>
        </w:tc>
        <w:tc>
          <w:tcPr>
            <w:tcW w:w="415" w:type="pct"/>
            <w:vMerge/>
            <w:vAlign w:val="center"/>
          </w:tcPr>
          <w:p w14:paraId="13B10BFC" w14:textId="77777777" w:rsidR="00032EC9" w:rsidRPr="009171D1" w:rsidRDefault="00032EC9" w:rsidP="00A01CBB">
            <w:pPr>
              <w:pStyle w:val="TAC"/>
              <w:rPr>
                <w:rFonts w:eastAsia="Yu Mincho" w:cs="Arial"/>
                <w:szCs w:val="18"/>
              </w:rPr>
            </w:pPr>
          </w:p>
        </w:tc>
        <w:tc>
          <w:tcPr>
            <w:tcW w:w="320" w:type="pct"/>
            <w:vMerge/>
            <w:vAlign w:val="center"/>
          </w:tcPr>
          <w:p w14:paraId="0A25840A" w14:textId="77777777" w:rsidR="00032EC9" w:rsidRPr="009171D1" w:rsidRDefault="00032EC9" w:rsidP="00A01CBB">
            <w:pPr>
              <w:pStyle w:val="TAC"/>
              <w:rPr>
                <w:rFonts w:cs="Arial"/>
                <w:szCs w:val="18"/>
                <w:lang w:eastAsia="zh-CN"/>
              </w:rPr>
            </w:pPr>
          </w:p>
        </w:tc>
        <w:tc>
          <w:tcPr>
            <w:tcW w:w="579" w:type="pct"/>
            <w:vMerge/>
            <w:vAlign w:val="center"/>
          </w:tcPr>
          <w:p w14:paraId="5C471DAB"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4CDCFA2" w14:textId="77777777" w:rsidR="00032EC9" w:rsidRPr="009171D1" w:rsidRDefault="00032EC9" w:rsidP="00A01CBB">
            <w:pPr>
              <w:pStyle w:val="TAC"/>
              <w:rPr>
                <w:rFonts w:cs="Arial"/>
                <w:szCs w:val="18"/>
                <w:lang w:eastAsia="zh-CN"/>
              </w:rPr>
            </w:pPr>
            <w:r w:rsidRPr="009171D1">
              <w:rPr>
                <w:rFonts w:cs="Arial"/>
                <w:szCs w:val="18"/>
                <w:lang w:eastAsia="zh-CN"/>
              </w:rPr>
              <w:t>376000</w:t>
            </w:r>
          </w:p>
        </w:tc>
        <w:tc>
          <w:tcPr>
            <w:tcW w:w="423" w:type="pct"/>
            <w:vAlign w:val="center"/>
          </w:tcPr>
          <w:p w14:paraId="26A3659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1880</w:t>
            </w:r>
          </w:p>
        </w:tc>
        <w:tc>
          <w:tcPr>
            <w:tcW w:w="471" w:type="pct"/>
            <w:vAlign w:val="center"/>
          </w:tcPr>
          <w:p w14:paraId="657D8010" w14:textId="77777777" w:rsidR="00032EC9" w:rsidRPr="009171D1" w:rsidRDefault="00032EC9" w:rsidP="00A01CBB">
            <w:pPr>
              <w:pStyle w:val="TAC"/>
              <w:rPr>
                <w:rFonts w:cs="Arial"/>
                <w:szCs w:val="18"/>
              </w:rPr>
            </w:pPr>
            <w:r w:rsidRPr="009171D1">
              <w:rPr>
                <w:rFonts w:cs="Arial"/>
                <w:szCs w:val="18"/>
              </w:rPr>
              <w:t>392000</w:t>
            </w:r>
          </w:p>
        </w:tc>
        <w:tc>
          <w:tcPr>
            <w:tcW w:w="423" w:type="pct"/>
            <w:vAlign w:val="center"/>
          </w:tcPr>
          <w:p w14:paraId="1AA6CBB8" w14:textId="77777777" w:rsidR="00032EC9" w:rsidRPr="009171D1" w:rsidRDefault="00032EC9" w:rsidP="00A01CBB">
            <w:pPr>
              <w:pStyle w:val="TAC"/>
              <w:rPr>
                <w:rFonts w:cs="Arial"/>
                <w:szCs w:val="18"/>
              </w:rPr>
            </w:pPr>
            <w:r w:rsidRPr="009171D1">
              <w:rPr>
                <w:rFonts w:cs="Arial"/>
                <w:szCs w:val="18"/>
              </w:rPr>
              <w:t>1960</w:t>
            </w:r>
          </w:p>
        </w:tc>
        <w:tc>
          <w:tcPr>
            <w:tcW w:w="531" w:type="pct"/>
            <w:vMerge/>
            <w:vAlign w:val="center"/>
          </w:tcPr>
          <w:p w14:paraId="0BE20686" w14:textId="77777777" w:rsidR="00032EC9" w:rsidRPr="009171D1" w:rsidRDefault="00032EC9" w:rsidP="00A01CBB">
            <w:pPr>
              <w:pStyle w:val="TAC"/>
              <w:rPr>
                <w:rFonts w:eastAsia="Yu Mincho" w:cs="Arial"/>
                <w:szCs w:val="18"/>
              </w:rPr>
            </w:pPr>
          </w:p>
        </w:tc>
        <w:tc>
          <w:tcPr>
            <w:tcW w:w="667" w:type="pct"/>
            <w:vMerge/>
          </w:tcPr>
          <w:p w14:paraId="7920EA63" w14:textId="77777777" w:rsidR="00032EC9" w:rsidRPr="009171D1" w:rsidRDefault="00032EC9" w:rsidP="00A01CBB">
            <w:pPr>
              <w:pStyle w:val="TAC"/>
              <w:rPr>
                <w:rFonts w:eastAsia="Yu Mincho" w:cs="Arial"/>
                <w:szCs w:val="18"/>
              </w:rPr>
            </w:pPr>
          </w:p>
        </w:tc>
      </w:tr>
      <w:tr w:rsidR="00032EC9" w:rsidRPr="009171D1" w14:paraId="2A964B35" w14:textId="77777777" w:rsidTr="00A01CBB">
        <w:tc>
          <w:tcPr>
            <w:tcW w:w="325" w:type="pct"/>
            <w:vMerge/>
            <w:vAlign w:val="center"/>
          </w:tcPr>
          <w:p w14:paraId="151A6986" w14:textId="77777777" w:rsidR="00032EC9" w:rsidRPr="009171D1" w:rsidRDefault="00032EC9" w:rsidP="00A01CBB">
            <w:pPr>
              <w:pStyle w:val="TAC"/>
              <w:rPr>
                <w:rFonts w:eastAsia="Yu Mincho" w:cs="Arial"/>
                <w:szCs w:val="18"/>
              </w:rPr>
            </w:pPr>
          </w:p>
        </w:tc>
        <w:tc>
          <w:tcPr>
            <w:tcW w:w="415" w:type="pct"/>
            <w:vMerge/>
            <w:vAlign w:val="center"/>
          </w:tcPr>
          <w:p w14:paraId="314EFA7E" w14:textId="77777777" w:rsidR="00032EC9" w:rsidRPr="009171D1" w:rsidRDefault="00032EC9" w:rsidP="00A01CBB">
            <w:pPr>
              <w:pStyle w:val="TAC"/>
              <w:rPr>
                <w:rFonts w:eastAsia="Yu Mincho" w:cs="Arial"/>
                <w:szCs w:val="18"/>
              </w:rPr>
            </w:pPr>
          </w:p>
        </w:tc>
        <w:tc>
          <w:tcPr>
            <w:tcW w:w="320" w:type="pct"/>
            <w:vMerge/>
            <w:vAlign w:val="center"/>
          </w:tcPr>
          <w:p w14:paraId="3DEC922F" w14:textId="77777777" w:rsidR="00032EC9" w:rsidRPr="009171D1" w:rsidRDefault="00032EC9" w:rsidP="00A01CBB">
            <w:pPr>
              <w:pStyle w:val="TAC"/>
              <w:rPr>
                <w:rFonts w:cs="Arial"/>
                <w:szCs w:val="18"/>
                <w:lang w:eastAsia="zh-CN"/>
              </w:rPr>
            </w:pPr>
          </w:p>
        </w:tc>
        <w:tc>
          <w:tcPr>
            <w:tcW w:w="579" w:type="pct"/>
            <w:vMerge/>
            <w:vAlign w:val="center"/>
          </w:tcPr>
          <w:p w14:paraId="37B0E9D2"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804C409" w14:textId="77777777" w:rsidR="00032EC9" w:rsidRPr="009171D1" w:rsidRDefault="00032EC9" w:rsidP="00A01CBB">
            <w:pPr>
              <w:pStyle w:val="TAC"/>
              <w:rPr>
                <w:rFonts w:cs="Arial"/>
                <w:szCs w:val="18"/>
                <w:lang w:eastAsia="zh-CN"/>
              </w:rPr>
            </w:pPr>
            <w:r w:rsidRPr="009171D1">
              <w:rPr>
                <w:rFonts w:cs="Arial"/>
                <w:szCs w:val="18"/>
                <w:lang w:eastAsia="zh-CN"/>
              </w:rPr>
              <w:t>380500</w:t>
            </w:r>
          </w:p>
        </w:tc>
        <w:tc>
          <w:tcPr>
            <w:tcW w:w="423" w:type="pct"/>
            <w:vAlign w:val="center"/>
          </w:tcPr>
          <w:p w14:paraId="29E1686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1902.5</w:t>
            </w:r>
          </w:p>
        </w:tc>
        <w:tc>
          <w:tcPr>
            <w:tcW w:w="471" w:type="pct"/>
            <w:vAlign w:val="center"/>
          </w:tcPr>
          <w:p w14:paraId="476E4CA5" w14:textId="77777777" w:rsidR="00032EC9" w:rsidRPr="009171D1" w:rsidRDefault="00032EC9" w:rsidP="00A01CBB">
            <w:pPr>
              <w:pStyle w:val="TAC"/>
              <w:rPr>
                <w:rFonts w:cs="Arial"/>
                <w:szCs w:val="18"/>
              </w:rPr>
            </w:pPr>
            <w:r w:rsidRPr="009171D1">
              <w:rPr>
                <w:rFonts w:cs="Arial"/>
                <w:szCs w:val="18"/>
              </w:rPr>
              <w:t>396500</w:t>
            </w:r>
          </w:p>
        </w:tc>
        <w:tc>
          <w:tcPr>
            <w:tcW w:w="423" w:type="pct"/>
            <w:vAlign w:val="center"/>
          </w:tcPr>
          <w:p w14:paraId="6D7F35FF" w14:textId="77777777" w:rsidR="00032EC9" w:rsidRPr="009171D1" w:rsidRDefault="00032EC9" w:rsidP="00A01CBB">
            <w:pPr>
              <w:pStyle w:val="TAC"/>
              <w:rPr>
                <w:rFonts w:cs="Arial"/>
                <w:szCs w:val="18"/>
              </w:rPr>
            </w:pPr>
            <w:r w:rsidRPr="009171D1">
              <w:rPr>
                <w:rFonts w:cs="Arial"/>
                <w:szCs w:val="18"/>
              </w:rPr>
              <w:t>1982.5</w:t>
            </w:r>
          </w:p>
        </w:tc>
        <w:tc>
          <w:tcPr>
            <w:tcW w:w="531" w:type="pct"/>
            <w:vMerge/>
            <w:vAlign w:val="center"/>
          </w:tcPr>
          <w:p w14:paraId="44477298" w14:textId="77777777" w:rsidR="00032EC9" w:rsidRPr="009171D1" w:rsidRDefault="00032EC9" w:rsidP="00A01CBB">
            <w:pPr>
              <w:pStyle w:val="TAC"/>
              <w:rPr>
                <w:rFonts w:eastAsia="Yu Mincho" w:cs="Arial"/>
                <w:szCs w:val="18"/>
              </w:rPr>
            </w:pPr>
          </w:p>
        </w:tc>
        <w:tc>
          <w:tcPr>
            <w:tcW w:w="667" w:type="pct"/>
            <w:vMerge/>
          </w:tcPr>
          <w:p w14:paraId="04040DE9" w14:textId="77777777" w:rsidR="00032EC9" w:rsidRPr="009171D1" w:rsidRDefault="00032EC9" w:rsidP="00A01CBB">
            <w:pPr>
              <w:pStyle w:val="TAC"/>
              <w:rPr>
                <w:rFonts w:eastAsia="Yu Mincho" w:cs="Arial"/>
                <w:szCs w:val="18"/>
              </w:rPr>
            </w:pPr>
          </w:p>
        </w:tc>
      </w:tr>
      <w:tr w:rsidR="00032EC9" w:rsidRPr="009171D1" w14:paraId="7323F3EC" w14:textId="77777777" w:rsidTr="00A01CBB">
        <w:tc>
          <w:tcPr>
            <w:tcW w:w="325" w:type="pct"/>
            <w:vMerge w:val="restart"/>
            <w:vAlign w:val="center"/>
            <w:hideMark/>
          </w:tcPr>
          <w:p w14:paraId="62D0067F" w14:textId="77777777" w:rsidR="00032EC9" w:rsidRPr="009171D1" w:rsidRDefault="00032EC9" w:rsidP="00A01CBB">
            <w:pPr>
              <w:pStyle w:val="TAC"/>
              <w:rPr>
                <w:rFonts w:eastAsia="Yu Mincho" w:cs="Arial"/>
                <w:szCs w:val="18"/>
              </w:rPr>
            </w:pPr>
            <w:r w:rsidRPr="009171D1">
              <w:rPr>
                <w:rFonts w:eastAsia="Yu Mincho" w:cs="Arial"/>
                <w:szCs w:val="18"/>
              </w:rPr>
              <w:t>n3</w:t>
            </w:r>
          </w:p>
        </w:tc>
        <w:tc>
          <w:tcPr>
            <w:tcW w:w="415" w:type="pct"/>
            <w:vMerge w:val="restart"/>
            <w:vAlign w:val="center"/>
            <w:hideMark/>
          </w:tcPr>
          <w:p w14:paraId="61961299"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555456F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1F992457"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113D29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08261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4EB7D2D" w14:textId="77777777" w:rsidR="00032EC9" w:rsidRPr="009171D1" w:rsidRDefault="00032EC9" w:rsidP="00A01CBB">
            <w:pPr>
              <w:pStyle w:val="TAC"/>
              <w:rPr>
                <w:rFonts w:cs="Arial"/>
                <w:szCs w:val="18"/>
              </w:rPr>
            </w:pPr>
            <w:r w:rsidRPr="009171D1">
              <w:rPr>
                <w:rFonts w:cs="Arial"/>
                <w:szCs w:val="18"/>
              </w:rPr>
              <w:t>344000</w:t>
            </w:r>
          </w:p>
        </w:tc>
        <w:tc>
          <w:tcPr>
            <w:tcW w:w="423" w:type="pct"/>
          </w:tcPr>
          <w:p w14:paraId="792DFD10" w14:textId="77777777" w:rsidR="00032EC9" w:rsidRPr="009171D1" w:rsidRDefault="00032EC9" w:rsidP="00A01CBB">
            <w:pPr>
              <w:pStyle w:val="TAC"/>
              <w:rPr>
                <w:rFonts w:cs="Arial"/>
                <w:szCs w:val="18"/>
              </w:rPr>
            </w:pPr>
            <w:r w:rsidRPr="009171D1">
              <w:rPr>
                <w:rFonts w:cs="Arial"/>
                <w:szCs w:val="18"/>
              </w:rPr>
              <w:t>1720</w:t>
            </w:r>
          </w:p>
        </w:tc>
        <w:tc>
          <w:tcPr>
            <w:tcW w:w="471" w:type="pct"/>
            <w:vAlign w:val="center"/>
          </w:tcPr>
          <w:p w14:paraId="745252B9" w14:textId="77777777" w:rsidR="00032EC9" w:rsidRPr="009171D1" w:rsidRDefault="00032EC9" w:rsidP="00A01CBB">
            <w:pPr>
              <w:pStyle w:val="TAC"/>
              <w:rPr>
                <w:rFonts w:cs="Arial"/>
                <w:szCs w:val="18"/>
              </w:rPr>
            </w:pPr>
            <w:r w:rsidRPr="009171D1">
              <w:rPr>
                <w:rFonts w:cs="Arial"/>
                <w:szCs w:val="18"/>
              </w:rPr>
              <w:t>363000</w:t>
            </w:r>
          </w:p>
        </w:tc>
        <w:tc>
          <w:tcPr>
            <w:tcW w:w="423" w:type="pct"/>
            <w:vAlign w:val="center"/>
          </w:tcPr>
          <w:p w14:paraId="153C67D7" w14:textId="77777777" w:rsidR="00032EC9" w:rsidRPr="009171D1" w:rsidRDefault="00032EC9" w:rsidP="00A01CBB">
            <w:pPr>
              <w:pStyle w:val="TAC"/>
              <w:rPr>
                <w:rFonts w:cs="Arial"/>
                <w:szCs w:val="18"/>
              </w:rPr>
            </w:pPr>
            <w:r w:rsidRPr="009171D1">
              <w:rPr>
                <w:rFonts w:cs="Arial"/>
                <w:szCs w:val="18"/>
              </w:rPr>
              <w:t>1815</w:t>
            </w:r>
          </w:p>
        </w:tc>
        <w:tc>
          <w:tcPr>
            <w:tcW w:w="531" w:type="pct"/>
            <w:vMerge w:val="restart"/>
            <w:vAlign w:val="center"/>
          </w:tcPr>
          <w:p w14:paraId="4968547C"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427DE76C"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4C40572" w14:textId="77777777" w:rsidTr="00A01CBB">
        <w:tc>
          <w:tcPr>
            <w:tcW w:w="325" w:type="pct"/>
            <w:vMerge/>
            <w:vAlign w:val="center"/>
          </w:tcPr>
          <w:p w14:paraId="45518ED5" w14:textId="77777777" w:rsidR="00032EC9" w:rsidRPr="009171D1" w:rsidRDefault="00032EC9" w:rsidP="00A01CBB">
            <w:pPr>
              <w:pStyle w:val="TAC"/>
              <w:rPr>
                <w:rFonts w:eastAsia="Yu Mincho" w:cs="Arial"/>
                <w:szCs w:val="18"/>
              </w:rPr>
            </w:pPr>
          </w:p>
        </w:tc>
        <w:tc>
          <w:tcPr>
            <w:tcW w:w="415" w:type="pct"/>
            <w:vMerge/>
            <w:vAlign w:val="center"/>
          </w:tcPr>
          <w:p w14:paraId="64E16302" w14:textId="77777777" w:rsidR="00032EC9" w:rsidRPr="009171D1" w:rsidRDefault="00032EC9" w:rsidP="00A01CBB">
            <w:pPr>
              <w:pStyle w:val="TAC"/>
              <w:rPr>
                <w:rFonts w:eastAsia="Yu Mincho" w:cs="Arial"/>
                <w:szCs w:val="18"/>
              </w:rPr>
            </w:pPr>
          </w:p>
        </w:tc>
        <w:tc>
          <w:tcPr>
            <w:tcW w:w="320" w:type="pct"/>
            <w:vMerge/>
            <w:vAlign w:val="center"/>
          </w:tcPr>
          <w:p w14:paraId="35A03791" w14:textId="77777777" w:rsidR="00032EC9" w:rsidRPr="009171D1" w:rsidRDefault="00032EC9" w:rsidP="00A01CBB">
            <w:pPr>
              <w:pStyle w:val="TAC"/>
              <w:rPr>
                <w:rFonts w:cs="Arial"/>
                <w:szCs w:val="18"/>
                <w:lang w:eastAsia="zh-CN"/>
              </w:rPr>
            </w:pPr>
          </w:p>
        </w:tc>
        <w:tc>
          <w:tcPr>
            <w:tcW w:w="579" w:type="pct"/>
            <w:vMerge/>
            <w:vAlign w:val="center"/>
          </w:tcPr>
          <w:p w14:paraId="5E808878" w14:textId="77777777" w:rsidR="00032EC9" w:rsidRPr="009171D1" w:rsidRDefault="00032EC9" w:rsidP="00A01CBB">
            <w:pPr>
              <w:spacing w:after="0"/>
              <w:rPr>
                <w:rFonts w:ascii="Arial" w:hAnsi="Arial" w:cs="Arial"/>
                <w:sz w:val="18"/>
                <w:szCs w:val="18"/>
                <w:lang w:eastAsia="zh-CN"/>
              </w:rPr>
            </w:pPr>
          </w:p>
        </w:tc>
        <w:tc>
          <w:tcPr>
            <w:tcW w:w="374" w:type="pct"/>
          </w:tcPr>
          <w:p w14:paraId="040058C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1C5ACDCB" w14:textId="77777777" w:rsidR="00032EC9" w:rsidRPr="009171D1" w:rsidRDefault="00032EC9" w:rsidP="00A01CBB">
            <w:pPr>
              <w:pStyle w:val="TAC"/>
              <w:rPr>
                <w:rFonts w:cs="Arial"/>
                <w:szCs w:val="18"/>
              </w:rPr>
            </w:pPr>
            <w:r w:rsidRPr="009171D1">
              <w:rPr>
                <w:rFonts w:cs="Arial"/>
                <w:szCs w:val="18"/>
              </w:rPr>
              <w:t>349500</w:t>
            </w:r>
          </w:p>
        </w:tc>
        <w:tc>
          <w:tcPr>
            <w:tcW w:w="423" w:type="pct"/>
          </w:tcPr>
          <w:p w14:paraId="6295B61E" w14:textId="77777777" w:rsidR="00032EC9" w:rsidRPr="009171D1" w:rsidRDefault="00032EC9" w:rsidP="00A01CBB">
            <w:pPr>
              <w:pStyle w:val="TAC"/>
              <w:rPr>
                <w:rFonts w:cs="Arial"/>
                <w:szCs w:val="18"/>
              </w:rPr>
            </w:pPr>
            <w:r w:rsidRPr="009171D1">
              <w:rPr>
                <w:rFonts w:cs="Arial"/>
                <w:szCs w:val="18"/>
              </w:rPr>
              <w:t>1747.5</w:t>
            </w:r>
          </w:p>
        </w:tc>
        <w:tc>
          <w:tcPr>
            <w:tcW w:w="471" w:type="pct"/>
            <w:vAlign w:val="center"/>
          </w:tcPr>
          <w:p w14:paraId="247880C8" w14:textId="77777777" w:rsidR="00032EC9" w:rsidRPr="009171D1" w:rsidRDefault="00032EC9" w:rsidP="00A01CBB">
            <w:pPr>
              <w:pStyle w:val="TAC"/>
              <w:rPr>
                <w:rFonts w:cs="Arial"/>
                <w:szCs w:val="18"/>
              </w:rPr>
            </w:pPr>
            <w:r w:rsidRPr="009171D1">
              <w:rPr>
                <w:rFonts w:cs="Arial"/>
                <w:szCs w:val="18"/>
              </w:rPr>
              <w:t>368500</w:t>
            </w:r>
          </w:p>
        </w:tc>
        <w:tc>
          <w:tcPr>
            <w:tcW w:w="423" w:type="pct"/>
            <w:vAlign w:val="center"/>
          </w:tcPr>
          <w:p w14:paraId="3DF13101" w14:textId="77777777" w:rsidR="00032EC9" w:rsidRPr="009171D1" w:rsidRDefault="00032EC9" w:rsidP="00A01CBB">
            <w:pPr>
              <w:pStyle w:val="TAC"/>
              <w:rPr>
                <w:rFonts w:cs="Arial"/>
                <w:szCs w:val="18"/>
              </w:rPr>
            </w:pPr>
            <w:r w:rsidRPr="009171D1">
              <w:rPr>
                <w:rFonts w:cs="Arial"/>
                <w:szCs w:val="18"/>
              </w:rPr>
              <w:t>1842.5</w:t>
            </w:r>
          </w:p>
        </w:tc>
        <w:tc>
          <w:tcPr>
            <w:tcW w:w="531" w:type="pct"/>
            <w:vMerge/>
            <w:vAlign w:val="center"/>
          </w:tcPr>
          <w:p w14:paraId="68F1BD9D" w14:textId="77777777" w:rsidR="00032EC9" w:rsidRPr="009171D1" w:rsidRDefault="00032EC9" w:rsidP="00A01CBB">
            <w:pPr>
              <w:pStyle w:val="TAC"/>
              <w:rPr>
                <w:rFonts w:eastAsia="Yu Mincho" w:cs="Arial"/>
                <w:szCs w:val="18"/>
              </w:rPr>
            </w:pPr>
          </w:p>
        </w:tc>
        <w:tc>
          <w:tcPr>
            <w:tcW w:w="667" w:type="pct"/>
            <w:vMerge/>
          </w:tcPr>
          <w:p w14:paraId="1D043077" w14:textId="77777777" w:rsidR="00032EC9" w:rsidRPr="009171D1" w:rsidRDefault="00032EC9" w:rsidP="00A01CBB">
            <w:pPr>
              <w:pStyle w:val="TAC"/>
              <w:rPr>
                <w:rFonts w:eastAsia="Yu Mincho" w:cs="Arial"/>
                <w:szCs w:val="18"/>
              </w:rPr>
            </w:pPr>
          </w:p>
        </w:tc>
      </w:tr>
      <w:tr w:rsidR="00032EC9" w:rsidRPr="009171D1" w14:paraId="53A59B84" w14:textId="77777777" w:rsidTr="00A01CBB">
        <w:tc>
          <w:tcPr>
            <w:tcW w:w="325" w:type="pct"/>
            <w:vMerge/>
            <w:vAlign w:val="center"/>
          </w:tcPr>
          <w:p w14:paraId="2F11B371" w14:textId="77777777" w:rsidR="00032EC9" w:rsidRPr="009171D1" w:rsidRDefault="00032EC9" w:rsidP="00A01CBB">
            <w:pPr>
              <w:pStyle w:val="TAC"/>
              <w:rPr>
                <w:rFonts w:eastAsia="Yu Mincho" w:cs="Arial"/>
                <w:szCs w:val="18"/>
              </w:rPr>
            </w:pPr>
          </w:p>
        </w:tc>
        <w:tc>
          <w:tcPr>
            <w:tcW w:w="415" w:type="pct"/>
            <w:vMerge/>
            <w:vAlign w:val="center"/>
          </w:tcPr>
          <w:p w14:paraId="551DC566" w14:textId="77777777" w:rsidR="00032EC9" w:rsidRPr="009171D1" w:rsidRDefault="00032EC9" w:rsidP="00A01CBB">
            <w:pPr>
              <w:pStyle w:val="TAC"/>
              <w:rPr>
                <w:rFonts w:eastAsia="Yu Mincho" w:cs="Arial"/>
                <w:szCs w:val="18"/>
              </w:rPr>
            </w:pPr>
          </w:p>
        </w:tc>
        <w:tc>
          <w:tcPr>
            <w:tcW w:w="320" w:type="pct"/>
            <w:vMerge/>
            <w:vAlign w:val="center"/>
          </w:tcPr>
          <w:p w14:paraId="722AC19A" w14:textId="77777777" w:rsidR="00032EC9" w:rsidRPr="009171D1" w:rsidRDefault="00032EC9" w:rsidP="00A01CBB">
            <w:pPr>
              <w:pStyle w:val="TAC"/>
              <w:rPr>
                <w:rFonts w:cs="Arial"/>
                <w:szCs w:val="18"/>
                <w:lang w:eastAsia="zh-CN"/>
              </w:rPr>
            </w:pPr>
          </w:p>
        </w:tc>
        <w:tc>
          <w:tcPr>
            <w:tcW w:w="579" w:type="pct"/>
            <w:vMerge/>
            <w:vAlign w:val="center"/>
          </w:tcPr>
          <w:p w14:paraId="6D523232" w14:textId="77777777" w:rsidR="00032EC9" w:rsidRPr="009171D1" w:rsidRDefault="00032EC9" w:rsidP="00A01CBB">
            <w:pPr>
              <w:spacing w:after="0"/>
              <w:rPr>
                <w:rFonts w:ascii="Arial" w:hAnsi="Arial" w:cs="Arial"/>
                <w:sz w:val="18"/>
                <w:szCs w:val="18"/>
                <w:lang w:eastAsia="zh-CN"/>
              </w:rPr>
            </w:pPr>
          </w:p>
        </w:tc>
        <w:tc>
          <w:tcPr>
            <w:tcW w:w="374" w:type="pct"/>
          </w:tcPr>
          <w:p w14:paraId="055C8EB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ADCDC20" w14:textId="77777777" w:rsidR="00032EC9" w:rsidRPr="009171D1" w:rsidRDefault="00032EC9" w:rsidP="00A01CBB">
            <w:pPr>
              <w:pStyle w:val="TAC"/>
              <w:rPr>
                <w:rFonts w:cs="Arial"/>
                <w:szCs w:val="18"/>
              </w:rPr>
            </w:pPr>
            <w:r w:rsidRPr="009171D1">
              <w:rPr>
                <w:rFonts w:cs="Arial"/>
                <w:szCs w:val="18"/>
              </w:rPr>
              <w:t>355000</w:t>
            </w:r>
          </w:p>
        </w:tc>
        <w:tc>
          <w:tcPr>
            <w:tcW w:w="423" w:type="pct"/>
          </w:tcPr>
          <w:p w14:paraId="15F58DF2" w14:textId="77777777" w:rsidR="00032EC9" w:rsidRPr="009171D1" w:rsidRDefault="00032EC9" w:rsidP="00A01CBB">
            <w:pPr>
              <w:pStyle w:val="TAC"/>
              <w:rPr>
                <w:rFonts w:cs="Arial"/>
                <w:szCs w:val="18"/>
              </w:rPr>
            </w:pPr>
            <w:r w:rsidRPr="009171D1">
              <w:rPr>
                <w:rFonts w:cs="Arial"/>
                <w:szCs w:val="18"/>
              </w:rPr>
              <w:t>1775</w:t>
            </w:r>
          </w:p>
        </w:tc>
        <w:tc>
          <w:tcPr>
            <w:tcW w:w="471" w:type="pct"/>
            <w:vAlign w:val="center"/>
          </w:tcPr>
          <w:p w14:paraId="085339FC" w14:textId="77777777" w:rsidR="00032EC9" w:rsidRPr="009171D1" w:rsidRDefault="00032EC9" w:rsidP="00A01CBB">
            <w:pPr>
              <w:pStyle w:val="TAC"/>
              <w:rPr>
                <w:rFonts w:cs="Arial"/>
                <w:szCs w:val="18"/>
              </w:rPr>
            </w:pPr>
            <w:r w:rsidRPr="009171D1">
              <w:rPr>
                <w:rFonts w:cs="Arial"/>
                <w:szCs w:val="18"/>
              </w:rPr>
              <w:t>374000</w:t>
            </w:r>
          </w:p>
        </w:tc>
        <w:tc>
          <w:tcPr>
            <w:tcW w:w="423" w:type="pct"/>
            <w:vAlign w:val="center"/>
          </w:tcPr>
          <w:p w14:paraId="7BE42D71" w14:textId="77777777" w:rsidR="00032EC9" w:rsidRPr="009171D1" w:rsidRDefault="00032EC9" w:rsidP="00A01CBB">
            <w:pPr>
              <w:pStyle w:val="TAC"/>
              <w:rPr>
                <w:rFonts w:cs="Arial"/>
                <w:szCs w:val="18"/>
              </w:rPr>
            </w:pPr>
            <w:r w:rsidRPr="009171D1">
              <w:rPr>
                <w:rFonts w:cs="Arial"/>
                <w:szCs w:val="18"/>
              </w:rPr>
              <w:t>1870</w:t>
            </w:r>
          </w:p>
        </w:tc>
        <w:tc>
          <w:tcPr>
            <w:tcW w:w="531" w:type="pct"/>
            <w:vMerge/>
            <w:vAlign w:val="center"/>
          </w:tcPr>
          <w:p w14:paraId="7BB05164" w14:textId="77777777" w:rsidR="00032EC9" w:rsidRPr="009171D1" w:rsidRDefault="00032EC9" w:rsidP="00A01CBB">
            <w:pPr>
              <w:pStyle w:val="TAC"/>
              <w:rPr>
                <w:rFonts w:eastAsia="Yu Mincho" w:cs="Arial"/>
                <w:szCs w:val="18"/>
              </w:rPr>
            </w:pPr>
          </w:p>
        </w:tc>
        <w:tc>
          <w:tcPr>
            <w:tcW w:w="667" w:type="pct"/>
            <w:vMerge/>
          </w:tcPr>
          <w:p w14:paraId="362F6795" w14:textId="77777777" w:rsidR="00032EC9" w:rsidRPr="009171D1" w:rsidRDefault="00032EC9" w:rsidP="00A01CBB">
            <w:pPr>
              <w:pStyle w:val="TAC"/>
              <w:rPr>
                <w:rFonts w:eastAsia="Yu Mincho" w:cs="Arial"/>
                <w:szCs w:val="18"/>
              </w:rPr>
            </w:pPr>
          </w:p>
        </w:tc>
      </w:tr>
      <w:tr w:rsidR="00032EC9" w:rsidRPr="009171D1" w14:paraId="415B0FE5" w14:textId="77777777" w:rsidTr="00A01CBB">
        <w:tc>
          <w:tcPr>
            <w:tcW w:w="325" w:type="pct"/>
            <w:vMerge w:val="restart"/>
            <w:vAlign w:val="center"/>
            <w:hideMark/>
          </w:tcPr>
          <w:p w14:paraId="134BEF5F" w14:textId="77777777" w:rsidR="00032EC9" w:rsidRPr="009171D1" w:rsidRDefault="00032EC9" w:rsidP="00A01CBB">
            <w:pPr>
              <w:pStyle w:val="TAC"/>
              <w:rPr>
                <w:rFonts w:eastAsia="Yu Mincho" w:cs="Arial"/>
                <w:szCs w:val="18"/>
              </w:rPr>
            </w:pPr>
            <w:r w:rsidRPr="009171D1">
              <w:rPr>
                <w:rFonts w:eastAsia="Yu Mincho" w:cs="Arial"/>
                <w:szCs w:val="18"/>
              </w:rPr>
              <w:t>n5</w:t>
            </w:r>
          </w:p>
        </w:tc>
        <w:tc>
          <w:tcPr>
            <w:tcW w:w="415" w:type="pct"/>
            <w:vMerge w:val="restart"/>
            <w:vAlign w:val="center"/>
            <w:hideMark/>
          </w:tcPr>
          <w:p w14:paraId="632ACFE0"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C759F5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476E93B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825957D"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4E4DD9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6B15A306" w14:textId="77777777" w:rsidR="00032EC9" w:rsidRPr="009171D1" w:rsidRDefault="00032EC9" w:rsidP="00A01CBB">
            <w:pPr>
              <w:pStyle w:val="TAC"/>
              <w:rPr>
                <w:rFonts w:cs="Arial"/>
                <w:szCs w:val="18"/>
              </w:rPr>
            </w:pPr>
            <w:r w:rsidRPr="009171D1">
              <w:rPr>
                <w:rFonts w:cs="Arial"/>
                <w:szCs w:val="18"/>
              </w:rPr>
              <w:t>166300</w:t>
            </w:r>
          </w:p>
        </w:tc>
        <w:tc>
          <w:tcPr>
            <w:tcW w:w="423" w:type="pct"/>
          </w:tcPr>
          <w:p w14:paraId="381C0DB9" w14:textId="77777777" w:rsidR="00032EC9" w:rsidRPr="009171D1" w:rsidRDefault="00032EC9" w:rsidP="00A01CBB">
            <w:pPr>
              <w:pStyle w:val="TAC"/>
              <w:rPr>
                <w:rFonts w:cs="Arial"/>
                <w:szCs w:val="18"/>
              </w:rPr>
            </w:pPr>
            <w:r w:rsidRPr="009171D1">
              <w:rPr>
                <w:rFonts w:cs="Arial"/>
                <w:szCs w:val="18"/>
              </w:rPr>
              <w:t>831.5</w:t>
            </w:r>
          </w:p>
        </w:tc>
        <w:tc>
          <w:tcPr>
            <w:tcW w:w="471" w:type="pct"/>
            <w:vAlign w:val="center"/>
          </w:tcPr>
          <w:p w14:paraId="27474574" w14:textId="77777777" w:rsidR="00032EC9" w:rsidRPr="009171D1" w:rsidRDefault="00032EC9" w:rsidP="00A01CBB">
            <w:pPr>
              <w:pStyle w:val="TAC"/>
              <w:rPr>
                <w:rFonts w:cs="Arial"/>
                <w:szCs w:val="18"/>
              </w:rPr>
            </w:pPr>
            <w:r w:rsidRPr="009171D1">
              <w:rPr>
                <w:rFonts w:cs="Arial"/>
                <w:szCs w:val="18"/>
              </w:rPr>
              <w:t>175300</w:t>
            </w:r>
          </w:p>
        </w:tc>
        <w:tc>
          <w:tcPr>
            <w:tcW w:w="423" w:type="pct"/>
            <w:vAlign w:val="center"/>
          </w:tcPr>
          <w:p w14:paraId="74404569" w14:textId="77777777" w:rsidR="00032EC9" w:rsidRPr="009171D1" w:rsidRDefault="00032EC9" w:rsidP="00A01CBB">
            <w:pPr>
              <w:pStyle w:val="TAC"/>
              <w:rPr>
                <w:rFonts w:cs="Arial"/>
                <w:szCs w:val="18"/>
              </w:rPr>
            </w:pPr>
            <w:r w:rsidRPr="009171D1">
              <w:rPr>
                <w:rFonts w:cs="Arial"/>
                <w:szCs w:val="18"/>
              </w:rPr>
              <w:t>876.5</w:t>
            </w:r>
          </w:p>
        </w:tc>
        <w:tc>
          <w:tcPr>
            <w:tcW w:w="531" w:type="pct"/>
            <w:vMerge w:val="restart"/>
            <w:vAlign w:val="center"/>
          </w:tcPr>
          <w:p w14:paraId="60B3B7EA"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69A3861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309B996" w14:textId="77777777" w:rsidTr="00A01CBB">
        <w:tc>
          <w:tcPr>
            <w:tcW w:w="325" w:type="pct"/>
            <w:vMerge/>
            <w:vAlign w:val="center"/>
          </w:tcPr>
          <w:p w14:paraId="5D7D963D" w14:textId="77777777" w:rsidR="00032EC9" w:rsidRPr="009171D1" w:rsidRDefault="00032EC9" w:rsidP="00A01CBB">
            <w:pPr>
              <w:pStyle w:val="TAC"/>
              <w:rPr>
                <w:rFonts w:eastAsia="Yu Mincho" w:cs="Arial"/>
                <w:szCs w:val="18"/>
              </w:rPr>
            </w:pPr>
          </w:p>
        </w:tc>
        <w:tc>
          <w:tcPr>
            <w:tcW w:w="415" w:type="pct"/>
            <w:vMerge/>
            <w:vAlign w:val="center"/>
          </w:tcPr>
          <w:p w14:paraId="35F97807" w14:textId="77777777" w:rsidR="00032EC9" w:rsidRPr="009171D1" w:rsidRDefault="00032EC9" w:rsidP="00A01CBB">
            <w:pPr>
              <w:pStyle w:val="TAC"/>
              <w:rPr>
                <w:rFonts w:eastAsia="Yu Mincho" w:cs="Arial"/>
                <w:szCs w:val="18"/>
              </w:rPr>
            </w:pPr>
          </w:p>
        </w:tc>
        <w:tc>
          <w:tcPr>
            <w:tcW w:w="320" w:type="pct"/>
            <w:vMerge/>
            <w:vAlign w:val="center"/>
          </w:tcPr>
          <w:p w14:paraId="3E7E8487" w14:textId="77777777" w:rsidR="00032EC9" w:rsidRPr="009171D1" w:rsidRDefault="00032EC9" w:rsidP="00A01CBB">
            <w:pPr>
              <w:pStyle w:val="TAC"/>
              <w:rPr>
                <w:rFonts w:cs="Arial"/>
                <w:szCs w:val="18"/>
                <w:lang w:eastAsia="zh-CN"/>
              </w:rPr>
            </w:pPr>
          </w:p>
        </w:tc>
        <w:tc>
          <w:tcPr>
            <w:tcW w:w="579" w:type="pct"/>
            <w:vMerge/>
            <w:vAlign w:val="center"/>
          </w:tcPr>
          <w:p w14:paraId="16AEFCAC" w14:textId="77777777" w:rsidR="00032EC9" w:rsidRPr="009171D1" w:rsidRDefault="00032EC9" w:rsidP="00A01CBB">
            <w:pPr>
              <w:spacing w:after="0"/>
              <w:rPr>
                <w:rFonts w:ascii="Arial" w:hAnsi="Arial" w:cs="Arial"/>
                <w:sz w:val="18"/>
                <w:szCs w:val="18"/>
                <w:lang w:eastAsia="zh-CN"/>
              </w:rPr>
            </w:pPr>
          </w:p>
        </w:tc>
        <w:tc>
          <w:tcPr>
            <w:tcW w:w="374" w:type="pct"/>
          </w:tcPr>
          <w:p w14:paraId="52200C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299F424" w14:textId="77777777" w:rsidR="00032EC9" w:rsidRPr="009171D1" w:rsidRDefault="00032EC9" w:rsidP="00A01CBB">
            <w:pPr>
              <w:pStyle w:val="TAC"/>
              <w:rPr>
                <w:rFonts w:cs="Arial"/>
                <w:szCs w:val="18"/>
              </w:rPr>
            </w:pPr>
            <w:r w:rsidRPr="009171D1">
              <w:rPr>
                <w:rFonts w:cs="Arial"/>
                <w:szCs w:val="18"/>
              </w:rPr>
              <w:t>167300</w:t>
            </w:r>
          </w:p>
        </w:tc>
        <w:tc>
          <w:tcPr>
            <w:tcW w:w="423" w:type="pct"/>
          </w:tcPr>
          <w:p w14:paraId="5737E6F6" w14:textId="77777777" w:rsidR="00032EC9" w:rsidRPr="009171D1" w:rsidRDefault="00032EC9" w:rsidP="00A01CBB">
            <w:pPr>
              <w:pStyle w:val="TAC"/>
              <w:rPr>
                <w:rFonts w:cs="Arial"/>
                <w:szCs w:val="18"/>
              </w:rPr>
            </w:pPr>
            <w:r w:rsidRPr="009171D1">
              <w:rPr>
                <w:rFonts w:cs="Arial"/>
                <w:szCs w:val="18"/>
              </w:rPr>
              <w:t>836.5</w:t>
            </w:r>
          </w:p>
        </w:tc>
        <w:tc>
          <w:tcPr>
            <w:tcW w:w="471" w:type="pct"/>
            <w:vAlign w:val="center"/>
          </w:tcPr>
          <w:p w14:paraId="16A45C10" w14:textId="77777777" w:rsidR="00032EC9" w:rsidRPr="009171D1" w:rsidRDefault="00032EC9" w:rsidP="00A01CBB">
            <w:pPr>
              <w:pStyle w:val="TAC"/>
              <w:rPr>
                <w:rFonts w:cs="Arial"/>
                <w:szCs w:val="18"/>
              </w:rPr>
            </w:pPr>
            <w:r w:rsidRPr="009171D1">
              <w:rPr>
                <w:rFonts w:cs="Arial"/>
                <w:szCs w:val="18"/>
              </w:rPr>
              <w:t>176300</w:t>
            </w:r>
          </w:p>
        </w:tc>
        <w:tc>
          <w:tcPr>
            <w:tcW w:w="423" w:type="pct"/>
            <w:vAlign w:val="center"/>
          </w:tcPr>
          <w:p w14:paraId="3A6C8C7B" w14:textId="77777777" w:rsidR="00032EC9" w:rsidRPr="009171D1" w:rsidRDefault="00032EC9" w:rsidP="00A01CBB">
            <w:pPr>
              <w:pStyle w:val="TAC"/>
              <w:rPr>
                <w:rFonts w:cs="Arial"/>
                <w:szCs w:val="18"/>
              </w:rPr>
            </w:pPr>
            <w:r w:rsidRPr="009171D1">
              <w:rPr>
                <w:rFonts w:cs="Arial"/>
                <w:szCs w:val="18"/>
              </w:rPr>
              <w:t>881.5</w:t>
            </w:r>
          </w:p>
        </w:tc>
        <w:tc>
          <w:tcPr>
            <w:tcW w:w="531" w:type="pct"/>
            <w:vMerge/>
            <w:vAlign w:val="center"/>
          </w:tcPr>
          <w:p w14:paraId="71562D23" w14:textId="77777777" w:rsidR="00032EC9" w:rsidRPr="009171D1" w:rsidRDefault="00032EC9" w:rsidP="00A01CBB">
            <w:pPr>
              <w:pStyle w:val="TAC"/>
              <w:rPr>
                <w:rFonts w:eastAsia="Yu Mincho" w:cs="Arial"/>
                <w:szCs w:val="18"/>
              </w:rPr>
            </w:pPr>
          </w:p>
        </w:tc>
        <w:tc>
          <w:tcPr>
            <w:tcW w:w="667" w:type="pct"/>
            <w:vMerge/>
          </w:tcPr>
          <w:p w14:paraId="120E8B7B" w14:textId="77777777" w:rsidR="00032EC9" w:rsidRPr="009171D1" w:rsidRDefault="00032EC9" w:rsidP="00A01CBB">
            <w:pPr>
              <w:pStyle w:val="TAC"/>
              <w:rPr>
                <w:rFonts w:eastAsia="Yu Mincho" w:cs="Arial"/>
                <w:szCs w:val="18"/>
              </w:rPr>
            </w:pPr>
          </w:p>
        </w:tc>
      </w:tr>
      <w:tr w:rsidR="00032EC9" w:rsidRPr="009171D1" w14:paraId="5EF6E9E0" w14:textId="77777777" w:rsidTr="00A01CBB">
        <w:tc>
          <w:tcPr>
            <w:tcW w:w="325" w:type="pct"/>
            <w:vMerge/>
            <w:vAlign w:val="center"/>
          </w:tcPr>
          <w:p w14:paraId="37218968" w14:textId="77777777" w:rsidR="00032EC9" w:rsidRPr="009171D1" w:rsidRDefault="00032EC9" w:rsidP="00A01CBB">
            <w:pPr>
              <w:pStyle w:val="TAC"/>
              <w:rPr>
                <w:rFonts w:eastAsia="Yu Mincho" w:cs="Arial"/>
                <w:szCs w:val="18"/>
              </w:rPr>
            </w:pPr>
          </w:p>
        </w:tc>
        <w:tc>
          <w:tcPr>
            <w:tcW w:w="415" w:type="pct"/>
            <w:vMerge/>
            <w:vAlign w:val="center"/>
          </w:tcPr>
          <w:p w14:paraId="1CA1336D" w14:textId="77777777" w:rsidR="00032EC9" w:rsidRPr="009171D1" w:rsidRDefault="00032EC9" w:rsidP="00A01CBB">
            <w:pPr>
              <w:pStyle w:val="TAC"/>
              <w:rPr>
                <w:rFonts w:eastAsia="Yu Mincho" w:cs="Arial"/>
                <w:szCs w:val="18"/>
              </w:rPr>
            </w:pPr>
          </w:p>
        </w:tc>
        <w:tc>
          <w:tcPr>
            <w:tcW w:w="320" w:type="pct"/>
            <w:vMerge/>
            <w:vAlign w:val="center"/>
          </w:tcPr>
          <w:p w14:paraId="6F3E8B80" w14:textId="77777777" w:rsidR="00032EC9" w:rsidRPr="009171D1" w:rsidRDefault="00032EC9" w:rsidP="00A01CBB">
            <w:pPr>
              <w:pStyle w:val="TAC"/>
              <w:rPr>
                <w:rFonts w:cs="Arial"/>
                <w:szCs w:val="18"/>
                <w:lang w:eastAsia="zh-CN"/>
              </w:rPr>
            </w:pPr>
          </w:p>
        </w:tc>
        <w:tc>
          <w:tcPr>
            <w:tcW w:w="579" w:type="pct"/>
            <w:vMerge/>
            <w:vAlign w:val="center"/>
          </w:tcPr>
          <w:p w14:paraId="4D7AA276" w14:textId="77777777" w:rsidR="00032EC9" w:rsidRPr="009171D1" w:rsidRDefault="00032EC9" w:rsidP="00A01CBB">
            <w:pPr>
              <w:spacing w:after="0"/>
              <w:rPr>
                <w:rFonts w:ascii="Arial" w:hAnsi="Arial" w:cs="Arial"/>
                <w:sz w:val="18"/>
                <w:szCs w:val="18"/>
                <w:lang w:eastAsia="zh-CN"/>
              </w:rPr>
            </w:pPr>
          </w:p>
        </w:tc>
        <w:tc>
          <w:tcPr>
            <w:tcW w:w="374" w:type="pct"/>
          </w:tcPr>
          <w:p w14:paraId="74B777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D71A779" w14:textId="77777777" w:rsidR="00032EC9" w:rsidRPr="009171D1" w:rsidRDefault="00032EC9" w:rsidP="00A01CBB">
            <w:pPr>
              <w:pStyle w:val="TAC"/>
              <w:rPr>
                <w:rFonts w:cs="Arial"/>
                <w:szCs w:val="18"/>
              </w:rPr>
            </w:pPr>
            <w:r w:rsidRPr="009171D1">
              <w:rPr>
                <w:rFonts w:cs="Arial"/>
                <w:szCs w:val="18"/>
              </w:rPr>
              <w:t>168300</w:t>
            </w:r>
          </w:p>
        </w:tc>
        <w:tc>
          <w:tcPr>
            <w:tcW w:w="423" w:type="pct"/>
          </w:tcPr>
          <w:p w14:paraId="4C32AB97" w14:textId="77777777" w:rsidR="00032EC9" w:rsidRPr="009171D1" w:rsidRDefault="00032EC9" w:rsidP="00A01CBB">
            <w:pPr>
              <w:pStyle w:val="TAC"/>
              <w:rPr>
                <w:rFonts w:cs="Arial"/>
                <w:szCs w:val="18"/>
              </w:rPr>
            </w:pPr>
            <w:r w:rsidRPr="009171D1">
              <w:rPr>
                <w:rFonts w:cs="Arial"/>
                <w:szCs w:val="18"/>
              </w:rPr>
              <w:t>841.5</w:t>
            </w:r>
          </w:p>
        </w:tc>
        <w:tc>
          <w:tcPr>
            <w:tcW w:w="471" w:type="pct"/>
            <w:vAlign w:val="center"/>
          </w:tcPr>
          <w:p w14:paraId="4EEDA981" w14:textId="77777777" w:rsidR="00032EC9" w:rsidRPr="009171D1" w:rsidRDefault="00032EC9" w:rsidP="00A01CBB">
            <w:pPr>
              <w:pStyle w:val="TAC"/>
              <w:rPr>
                <w:rFonts w:cs="Arial"/>
                <w:szCs w:val="18"/>
              </w:rPr>
            </w:pPr>
            <w:r w:rsidRPr="009171D1">
              <w:rPr>
                <w:rFonts w:cs="Arial"/>
                <w:szCs w:val="18"/>
              </w:rPr>
              <w:t>177300</w:t>
            </w:r>
          </w:p>
        </w:tc>
        <w:tc>
          <w:tcPr>
            <w:tcW w:w="423" w:type="pct"/>
            <w:vAlign w:val="center"/>
          </w:tcPr>
          <w:p w14:paraId="0E8C980D" w14:textId="77777777" w:rsidR="00032EC9" w:rsidRPr="009171D1" w:rsidRDefault="00032EC9" w:rsidP="00A01CBB">
            <w:pPr>
              <w:pStyle w:val="TAC"/>
              <w:rPr>
                <w:rFonts w:cs="Arial"/>
                <w:szCs w:val="18"/>
              </w:rPr>
            </w:pPr>
            <w:r w:rsidRPr="009171D1">
              <w:rPr>
                <w:rFonts w:cs="Arial"/>
                <w:szCs w:val="18"/>
              </w:rPr>
              <w:t>886.5</w:t>
            </w:r>
          </w:p>
        </w:tc>
        <w:tc>
          <w:tcPr>
            <w:tcW w:w="531" w:type="pct"/>
            <w:vMerge/>
            <w:vAlign w:val="center"/>
          </w:tcPr>
          <w:p w14:paraId="42B1EA90" w14:textId="77777777" w:rsidR="00032EC9" w:rsidRPr="009171D1" w:rsidRDefault="00032EC9" w:rsidP="00A01CBB">
            <w:pPr>
              <w:pStyle w:val="TAC"/>
              <w:rPr>
                <w:rFonts w:eastAsia="Yu Mincho" w:cs="Arial"/>
                <w:szCs w:val="18"/>
              </w:rPr>
            </w:pPr>
          </w:p>
        </w:tc>
        <w:tc>
          <w:tcPr>
            <w:tcW w:w="667" w:type="pct"/>
            <w:vMerge/>
          </w:tcPr>
          <w:p w14:paraId="3E8066DC" w14:textId="77777777" w:rsidR="00032EC9" w:rsidRPr="009171D1" w:rsidRDefault="00032EC9" w:rsidP="00A01CBB">
            <w:pPr>
              <w:pStyle w:val="TAC"/>
              <w:rPr>
                <w:rFonts w:eastAsia="Yu Mincho" w:cs="Arial"/>
                <w:szCs w:val="18"/>
              </w:rPr>
            </w:pPr>
          </w:p>
        </w:tc>
      </w:tr>
      <w:tr w:rsidR="00032EC9" w:rsidRPr="009171D1" w14:paraId="01F1C82B" w14:textId="77777777" w:rsidTr="00A01CBB">
        <w:tc>
          <w:tcPr>
            <w:tcW w:w="325" w:type="pct"/>
            <w:vMerge w:val="restart"/>
            <w:vAlign w:val="center"/>
            <w:hideMark/>
          </w:tcPr>
          <w:p w14:paraId="41771C0E" w14:textId="77777777" w:rsidR="00032EC9" w:rsidRPr="009171D1" w:rsidRDefault="00032EC9" w:rsidP="00A01CBB">
            <w:pPr>
              <w:pStyle w:val="TAC"/>
              <w:rPr>
                <w:rFonts w:eastAsia="Yu Mincho" w:cs="Arial"/>
                <w:szCs w:val="18"/>
              </w:rPr>
            </w:pPr>
            <w:r w:rsidRPr="009171D1">
              <w:rPr>
                <w:rFonts w:eastAsia="Yu Mincho" w:cs="Arial"/>
                <w:szCs w:val="18"/>
              </w:rPr>
              <w:t>n7</w:t>
            </w:r>
          </w:p>
        </w:tc>
        <w:tc>
          <w:tcPr>
            <w:tcW w:w="415" w:type="pct"/>
            <w:vMerge w:val="restart"/>
            <w:vAlign w:val="center"/>
            <w:hideMark/>
          </w:tcPr>
          <w:p w14:paraId="117C0B39"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5EC73DC8"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1C9A04B7"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BB398E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3FDA7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0501E606" w14:textId="77777777" w:rsidR="00032EC9" w:rsidRPr="009171D1" w:rsidRDefault="00032EC9" w:rsidP="00A01CBB">
            <w:pPr>
              <w:pStyle w:val="TAC"/>
              <w:rPr>
                <w:rFonts w:cs="Arial"/>
                <w:szCs w:val="18"/>
              </w:rPr>
            </w:pPr>
            <w:r w:rsidRPr="009171D1">
              <w:rPr>
                <w:rFonts w:cs="Arial"/>
                <w:szCs w:val="18"/>
              </w:rPr>
              <w:t>501500</w:t>
            </w:r>
          </w:p>
        </w:tc>
        <w:tc>
          <w:tcPr>
            <w:tcW w:w="423" w:type="pct"/>
          </w:tcPr>
          <w:p w14:paraId="34E234C5" w14:textId="77777777" w:rsidR="00032EC9" w:rsidRPr="009171D1" w:rsidRDefault="00032EC9" w:rsidP="00A01CBB">
            <w:pPr>
              <w:pStyle w:val="TAC"/>
              <w:rPr>
                <w:rFonts w:cs="Arial"/>
                <w:szCs w:val="18"/>
              </w:rPr>
            </w:pPr>
            <w:r w:rsidRPr="009171D1">
              <w:rPr>
                <w:rFonts w:cs="Arial"/>
                <w:szCs w:val="18"/>
              </w:rPr>
              <w:t>2507.5</w:t>
            </w:r>
          </w:p>
        </w:tc>
        <w:tc>
          <w:tcPr>
            <w:tcW w:w="471" w:type="pct"/>
            <w:vAlign w:val="center"/>
          </w:tcPr>
          <w:p w14:paraId="650F3312" w14:textId="77777777" w:rsidR="00032EC9" w:rsidRPr="009171D1" w:rsidRDefault="00032EC9" w:rsidP="00A01CBB">
            <w:pPr>
              <w:pStyle w:val="TAC"/>
              <w:rPr>
                <w:rFonts w:cs="Arial"/>
                <w:szCs w:val="18"/>
              </w:rPr>
            </w:pPr>
            <w:r w:rsidRPr="009171D1">
              <w:rPr>
                <w:rFonts w:cs="Arial"/>
                <w:szCs w:val="18"/>
              </w:rPr>
              <w:t>525500</w:t>
            </w:r>
          </w:p>
        </w:tc>
        <w:tc>
          <w:tcPr>
            <w:tcW w:w="423" w:type="pct"/>
            <w:vAlign w:val="center"/>
          </w:tcPr>
          <w:p w14:paraId="13271AA6" w14:textId="77777777" w:rsidR="00032EC9" w:rsidRPr="009171D1" w:rsidRDefault="00032EC9" w:rsidP="00A01CBB">
            <w:pPr>
              <w:pStyle w:val="TAC"/>
              <w:rPr>
                <w:rFonts w:cs="Arial"/>
                <w:szCs w:val="18"/>
              </w:rPr>
            </w:pPr>
            <w:r w:rsidRPr="009171D1">
              <w:rPr>
                <w:rFonts w:cs="Arial"/>
                <w:szCs w:val="18"/>
              </w:rPr>
              <w:t>2627.5</w:t>
            </w:r>
          </w:p>
        </w:tc>
        <w:tc>
          <w:tcPr>
            <w:tcW w:w="531" w:type="pct"/>
            <w:vMerge w:val="restart"/>
            <w:vAlign w:val="center"/>
          </w:tcPr>
          <w:p w14:paraId="5E36155D"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5BDE806D"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4A228D1" w14:textId="77777777" w:rsidTr="00A01CBB">
        <w:tc>
          <w:tcPr>
            <w:tcW w:w="325" w:type="pct"/>
            <w:vMerge/>
            <w:vAlign w:val="center"/>
          </w:tcPr>
          <w:p w14:paraId="3398C2AF" w14:textId="77777777" w:rsidR="00032EC9" w:rsidRPr="009171D1" w:rsidRDefault="00032EC9" w:rsidP="00A01CBB">
            <w:pPr>
              <w:pStyle w:val="TAC"/>
              <w:rPr>
                <w:rFonts w:eastAsia="Yu Mincho" w:cs="Arial"/>
                <w:szCs w:val="18"/>
              </w:rPr>
            </w:pPr>
          </w:p>
        </w:tc>
        <w:tc>
          <w:tcPr>
            <w:tcW w:w="415" w:type="pct"/>
            <w:vMerge/>
            <w:vAlign w:val="center"/>
          </w:tcPr>
          <w:p w14:paraId="06717BBD" w14:textId="77777777" w:rsidR="00032EC9" w:rsidRPr="009171D1" w:rsidRDefault="00032EC9" w:rsidP="00A01CBB">
            <w:pPr>
              <w:pStyle w:val="TAC"/>
              <w:rPr>
                <w:rFonts w:eastAsia="Yu Mincho" w:cs="Arial"/>
                <w:szCs w:val="18"/>
              </w:rPr>
            </w:pPr>
          </w:p>
        </w:tc>
        <w:tc>
          <w:tcPr>
            <w:tcW w:w="320" w:type="pct"/>
            <w:vMerge/>
            <w:vAlign w:val="center"/>
          </w:tcPr>
          <w:p w14:paraId="4AA4A2B4" w14:textId="77777777" w:rsidR="00032EC9" w:rsidRPr="009171D1" w:rsidRDefault="00032EC9" w:rsidP="00A01CBB">
            <w:pPr>
              <w:pStyle w:val="TAC"/>
              <w:rPr>
                <w:rFonts w:cs="Arial"/>
                <w:szCs w:val="18"/>
                <w:lang w:eastAsia="zh-CN"/>
              </w:rPr>
            </w:pPr>
          </w:p>
        </w:tc>
        <w:tc>
          <w:tcPr>
            <w:tcW w:w="579" w:type="pct"/>
            <w:vMerge/>
            <w:vAlign w:val="center"/>
          </w:tcPr>
          <w:p w14:paraId="2902B134" w14:textId="77777777" w:rsidR="00032EC9" w:rsidRPr="009171D1" w:rsidRDefault="00032EC9" w:rsidP="00A01CBB">
            <w:pPr>
              <w:spacing w:after="0"/>
              <w:rPr>
                <w:rFonts w:ascii="Arial" w:hAnsi="Arial" w:cs="Arial"/>
                <w:sz w:val="18"/>
                <w:szCs w:val="18"/>
                <w:lang w:eastAsia="zh-CN"/>
              </w:rPr>
            </w:pPr>
          </w:p>
        </w:tc>
        <w:tc>
          <w:tcPr>
            <w:tcW w:w="374" w:type="pct"/>
          </w:tcPr>
          <w:p w14:paraId="6754DB4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D6C0B67" w14:textId="77777777" w:rsidR="00032EC9" w:rsidRPr="009171D1" w:rsidRDefault="00032EC9" w:rsidP="00A01CBB">
            <w:pPr>
              <w:pStyle w:val="TAC"/>
              <w:rPr>
                <w:rFonts w:cs="Arial"/>
                <w:szCs w:val="18"/>
              </w:rPr>
            </w:pPr>
            <w:r w:rsidRPr="009171D1">
              <w:rPr>
                <w:rFonts w:cs="Arial"/>
                <w:szCs w:val="18"/>
              </w:rPr>
              <w:t>507000</w:t>
            </w:r>
          </w:p>
        </w:tc>
        <w:tc>
          <w:tcPr>
            <w:tcW w:w="423" w:type="pct"/>
          </w:tcPr>
          <w:p w14:paraId="74FE507F" w14:textId="77777777" w:rsidR="00032EC9" w:rsidRPr="009171D1" w:rsidRDefault="00032EC9" w:rsidP="00A01CBB">
            <w:pPr>
              <w:pStyle w:val="TAC"/>
              <w:rPr>
                <w:rFonts w:cs="Arial"/>
                <w:szCs w:val="18"/>
              </w:rPr>
            </w:pPr>
            <w:r w:rsidRPr="009171D1">
              <w:rPr>
                <w:rFonts w:cs="Arial"/>
                <w:szCs w:val="18"/>
              </w:rPr>
              <w:t>2535</w:t>
            </w:r>
          </w:p>
        </w:tc>
        <w:tc>
          <w:tcPr>
            <w:tcW w:w="471" w:type="pct"/>
            <w:vAlign w:val="center"/>
          </w:tcPr>
          <w:p w14:paraId="5B630F6C" w14:textId="77777777" w:rsidR="00032EC9" w:rsidRPr="009171D1" w:rsidRDefault="00032EC9" w:rsidP="00A01CBB">
            <w:pPr>
              <w:pStyle w:val="TAC"/>
              <w:rPr>
                <w:rFonts w:cs="Arial"/>
                <w:szCs w:val="18"/>
              </w:rPr>
            </w:pPr>
            <w:r w:rsidRPr="009171D1">
              <w:rPr>
                <w:rFonts w:cs="Arial"/>
                <w:szCs w:val="18"/>
              </w:rPr>
              <w:t>531000</w:t>
            </w:r>
          </w:p>
        </w:tc>
        <w:tc>
          <w:tcPr>
            <w:tcW w:w="423" w:type="pct"/>
            <w:vAlign w:val="center"/>
          </w:tcPr>
          <w:p w14:paraId="025382AC" w14:textId="77777777" w:rsidR="00032EC9" w:rsidRPr="009171D1" w:rsidRDefault="00032EC9" w:rsidP="00A01CBB">
            <w:pPr>
              <w:pStyle w:val="TAC"/>
              <w:rPr>
                <w:rFonts w:cs="Arial"/>
                <w:szCs w:val="18"/>
              </w:rPr>
            </w:pPr>
            <w:r w:rsidRPr="009171D1">
              <w:rPr>
                <w:rFonts w:cs="Arial"/>
                <w:szCs w:val="18"/>
              </w:rPr>
              <w:t>2655</w:t>
            </w:r>
          </w:p>
        </w:tc>
        <w:tc>
          <w:tcPr>
            <w:tcW w:w="531" w:type="pct"/>
            <w:vMerge/>
            <w:vAlign w:val="center"/>
          </w:tcPr>
          <w:p w14:paraId="58C8AB31" w14:textId="77777777" w:rsidR="00032EC9" w:rsidRPr="009171D1" w:rsidRDefault="00032EC9" w:rsidP="00A01CBB">
            <w:pPr>
              <w:pStyle w:val="TAC"/>
              <w:rPr>
                <w:rFonts w:eastAsia="Yu Mincho" w:cs="Arial"/>
                <w:szCs w:val="18"/>
              </w:rPr>
            </w:pPr>
          </w:p>
        </w:tc>
        <w:tc>
          <w:tcPr>
            <w:tcW w:w="667" w:type="pct"/>
            <w:vMerge/>
          </w:tcPr>
          <w:p w14:paraId="255C652D" w14:textId="77777777" w:rsidR="00032EC9" w:rsidRPr="009171D1" w:rsidRDefault="00032EC9" w:rsidP="00A01CBB">
            <w:pPr>
              <w:pStyle w:val="TAC"/>
              <w:rPr>
                <w:rFonts w:eastAsia="Yu Mincho" w:cs="Arial"/>
                <w:szCs w:val="18"/>
              </w:rPr>
            </w:pPr>
          </w:p>
        </w:tc>
      </w:tr>
      <w:tr w:rsidR="00032EC9" w:rsidRPr="009171D1" w14:paraId="40A6BBAB" w14:textId="77777777" w:rsidTr="00A01CBB">
        <w:tc>
          <w:tcPr>
            <w:tcW w:w="325" w:type="pct"/>
            <w:vMerge/>
            <w:vAlign w:val="center"/>
          </w:tcPr>
          <w:p w14:paraId="3C04BFFB" w14:textId="77777777" w:rsidR="00032EC9" w:rsidRPr="009171D1" w:rsidRDefault="00032EC9" w:rsidP="00A01CBB">
            <w:pPr>
              <w:pStyle w:val="TAC"/>
              <w:rPr>
                <w:rFonts w:eastAsia="Yu Mincho" w:cs="Arial"/>
                <w:szCs w:val="18"/>
              </w:rPr>
            </w:pPr>
          </w:p>
        </w:tc>
        <w:tc>
          <w:tcPr>
            <w:tcW w:w="415" w:type="pct"/>
            <w:vMerge/>
            <w:vAlign w:val="center"/>
          </w:tcPr>
          <w:p w14:paraId="1D45C2CC" w14:textId="77777777" w:rsidR="00032EC9" w:rsidRPr="009171D1" w:rsidRDefault="00032EC9" w:rsidP="00A01CBB">
            <w:pPr>
              <w:pStyle w:val="TAC"/>
              <w:rPr>
                <w:rFonts w:eastAsia="Yu Mincho" w:cs="Arial"/>
                <w:szCs w:val="18"/>
              </w:rPr>
            </w:pPr>
          </w:p>
        </w:tc>
        <w:tc>
          <w:tcPr>
            <w:tcW w:w="320" w:type="pct"/>
            <w:vMerge/>
            <w:vAlign w:val="center"/>
          </w:tcPr>
          <w:p w14:paraId="184ED1F2" w14:textId="77777777" w:rsidR="00032EC9" w:rsidRPr="009171D1" w:rsidRDefault="00032EC9" w:rsidP="00A01CBB">
            <w:pPr>
              <w:pStyle w:val="TAC"/>
              <w:rPr>
                <w:rFonts w:cs="Arial"/>
                <w:szCs w:val="18"/>
                <w:lang w:eastAsia="zh-CN"/>
              </w:rPr>
            </w:pPr>
          </w:p>
        </w:tc>
        <w:tc>
          <w:tcPr>
            <w:tcW w:w="579" w:type="pct"/>
            <w:vMerge/>
            <w:vAlign w:val="center"/>
          </w:tcPr>
          <w:p w14:paraId="22D8EF7B" w14:textId="77777777" w:rsidR="00032EC9" w:rsidRPr="009171D1" w:rsidRDefault="00032EC9" w:rsidP="00A01CBB">
            <w:pPr>
              <w:spacing w:after="0"/>
              <w:rPr>
                <w:rFonts w:ascii="Arial" w:hAnsi="Arial" w:cs="Arial"/>
                <w:sz w:val="18"/>
                <w:szCs w:val="18"/>
                <w:lang w:eastAsia="zh-CN"/>
              </w:rPr>
            </w:pPr>
          </w:p>
        </w:tc>
        <w:tc>
          <w:tcPr>
            <w:tcW w:w="374" w:type="pct"/>
          </w:tcPr>
          <w:p w14:paraId="77680ED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E0EEB35" w14:textId="77777777" w:rsidR="00032EC9" w:rsidRPr="009171D1" w:rsidRDefault="00032EC9" w:rsidP="00A01CBB">
            <w:pPr>
              <w:pStyle w:val="TAC"/>
              <w:rPr>
                <w:rFonts w:cs="Arial"/>
                <w:szCs w:val="18"/>
              </w:rPr>
            </w:pPr>
            <w:r w:rsidRPr="009171D1">
              <w:rPr>
                <w:rFonts w:cs="Arial"/>
                <w:szCs w:val="18"/>
              </w:rPr>
              <w:t>512500</w:t>
            </w:r>
          </w:p>
        </w:tc>
        <w:tc>
          <w:tcPr>
            <w:tcW w:w="423" w:type="pct"/>
          </w:tcPr>
          <w:p w14:paraId="4D622FA3" w14:textId="77777777" w:rsidR="00032EC9" w:rsidRPr="009171D1" w:rsidRDefault="00032EC9" w:rsidP="00A01CBB">
            <w:pPr>
              <w:pStyle w:val="TAC"/>
              <w:rPr>
                <w:rFonts w:cs="Arial"/>
                <w:szCs w:val="18"/>
              </w:rPr>
            </w:pPr>
            <w:r w:rsidRPr="009171D1">
              <w:rPr>
                <w:rFonts w:cs="Arial"/>
                <w:szCs w:val="18"/>
              </w:rPr>
              <w:t>2562.5</w:t>
            </w:r>
          </w:p>
        </w:tc>
        <w:tc>
          <w:tcPr>
            <w:tcW w:w="471" w:type="pct"/>
            <w:vAlign w:val="center"/>
          </w:tcPr>
          <w:p w14:paraId="4ACA62E5" w14:textId="77777777" w:rsidR="00032EC9" w:rsidRPr="009171D1" w:rsidRDefault="00032EC9" w:rsidP="00A01CBB">
            <w:pPr>
              <w:pStyle w:val="TAC"/>
              <w:rPr>
                <w:rFonts w:cs="Arial"/>
                <w:szCs w:val="18"/>
              </w:rPr>
            </w:pPr>
            <w:r w:rsidRPr="009171D1">
              <w:rPr>
                <w:rFonts w:cs="Arial"/>
                <w:szCs w:val="18"/>
              </w:rPr>
              <w:t>536500</w:t>
            </w:r>
          </w:p>
        </w:tc>
        <w:tc>
          <w:tcPr>
            <w:tcW w:w="423" w:type="pct"/>
            <w:vAlign w:val="center"/>
          </w:tcPr>
          <w:p w14:paraId="5140CD7F" w14:textId="77777777" w:rsidR="00032EC9" w:rsidRPr="009171D1" w:rsidRDefault="00032EC9" w:rsidP="00A01CBB">
            <w:pPr>
              <w:pStyle w:val="TAC"/>
              <w:rPr>
                <w:rFonts w:cs="Arial"/>
                <w:szCs w:val="18"/>
              </w:rPr>
            </w:pPr>
            <w:r w:rsidRPr="009171D1">
              <w:rPr>
                <w:rFonts w:cs="Arial"/>
                <w:szCs w:val="18"/>
              </w:rPr>
              <w:t>2682.5</w:t>
            </w:r>
          </w:p>
        </w:tc>
        <w:tc>
          <w:tcPr>
            <w:tcW w:w="531" w:type="pct"/>
            <w:vMerge/>
            <w:vAlign w:val="center"/>
          </w:tcPr>
          <w:p w14:paraId="3E1866F7" w14:textId="77777777" w:rsidR="00032EC9" w:rsidRPr="009171D1" w:rsidRDefault="00032EC9" w:rsidP="00A01CBB">
            <w:pPr>
              <w:pStyle w:val="TAC"/>
              <w:rPr>
                <w:rFonts w:eastAsia="Yu Mincho" w:cs="Arial"/>
                <w:szCs w:val="18"/>
              </w:rPr>
            </w:pPr>
          </w:p>
        </w:tc>
        <w:tc>
          <w:tcPr>
            <w:tcW w:w="667" w:type="pct"/>
            <w:vMerge/>
          </w:tcPr>
          <w:p w14:paraId="4932E5CD" w14:textId="77777777" w:rsidR="00032EC9" w:rsidRPr="009171D1" w:rsidRDefault="00032EC9" w:rsidP="00A01CBB">
            <w:pPr>
              <w:pStyle w:val="TAC"/>
              <w:rPr>
                <w:rFonts w:eastAsia="Yu Mincho" w:cs="Arial"/>
                <w:szCs w:val="18"/>
              </w:rPr>
            </w:pPr>
          </w:p>
        </w:tc>
      </w:tr>
      <w:tr w:rsidR="00032EC9" w:rsidRPr="009171D1" w14:paraId="0466A43C" w14:textId="77777777" w:rsidTr="00A01CBB">
        <w:tc>
          <w:tcPr>
            <w:tcW w:w="325" w:type="pct"/>
            <w:vMerge w:val="restart"/>
            <w:vAlign w:val="center"/>
            <w:hideMark/>
          </w:tcPr>
          <w:p w14:paraId="577A72ED" w14:textId="77777777" w:rsidR="00032EC9" w:rsidRPr="009171D1" w:rsidRDefault="00032EC9" w:rsidP="00A01CBB">
            <w:pPr>
              <w:pStyle w:val="TAC"/>
              <w:rPr>
                <w:rFonts w:eastAsia="Yu Mincho" w:cs="Arial"/>
                <w:szCs w:val="18"/>
              </w:rPr>
            </w:pPr>
            <w:r w:rsidRPr="009171D1">
              <w:rPr>
                <w:rFonts w:eastAsia="Yu Mincho" w:cs="Arial"/>
                <w:szCs w:val="18"/>
              </w:rPr>
              <w:t>n8</w:t>
            </w:r>
          </w:p>
        </w:tc>
        <w:tc>
          <w:tcPr>
            <w:tcW w:w="415" w:type="pct"/>
            <w:vMerge w:val="restart"/>
            <w:vAlign w:val="center"/>
            <w:hideMark/>
          </w:tcPr>
          <w:p w14:paraId="0F97C5D8"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4C8D977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EF9235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66CEDD9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29188B4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DA4FCD0" w14:textId="77777777" w:rsidR="00032EC9" w:rsidRPr="009171D1" w:rsidRDefault="00032EC9" w:rsidP="00A01CBB">
            <w:pPr>
              <w:pStyle w:val="TAC"/>
              <w:rPr>
                <w:rFonts w:cs="Arial"/>
                <w:szCs w:val="18"/>
              </w:rPr>
            </w:pPr>
            <w:r w:rsidRPr="009171D1">
              <w:rPr>
                <w:rFonts w:cs="Arial"/>
                <w:szCs w:val="18"/>
              </w:rPr>
              <w:t>177500</w:t>
            </w:r>
          </w:p>
        </w:tc>
        <w:tc>
          <w:tcPr>
            <w:tcW w:w="423" w:type="pct"/>
          </w:tcPr>
          <w:p w14:paraId="2D838A5C" w14:textId="77777777" w:rsidR="00032EC9" w:rsidRPr="009171D1" w:rsidRDefault="00032EC9" w:rsidP="00A01CBB">
            <w:pPr>
              <w:pStyle w:val="TAC"/>
              <w:rPr>
                <w:rFonts w:cs="Arial"/>
                <w:szCs w:val="18"/>
              </w:rPr>
            </w:pPr>
            <w:r w:rsidRPr="009171D1">
              <w:rPr>
                <w:rFonts w:cs="Arial"/>
                <w:szCs w:val="18"/>
              </w:rPr>
              <w:t>887.5</w:t>
            </w:r>
          </w:p>
        </w:tc>
        <w:tc>
          <w:tcPr>
            <w:tcW w:w="471" w:type="pct"/>
            <w:vAlign w:val="center"/>
          </w:tcPr>
          <w:p w14:paraId="2A5FBA40" w14:textId="77777777" w:rsidR="00032EC9" w:rsidRPr="009171D1" w:rsidRDefault="00032EC9" w:rsidP="00A01CBB">
            <w:pPr>
              <w:pStyle w:val="TAC"/>
              <w:rPr>
                <w:rFonts w:cs="Arial"/>
                <w:szCs w:val="18"/>
              </w:rPr>
            </w:pPr>
            <w:r w:rsidRPr="009171D1">
              <w:rPr>
                <w:rFonts w:cs="Arial"/>
                <w:szCs w:val="18"/>
              </w:rPr>
              <w:t>186500</w:t>
            </w:r>
          </w:p>
        </w:tc>
        <w:tc>
          <w:tcPr>
            <w:tcW w:w="423" w:type="pct"/>
            <w:vAlign w:val="center"/>
          </w:tcPr>
          <w:p w14:paraId="3578E006" w14:textId="77777777" w:rsidR="00032EC9" w:rsidRPr="009171D1" w:rsidRDefault="00032EC9" w:rsidP="00A01CBB">
            <w:pPr>
              <w:pStyle w:val="TAC"/>
              <w:rPr>
                <w:rFonts w:cs="Arial"/>
                <w:szCs w:val="18"/>
              </w:rPr>
            </w:pPr>
            <w:r w:rsidRPr="009171D1">
              <w:rPr>
                <w:rFonts w:cs="Arial"/>
                <w:szCs w:val="18"/>
              </w:rPr>
              <w:t>932.5</w:t>
            </w:r>
          </w:p>
        </w:tc>
        <w:tc>
          <w:tcPr>
            <w:tcW w:w="531" w:type="pct"/>
            <w:vMerge w:val="restart"/>
            <w:vAlign w:val="center"/>
          </w:tcPr>
          <w:p w14:paraId="7937178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518F601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AC72D75" w14:textId="77777777" w:rsidTr="00A01CBB">
        <w:tc>
          <w:tcPr>
            <w:tcW w:w="325" w:type="pct"/>
            <w:vMerge/>
            <w:vAlign w:val="center"/>
          </w:tcPr>
          <w:p w14:paraId="70B73CA7" w14:textId="77777777" w:rsidR="00032EC9" w:rsidRPr="009171D1" w:rsidRDefault="00032EC9" w:rsidP="00A01CBB">
            <w:pPr>
              <w:pStyle w:val="TAC"/>
              <w:rPr>
                <w:rFonts w:eastAsia="Yu Mincho" w:cs="Arial"/>
                <w:szCs w:val="18"/>
              </w:rPr>
            </w:pPr>
          </w:p>
        </w:tc>
        <w:tc>
          <w:tcPr>
            <w:tcW w:w="415" w:type="pct"/>
            <w:vMerge/>
            <w:vAlign w:val="center"/>
          </w:tcPr>
          <w:p w14:paraId="409ECEF9" w14:textId="77777777" w:rsidR="00032EC9" w:rsidRPr="009171D1" w:rsidRDefault="00032EC9" w:rsidP="00A01CBB">
            <w:pPr>
              <w:pStyle w:val="TAC"/>
              <w:rPr>
                <w:rFonts w:eastAsia="Yu Mincho" w:cs="Arial"/>
                <w:szCs w:val="18"/>
              </w:rPr>
            </w:pPr>
          </w:p>
        </w:tc>
        <w:tc>
          <w:tcPr>
            <w:tcW w:w="320" w:type="pct"/>
            <w:vMerge/>
            <w:vAlign w:val="center"/>
          </w:tcPr>
          <w:p w14:paraId="27770D7C" w14:textId="77777777" w:rsidR="00032EC9" w:rsidRPr="009171D1" w:rsidRDefault="00032EC9" w:rsidP="00A01CBB">
            <w:pPr>
              <w:pStyle w:val="TAC"/>
              <w:rPr>
                <w:rFonts w:cs="Arial"/>
                <w:szCs w:val="18"/>
                <w:lang w:eastAsia="zh-CN"/>
              </w:rPr>
            </w:pPr>
          </w:p>
        </w:tc>
        <w:tc>
          <w:tcPr>
            <w:tcW w:w="579" w:type="pct"/>
            <w:vMerge/>
            <w:vAlign w:val="center"/>
          </w:tcPr>
          <w:p w14:paraId="1D4D1E86" w14:textId="77777777" w:rsidR="00032EC9" w:rsidRPr="009171D1" w:rsidRDefault="00032EC9" w:rsidP="00A01CBB">
            <w:pPr>
              <w:spacing w:after="0"/>
              <w:rPr>
                <w:rFonts w:ascii="Arial" w:hAnsi="Arial" w:cs="Arial"/>
                <w:sz w:val="18"/>
                <w:szCs w:val="18"/>
                <w:lang w:eastAsia="zh-CN"/>
              </w:rPr>
            </w:pPr>
          </w:p>
        </w:tc>
        <w:tc>
          <w:tcPr>
            <w:tcW w:w="374" w:type="pct"/>
          </w:tcPr>
          <w:p w14:paraId="3298B14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6D6C0C6" w14:textId="77777777" w:rsidR="00032EC9" w:rsidRPr="009171D1" w:rsidRDefault="00032EC9" w:rsidP="00A01CBB">
            <w:pPr>
              <w:pStyle w:val="TAC"/>
              <w:rPr>
                <w:rFonts w:cs="Arial"/>
                <w:szCs w:val="18"/>
              </w:rPr>
            </w:pPr>
            <w:r w:rsidRPr="009171D1">
              <w:rPr>
                <w:rFonts w:cs="Arial"/>
                <w:szCs w:val="18"/>
              </w:rPr>
              <w:t>179500</w:t>
            </w:r>
          </w:p>
        </w:tc>
        <w:tc>
          <w:tcPr>
            <w:tcW w:w="423" w:type="pct"/>
          </w:tcPr>
          <w:p w14:paraId="17AE31B1" w14:textId="77777777" w:rsidR="00032EC9" w:rsidRPr="009171D1" w:rsidRDefault="00032EC9" w:rsidP="00A01CBB">
            <w:pPr>
              <w:pStyle w:val="TAC"/>
              <w:rPr>
                <w:rFonts w:cs="Arial"/>
                <w:szCs w:val="18"/>
              </w:rPr>
            </w:pPr>
            <w:r w:rsidRPr="009171D1">
              <w:rPr>
                <w:rFonts w:cs="Arial"/>
                <w:szCs w:val="18"/>
              </w:rPr>
              <w:t>897.5</w:t>
            </w:r>
          </w:p>
        </w:tc>
        <w:tc>
          <w:tcPr>
            <w:tcW w:w="471" w:type="pct"/>
            <w:vAlign w:val="center"/>
          </w:tcPr>
          <w:p w14:paraId="10B50AE7" w14:textId="77777777" w:rsidR="00032EC9" w:rsidRPr="009171D1" w:rsidRDefault="00032EC9" w:rsidP="00A01CBB">
            <w:pPr>
              <w:pStyle w:val="TAC"/>
              <w:rPr>
                <w:rFonts w:cs="Arial"/>
                <w:szCs w:val="18"/>
              </w:rPr>
            </w:pPr>
            <w:r w:rsidRPr="009171D1">
              <w:rPr>
                <w:rFonts w:cs="Arial"/>
                <w:szCs w:val="18"/>
              </w:rPr>
              <w:t>188500</w:t>
            </w:r>
          </w:p>
        </w:tc>
        <w:tc>
          <w:tcPr>
            <w:tcW w:w="423" w:type="pct"/>
            <w:vAlign w:val="center"/>
          </w:tcPr>
          <w:p w14:paraId="0C6FEADB" w14:textId="77777777" w:rsidR="00032EC9" w:rsidRPr="009171D1" w:rsidRDefault="00032EC9" w:rsidP="00A01CBB">
            <w:pPr>
              <w:pStyle w:val="TAC"/>
              <w:rPr>
                <w:rFonts w:cs="Arial"/>
                <w:szCs w:val="18"/>
              </w:rPr>
            </w:pPr>
            <w:r w:rsidRPr="009171D1">
              <w:rPr>
                <w:rFonts w:cs="Arial"/>
                <w:szCs w:val="18"/>
              </w:rPr>
              <w:t>942.5</w:t>
            </w:r>
          </w:p>
        </w:tc>
        <w:tc>
          <w:tcPr>
            <w:tcW w:w="531" w:type="pct"/>
            <w:vMerge/>
            <w:vAlign w:val="center"/>
          </w:tcPr>
          <w:p w14:paraId="3C918A1B" w14:textId="77777777" w:rsidR="00032EC9" w:rsidRPr="009171D1" w:rsidRDefault="00032EC9" w:rsidP="00A01CBB">
            <w:pPr>
              <w:pStyle w:val="TAC"/>
              <w:rPr>
                <w:rFonts w:eastAsia="Yu Mincho" w:cs="Arial"/>
                <w:szCs w:val="18"/>
              </w:rPr>
            </w:pPr>
          </w:p>
        </w:tc>
        <w:tc>
          <w:tcPr>
            <w:tcW w:w="667" w:type="pct"/>
            <w:vMerge/>
          </w:tcPr>
          <w:p w14:paraId="366C10A4" w14:textId="77777777" w:rsidR="00032EC9" w:rsidRPr="009171D1" w:rsidRDefault="00032EC9" w:rsidP="00A01CBB">
            <w:pPr>
              <w:pStyle w:val="TAC"/>
              <w:rPr>
                <w:rFonts w:eastAsia="Yu Mincho" w:cs="Arial"/>
                <w:szCs w:val="18"/>
              </w:rPr>
            </w:pPr>
          </w:p>
        </w:tc>
      </w:tr>
      <w:tr w:rsidR="00032EC9" w:rsidRPr="009171D1" w14:paraId="2F5D0923" w14:textId="77777777" w:rsidTr="00A01CBB">
        <w:tc>
          <w:tcPr>
            <w:tcW w:w="325" w:type="pct"/>
            <w:vMerge/>
            <w:vAlign w:val="center"/>
          </w:tcPr>
          <w:p w14:paraId="7627BF16" w14:textId="77777777" w:rsidR="00032EC9" w:rsidRPr="009171D1" w:rsidRDefault="00032EC9" w:rsidP="00A01CBB">
            <w:pPr>
              <w:pStyle w:val="TAC"/>
              <w:rPr>
                <w:rFonts w:eastAsia="Yu Mincho" w:cs="Arial"/>
                <w:szCs w:val="18"/>
              </w:rPr>
            </w:pPr>
          </w:p>
        </w:tc>
        <w:tc>
          <w:tcPr>
            <w:tcW w:w="415" w:type="pct"/>
            <w:vMerge/>
            <w:vAlign w:val="center"/>
          </w:tcPr>
          <w:p w14:paraId="6DDAAA3F" w14:textId="77777777" w:rsidR="00032EC9" w:rsidRPr="009171D1" w:rsidRDefault="00032EC9" w:rsidP="00A01CBB">
            <w:pPr>
              <w:pStyle w:val="TAC"/>
              <w:rPr>
                <w:rFonts w:eastAsia="Yu Mincho" w:cs="Arial"/>
                <w:szCs w:val="18"/>
              </w:rPr>
            </w:pPr>
          </w:p>
        </w:tc>
        <w:tc>
          <w:tcPr>
            <w:tcW w:w="320" w:type="pct"/>
            <w:vMerge/>
            <w:vAlign w:val="center"/>
          </w:tcPr>
          <w:p w14:paraId="78C22B71" w14:textId="77777777" w:rsidR="00032EC9" w:rsidRPr="009171D1" w:rsidRDefault="00032EC9" w:rsidP="00A01CBB">
            <w:pPr>
              <w:pStyle w:val="TAC"/>
              <w:rPr>
                <w:rFonts w:cs="Arial"/>
                <w:szCs w:val="18"/>
                <w:lang w:eastAsia="zh-CN"/>
              </w:rPr>
            </w:pPr>
          </w:p>
        </w:tc>
        <w:tc>
          <w:tcPr>
            <w:tcW w:w="579" w:type="pct"/>
            <w:vMerge/>
            <w:vAlign w:val="center"/>
          </w:tcPr>
          <w:p w14:paraId="4C09984B" w14:textId="77777777" w:rsidR="00032EC9" w:rsidRPr="009171D1" w:rsidRDefault="00032EC9" w:rsidP="00A01CBB">
            <w:pPr>
              <w:spacing w:after="0"/>
              <w:rPr>
                <w:rFonts w:ascii="Arial" w:hAnsi="Arial" w:cs="Arial"/>
                <w:sz w:val="18"/>
                <w:szCs w:val="18"/>
                <w:lang w:eastAsia="zh-CN"/>
              </w:rPr>
            </w:pPr>
          </w:p>
        </w:tc>
        <w:tc>
          <w:tcPr>
            <w:tcW w:w="374" w:type="pct"/>
          </w:tcPr>
          <w:p w14:paraId="2724540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7B88821" w14:textId="77777777" w:rsidR="00032EC9" w:rsidRPr="009171D1" w:rsidRDefault="00032EC9" w:rsidP="00A01CBB">
            <w:pPr>
              <w:pStyle w:val="TAC"/>
              <w:rPr>
                <w:rFonts w:cs="Arial"/>
                <w:szCs w:val="18"/>
              </w:rPr>
            </w:pPr>
            <w:r w:rsidRPr="009171D1">
              <w:rPr>
                <w:rFonts w:cs="Arial"/>
                <w:szCs w:val="18"/>
              </w:rPr>
              <w:t>181500</w:t>
            </w:r>
          </w:p>
        </w:tc>
        <w:tc>
          <w:tcPr>
            <w:tcW w:w="423" w:type="pct"/>
          </w:tcPr>
          <w:p w14:paraId="3D4B2FEE" w14:textId="77777777" w:rsidR="00032EC9" w:rsidRPr="009171D1" w:rsidRDefault="00032EC9" w:rsidP="00A01CBB">
            <w:pPr>
              <w:pStyle w:val="TAC"/>
              <w:rPr>
                <w:rFonts w:cs="Arial"/>
                <w:szCs w:val="18"/>
              </w:rPr>
            </w:pPr>
            <w:r w:rsidRPr="009171D1">
              <w:rPr>
                <w:rFonts w:cs="Arial"/>
                <w:szCs w:val="18"/>
              </w:rPr>
              <w:t>907.5</w:t>
            </w:r>
          </w:p>
        </w:tc>
        <w:tc>
          <w:tcPr>
            <w:tcW w:w="471" w:type="pct"/>
            <w:vAlign w:val="center"/>
          </w:tcPr>
          <w:p w14:paraId="087AA46B" w14:textId="77777777" w:rsidR="00032EC9" w:rsidRPr="009171D1" w:rsidRDefault="00032EC9" w:rsidP="00A01CBB">
            <w:pPr>
              <w:pStyle w:val="TAC"/>
              <w:rPr>
                <w:rFonts w:cs="Arial"/>
                <w:szCs w:val="18"/>
              </w:rPr>
            </w:pPr>
            <w:r w:rsidRPr="009171D1">
              <w:rPr>
                <w:rFonts w:cs="Arial"/>
                <w:szCs w:val="18"/>
              </w:rPr>
              <w:t>190500</w:t>
            </w:r>
          </w:p>
        </w:tc>
        <w:tc>
          <w:tcPr>
            <w:tcW w:w="423" w:type="pct"/>
            <w:vAlign w:val="center"/>
          </w:tcPr>
          <w:p w14:paraId="64024003" w14:textId="77777777" w:rsidR="00032EC9" w:rsidRPr="009171D1" w:rsidRDefault="00032EC9" w:rsidP="00A01CBB">
            <w:pPr>
              <w:pStyle w:val="TAC"/>
              <w:rPr>
                <w:rFonts w:cs="Arial"/>
                <w:szCs w:val="18"/>
              </w:rPr>
            </w:pPr>
            <w:r w:rsidRPr="009171D1">
              <w:rPr>
                <w:rFonts w:cs="Arial"/>
                <w:szCs w:val="18"/>
              </w:rPr>
              <w:t>952.5</w:t>
            </w:r>
          </w:p>
        </w:tc>
        <w:tc>
          <w:tcPr>
            <w:tcW w:w="531" w:type="pct"/>
            <w:vMerge/>
            <w:vAlign w:val="center"/>
          </w:tcPr>
          <w:p w14:paraId="455E9432" w14:textId="77777777" w:rsidR="00032EC9" w:rsidRPr="009171D1" w:rsidRDefault="00032EC9" w:rsidP="00A01CBB">
            <w:pPr>
              <w:pStyle w:val="TAC"/>
              <w:rPr>
                <w:rFonts w:eastAsia="Yu Mincho" w:cs="Arial"/>
                <w:szCs w:val="18"/>
              </w:rPr>
            </w:pPr>
          </w:p>
        </w:tc>
        <w:tc>
          <w:tcPr>
            <w:tcW w:w="667" w:type="pct"/>
            <w:vMerge/>
          </w:tcPr>
          <w:p w14:paraId="58682B96" w14:textId="77777777" w:rsidR="00032EC9" w:rsidRPr="009171D1" w:rsidRDefault="00032EC9" w:rsidP="00A01CBB">
            <w:pPr>
              <w:pStyle w:val="TAC"/>
              <w:rPr>
                <w:rFonts w:eastAsia="Yu Mincho" w:cs="Arial"/>
                <w:szCs w:val="18"/>
              </w:rPr>
            </w:pPr>
          </w:p>
        </w:tc>
      </w:tr>
      <w:tr w:rsidR="00032EC9" w:rsidRPr="009171D1" w14:paraId="6AF3EA0E" w14:textId="77777777" w:rsidTr="00A01CBB">
        <w:tc>
          <w:tcPr>
            <w:tcW w:w="325" w:type="pct"/>
            <w:vMerge w:val="restart"/>
            <w:vAlign w:val="center"/>
            <w:hideMark/>
          </w:tcPr>
          <w:p w14:paraId="1F344FEB" w14:textId="77777777" w:rsidR="00032EC9" w:rsidRPr="009171D1" w:rsidRDefault="00032EC9" w:rsidP="00A01CBB">
            <w:pPr>
              <w:pStyle w:val="TAC"/>
              <w:rPr>
                <w:rFonts w:cs="Arial"/>
                <w:szCs w:val="18"/>
                <w:lang w:eastAsia="zh-CN"/>
              </w:rPr>
            </w:pPr>
            <w:r w:rsidRPr="009171D1">
              <w:rPr>
                <w:rFonts w:cs="Arial"/>
                <w:szCs w:val="18"/>
                <w:lang w:eastAsia="zh-CN"/>
              </w:rPr>
              <w:t>n12</w:t>
            </w:r>
          </w:p>
        </w:tc>
        <w:tc>
          <w:tcPr>
            <w:tcW w:w="415" w:type="pct"/>
            <w:vMerge w:val="restart"/>
            <w:vAlign w:val="center"/>
            <w:hideMark/>
          </w:tcPr>
          <w:p w14:paraId="34EAB9CC"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320" w:type="pct"/>
            <w:vMerge w:val="restart"/>
            <w:vAlign w:val="center"/>
          </w:tcPr>
          <w:p w14:paraId="2BE68F44"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579" w:type="pct"/>
            <w:vMerge w:val="restart"/>
            <w:vAlign w:val="center"/>
          </w:tcPr>
          <w:p w14:paraId="4712FA78"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E1FB47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15B487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05F8EF01" w14:textId="77777777" w:rsidR="00032EC9" w:rsidRPr="009171D1" w:rsidRDefault="00032EC9" w:rsidP="00A01CBB">
            <w:pPr>
              <w:pStyle w:val="TAC"/>
              <w:rPr>
                <w:rFonts w:cs="Arial"/>
                <w:szCs w:val="18"/>
              </w:rPr>
            </w:pPr>
            <w:r w:rsidRPr="009171D1">
              <w:rPr>
                <w:rFonts w:cs="Arial"/>
                <w:szCs w:val="18"/>
              </w:rPr>
              <w:t>140800</w:t>
            </w:r>
          </w:p>
        </w:tc>
        <w:tc>
          <w:tcPr>
            <w:tcW w:w="423" w:type="pct"/>
          </w:tcPr>
          <w:p w14:paraId="39F5BC0D" w14:textId="77777777" w:rsidR="00032EC9" w:rsidRPr="009171D1" w:rsidRDefault="00032EC9" w:rsidP="00A01CBB">
            <w:pPr>
              <w:pStyle w:val="TAC"/>
              <w:rPr>
                <w:rFonts w:cs="Arial"/>
                <w:szCs w:val="18"/>
              </w:rPr>
            </w:pPr>
            <w:r w:rsidRPr="009171D1">
              <w:rPr>
                <w:rFonts w:cs="Arial"/>
                <w:szCs w:val="18"/>
              </w:rPr>
              <w:t>704</w:t>
            </w:r>
          </w:p>
        </w:tc>
        <w:tc>
          <w:tcPr>
            <w:tcW w:w="471" w:type="pct"/>
            <w:vAlign w:val="center"/>
          </w:tcPr>
          <w:p w14:paraId="233C0B87" w14:textId="77777777" w:rsidR="00032EC9" w:rsidRPr="009171D1" w:rsidRDefault="00032EC9" w:rsidP="00A01CBB">
            <w:pPr>
              <w:pStyle w:val="TAC"/>
              <w:rPr>
                <w:rFonts w:cs="Arial"/>
                <w:szCs w:val="18"/>
              </w:rPr>
            </w:pPr>
            <w:r w:rsidRPr="009171D1">
              <w:rPr>
                <w:rFonts w:cs="Arial"/>
                <w:szCs w:val="18"/>
              </w:rPr>
              <w:t>146800</w:t>
            </w:r>
          </w:p>
        </w:tc>
        <w:tc>
          <w:tcPr>
            <w:tcW w:w="423" w:type="pct"/>
            <w:vAlign w:val="center"/>
          </w:tcPr>
          <w:p w14:paraId="5192F47C" w14:textId="77777777" w:rsidR="00032EC9" w:rsidRPr="009171D1" w:rsidRDefault="00032EC9" w:rsidP="00A01CBB">
            <w:pPr>
              <w:pStyle w:val="TAC"/>
              <w:rPr>
                <w:rFonts w:cs="Arial"/>
                <w:szCs w:val="18"/>
              </w:rPr>
            </w:pPr>
            <w:r w:rsidRPr="009171D1">
              <w:rPr>
                <w:rFonts w:cs="Arial"/>
                <w:szCs w:val="18"/>
              </w:rPr>
              <w:t>734</w:t>
            </w:r>
          </w:p>
        </w:tc>
        <w:tc>
          <w:tcPr>
            <w:tcW w:w="531" w:type="pct"/>
            <w:vMerge w:val="restart"/>
            <w:vAlign w:val="center"/>
          </w:tcPr>
          <w:p w14:paraId="0DBA2CF7" w14:textId="77777777" w:rsidR="00032EC9" w:rsidRPr="009171D1" w:rsidRDefault="00032EC9" w:rsidP="00A01CBB">
            <w:pPr>
              <w:pStyle w:val="TAC"/>
              <w:rPr>
                <w:rFonts w:cs="Arial"/>
                <w:szCs w:val="18"/>
                <w:lang w:eastAsia="zh-CN"/>
              </w:rPr>
            </w:pPr>
            <w:r w:rsidRPr="009171D1">
              <w:rPr>
                <w:rFonts w:cs="Arial"/>
                <w:szCs w:val="18"/>
                <w:lang w:eastAsia="zh-CN"/>
              </w:rPr>
              <w:t>25@12</w:t>
            </w:r>
          </w:p>
        </w:tc>
        <w:tc>
          <w:tcPr>
            <w:tcW w:w="667" w:type="pct"/>
            <w:vMerge w:val="restart"/>
          </w:tcPr>
          <w:p w14:paraId="3A5BB322"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670B105" w14:textId="77777777" w:rsidTr="00A01CBB">
        <w:tc>
          <w:tcPr>
            <w:tcW w:w="325" w:type="pct"/>
            <w:vMerge/>
            <w:vAlign w:val="center"/>
          </w:tcPr>
          <w:p w14:paraId="2A66F899" w14:textId="77777777" w:rsidR="00032EC9" w:rsidRPr="009171D1" w:rsidRDefault="00032EC9" w:rsidP="00A01CBB">
            <w:pPr>
              <w:pStyle w:val="TAC"/>
              <w:rPr>
                <w:rFonts w:cs="Arial"/>
                <w:szCs w:val="18"/>
                <w:lang w:eastAsia="zh-CN"/>
              </w:rPr>
            </w:pPr>
          </w:p>
        </w:tc>
        <w:tc>
          <w:tcPr>
            <w:tcW w:w="415" w:type="pct"/>
            <w:vMerge/>
            <w:vAlign w:val="center"/>
          </w:tcPr>
          <w:p w14:paraId="4B5BD36F" w14:textId="77777777" w:rsidR="00032EC9" w:rsidRPr="009171D1" w:rsidRDefault="00032EC9" w:rsidP="00A01CBB">
            <w:pPr>
              <w:pStyle w:val="TAC"/>
              <w:rPr>
                <w:rFonts w:cs="Arial"/>
                <w:szCs w:val="18"/>
                <w:lang w:eastAsia="zh-CN"/>
              </w:rPr>
            </w:pPr>
          </w:p>
        </w:tc>
        <w:tc>
          <w:tcPr>
            <w:tcW w:w="320" w:type="pct"/>
            <w:vMerge/>
            <w:vAlign w:val="center"/>
          </w:tcPr>
          <w:p w14:paraId="1CCB189A" w14:textId="77777777" w:rsidR="00032EC9" w:rsidRPr="009171D1" w:rsidRDefault="00032EC9" w:rsidP="00A01CBB">
            <w:pPr>
              <w:pStyle w:val="TAC"/>
              <w:rPr>
                <w:rFonts w:cs="Arial"/>
                <w:szCs w:val="18"/>
                <w:lang w:eastAsia="zh-CN"/>
              </w:rPr>
            </w:pPr>
          </w:p>
        </w:tc>
        <w:tc>
          <w:tcPr>
            <w:tcW w:w="579" w:type="pct"/>
            <w:vMerge/>
            <w:vAlign w:val="center"/>
          </w:tcPr>
          <w:p w14:paraId="367B862A" w14:textId="77777777" w:rsidR="00032EC9" w:rsidRPr="009171D1" w:rsidRDefault="00032EC9" w:rsidP="00A01CBB">
            <w:pPr>
              <w:spacing w:after="0"/>
              <w:rPr>
                <w:rFonts w:ascii="Arial" w:hAnsi="Arial" w:cs="Arial"/>
                <w:sz w:val="18"/>
                <w:szCs w:val="18"/>
                <w:lang w:eastAsia="zh-CN"/>
              </w:rPr>
            </w:pPr>
          </w:p>
        </w:tc>
        <w:tc>
          <w:tcPr>
            <w:tcW w:w="374" w:type="pct"/>
          </w:tcPr>
          <w:p w14:paraId="3BD6D84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C338ED5" w14:textId="77777777" w:rsidR="00032EC9" w:rsidRPr="009171D1" w:rsidRDefault="00032EC9" w:rsidP="00A01CBB">
            <w:pPr>
              <w:pStyle w:val="TAC"/>
              <w:rPr>
                <w:rFonts w:cs="Arial"/>
                <w:szCs w:val="18"/>
              </w:rPr>
            </w:pPr>
            <w:r w:rsidRPr="009171D1">
              <w:rPr>
                <w:rFonts w:cs="Arial"/>
                <w:szCs w:val="18"/>
              </w:rPr>
              <w:t>141500</w:t>
            </w:r>
          </w:p>
        </w:tc>
        <w:tc>
          <w:tcPr>
            <w:tcW w:w="423" w:type="pct"/>
          </w:tcPr>
          <w:p w14:paraId="20FB4AF6" w14:textId="77777777" w:rsidR="00032EC9" w:rsidRPr="009171D1" w:rsidRDefault="00032EC9" w:rsidP="00A01CBB">
            <w:pPr>
              <w:pStyle w:val="TAC"/>
              <w:rPr>
                <w:rFonts w:cs="Arial"/>
                <w:szCs w:val="18"/>
              </w:rPr>
            </w:pPr>
            <w:r w:rsidRPr="009171D1">
              <w:rPr>
                <w:rFonts w:cs="Arial"/>
                <w:szCs w:val="18"/>
              </w:rPr>
              <w:t>707.5</w:t>
            </w:r>
          </w:p>
        </w:tc>
        <w:tc>
          <w:tcPr>
            <w:tcW w:w="471" w:type="pct"/>
            <w:vAlign w:val="center"/>
          </w:tcPr>
          <w:p w14:paraId="63778114" w14:textId="77777777" w:rsidR="00032EC9" w:rsidRPr="009171D1" w:rsidRDefault="00032EC9" w:rsidP="00A01CBB">
            <w:pPr>
              <w:pStyle w:val="TAC"/>
              <w:rPr>
                <w:rFonts w:cs="Arial"/>
                <w:szCs w:val="18"/>
              </w:rPr>
            </w:pPr>
            <w:r w:rsidRPr="009171D1">
              <w:rPr>
                <w:rFonts w:cs="Arial"/>
                <w:szCs w:val="18"/>
              </w:rPr>
              <w:t>147500</w:t>
            </w:r>
          </w:p>
        </w:tc>
        <w:tc>
          <w:tcPr>
            <w:tcW w:w="423" w:type="pct"/>
            <w:vAlign w:val="center"/>
          </w:tcPr>
          <w:p w14:paraId="7A9FC191" w14:textId="77777777" w:rsidR="00032EC9" w:rsidRPr="009171D1" w:rsidRDefault="00032EC9" w:rsidP="00A01CBB">
            <w:pPr>
              <w:pStyle w:val="TAC"/>
              <w:rPr>
                <w:rFonts w:cs="Arial"/>
                <w:szCs w:val="18"/>
              </w:rPr>
            </w:pPr>
            <w:r w:rsidRPr="009171D1">
              <w:rPr>
                <w:rFonts w:cs="Arial"/>
                <w:szCs w:val="18"/>
              </w:rPr>
              <w:t>737.5</w:t>
            </w:r>
          </w:p>
        </w:tc>
        <w:tc>
          <w:tcPr>
            <w:tcW w:w="531" w:type="pct"/>
            <w:vMerge/>
            <w:vAlign w:val="center"/>
          </w:tcPr>
          <w:p w14:paraId="5DD1C7B1" w14:textId="77777777" w:rsidR="00032EC9" w:rsidRPr="009171D1" w:rsidRDefault="00032EC9" w:rsidP="00A01CBB">
            <w:pPr>
              <w:pStyle w:val="TAC"/>
              <w:rPr>
                <w:rFonts w:cs="Arial"/>
                <w:szCs w:val="18"/>
                <w:lang w:eastAsia="zh-CN"/>
              </w:rPr>
            </w:pPr>
          </w:p>
        </w:tc>
        <w:tc>
          <w:tcPr>
            <w:tcW w:w="667" w:type="pct"/>
            <w:vMerge/>
          </w:tcPr>
          <w:p w14:paraId="53E6C06B" w14:textId="77777777" w:rsidR="00032EC9" w:rsidRPr="009171D1" w:rsidRDefault="00032EC9" w:rsidP="00A01CBB">
            <w:pPr>
              <w:pStyle w:val="TAC"/>
              <w:rPr>
                <w:rFonts w:cs="Arial"/>
                <w:szCs w:val="18"/>
                <w:lang w:eastAsia="zh-CN"/>
              </w:rPr>
            </w:pPr>
          </w:p>
        </w:tc>
      </w:tr>
      <w:tr w:rsidR="00032EC9" w:rsidRPr="009171D1" w14:paraId="0EB8C5AF" w14:textId="77777777" w:rsidTr="00A01CBB">
        <w:tc>
          <w:tcPr>
            <w:tcW w:w="325" w:type="pct"/>
            <w:vMerge/>
            <w:vAlign w:val="center"/>
          </w:tcPr>
          <w:p w14:paraId="3C43F917" w14:textId="77777777" w:rsidR="00032EC9" w:rsidRPr="009171D1" w:rsidRDefault="00032EC9" w:rsidP="00A01CBB">
            <w:pPr>
              <w:pStyle w:val="TAC"/>
              <w:rPr>
                <w:rFonts w:cs="Arial"/>
                <w:szCs w:val="18"/>
                <w:lang w:eastAsia="zh-CN"/>
              </w:rPr>
            </w:pPr>
          </w:p>
        </w:tc>
        <w:tc>
          <w:tcPr>
            <w:tcW w:w="415" w:type="pct"/>
            <w:vMerge/>
            <w:vAlign w:val="center"/>
          </w:tcPr>
          <w:p w14:paraId="16B7ACE4" w14:textId="77777777" w:rsidR="00032EC9" w:rsidRPr="009171D1" w:rsidRDefault="00032EC9" w:rsidP="00A01CBB">
            <w:pPr>
              <w:pStyle w:val="TAC"/>
              <w:rPr>
                <w:rFonts w:cs="Arial"/>
                <w:szCs w:val="18"/>
                <w:lang w:eastAsia="zh-CN"/>
              </w:rPr>
            </w:pPr>
          </w:p>
        </w:tc>
        <w:tc>
          <w:tcPr>
            <w:tcW w:w="320" w:type="pct"/>
            <w:vMerge/>
            <w:vAlign w:val="center"/>
          </w:tcPr>
          <w:p w14:paraId="1F706FE3" w14:textId="77777777" w:rsidR="00032EC9" w:rsidRPr="009171D1" w:rsidRDefault="00032EC9" w:rsidP="00A01CBB">
            <w:pPr>
              <w:pStyle w:val="TAC"/>
              <w:rPr>
                <w:rFonts w:cs="Arial"/>
                <w:szCs w:val="18"/>
                <w:lang w:eastAsia="zh-CN"/>
              </w:rPr>
            </w:pPr>
          </w:p>
        </w:tc>
        <w:tc>
          <w:tcPr>
            <w:tcW w:w="579" w:type="pct"/>
            <w:vMerge/>
            <w:vAlign w:val="center"/>
          </w:tcPr>
          <w:p w14:paraId="37810EC3" w14:textId="77777777" w:rsidR="00032EC9" w:rsidRPr="009171D1" w:rsidRDefault="00032EC9" w:rsidP="00A01CBB">
            <w:pPr>
              <w:spacing w:after="0"/>
              <w:rPr>
                <w:rFonts w:ascii="Arial" w:hAnsi="Arial" w:cs="Arial"/>
                <w:sz w:val="18"/>
                <w:szCs w:val="18"/>
                <w:lang w:eastAsia="zh-CN"/>
              </w:rPr>
            </w:pPr>
          </w:p>
        </w:tc>
        <w:tc>
          <w:tcPr>
            <w:tcW w:w="374" w:type="pct"/>
          </w:tcPr>
          <w:p w14:paraId="6D202AA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102986" w14:textId="77777777" w:rsidR="00032EC9" w:rsidRPr="009171D1" w:rsidRDefault="00032EC9" w:rsidP="00A01CBB">
            <w:pPr>
              <w:pStyle w:val="TAC"/>
              <w:rPr>
                <w:rFonts w:cs="Arial"/>
                <w:szCs w:val="18"/>
              </w:rPr>
            </w:pPr>
            <w:r w:rsidRPr="009171D1">
              <w:rPr>
                <w:rFonts w:cs="Arial"/>
                <w:szCs w:val="18"/>
              </w:rPr>
              <w:t>142200</w:t>
            </w:r>
          </w:p>
        </w:tc>
        <w:tc>
          <w:tcPr>
            <w:tcW w:w="423" w:type="pct"/>
          </w:tcPr>
          <w:p w14:paraId="3515B4A6" w14:textId="77777777" w:rsidR="00032EC9" w:rsidRPr="009171D1" w:rsidRDefault="00032EC9" w:rsidP="00A01CBB">
            <w:pPr>
              <w:pStyle w:val="TAC"/>
              <w:rPr>
                <w:rFonts w:cs="Arial"/>
                <w:szCs w:val="18"/>
              </w:rPr>
            </w:pPr>
            <w:r w:rsidRPr="009171D1">
              <w:rPr>
                <w:rFonts w:cs="Arial"/>
                <w:szCs w:val="18"/>
              </w:rPr>
              <w:t>711</w:t>
            </w:r>
          </w:p>
        </w:tc>
        <w:tc>
          <w:tcPr>
            <w:tcW w:w="471" w:type="pct"/>
            <w:vAlign w:val="center"/>
          </w:tcPr>
          <w:p w14:paraId="1CC01C46" w14:textId="77777777" w:rsidR="00032EC9" w:rsidRPr="009171D1" w:rsidRDefault="00032EC9" w:rsidP="00A01CBB">
            <w:pPr>
              <w:pStyle w:val="TAC"/>
              <w:rPr>
                <w:rFonts w:cs="Arial"/>
                <w:szCs w:val="18"/>
              </w:rPr>
            </w:pPr>
            <w:r w:rsidRPr="009171D1">
              <w:rPr>
                <w:rFonts w:cs="Arial"/>
                <w:szCs w:val="18"/>
              </w:rPr>
              <w:t>148200</w:t>
            </w:r>
          </w:p>
        </w:tc>
        <w:tc>
          <w:tcPr>
            <w:tcW w:w="423" w:type="pct"/>
            <w:vAlign w:val="center"/>
          </w:tcPr>
          <w:p w14:paraId="11096659" w14:textId="77777777" w:rsidR="00032EC9" w:rsidRPr="009171D1" w:rsidRDefault="00032EC9" w:rsidP="00A01CBB">
            <w:pPr>
              <w:pStyle w:val="TAC"/>
              <w:rPr>
                <w:rFonts w:cs="Arial"/>
                <w:szCs w:val="18"/>
              </w:rPr>
            </w:pPr>
            <w:r w:rsidRPr="009171D1">
              <w:rPr>
                <w:rFonts w:cs="Arial"/>
                <w:szCs w:val="18"/>
              </w:rPr>
              <w:t>741</w:t>
            </w:r>
          </w:p>
        </w:tc>
        <w:tc>
          <w:tcPr>
            <w:tcW w:w="531" w:type="pct"/>
            <w:vMerge/>
            <w:vAlign w:val="center"/>
          </w:tcPr>
          <w:p w14:paraId="30A831A9" w14:textId="77777777" w:rsidR="00032EC9" w:rsidRPr="009171D1" w:rsidRDefault="00032EC9" w:rsidP="00A01CBB">
            <w:pPr>
              <w:pStyle w:val="TAC"/>
              <w:rPr>
                <w:rFonts w:cs="Arial"/>
                <w:szCs w:val="18"/>
                <w:lang w:eastAsia="zh-CN"/>
              </w:rPr>
            </w:pPr>
          </w:p>
        </w:tc>
        <w:tc>
          <w:tcPr>
            <w:tcW w:w="667" w:type="pct"/>
            <w:vMerge/>
          </w:tcPr>
          <w:p w14:paraId="3F85E541" w14:textId="77777777" w:rsidR="00032EC9" w:rsidRPr="009171D1" w:rsidRDefault="00032EC9" w:rsidP="00A01CBB">
            <w:pPr>
              <w:pStyle w:val="TAC"/>
              <w:rPr>
                <w:rFonts w:cs="Arial"/>
                <w:szCs w:val="18"/>
                <w:lang w:eastAsia="zh-CN"/>
              </w:rPr>
            </w:pPr>
          </w:p>
        </w:tc>
      </w:tr>
      <w:tr w:rsidR="00032EC9" w:rsidRPr="009171D1" w14:paraId="081FA116" w14:textId="77777777" w:rsidTr="00A01CBB">
        <w:tc>
          <w:tcPr>
            <w:tcW w:w="325" w:type="pct"/>
            <w:vMerge w:val="restart"/>
            <w:vAlign w:val="center"/>
            <w:hideMark/>
          </w:tcPr>
          <w:p w14:paraId="6184809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n14</w:t>
            </w:r>
          </w:p>
        </w:tc>
        <w:tc>
          <w:tcPr>
            <w:tcW w:w="415" w:type="pct"/>
            <w:vMerge w:val="restart"/>
            <w:vAlign w:val="center"/>
            <w:hideMark/>
          </w:tcPr>
          <w:p w14:paraId="3346460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320" w:type="pct"/>
            <w:vMerge w:val="restart"/>
            <w:vAlign w:val="center"/>
          </w:tcPr>
          <w:p w14:paraId="29F82E5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311780C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6DB30CD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90115D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09B06CC5"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158600</w:t>
            </w:r>
          </w:p>
        </w:tc>
        <w:tc>
          <w:tcPr>
            <w:tcW w:w="423" w:type="pct"/>
            <w:vMerge w:val="restart"/>
            <w:vAlign w:val="center"/>
          </w:tcPr>
          <w:p w14:paraId="50497ED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793</w:t>
            </w:r>
          </w:p>
        </w:tc>
        <w:tc>
          <w:tcPr>
            <w:tcW w:w="471" w:type="pct"/>
            <w:vMerge w:val="restart"/>
            <w:vAlign w:val="center"/>
          </w:tcPr>
          <w:p w14:paraId="2E9487B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152600</w:t>
            </w:r>
          </w:p>
        </w:tc>
        <w:tc>
          <w:tcPr>
            <w:tcW w:w="423" w:type="pct"/>
            <w:vMerge w:val="restart"/>
            <w:vAlign w:val="center"/>
          </w:tcPr>
          <w:p w14:paraId="1327C13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763</w:t>
            </w:r>
          </w:p>
        </w:tc>
        <w:tc>
          <w:tcPr>
            <w:tcW w:w="531" w:type="pct"/>
            <w:vMerge w:val="restart"/>
            <w:vAlign w:val="center"/>
          </w:tcPr>
          <w:p w14:paraId="772B276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25@12</w:t>
            </w:r>
          </w:p>
        </w:tc>
        <w:tc>
          <w:tcPr>
            <w:tcW w:w="667" w:type="pct"/>
            <w:vMerge w:val="restart"/>
          </w:tcPr>
          <w:p w14:paraId="4D927F0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22B06BE" w14:textId="77777777" w:rsidTr="00A01CBB">
        <w:tc>
          <w:tcPr>
            <w:tcW w:w="325" w:type="pct"/>
            <w:vMerge/>
            <w:vAlign w:val="center"/>
          </w:tcPr>
          <w:p w14:paraId="40737A4C"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9171D1" w:rsidRDefault="00032EC9" w:rsidP="00A01CBB">
            <w:pPr>
              <w:spacing w:after="0"/>
              <w:rPr>
                <w:rFonts w:ascii="Arial" w:hAnsi="Arial" w:cs="Arial"/>
                <w:sz w:val="18"/>
                <w:szCs w:val="18"/>
                <w:lang w:eastAsia="zh-CN"/>
              </w:rPr>
            </w:pPr>
          </w:p>
        </w:tc>
        <w:tc>
          <w:tcPr>
            <w:tcW w:w="374" w:type="pct"/>
          </w:tcPr>
          <w:p w14:paraId="0078CF0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35AB9BAF"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92AF9A7" w14:textId="77777777" w:rsidTr="00A01CBB">
        <w:tc>
          <w:tcPr>
            <w:tcW w:w="325" w:type="pct"/>
            <w:vMerge/>
            <w:vAlign w:val="center"/>
          </w:tcPr>
          <w:p w14:paraId="07AE904D"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9171D1" w:rsidRDefault="00032EC9" w:rsidP="00A01CBB">
            <w:pPr>
              <w:spacing w:after="0"/>
              <w:rPr>
                <w:rFonts w:ascii="Arial" w:hAnsi="Arial" w:cs="Arial"/>
                <w:sz w:val="18"/>
                <w:szCs w:val="18"/>
                <w:lang w:eastAsia="zh-CN"/>
              </w:rPr>
            </w:pPr>
          </w:p>
        </w:tc>
        <w:tc>
          <w:tcPr>
            <w:tcW w:w="374" w:type="pct"/>
          </w:tcPr>
          <w:p w14:paraId="3331BC2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160B6455"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025346F" w14:textId="77777777" w:rsidTr="00A01CBB">
        <w:tc>
          <w:tcPr>
            <w:tcW w:w="325" w:type="pct"/>
            <w:vMerge w:val="restart"/>
            <w:vAlign w:val="center"/>
            <w:hideMark/>
          </w:tcPr>
          <w:p w14:paraId="50B83849" w14:textId="77777777" w:rsidR="00032EC9" w:rsidRPr="009171D1" w:rsidRDefault="00032EC9" w:rsidP="00A01CBB">
            <w:pPr>
              <w:pStyle w:val="TAC"/>
              <w:rPr>
                <w:rFonts w:eastAsia="Yu Mincho" w:cs="Arial"/>
                <w:szCs w:val="18"/>
              </w:rPr>
            </w:pPr>
            <w:r w:rsidRPr="009171D1">
              <w:rPr>
                <w:rFonts w:eastAsia="Yu Mincho" w:cs="Arial"/>
                <w:szCs w:val="18"/>
              </w:rPr>
              <w:t>n20</w:t>
            </w:r>
          </w:p>
        </w:tc>
        <w:tc>
          <w:tcPr>
            <w:tcW w:w="415" w:type="pct"/>
            <w:vMerge w:val="restart"/>
            <w:vAlign w:val="center"/>
            <w:hideMark/>
          </w:tcPr>
          <w:p w14:paraId="46542056"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2469589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878480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97151E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B60A8E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63D2592" w14:textId="77777777" w:rsidR="00032EC9" w:rsidRPr="009171D1" w:rsidRDefault="00032EC9" w:rsidP="00A01CBB">
            <w:pPr>
              <w:pStyle w:val="TAC"/>
              <w:rPr>
                <w:rFonts w:cs="Arial"/>
                <w:szCs w:val="18"/>
              </w:rPr>
            </w:pPr>
            <w:r w:rsidRPr="009171D1">
              <w:rPr>
                <w:rFonts w:cs="Arial"/>
                <w:szCs w:val="18"/>
              </w:rPr>
              <w:t>167900</w:t>
            </w:r>
          </w:p>
        </w:tc>
        <w:tc>
          <w:tcPr>
            <w:tcW w:w="423" w:type="pct"/>
          </w:tcPr>
          <w:p w14:paraId="02D748F4" w14:textId="77777777" w:rsidR="00032EC9" w:rsidRPr="009171D1" w:rsidRDefault="00032EC9" w:rsidP="00A01CBB">
            <w:pPr>
              <w:pStyle w:val="TAC"/>
              <w:rPr>
                <w:rFonts w:cs="Arial"/>
                <w:szCs w:val="18"/>
              </w:rPr>
            </w:pPr>
            <w:r w:rsidRPr="009171D1">
              <w:rPr>
                <w:rFonts w:cs="Arial"/>
                <w:szCs w:val="18"/>
              </w:rPr>
              <w:t>839.5</w:t>
            </w:r>
          </w:p>
        </w:tc>
        <w:tc>
          <w:tcPr>
            <w:tcW w:w="471" w:type="pct"/>
            <w:vAlign w:val="center"/>
          </w:tcPr>
          <w:p w14:paraId="1816763C" w14:textId="77777777" w:rsidR="00032EC9" w:rsidRPr="009171D1" w:rsidRDefault="00032EC9" w:rsidP="00A01CBB">
            <w:pPr>
              <w:pStyle w:val="TAC"/>
              <w:rPr>
                <w:rFonts w:cs="Arial"/>
                <w:szCs w:val="18"/>
              </w:rPr>
            </w:pPr>
            <w:r w:rsidRPr="009171D1">
              <w:rPr>
                <w:rFonts w:cs="Arial"/>
                <w:szCs w:val="18"/>
              </w:rPr>
              <w:t>159700</w:t>
            </w:r>
          </w:p>
        </w:tc>
        <w:tc>
          <w:tcPr>
            <w:tcW w:w="423" w:type="pct"/>
            <w:vAlign w:val="center"/>
          </w:tcPr>
          <w:p w14:paraId="30C29B1D" w14:textId="77777777" w:rsidR="00032EC9" w:rsidRPr="009171D1" w:rsidRDefault="00032EC9" w:rsidP="00A01CBB">
            <w:pPr>
              <w:pStyle w:val="TAC"/>
              <w:rPr>
                <w:rFonts w:cs="Arial"/>
                <w:szCs w:val="18"/>
              </w:rPr>
            </w:pPr>
            <w:r w:rsidRPr="009171D1">
              <w:rPr>
                <w:rFonts w:cs="Arial"/>
                <w:szCs w:val="18"/>
              </w:rPr>
              <w:t>798.5</w:t>
            </w:r>
          </w:p>
        </w:tc>
        <w:tc>
          <w:tcPr>
            <w:tcW w:w="531" w:type="pct"/>
            <w:vMerge w:val="restart"/>
            <w:vAlign w:val="center"/>
          </w:tcPr>
          <w:p w14:paraId="34C584A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87F8BDC"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71EBF7D" w14:textId="77777777" w:rsidTr="00A01CBB">
        <w:tc>
          <w:tcPr>
            <w:tcW w:w="325" w:type="pct"/>
            <w:vMerge/>
            <w:vAlign w:val="center"/>
          </w:tcPr>
          <w:p w14:paraId="5E598B65" w14:textId="77777777" w:rsidR="00032EC9" w:rsidRPr="009171D1" w:rsidRDefault="00032EC9" w:rsidP="00A01CBB">
            <w:pPr>
              <w:pStyle w:val="TAC"/>
              <w:rPr>
                <w:rFonts w:eastAsia="Yu Mincho" w:cs="Arial"/>
                <w:szCs w:val="18"/>
              </w:rPr>
            </w:pPr>
          </w:p>
        </w:tc>
        <w:tc>
          <w:tcPr>
            <w:tcW w:w="415" w:type="pct"/>
            <w:vMerge/>
            <w:vAlign w:val="center"/>
          </w:tcPr>
          <w:p w14:paraId="2C45924F" w14:textId="77777777" w:rsidR="00032EC9" w:rsidRPr="009171D1" w:rsidRDefault="00032EC9" w:rsidP="00A01CBB">
            <w:pPr>
              <w:pStyle w:val="TAC"/>
              <w:rPr>
                <w:rFonts w:eastAsia="Yu Mincho" w:cs="Arial"/>
                <w:szCs w:val="18"/>
              </w:rPr>
            </w:pPr>
          </w:p>
        </w:tc>
        <w:tc>
          <w:tcPr>
            <w:tcW w:w="320" w:type="pct"/>
            <w:vMerge/>
            <w:vAlign w:val="center"/>
          </w:tcPr>
          <w:p w14:paraId="040ABAC4" w14:textId="77777777" w:rsidR="00032EC9" w:rsidRPr="009171D1" w:rsidRDefault="00032EC9" w:rsidP="00A01CBB">
            <w:pPr>
              <w:pStyle w:val="TAC"/>
              <w:rPr>
                <w:rFonts w:cs="Arial"/>
                <w:szCs w:val="18"/>
                <w:lang w:eastAsia="zh-CN"/>
              </w:rPr>
            </w:pPr>
          </w:p>
        </w:tc>
        <w:tc>
          <w:tcPr>
            <w:tcW w:w="579" w:type="pct"/>
            <w:vMerge/>
            <w:vAlign w:val="center"/>
          </w:tcPr>
          <w:p w14:paraId="2AABB16B" w14:textId="77777777" w:rsidR="00032EC9" w:rsidRPr="009171D1" w:rsidRDefault="00032EC9" w:rsidP="00A01CBB">
            <w:pPr>
              <w:spacing w:after="0"/>
              <w:rPr>
                <w:rFonts w:ascii="Arial" w:hAnsi="Arial" w:cs="Arial"/>
                <w:sz w:val="18"/>
                <w:szCs w:val="18"/>
                <w:lang w:eastAsia="zh-CN"/>
              </w:rPr>
            </w:pPr>
          </w:p>
        </w:tc>
        <w:tc>
          <w:tcPr>
            <w:tcW w:w="374" w:type="pct"/>
          </w:tcPr>
          <w:p w14:paraId="17C222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DC1A0E8" w14:textId="77777777" w:rsidR="00032EC9" w:rsidRPr="009171D1" w:rsidRDefault="00032EC9" w:rsidP="00A01CBB">
            <w:pPr>
              <w:pStyle w:val="TAC"/>
              <w:rPr>
                <w:rFonts w:cs="Arial"/>
                <w:szCs w:val="18"/>
              </w:rPr>
            </w:pPr>
            <w:r w:rsidRPr="009171D1">
              <w:rPr>
                <w:rFonts w:cs="Arial"/>
                <w:szCs w:val="18"/>
              </w:rPr>
              <w:t>169400</w:t>
            </w:r>
          </w:p>
        </w:tc>
        <w:tc>
          <w:tcPr>
            <w:tcW w:w="423" w:type="pct"/>
          </w:tcPr>
          <w:p w14:paraId="5846A578" w14:textId="77777777" w:rsidR="00032EC9" w:rsidRPr="009171D1" w:rsidRDefault="00032EC9" w:rsidP="00A01CBB">
            <w:pPr>
              <w:pStyle w:val="TAC"/>
              <w:rPr>
                <w:rFonts w:cs="Arial"/>
                <w:szCs w:val="18"/>
              </w:rPr>
            </w:pPr>
            <w:r w:rsidRPr="009171D1">
              <w:rPr>
                <w:rFonts w:cs="Arial"/>
                <w:szCs w:val="18"/>
              </w:rPr>
              <w:t>847</w:t>
            </w:r>
          </w:p>
        </w:tc>
        <w:tc>
          <w:tcPr>
            <w:tcW w:w="471" w:type="pct"/>
            <w:vAlign w:val="center"/>
          </w:tcPr>
          <w:p w14:paraId="2946C77C" w14:textId="77777777" w:rsidR="00032EC9" w:rsidRPr="009171D1" w:rsidRDefault="00032EC9" w:rsidP="00A01CBB">
            <w:pPr>
              <w:pStyle w:val="TAC"/>
              <w:rPr>
                <w:rFonts w:cs="Arial"/>
                <w:szCs w:val="18"/>
              </w:rPr>
            </w:pPr>
            <w:r w:rsidRPr="009171D1">
              <w:rPr>
                <w:rFonts w:cs="Arial"/>
                <w:szCs w:val="18"/>
              </w:rPr>
              <w:t>161200</w:t>
            </w:r>
          </w:p>
        </w:tc>
        <w:tc>
          <w:tcPr>
            <w:tcW w:w="423" w:type="pct"/>
            <w:vAlign w:val="center"/>
          </w:tcPr>
          <w:p w14:paraId="1B5FA030" w14:textId="77777777" w:rsidR="00032EC9" w:rsidRPr="009171D1" w:rsidRDefault="00032EC9" w:rsidP="00A01CBB">
            <w:pPr>
              <w:pStyle w:val="TAC"/>
              <w:rPr>
                <w:rFonts w:cs="Arial"/>
                <w:szCs w:val="18"/>
              </w:rPr>
            </w:pPr>
            <w:r w:rsidRPr="009171D1">
              <w:rPr>
                <w:rFonts w:cs="Arial"/>
                <w:szCs w:val="18"/>
              </w:rPr>
              <w:t>806</w:t>
            </w:r>
          </w:p>
        </w:tc>
        <w:tc>
          <w:tcPr>
            <w:tcW w:w="531" w:type="pct"/>
            <w:vMerge/>
            <w:vAlign w:val="center"/>
          </w:tcPr>
          <w:p w14:paraId="3E91177F" w14:textId="77777777" w:rsidR="00032EC9" w:rsidRPr="009171D1" w:rsidRDefault="00032EC9" w:rsidP="00A01CBB">
            <w:pPr>
              <w:pStyle w:val="TAC"/>
              <w:rPr>
                <w:rFonts w:eastAsia="Yu Mincho" w:cs="Arial"/>
                <w:szCs w:val="18"/>
              </w:rPr>
            </w:pPr>
          </w:p>
        </w:tc>
        <w:tc>
          <w:tcPr>
            <w:tcW w:w="667" w:type="pct"/>
            <w:vMerge/>
          </w:tcPr>
          <w:p w14:paraId="5F3F369B" w14:textId="77777777" w:rsidR="00032EC9" w:rsidRPr="009171D1" w:rsidRDefault="00032EC9" w:rsidP="00A01CBB">
            <w:pPr>
              <w:pStyle w:val="TAC"/>
              <w:rPr>
                <w:rFonts w:eastAsia="Yu Mincho" w:cs="Arial"/>
                <w:szCs w:val="18"/>
              </w:rPr>
            </w:pPr>
          </w:p>
        </w:tc>
      </w:tr>
      <w:tr w:rsidR="00032EC9" w:rsidRPr="009171D1" w14:paraId="2E211DFB" w14:textId="77777777" w:rsidTr="00A01CBB">
        <w:tc>
          <w:tcPr>
            <w:tcW w:w="325" w:type="pct"/>
            <w:vMerge/>
            <w:vAlign w:val="center"/>
          </w:tcPr>
          <w:p w14:paraId="11A4D676" w14:textId="77777777" w:rsidR="00032EC9" w:rsidRPr="009171D1" w:rsidRDefault="00032EC9" w:rsidP="00A01CBB">
            <w:pPr>
              <w:pStyle w:val="TAC"/>
              <w:rPr>
                <w:rFonts w:eastAsia="Yu Mincho" w:cs="Arial"/>
                <w:szCs w:val="18"/>
              </w:rPr>
            </w:pPr>
          </w:p>
        </w:tc>
        <w:tc>
          <w:tcPr>
            <w:tcW w:w="415" w:type="pct"/>
            <w:vMerge/>
            <w:vAlign w:val="center"/>
          </w:tcPr>
          <w:p w14:paraId="7BC41B3F" w14:textId="77777777" w:rsidR="00032EC9" w:rsidRPr="009171D1" w:rsidRDefault="00032EC9" w:rsidP="00A01CBB">
            <w:pPr>
              <w:pStyle w:val="TAC"/>
              <w:rPr>
                <w:rFonts w:eastAsia="Yu Mincho" w:cs="Arial"/>
                <w:szCs w:val="18"/>
              </w:rPr>
            </w:pPr>
          </w:p>
        </w:tc>
        <w:tc>
          <w:tcPr>
            <w:tcW w:w="320" w:type="pct"/>
            <w:vMerge/>
            <w:vAlign w:val="center"/>
          </w:tcPr>
          <w:p w14:paraId="2D562A70" w14:textId="77777777" w:rsidR="00032EC9" w:rsidRPr="009171D1" w:rsidRDefault="00032EC9" w:rsidP="00A01CBB">
            <w:pPr>
              <w:pStyle w:val="TAC"/>
              <w:rPr>
                <w:rFonts w:cs="Arial"/>
                <w:szCs w:val="18"/>
                <w:lang w:eastAsia="zh-CN"/>
              </w:rPr>
            </w:pPr>
          </w:p>
        </w:tc>
        <w:tc>
          <w:tcPr>
            <w:tcW w:w="579" w:type="pct"/>
            <w:vMerge/>
            <w:vAlign w:val="center"/>
          </w:tcPr>
          <w:p w14:paraId="5DA6C98D" w14:textId="77777777" w:rsidR="00032EC9" w:rsidRPr="009171D1" w:rsidRDefault="00032EC9" w:rsidP="00A01CBB">
            <w:pPr>
              <w:spacing w:after="0"/>
              <w:rPr>
                <w:rFonts w:ascii="Arial" w:hAnsi="Arial" w:cs="Arial"/>
                <w:sz w:val="18"/>
                <w:szCs w:val="18"/>
                <w:lang w:eastAsia="zh-CN"/>
              </w:rPr>
            </w:pPr>
          </w:p>
        </w:tc>
        <w:tc>
          <w:tcPr>
            <w:tcW w:w="374" w:type="pct"/>
          </w:tcPr>
          <w:p w14:paraId="628F0F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549BD3C" w14:textId="77777777" w:rsidR="00032EC9" w:rsidRPr="009171D1" w:rsidRDefault="00032EC9" w:rsidP="00A01CBB">
            <w:pPr>
              <w:pStyle w:val="TAC"/>
              <w:rPr>
                <w:rFonts w:cs="Arial"/>
                <w:szCs w:val="18"/>
              </w:rPr>
            </w:pPr>
            <w:r w:rsidRPr="009171D1">
              <w:rPr>
                <w:rFonts w:cs="Arial"/>
                <w:szCs w:val="18"/>
              </w:rPr>
              <w:t>170900</w:t>
            </w:r>
          </w:p>
        </w:tc>
        <w:tc>
          <w:tcPr>
            <w:tcW w:w="423" w:type="pct"/>
          </w:tcPr>
          <w:p w14:paraId="18ED613E" w14:textId="77777777" w:rsidR="00032EC9" w:rsidRPr="009171D1" w:rsidRDefault="00032EC9" w:rsidP="00A01CBB">
            <w:pPr>
              <w:pStyle w:val="TAC"/>
              <w:rPr>
                <w:rFonts w:cs="Arial"/>
                <w:szCs w:val="18"/>
              </w:rPr>
            </w:pPr>
            <w:r w:rsidRPr="009171D1">
              <w:rPr>
                <w:rFonts w:cs="Arial"/>
                <w:szCs w:val="18"/>
              </w:rPr>
              <w:t>854.5</w:t>
            </w:r>
          </w:p>
        </w:tc>
        <w:tc>
          <w:tcPr>
            <w:tcW w:w="471" w:type="pct"/>
            <w:vAlign w:val="center"/>
          </w:tcPr>
          <w:p w14:paraId="65B85512" w14:textId="77777777" w:rsidR="00032EC9" w:rsidRPr="009171D1" w:rsidRDefault="00032EC9" w:rsidP="00A01CBB">
            <w:pPr>
              <w:pStyle w:val="TAC"/>
              <w:rPr>
                <w:rFonts w:cs="Arial"/>
                <w:szCs w:val="18"/>
              </w:rPr>
            </w:pPr>
            <w:r w:rsidRPr="009171D1">
              <w:rPr>
                <w:rFonts w:cs="Arial"/>
                <w:szCs w:val="18"/>
              </w:rPr>
              <w:t>162700</w:t>
            </w:r>
          </w:p>
        </w:tc>
        <w:tc>
          <w:tcPr>
            <w:tcW w:w="423" w:type="pct"/>
            <w:vAlign w:val="center"/>
          </w:tcPr>
          <w:p w14:paraId="6BA493AA" w14:textId="77777777" w:rsidR="00032EC9" w:rsidRPr="009171D1" w:rsidRDefault="00032EC9" w:rsidP="00A01CBB">
            <w:pPr>
              <w:pStyle w:val="TAC"/>
              <w:rPr>
                <w:rFonts w:cs="Arial"/>
                <w:szCs w:val="18"/>
              </w:rPr>
            </w:pPr>
            <w:r w:rsidRPr="009171D1">
              <w:rPr>
                <w:rFonts w:cs="Arial"/>
                <w:szCs w:val="18"/>
              </w:rPr>
              <w:t>813.5</w:t>
            </w:r>
          </w:p>
        </w:tc>
        <w:tc>
          <w:tcPr>
            <w:tcW w:w="531" w:type="pct"/>
            <w:vMerge/>
            <w:vAlign w:val="center"/>
          </w:tcPr>
          <w:p w14:paraId="23C1D1D4" w14:textId="77777777" w:rsidR="00032EC9" w:rsidRPr="009171D1" w:rsidRDefault="00032EC9" w:rsidP="00A01CBB">
            <w:pPr>
              <w:pStyle w:val="TAC"/>
              <w:rPr>
                <w:rFonts w:eastAsia="Yu Mincho" w:cs="Arial"/>
                <w:szCs w:val="18"/>
              </w:rPr>
            </w:pPr>
          </w:p>
        </w:tc>
        <w:tc>
          <w:tcPr>
            <w:tcW w:w="667" w:type="pct"/>
            <w:vMerge/>
          </w:tcPr>
          <w:p w14:paraId="5D9B693C" w14:textId="77777777" w:rsidR="00032EC9" w:rsidRPr="009171D1" w:rsidRDefault="00032EC9" w:rsidP="00A01CBB">
            <w:pPr>
              <w:pStyle w:val="TAC"/>
              <w:rPr>
                <w:rFonts w:eastAsia="Yu Mincho" w:cs="Arial"/>
                <w:szCs w:val="18"/>
              </w:rPr>
            </w:pPr>
          </w:p>
        </w:tc>
      </w:tr>
      <w:tr w:rsidR="00032EC9" w:rsidRPr="009171D1" w14:paraId="1FC0B487" w14:textId="77777777" w:rsidTr="00A01CBB">
        <w:tc>
          <w:tcPr>
            <w:tcW w:w="325" w:type="pct"/>
            <w:vMerge w:val="restart"/>
            <w:vAlign w:val="center"/>
            <w:hideMark/>
          </w:tcPr>
          <w:p w14:paraId="4787F156" w14:textId="77777777" w:rsidR="00032EC9" w:rsidRPr="009171D1" w:rsidRDefault="00032EC9" w:rsidP="00A01CBB">
            <w:pPr>
              <w:pStyle w:val="TAC"/>
              <w:rPr>
                <w:rFonts w:eastAsia="Yu Mincho" w:cs="Arial"/>
                <w:szCs w:val="18"/>
              </w:rPr>
            </w:pPr>
            <w:r w:rsidRPr="009171D1">
              <w:rPr>
                <w:rFonts w:eastAsia="Yu Mincho" w:cs="Arial"/>
                <w:szCs w:val="18"/>
              </w:rPr>
              <w:t>n25</w:t>
            </w:r>
          </w:p>
        </w:tc>
        <w:tc>
          <w:tcPr>
            <w:tcW w:w="415" w:type="pct"/>
            <w:vMerge w:val="restart"/>
            <w:vAlign w:val="center"/>
            <w:hideMark/>
          </w:tcPr>
          <w:p w14:paraId="4542513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1C31ED04"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425E83F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EF9D94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21128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75ACA8F" w14:textId="77777777" w:rsidR="00032EC9" w:rsidRPr="009171D1" w:rsidRDefault="00032EC9" w:rsidP="00A01CBB">
            <w:pPr>
              <w:pStyle w:val="TAC"/>
              <w:rPr>
                <w:rFonts w:cs="Arial"/>
                <w:szCs w:val="18"/>
              </w:rPr>
            </w:pPr>
            <w:r w:rsidRPr="009171D1">
              <w:rPr>
                <w:rFonts w:cs="Arial"/>
                <w:szCs w:val="18"/>
              </w:rPr>
              <w:t>371500</w:t>
            </w:r>
          </w:p>
        </w:tc>
        <w:tc>
          <w:tcPr>
            <w:tcW w:w="423" w:type="pct"/>
          </w:tcPr>
          <w:p w14:paraId="3119A2F9" w14:textId="77777777" w:rsidR="00032EC9" w:rsidRPr="009171D1" w:rsidRDefault="00032EC9" w:rsidP="00A01CBB">
            <w:pPr>
              <w:pStyle w:val="TAC"/>
              <w:rPr>
                <w:rFonts w:cs="Arial"/>
                <w:szCs w:val="18"/>
              </w:rPr>
            </w:pPr>
            <w:r w:rsidRPr="009171D1">
              <w:rPr>
                <w:rFonts w:cs="Arial"/>
                <w:szCs w:val="18"/>
              </w:rPr>
              <w:t>1857.5</w:t>
            </w:r>
          </w:p>
        </w:tc>
        <w:tc>
          <w:tcPr>
            <w:tcW w:w="471" w:type="pct"/>
            <w:vAlign w:val="center"/>
          </w:tcPr>
          <w:p w14:paraId="3F8DE7D3" w14:textId="77777777" w:rsidR="00032EC9" w:rsidRPr="009171D1" w:rsidRDefault="00032EC9" w:rsidP="00A01CBB">
            <w:pPr>
              <w:pStyle w:val="TAC"/>
              <w:rPr>
                <w:rFonts w:cs="Arial"/>
                <w:szCs w:val="18"/>
              </w:rPr>
            </w:pPr>
            <w:r w:rsidRPr="009171D1">
              <w:rPr>
                <w:rFonts w:cs="Arial"/>
                <w:szCs w:val="18"/>
              </w:rPr>
              <w:t>387500</w:t>
            </w:r>
          </w:p>
        </w:tc>
        <w:tc>
          <w:tcPr>
            <w:tcW w:w="423" w:type="pct"/>
            <w:vAlign w:val="center"/>
          </w:tcPr>
          <w:p w14:paraId="42035A6D" w14:textId="77777777" w:rsidR="00032EC9" w:rsidRPr="009171D1" w:rsidRDefault="00032EC9" w:rsidP="00A01CBB">
            <w:pPr>
              <w:pStyle w:val="TAC"/>
              <w:rPr>
                <w:rFonts w:cs="Arial"/>
                <w:szCs w:val="18"/>
              </w:rPr>
            </w:pPr>
            <w:r w:rsidRPr="009171D1">
              <w:rPr>
                <w:rFonts w:cs="Arial"/>
                <w:szCs w:val="18"/>
              </w:rPr>
              <w:t>1937.5</w:t>
            </w:r>
          </w:p>
        </w:tc>
        <w:tc>
          <w:tcPr>
            <w:tcW w:w="531" w:type="pct"/>
            <w:vMerge w:val="restart"/>
            <w:vAlign w:val="center"/>
          </w:tcPr>
          <w:p w14:paraId="15B0DA19"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3CABA40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E8072D1" w14:textId="77777777" w:rsidTr="00A01CBB">
        <w:tc>
          <w:tcPr>
            <w:tcW w:w="325" w:type="pct"/>
            <w:vMerge/>
            <w:vAlign w:val="center"/>
          </w:tcPr>
          <w:p w14:paraId="3EDA6EEB" w14:textId="77777777" w:rsidR="00032EC9" w:rsidRPr="009171D1" w:rsidRDefault="00032EC9" w:rsidP="00A01CBB">
            <w:pPr>
              <w:pStyle w:val="TAC"/>
              <w:rPr>
                <w:rFonts w:eastAsia="Yu Mincho" w:cs="Arial"/>
                <w:szCs w:val="18"/>
              </w:rPr>
            </w:pPr>
          </w:p>
        </w:tc>
        <w:tc>
          <w:tcPr>
            <w:tcW w:w="415" w:type="pct"/>
            <w:vMerge/>
            <w:vAlign w:val="center"/>
          </w:tcPr>
          <w:p w14:paraId="5CDDF8F9" w14:textId="77777777" w:rsidR="00032EC9" w:rsidRPr="009171D1" w:rsidRDefault="00032EC9" w:rsidP="00A01CBB">
            <w:pPr>
              <w:pStyle w:val="TAC"/>
              <w:rPr>
                <w:rFonts w:eastAsia="Yu Mincho" w:cs="Arial"/>
                <w:szCs w:val="18"/>
              </w:rPr>
            </w:pPr>
          </w:p>
        </w:tc>
        <w:tc>
          <w:tcPr>
            <w:tcW w:w="320" w:type="pct"/>
            <w:vMerge/>
            <w:vAlign w:val="center"/>
          </w:tcPr>
          <w:p w14:paraId="4AA54CDC" w14:textId="77777777" w:rsidR="00032EC9" w:rsidRPr="009171D1" w:rsidRDefault="00032EC9" w:rsidP="00A01CBB">
            <w:pPr>
              <w:pStyle w:val="TAC"/>
              <w:rPr>
                <w:rFonts w:cs="Arial"/>
                <w:szCs w:val="18"/>
                <w:lang w:eastAsia="zh-CN"/>
              </w:rPr>
            </w:pPr>
          </w:p>
        </w:tc>
        <w:tc>
          <w:tcPr>
            <w:tcW w:w="579" w:type="pct"/>
            <w:vMerge/>
            <w:vAlign w:val="center"/>
          </w:tcPr>
          <w:p w14:paraId="42827D0C" w14:textId="77777777" w:rsidR="00032EC9" w:rsidRPr="009171D1" w:rsidRDefault="00032EC9" w:rsidP="00A01CBB">
            <w:pPr>
              <w:spacing w:after="0"/>
              <w:rPr>
                <w:rFonts w:ascii="Arial" w:hAnsi="Arial" w:cs="Arial"/>
                <w:sz w:val="18"/>
                <w:szCs w:val="18"/>
                <w:lang w:eastAsia="zh-CN"/>
              </w:rPr>
            </w:pPr>
          </w:p>
        </w:tc>
        <w:tc>
          <w:tcPr>
            <w:tcW w:w="374" w:type="pct"/>
          </w:tcPr>
          <w:p w14:paraId="230409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CDF13AC" w14:textId="77777777" w:rsidR="00032EC9" w:rsidRPr="009171D1" w:rsidRDefault="00032EC9" w:rsidP="00A01CBB">
            <w:pPr>
              <w:pStyle w:val="TAC"/>
              <w:rPr>
                <w:rFonts w:cs="Arial"/>
                <w:szCs w:val="18"/>
              </w:rPr>
            </w:pPr>
            <w:r w:rsidRPr="009171D1">
              <w:rPr>
                <w:rFonts w:cs="Arial"/>
                <w:szCs w:val="18"/>
              </w:rPr>
              <w:t>376500</w:t>
            </w:r>
          </w:p>
        </w:tc>
        <w:tc>
          <w:tcPr>
            <w:tcW w:w="423" w:type="pct"/>
          </w:tcPr>
          <w:p w14:paraId="4502A1C6" w14:textId="77777777" w:rsidR="00032EC9" w:rsidRPr="009171D1" w:rsidRDefault="00032EC9" w:rsidP="00A01CBB">
            <w:pPr>
              <w:pStyle w:val="TAC"/>
              <w:rPr>
                <w:rFonts w:cs="Arial"/>
                <w:szCs w:val="18"/>
              </w:rPr>
            </w:pPr>
            <w:r w:rsidRPr="009171D1">
              <w:rPr>
                <w:rFonts w:cs="Arial"/>
                <w:szCs w:val="18"/>
              </w:rPr>
              <w:t>1882.5</w:t>
            </w:r>
          </w:p>
        </w:tc>
        <w:tc>
          <w:tcPr>
            <w:tcW w:w="471" w:type="pct"/>
            <w:vAlign w:val="center"/>
          </w:tcPr>
          <w:p w14:paraId="1104FF2D" w14:textId="77777777" w:rsidR="00032EC9" w:rsidRPr="009171D1" w:rsidRDefault="00032EC9" w:rsidP="00A01CBB">
            <w:pPr>
              <w:pStyle w:val="TAC"/>
              <w:rPr>
                <w:rFonts w:cs="Arial"/>
                <w:szCs w:val="18"/>
              </w:rPr>
            </w:pPr>
            <w:r w:rsidRPr="009171D1">
              <w:rPr>
                <w:rFonts w:cs="Arial"/>
                <w:szCs w:val="18"/>
              </w:rPr>
              <w:t>392500</w:t>
            </w:r>
          </w:p>
        </w:tc>
        <w:tc>
          <w:tcPr>
            <w:tcW w:w="423" w:type="pct"/>
            <w:vAlign w:val="center"/>
          </w:tcPr>
          <w:p w14:paraId="07BE1773" w14:textId="77777777" w:rsidR="00032EC9" w:rsidRPr="009171D1" w:rsidRDefault="00032EC9" w:rsidP="00A01CBB">
            <w:pPr>
              <w:pStyle w:val="TAC"/>
              <w:rPr>
                <w:rFonts w:cs="Arial"/>
                <w:szCs w:val="18"/>
              </w:rPr>
            </w:pPr>
            <w:r w:rsidRPr="009171D1">
              <w:rPr>
                <w:rFonts w:cs="Arial"/>
                <w:szCs w:val="18"/>
              </w:rPr>
              <w:t>1962.5</w:t>
            </w:r>
          </w:p>
        </w:tc>
        <w:tc>
          <w:tcPr>
            <w:tcW w:w="531" w:type="pct"/>
            <w:vMerge/>
            <w:vAlign w:val="center"/>
          </w:tcPr>
          <w:p w14:paraId="22964FCD" w14:textId="77777777" w:rsidR="00032EC9" w:rsidRPr="009171D1" w:rsidRDefault="00032EC9" w:rsidP="00A01CBB">
            <w:pPr>
              <w:pStyle w:val="TAC"/>
              <w:rPr>
                <w:rFonts w:eastAsia="Yu Mincho" w:cs="Arial"/>
                <w:szCs w:val="18"/>
              </w:rPr>
            </w:pPr>
          </w:p>
        </w:tc>
        <w:tc>
          <w:tcPr>
            <w:tcW w:w="667" w:type="pct"/>
            <w:vMerge/>
          </w:tcPr>
          <w:p w14:paraId="7B8027B6" w14:textId="77777777" w:rsidR="00032EC9" w:rsidRPr="009171D1" w:rsidRDefault="00032EC9" w:rsidP="00A01CBB">
            <w:pPr>
              <w:pStyle w:val="TAC"/>
              <w:rPr>
                <w:rFonts w:eastAsia="Yu Mincho" w:cs="Arial"/>
                <w:szCs w:val="18"/>
              </w:rPr>
            </w:pPr>
          </w:p>
        </w:tc>
      </w:tr>
      <w:tr w:rsidR="00032EC9" w:rsidRPr="009171D1" w14:paraId="3CA4BA37" w14:textId="77777777" w:rsidTr="00A01CBB">
        <w:tc>
          <w:tcPr>
            <w:tcW w:w="325" w:type="pct"/>
            <w:vMerge/>
            <w:vAlign w:val="center"/>
          </w:tcPr>
          <w:p w14:paraId="20C1A5F4" w14:textId="77777777" w:rsidR="00032EC9" w:rsidRPr="009171D1" w:rsidRDefault="00032EC9" w:rsidP="00A01CBB">
            <w:pPr>
              <w:pStyle w:val="TAC"/>
              <w:rPr>
                <w:rFonts w:eastAsia="Yu Mincho" w:cs="Arial"/>
                <w:szCs w:val="18"/>
              </w:rPr>
            </w:pPr>
          </w:p>
        </w:tc>
        <w:tc>
          <w:tcPr>
            <w:tcW w:w="415" w:type="pct"/>
            <w:vMerge/>
            <w:vAlign w:val="center"/>
          </w:tcPr>
          <w:p w14:paraId="40083604" w14:textId="77777777" w:rsidR="00032EC9" w:rsidRPr="009171D1" w:rsidRDefault="00032EC9" w:rsidP="00A01CBB">
            <w:pPr>
              <w:pStyle w:val="TAC"/>
              <w:rPr>
                <w:rFonts w:eastAsia="Yu Mincho" w:cs="Arial"/>
                <w:szCs w:val="18"/>
              </w:rPr>
            </w:pPr>
          </w:p>
        </w:tc>
        <w:tc>
          <w:tcPr>
            <w:tcW w:w="320" w:type="pct"/>
            <w:vMerge/>
            <w:vAlign w:val="center"/>
          </w:tcPr>
          <w:p w14:paraId="160D1005" w14:textId="77777777" w:rsidR="00032EC9" w:rsidRPr="009171D1" w:rsidRDefault="00032EC9" w:rsidP="00A01CBB">
            <w:pPr>
              <w:pStyle w:val="TAC"/>
              <w:rPr>
                <w:rFonts w:cs="Arial"/>
                <w:szCs w:val="18"/>
                <w:lang w:eastAsia="zh-CN"/>
              </w:rPr>
            </w:pPr>
          </w:p>
        </w:tc>
        <w:tc>
          <w:tcPr>
            <w:tcW w:w="579" w:type="pct"/>
            <w:vMerge/>
            <w:vAlign w:val="center"/>
          </w:tcPr>
          <w:p w14:paraId="0E2C5E1F" w14:textId="77777777" w:rsidR="00032EC9" w:rsidRPr="009171D1" w:rsidRDefault="00032EC9" w:rsidP="00A01CBB">
            <w:pPr>
              <w:spacing w:after="0"/>
              <w:rPr>
                <w:rFonts w:ascii="Arial" w:hAnsi="Arial" w:cs="Arial"/>
                <w:sz w:val="18"/>
                <w:szCs w:val="18"/>
                <w:lang w:eastAsia="zh-CN"/>
              </w:rPr>
            </w:pPr>
          </w:p>
        </w:tc>
        <w:tc>
          <w:tcPr>
            <w:tcW w:w="374" w:type="pct"/>
          </w:tcPr>
          <w:p w14:paraId="5723779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B0D69F" w14:textId="77777777" w:rsidR="00032EC9" w:rsidRPr="009171D1" w:rsidRDefault="00032EC9" w:rsidP="00A01CBB">
            <w:pPr>
              <w:pStyle w:val="TAC"/>
              <w:rPr>
                <w:rFonts w:cs="Arial"/>
                <w:szCs w:val="18"/>
              </w:rPr>
            </w:pPr>
            <w:r w:rsidRPr="009171D1">
              <w:rPr>
                <w:rFonts w:cs="Arial"/>
                <w:szCs w:val="18"/>
              </w:rPr>
              <w:t>381500</w:t>
            </w:r>
          </w:p>
        </w:tc>
        <w:tc>
          <w:tcPr>
            <w:tcW w:w="423" w:type="pct"/>
          </w:tcPr>
          <w:p w14:paraId="49264CA8" w14:textId="77777777" w:rsidR="00032EC9" w:rsidRPr="009171D1" w:rsidRDefault="00032EC9" w:rsidP="00A01CBB">
            <w:pPr>
              <w:pStyle w:val="TAC"/>
              <w:rPr>
                <w:rFonts w:cs="Arial"/>
                <w:szCs w:val="18"/>
              </w:rPr>
            </w:pPr>
            <w:r w:rsidRPr="009171D1">
              <w:rPr>
                <w:rFonts w:cs="Arial"/>
                <w:szCs w:val="18"/>
              </w:rPr>
              <w:t>1907.5</w:t>
            </w:r>
          </w:p>
        </w:tc>
        <w:tc>
          <w:tcPr>
            <w:tcW w:w="471" w:type="pct"/>
            <w:vAlign w:val="center"/>
          </w:tcPr>
          <w:p w14:paraId="5D579A07" w14:textId="77777777" w:rsidR="00032EC9" w:rsidRPr="009171D1" w:rsidRDefault="00032EC9" w:rsidP="00A01CBB">
            <w:pPr>
              <w:pStyle w:val="TAC"/>
              <w:rPr>
                <w:rFonts w:cs="Arial"/>
                <w:szCs w:val="18"/>
              </w:rPr>
            </w:pPr>
            <w:r w:rsidRPr="009171D1">
              <w:rPr>
                <w:rFonts w:cs="Arial"/>
                <w:szCs w:val="18"/>
              </w:rPr>
              <w:t>397500</w:t>
            </w:r>
          </w:p>
        </w:tc>
        <w:tc>
          <w:tcPr>
            <w:tcW w:w="423" w:type="pct"/>
            <w:vAlign w:val="center"/>
          </w:tcPr>
          <w:p w14:paraId="04BCE5F3" w14:textId="77777777" w:rsidR="00032EC9" w:rsidRPr="009171D1" w:rsidRDefault="00032EC9" w:rsidP="00A01CBB">
            <w:pPr>
              <w:pStyle w:val="TAC"/>
              <w:rPr>
                <w:rFonts w:cs="Arial"/>
                <w:szCs w:val="18"/>
              </w:rPr>
            </w:pPr>
            <w:r w:rsidRPr="009171D1">
              <w:rPr>
                <w:rFonts w:cs="Arial"/>
                <w:szCs w:val="18"/>
              </w:rPr>
              <w:t>1987.5</w:t>
            </w:r>
          </w:p>
        </w:tc>
        <w:tc>
          <w:tcPr>
            <w:tcW w:w="531" w:type="pct"/>
            <w:vMerge/>
            <w:vAlign w:val="center"/>
          </w:tcPr>
          <w:p w14:paraId="5DCE41DD" w14:textId="77777777" w:rsidR="00032EC9" w:rsidRPr="009171D1" w:rsidRDefault="00032EC9" w:rsidP="00A01CBB">
            <w:pPr>
              <w:pStyle w:val="TAC"/>
              <w:rPr>
                <w:rFonts w:eastAsia="Yu Mincho" w:cs="Arial"/>
                <w:szCs w:val="18"/>
              </w:rPr>
            </w:pPr>
          </w:p>
        </w:tc>
        <w:tc>
          <w:tcPr>
            <w:tcW w:w="667" w:type="pct"/>
            <w:vMerge/>
          </w:tcPr>
          <w:p w14:paraId="4CC1AA07" w14:textId="77777777" w:rsidR="00032EC9" w:rsidRPr="009171D1" w:rsidRDefault="00032EC9" w:rsidP="00A01CBB">
            <w:pPr>
              <w:pStyle w:val="TAC"/>
              <w:rPr>
                <w:rFonts w:eastAsia="Yu Mincho" w:cs="Arial"/>
                <w:szCs w:val="18"/>
              </w:rPr>
            </w:pPr>
          </w:p>
        </w:tc>
      </w:tr>
      <w:tr w:rsidR="00032EC9" w:rsidRPr="009171D1" w14:paraId="28478594" w14:textId="77777777" w:rsidTr="00A01CBB">
        <w:tc>
          <w:tcPr>
            <w:tcW w:w="325" w:type="pct"/>
            <w:vMerge w:val="restart"/>
            <w:vAlign w:val="center"/>
            <w:hideMark/>
          </w:tcPr>
          <w:p w14:paraId="1688AA7F" w14:textId="77777777" w:rsidR="00032EC9" w:rsidRPr="009171D1" w:rsidRDefault="00032EC9" w:rsidP="00A01CBB">
            <w:pPr>
              <w:pStyle w:val="TAC"/>
              <w:rPr>
                <w:rFonts w:eastAsia="Yu Mincho" w:cs="Arial"/>
                <w:szCs w:val="18"/>
              </w:rPr>
            </w:pPr>
            <w:r w:rsidRPr="009171D1">
              <w:rPr>
                <w:rFonts w:eastAsia="Yu Mincho" w:cs="Arial"/>
                <w:szCs w:val="18"/>
              </w:rPr>
              <w:t>n26</w:t>
            </w:r>
          </w:p>
        </w:tc>
        <w:tc>
          <w:tcPr>
            <w:tcW w:w="415" w:type="pct"/>
            <w:vMerge w:val="restart"/>
            <w:vAlign w:val="center"/>
            <w:hideMark/>
          </w:tcPr>
          <w:p w14:paraId="14018DCD"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1AA9A5C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9496E8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122037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0EBBE9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EFAFF25" w14:textId="77777777" w:rsidR="00032EC9" w:rsidRPr="009171D1" w:rsidRDefault="00032EC9" w:rsidP="00A01CBB">
            <w:pPr>
              <w:pStyle w:val="TAC"/>
              <w:rPr>
                <w:rFonts w:cs="Arial"/>
                <w:szCs w:val="18"/>
              </w:rPr>
            </w:pPr>
            <w:r w:rsidRPr="009171D1">
              <w:rPr>
                <w:rFonts w:cs="Arial"/>
                <w:szCs w:val="18"/>
              </w:rPr>
              <w:t>163800</w:t>
            </w:r>
          </w:p>
        </w:tc>
        <w:tc>
          <w:tcPr>
            <w:tcW w:w="423" w:type="pct"/>
          </w:tcPr>
          <w:p w14:paraId="0E1AFDF2" w14:textId="77777777" w:rsidR="00032EC9" w:rsidRPr="009171D1" w:rsidRDefault="00032EC9" w:rsidP="00A01CBB">
            <w:pPr>
              <w:pStyle w:val="TAC"/>
              <w:rPr>
                <w:rFonts w:cs="Arial"/>
                <w:szCs w:val="18"/>
              </w:rPr>
            </w:pPr>
            <w:r w:rsidRPr="009171D1">
              <w:rPr>
                <w:rFonts w:cs="Arial"/>
                <w:szCs w:val="18"/>
              </w:rPr>
              <w:t>819</w:t>
            </w:r>
          </w:p>
        </w:tc>
        <w:tc>
          <w:tcPr>
            <w:tcW w:w="471" w:type="pct"/>
            <w:vAlign w:val="center"/>
          </w:tcPr>
          <w:p w14:paraId="3C8CD5AD" w14:textId="77777777" w:rsidR="00032EC9" w:rsidRPr="009171D1" w:rsidRDefault="00032EC9" w:rsidP="00A01CBB">
            <w:pPr>
              <w:pStyle w:val="TAC"/>
              <w:rPr>
                <w:rFonts w:cs="Arial"/>
                <w:szCs w:val="18"/>
              </w:rPr>
            </w:pPr>
            <w:r w:rsidRPr="009171D1">
              <w:rPr>
                <w:rFonts w:cs="Arial"/>
                <w:szCs w:val="18"/>
              </w:rPr>
              <w:t>172800</w:t>
            </w:r>
          </w:p>
        </w:tc>
        <w:tc>
          <w:tcPr>
            <w:tcW w:w="423" w:type="pct"/>
            <w:vAlign w:val="center"/>
          </w:tcPr>
          <w:p w14:paraId="01EE207F" w14:textId="77777777" w:rsidR="00032EC9" w:rsidRPr="009171D1" w:rsidRDefault="00032EC9" w:rsidP="00A01CBB">
            <w:pPr>
              <w:pStyle w:val="TAC"/>
              <w:rPr>
                <w:rFonts w:cs="Arial"/>
                <w:szCs w:val="18"/>
              </w:rPr>
            </w:pPr>
            <w:r w:rsidRPr="009171D1">
              <w:rPr>
                <w:rFonts w:cs="Arial"/>
                <w:szCs w:val="18"/>
              </w:rPr>
              <w:t>864</w:t>
            </w:r>
          </w:p>
        </w:tc>
        <w:tc>
          <w:tcPr>
            <w:tcW w:w="531" w:type="pct"/>
            <w:vMerge w:val="restart"/>
            <w:vAlign w:val="center"/>
          </w:tcPr>
          <w:p w14:paraId="27616907"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5F06F08F"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99C8D43" w14:textId="77777777" w:rsidTr="00A01CBB">
        <w:tc>
          <w:tcPr>
            <w:tcW w:w="325" w:type="pct"/>
            <w:vMerge/>
            <w:vAlign w:val="center"/>
          </w:tcPr>
          <w:p w14:paraId="5ADC3A42" w14:textId="77777777" w:rsidR="00032EC9" w:rsidRPr="009171D1" w:rsidRDefault="00032EC9" w:rsidP="00A01CBB">
            <w:pPr>
              <w:pStyle w:val="TAC"/>
              <w:rPr>
                <w:rFonts w:eastAsia="Yu Mincho" w:cs="Arial"/>
                <w:szCs w:val="18"/>
              </w:rPr>
            </w:pPr>
          </w:p>
        </w:tc>
        <w:tc>
          <w:tcPr>
            <w:tcW w:w="415" w:type="pct"/>
            <w:vMerge/>
            <w:vAlign w:val="center"/>
          </w:tcPr>
          <w:p w14:paraId="4DB3D85B" w14:textId="77777777" w:rsidR="00032EC9" w:rsidRPr="009171D1" w:rsidRDefault="00032EC9" w:rsidP="00A01CBB">
            <w:pPr>
              <w:pStyle w:val="TAC"/>
              <w:rPr>
                <w:rFonts w:eastAsia="Yu Mincho" w:cs="Arial"/>
                <w:szCs w:val="18"/>
              </w:rPr>
            </w:pPr>
          </w:p>
        </w:tc>
        <w:tc>
          <w:tcPr>
            <w:tcW w:w="320" w:type="pct"/>
            <w:vMerge/>
            <w:vAlign w:val="center"/>
          </w:tcPr>
          <w:p w14:paraId="078007DC" w14:textId="77777777" w:rsidR="00032EC9" w:rsidRPr="009171D1" w:rsidRDefault="00032EC9" w:rsidP="00A01CBB">
            <w:pPr>
              <w:pStyle w:val="TAC"/>
              <w:rPr>
                <w:rFonts w:cs="Arial"/>
                <w:szCs w:val="18"/>
                <w:lang w:eastAsia="zh-CN"/>
              </w:rPr>
            </w:pPr>
          </w:p>
        </w:tc>
        <w:tc>
          <w:tcPr>
            <w:tcW w:w="579" w:type="pct"/>
            <w:vMerge/>
            <w:vAlign w:val="center"/>
          </w:tcPr>
          <w:p w14:paraId="55BA2C82" w14:textId="77777777" w:rsidR="00032EC9" w:rsidRPr="009171D1" w:rsidRDefault="00032EC9" w:rsidP="00A01CBB">
            <w:pPr>
              <w:spacing w:after="0"/>
              <w:rPr>
                <w:rFonts w:ascii="Arial" w:hAnsi="Arial" w:cs="Arial"/>
                <w:sz w:val="18"/>
                <w:szCs w:val="18"/>
                <w:lang w:eastAsia="zh-CN"/>
              </w:rPr>
            </w:pPr>
          </w:p>
        </w:tc>
        <w:tc>
          <w:tcPr>
            <w:tcW w:w="374" w:type="pct"/>
          </w:tcPr>
          <w:p w14:paraId="624A49C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56FDF764" w14:textId="77777777" w:rsidR="00032EC9" w:rsidRPr="009171D1" w:rsidRDefault="00032EC9" w:rsidP="00A01CBB">
            <w:pPr>
              <w:pStyle w:val="TAC"/>
              <w:rPr>
                <w:rFonts w:cs="Arial"/>
                <w:szCs w:val="18"/>
              </w:rPr>
            </w:pPr>
            <w:r w:rsidRPr="009171D1">
              <w:rPr>
                <w:rFonts w:cs="Arial"/>
                <w:szCs w:val="18"/>
              </w:rPr>
              <w:t>166300</w:t>
            </w:r>
          </w:p>
        </w:tc>
        <w:tc>
          <w:tcPr>
            <w:tcW w:w="423" w:type="pct"/>
          </w:tcPr>
          <w:p w14:paraId="6808A0D3" w14:textId="77777777" w:rsidR="00032EC9" w:rsidRPr="009171D1" w:rsidRDefault="00032EC9" w:rsidP="00A01CBB">
            <w:pPr>
              <w:pStyle w:val="TAC"/>
              <w:rPr>
                <w:rFonts w:cs="Arial"/>
                <w:szCs w:val="18"/>
              </w:rPr>
            </w:pPr>
            <w:r w:rsidRPr="009171D1">
              <w:rPr>
                <w:rFonts w:cs="Arial"/>
                <w:szCs w:val="18"/>
              </w:rPr>
              <w:t>831.5</w:t>
            </w:r>
          </w:p>
        </w:tc>
        <w:tc>
          <w:tcPr>
            <w:tcW w:w="471" w:type="pct"/>
            <w:vAlign w:val="center"/>
          </w:tcPr>
          <w:p w14:paraId="2E0EB544" w14:textId="77777777" w:rsidR="00032EC9" w:rsidRPr="009171D1" w:rsidRDefault="00032EC9" w:rsidP="00A01CBB">
            <w:pPr>
              <w:pStyle w:val="TAC"/>
              <w:rPr>
                <w:rFonts w:cs="Arial"/>
                <w:szCs w:val="18"/>
              </w:rPr>
            </w:pPr>
            <w:r w:rsidRPr="009171D1">
              <w:rPr>
                <w:rFonts w:cs="Arial"/>
                <w:szCs w:val="18"/>
              </w:rPr>
              <w:t>175300</w:t>
            </w:r>
          </w:p>
        </w:tc>
        <w:tc>
          <w:tcPr>
            <w:tcW w:w="423" w:type="pct"/>
            <w:vAlign w:val="center"/>
          </w:tcPr>
          <w:p w14:paraId="054CB9CA" w14:textId="77777777" w:rsidR="00032EC9" w:rsidRPr="009171D1" w:rsidRDefault="00032EC9" w:rsidP="00A01CBB">
            <w:pPr>
              <w:pStyle w:val="TAC"/>
              <w:rPr>
                <w:rFonts w:cs="Arial"/>
                <w:szCs w:val="18"/>
              </w:rPr>
            </w:pPr>
            <w:r w:rsidRPr="009171D1">
              <w:rPr>
                <w:rFonts w:cs="Arial"/>
                <w:szCs w:val="18"/>
              </w:rPr>
              <w:t>876.5</w:t>
            </w:r>
          </w:p>
        </w:tc>
        <w:tc>
          <w:tcPr>
            <w:tcW w:w="531" w:type="pct"/>
            <w:vMerge/>
            <w:vAlign w:val="center"/>
          </w:tcPr>
          <w:p w14:paraId="6B8023D1" w14:textId="77777777" w:rsidR="00032EC9" w:rsidRPr="009171D1" w:rsidRDefault="00032EC9" w:rsidP="00A01CBB">
            <w:pPr>
              <w:pStyle w:val="TAC"/>
              <w:rPr>
                <w:rFonts w:eastAsia="Yu Mincho" w:cs="Arial"/>
                <w:szCs w:val="18"/>
              </w:rPr>
            </w:pPr>
          </w:p>
        </w:tc>
        <w:tc>
          <w:tcPr>
            <w:tcW w:w="667" w:type="pct"/>
            <w:vMerge/>
          </w:tcPr>
          <w:p w14:paraId="2DEAF3ED" w14:textId="77777777" w:rsidR="00032EC9" w:rsidRPr="009171D1" w:rsidRDefault="00032EC9" w:rsidP="00A01CBB">
            <w:pPr>
              <w:pStyle w:val="TAC"/>
              <w:rPr>
                <w:rFonts w:eastAsia="Yu Mincho" w:cs="Arial"/>
                <w:szCs w:val="18"/>
              </w:rPr>
            </w:pPr>
          </w:p>
        </w:tc>
      </w:tr>
      <w:tr w:rsidR="00032EC9" w:rsidRPr="009171D1" w14:paraId="6CC174E9" w14:textId="77777777" w:rsidTr="00A01CBB">
        <w:tc>
          <w:tcPr>
            <w:tcW w:w="325" w:type="pct"/>
            <w:vMerge/>
            <w:vAlign w:val="center"/>
          </w:tcPr>
          <w:p w14:paraId="75E405B9" w14:textId="77777777" w:rsidR="00032EC9" w:rsidRPr="009171D1" w:rsidRDefault="00032EC9" w:rsidP="00A01CBB">
            <w:pPr>
              <w:pStyle w:val="TAC"/>
              <w:rPr>
                <w:rFonts w:eastAsia="Yu Mincho" w:cs="Arial"/>
                <w:szCs w:val="18"/>
              </w:rPr>
            </w:pPr>
          </w:p>
        </w:tc>
        <w:tc>
          <w:tcPr>
            <w:tcW w:w="415" w:type="pct"/>
            <w:vMerge/>
            <w:vAlign w:val="center"/>
          </w:tcPr>
          <w:p w14:paraId="47BC87DD" w14:textId="77777777" w:rsidR="00032EC9" w:rsidRPr="009171D1" w:rsidRDefault="00032EC9" w:rsidP="00A01CBB">
            <w:pPr>
              <w:pStyle w:val="TAC"/>
              <w:rPr>
                <w:rFonts w:eastAsia="Yu Mincho" w:cs="Arial"/>
                <w:szCs w:val="18"/>
              </w:rPr>
            </w:pPr>
          </w:p>
        </w:tc>
        <w:tc>
          <w:tcPr>
            <w:tcW w:w="320" w:type="pct"/>
            <w:vMerge/>
            <w:vAlign w:val="center"/>
          </w:tcPr>
          <w:p w14:paraId="26B4F44A" w14:textId="77777777" w:rsidR="00032EC9" w:rsidRPr="009171D1" w:rsidRDefault="00032EC9" w:rsidP="00A01CBB">
            <w:pPr>
              <w:pStyle w:val="TAC"/>
              <w:rPr>
                <w:rFonts w:cs="Arial"/>
                <w:szCs w:val="18"/>
                <w:lang w:eastAsia="zh-CN"/>
              </w:rPr>
            </w:pPr>
          </w:p>
        </w:tc>
        <w:tc>
          <w:tcPr>
            <w:tcW w:w="579" w:type="pct"/>
            <w:vMerge/>
            <w:vAlign w:val="center"/>
          </w:tcPr>
          <w:p w14:paraId="070C8DE8" w14:textId="77777777" w:rsidR="00032EC9" w:rsidRPr="009171D1" w:rsidRDefault="00032EC9" w:rsidP="00A01CBB">
            <w:pPr>
              <w:spacing w:after="0"/>
              <w:rPr>
                <w:rFonts w:ascii="Arial" w:hAnsi="Arial" w:cs="Arial"/>
                <w:sz w:val="18"/>
                <w:szCs w:val="18"/>
                <w:lang w:eastAsia="zh-CN"/>
              </w:rPr>
            </w:pPr>
          </w:p>
        </w:tc>
        <w:tc>
          <w:tcPr>
            <w:tcW w:w="374" w:type="pct"/>
          </w:tcPr>
          <w:p w14:paraId="07ACBA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8814315" w14:textId="77777777" w:rsidR="00032EC9" w:rsidRPr="009171D1" w:rsidRDefault="00032EC9" w:rsidP="00A01CBB">
            <w:pPr>
              <w:pStyle w:val="TAC"/>
              <w:rPr>
                <w:rFonts w:cs="Arial"/>
                <w:szCs w:val="18"/>
              </w:rPr>
            </w:pPr>
            <w:r w:rsidRPr="009171D1">
              <w:rPr>
                <w:rFonts w:cs="Arial"/>
                <w:szCs w:val="18"/>
              </w:rPr>
              <w:t>168800</w:t>
            </w:r>
          </w:p>
        </w:tc>
        <w:tc>
          <w:tcPr>
            <w:tcW w:w="423" w:type="pct"/>
          </w:tcPr>
          <w:p w14:paraId="61F728C3" w14:textId="77777777" w:rsidR="00032EC9" w:rsidRPr="009171D1" w:rsidRDefault="00032EC9" w:rsidP="00A01CBB">
            <w:pPr>
              <w:pStyle w:val="TAC"/>
              <w:rPr>
                <w:rFonts w:cs="Arial"/>
                <w:szCs w:val="18"/>
              </w:rPr>
            </w:pPr>
            <w:r w:rsidRPr="009171D1">
              <w:rPr>
                <w:rFonts w:cs="Arial"/>
                <w:szCs w:val="18"/>
              </w:rPr>
              <w:t>844</w:t>
            </w:r>
          </w:p>
        </w:tc>
        <w:tc>
          <w:tcPr>
            <w:tcW w:w="471" w:type="pct"/>
            <w:vAlign w:val="center"/>
          </w:tcPr>
          <w:p w14:paraId="61E39A27" w14:textId="77777777" w:rsidR="00032EC9" w:rsidRPr="009171D1" w:rsidRDefault="00032EC9" w:rsidP="00A01CBB">
            <w:pPr>
              <w:pStyle w:val="TAC"/>
              <w:rPr>
                <w:rFonts w:cs="Arial"/>
                <w:szCs w:val="18"/>
              </w:rPr>
            </w:pPr>
            <w:r w:rsidRPr="009171D1">
              <w:rPr>
                <w:rFonts w:cs="Arial"/>
                <w:szCs w:val="18"/>
              </w:rPr>
              <w:t>177800</w:t>
            </w:r>
          </w:p>
        </w:tc>
        <w:tc>
          <w:tcPr>
            <w:tcW w:w="423" w:type="pct"/>
            <w:vAlign w:val="center"/>
          </w:tcPr>
          <w:p w14:paraId="739DB7C9" w14:textId="77777777" w:rsidR="00032EC9" w:rsidRPr="009171D1" w:rsidRDefault="00032EC9" w:rsidP="00A01CBB">
            <w:pPr>
              <w:pStyle w:val="TAC"/>
              <w:rPr>
                <w:rFonts w:cs="Arial"/>
                <w:szCs w:val="18"/>
              </w:rPr>
            </w:pPr>
            <w:r w:rsidRPr="009171D1">
              <w:rPr>
                <w:rFonts w:cs="Arial"/>
                <w:szCs w:val="18"/>
              </w:rPr>
              <w:t>889</w:t>
            </w:r>
          </w:p>
        </w:tc>
        <w:tc>
          <w:tcPr>
            <w:tcW w:w="531" w:type="pct"/>
            <w:vMerge/>
            <w:vAlign w:val="center"/>
          </w:tcPr>
          <w:p w14:paraId="04A09043" w14:textId="77777777" w:rsidR="00032EC9" w:rsidRPr="009171D1" w:rsidRDefault="00032EC9" w:rsidP="00A01CBB">
            <w:pPr>
              <w:pStyle w:val="TAC"/>
              <w:rPr>
                <w:rFonts w:eastAsia="Yu Mincho" w:cs="Arial"/>
                <w:szCs w:val="18"/>
              </w:rPr>
            </w:pPr>
          </w:p>
        </w:tc>
        <w:tc>
          <w:tcPr>
            <w:tcW w:w="667" w:type="pct"/>
            <w:vMerge/>
          </w:tcPr>
          <w:p w14:paraId="1ECAFFBB" w14:textId="77777777" w:rsidR="00032EC9" w:rsidRPr="009171D1" w:rsidRDefault="00032EC9" w:rsidP="00A01CBB">
            <w:pPr>
              <w:pStyle w:val="TAC"/>
              <w:rPr>
                <w:rFonts w:eastAsia="Yu Mincho" w:cs="Arial"/>
                <w:szCs w:val="18"/>
              </w:rPr>
            </w:pPr>
          </w:p>
        </w:tc>
      </w:tr>
      <w:tr w:rsidR="00032EC9" w:rsidRPr="009171D1" w14:paraId="2373CD4A" w14:textId="77777777" w:rsidTr="00A01CBB">
        <w:tc>
          <w:tcPr>
            <w:tcW w:w="325" w:type="pct"/>
            <w:vMerge w:val="restart"/>
            <w:vAlign w:val="center"/>
            <w:hideMark/>
          </w:tcPr>
          <w:p w14:paraId="54AEEF87" w14:textId="77777777" w:rsidR="00032EC9" w:rsidRPr="009171D1" w:rsidRDefault="00032EC9" w:rsidP="00A01CBB">
            <w:pPr>
              <w:pStyle w:val="TAC"/>
              <w:rPr>
                <w:rFonts w:eastAsia="Yu Mincho" w:cs="Arial"/>
                <w:szCs w:val="18"/>
              </w:rPr>
            </w:pPr>
            <w:r w:rsidRPr="009171D1">
              <w:rPr>
                <w:rFonts w:eastAsia="Yu Mincho" w:cs="Arial"/>
                <w:szCs w:val="18"/>
              </w:rPr>
              <w:t>n28</w:t>
            </w:r>
          </w:p>
        </w:tc>
        <w:tc>
          <w:tcPr>
            <w:tcW w:w="415" w:type="pct"/>
            <w:vMerge w:val="restart"/>
            <w:vAlign w:val="center"/>
            <w:hideMark/>
          </w:tcPr>
          <w:p w14:paraId="5627E2A3"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532E63D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35B882F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28564D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279A86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03D4DC9" w14:textId="77777777" w:rsidR="00032EC9" w:rsidRPr="009171D1" w:rsidRDefault="00032EC9" w:rsidP="00A01CBB">
            <w:pPr>
              <w:pStyle w:val="TAC"/>
              <w:rPr>
                <w:rFonts w:cs="Arial"/>
                <w:szCs w:val="18"/>
              </w:rPr>
            </w:pPr>
            <w:r w:rsidRPr="009171D1">
              <w:t>142600</w:t>
            </w:r>
          </w:p>
        </w:tc>
        <w:tc>
          <w:tcPr>
            <w:tcW w:w="423" w:type="pct"/>
          </w:tcPr>
          <w:p w14:paraId="6ADDD981" w14:textId="77777777" w:rsidR="00032EC9" w:rsidRPr="009171D1" w:rsidRDefault="00032EC9" w:rsidP="00A01CBB">
            <w:pPr>
              <w:pStyle w:val="TAC"/>
              <w:rPr>
                <w:rFonts w:cs="Arial"/>
                <w:szCs w:val="18"/>
              </w:rPr>
            </w:pPr>
            <w:r w:rsidRPr="009171D1">
              <w:t>713</w:t>
            </w:r>
          </w:p>
        </w:tc>
        <w:tc>
          <w:tcPr>
            <w:tcW w:w="471" w:type="pct"/>
          </w:tcPr>
          <w:p w14:paraId="5BEE20A0" w14:textId="77777777" w:rsidR="00032EC9" w:rsidRPr="009171D1" w:rsidRDefault="00032EC9" w:rsidP="00A01CBB">
            <w:pPr>
              <w:pStyle w:val="TAC"/>
              <w:rPr>
                <w:rFonts w:cs="Arial"/>
                <w:szCs w:val="18"/>
              </w:rPr>
            </w:pPr>
            <w:r w:rsidRPr="009171D1">
              <w:t>153600</w:t>
            </w:r>
          </w:p>
        </w:tc>
        <w:tc>
          <w:tcPr>
            <w:tcW w:w="423" w:type="pct"/>
          </w:tcPr>
          <w:p w14:paraId="59667037" w14:textId="77777777" w:rsidR="00032EC9" w:rsidRPr="009171D1" w:rsidRDefault="00032EC9" w:rsidP="00A01CBB">
            <w:pPr>
              <w:pStyle w:val="TAC"/>
              <w:rPr>
                <w:rFonts w:cs="Arial"/>
                <w:szCs w:val="18"/>
              </w:rPr>
            </w:pPr>
            <w:r w:rsidRPr="009171D1">
              <w:t>768</w:t>
            </w:r>
          </w:p>
        </w:tc>
        <w:tc>
          <w:tcPr>
            <w:tcW w:w="531" w:type="pct"/>
            <w:vMerge w:val="restart"/>
            <w:vAlign w:val="center"/>
          </w:tcPr>
          <w:p w14:paraId="49EBE2DE"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796B4645"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8B7FAB4" w14:textId="77777777" w:rsidTr="00A01CBB">
        <w:tc>
          <w:tcPr>
            <w:tcW w:w="325" w:type="pct"/>
            <w:vMerge/>
            <w:vAlign w:val="center"/>
          </w:tcPr>
          <w:p w14:paraId="2C974C0D" w14:textId="77777777" w:rsidR="00032EC9" w:rsidRPr="009171D1" w:rsidRDefault="00032EC9" w:rsidP="00A01CBB">
            <w:pPr>
              <w:pStyle w:val="TAC"/>
              <w:rPr>
                <w:rFonts w:eastAsia="Yu Mincho" w:cs="Arial"/>
                <w:szCs w:val="18"/>
              </w:rPr>
            </w:pPr>
          </w:p>
        </w:tc>
        <w:tc>
          <w:tcPr>
            <w:tcW w:w="415" w:type="pct"/>
            <w:vMerge/>
            <w:vAlign w:val="center"/>
          </w:tcPr>
          <w:p w14:paraId="434D6318" w14:textId="77777777" w:rsidR="00032EC9" w:rsidRPr="009171D1" w:rsidRDefault="00032EC9" w:rsidP="00A01CBB">
            <w:pPr>
              <w:pStyle w:val="TAC"/>
              <w:rPr>
                <w:rFonts w:eastAsia="Yu Mincho" w:cs="Arial"/>
                <w:szCs w:val="18"/>
              </w:rPr>
            </w:pPr>
          </w:p>
        </w:tc>
        <w:tc>
          <w:tcPr>
            <w:tcW w:w="320" w:type="pct"/>
            <w:vMerge/>
            <w:vAlign w:val="center"/>
          </w:tcPr>
          <w:p w14:paraId="0ADF576E" w14:textId="77777777" w:rsidR="00032EC9" w:rsidRPr="009171D1" w:rsidRDefault="00032EC9" w:rsidP="00A01CBB">
            <w:pPr>
              <w:pStyle w:val="TAC"/>
              <w:rPr>
                <w:rFonts w:cs="Arial"/>
                <w:szCs w:val="18"/>
                <w:lang w:eastAsia="zh-CN"/>
              </w:rPr>
            </w:pPr>
          </w:p>
        </w:tc>
        <w:tc>
          <w:tcPr>
            <w:tcW w:w="579" w:type="pct"/>
            <w:vMerge/>
            <w:vAlign w:val="center"/>
          </w:tcPr>
          <w:p w14:paraId="3529C3EB" w14:textId="77777777" w:rsidR="00032EC9" w:rsidRPr="009171D1" w:rsidRDefault="00032EC9" w:rsidP="00A01CBB">
            <w:pPr>
              <w:spacing w:after="0"/>
              <w:rPr>
                <w:rFonts w:ascii="Arial" w:hAnsi="Arial" w:cs="Arial"/>
                <w:sz w:val="18"/>
                <w:szCs w:val="18"/>
                <w:lang w:eastAsia="zh-CN"/>
              </w:rPr>
            </w:pPr>
          </w:p>
        </w:tc>
        <w:tc>
          <w:tcPr>
            <w:tcW w:w="374" w:type="pct"/>
          </w:tcPr>
          <w:p w14:paraId="1E4DE7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DBB3253" w14:textId="77777777" w:rsidR="00032EC9" w:rsidRPr="009171D1" w:rsidRDefault="00032EC9" w:rsidP="00A01CBB">
            <w:pPr>
              <w:pStyle w:val="TAC"/>
              <w:rPr>
                <w:rFonts w:cs="Arial"/>
                <w:szCs w:val="18"/>
              </w:rPr>
            </w:pPr>
            <w:r w:rsidRPr="009171D1">
              <w:t>145600</w:t>
            </w:r>
          </w:p>
        </w:tc>
        <w:tc>
          <w:tcPr>
            <w:tcW w:w="423" w:type="pct"/>
          </w:tcPr>
          <w:p w14:paraId="01866E27" w14:textId="77777777" w:rsidR="00032EC9" w:rsidRPr="009171D1" w:rsidRDefault="00032EC9" w:rsidP="00A01CBB">
            <w:pPr>
              <w:pStyle w:val="TAC"/>
              <w:rPr>
                <w:rFonts w:cs="Arial"/>
                <w:szCs w:val="18"/>
              </w:rPr>
            </w:pPr>
            <w:r w:rsidRPr="009171D1">
              <w:t>728</w:t>
            </w:r>
          </w:p>
        </w:tc>
        <w:tc>
          <w:tcPr>
            <w:tcW w:w="471" w:type="pct"/>
          </w:tcPr>
          <w:p w14:paraId="1D3C7309" w14:textId="77777777" w:rsidR="00032EC9" w:rsidRPr="009171D1" w:rsidRDefault="00032EC9" w:rsidP="00A01CBB">
            <w:pPr>
              <w:pStyle w:val="TAC"/>
              <w:rPr>
                <w:rFonts w:cs="Arial"/>
                <w:szCs w:val="18"/>
              </w:rPr>
            </w:pPr>
            <w:r w:rsidRPr="009171D1">
              <w:t>156600</w:t>
            </w:r>
          </w:p>
        </w:tc>
        <w:tc>
          <w:tcPr>
            <w:tcW w:w="423" w:type="pct"/>
          </w:tcPr>
          <w:p w14:paraId="3315E1D6" w14:textId="77777777" w:rsidR="00032EC9" w:rsidRPr="009171D1" w:rsidRDefault="00032EC9" w:rsidP="00A01CBB">
            <w:pPr>
              <w:pStyle w:val="TAC"/>
              <w:rPr>
                <w:rFonts w:cs="Arial"/>
                <w:szCs w:val="18"/>
              </w:rPr>
            </w:pPr>
            <w:r w:rsidRPr="009171D1">
              <w:t>783</w:t>
            </w:r>
          </w:p>
        </w:tc>
        <w:tc>
          <w:tcPr>
            <w:tcW w:w="531" w:type="pct"/>
            <w:vMerge/>
            <w:vAlign w:val="center"/>
          </w:tcPr>
          <w:p w14:paraId="69858B3F" w14:textId="77777777" w:rsidR="00032EC9" w:rsidRPr="009171D1" w:rsidRDefault="00032EC9" w:rsidP="00A01CBB">
            <w:pPr>
              <w:pStyle w:val="TAC"/>
              <w:rPr>
                <w:rFonts w:eastAsia="Yu Mincho" w:cs="Arial"/>
                <w:szCs w:val="18"/>
              </w:rPr>
            </w:pPr>
          </w:p>
        </w:tc>
        <w:tc>
          <w:tcPr>
            <w:tcW w:w="667" w:type="pct"/>
            <w:vMerge/>
          </w:tcPr>
          <w:p w14:paraId="433BD06F" w14:textId="77777777" w:rsidR="00032EC9" w:rsidRPr="009171D1" w:rsidRDefault="00032EC9" w:rsidP="00A01CBB">
            <w:pPr>
              <w:pStyle w:val="TAC"/>
              <w:rPr>
                <w:rFonts w:eastAsia="Yu Mincho" w:cs="Arial"/>
                <w:szCs w:val="18"/>
              </w:rPr>
            </w:pPr>
          </w:p>
        </w:tc>
      </w:tr>
      <w:tr w:rsidR="00032EC9" w:rsidRPr="009171D1" w14:paraId="7F61AB77" w14:textId="77777777" w:rsidTr="00A01CBB">
        <w:tc>
          <w:tcPr>
            <w:tcW w:w="325" w:type="pct"/>
            <w:vMerge/>
            <w:vAlign w:val="center"/>
          </w:tcPr>
          <w:p w14:paraId="7519B70F" w14:textId="77777777" w:rsidR="00032EC9" w:rsidRPr="009171D1" w:rsidRDefault="00032EC9" w:rsidP="00A01CBB">
            <w:pPr>
              <w:pStyle w:val="TAC"/>
              <w:rPr>
                <w:rFonts w:eastAsia="Yu Mincho" w:cs="Arial"/>
                <w:szCs w:val="18"/>
              </w:rPr>
            </w:pPr>
          </w:p>
        </w:tc>
        <w:tc>
          <w:tcPr>
            <w:tcW w:w="415" w:type="pct"/>
            <w:vMerge/>
            <w:vAlign w:val="center"/>
          </w:tcPr>
          <w:p w14:paraId="7690BB53" w14:textId="77777777" w:rsidR="00032EC9" w:rsidRPr="009171D1" w:rsidRDefault="00032EC9" w:rsidP="00A01CBB">
            <w:pPr>
              <w:pStyle w:val="TAC"/>
              <w:rPr>
                <w:rFonts w:eastAsia="Yu Mincho" w:cs="Arial"/>
                <w:szCs w:val="18"/>
              </w:rPr>
            </w:pPr>
          </w:p>
        </w:tc>
        <w:tc>
          <w:tcPr>
            <w:tcW w:w="320" w:type="pct"/>
            <w:vMerge/>
            <w:vAlign w:val="center"/>
          </w:tcPr>
          <w:p w14:paraId="296F492D" w14:textId="77777777" w:rsidR="00032EC9" w:rsidRPr="009171D1" w:rsidRDefault="00032EC9" w:rsidP="00A01CBB">
            <w:pPr>
              <w:pStyle w:val="TAC"/>
              <w:rPr>
                <w:rFonts w:cs="Arial"/>
                <w:szCs w:val="18"/>
                <w:lang w:eastAsia="zh-CN"/>
              </w:rPr>
            </w:pPr>
          </w:p>
        </w:tc>
        <w:tc>
          <w:tcPr>
            <w:tcW w:w="579" w:type="pct"/>
            <w:vMerge/>
            <w:vAlign w:val="center"/>
          </w:tcPr>
          <w:p w14:paraId="2D571E16" w14:textId="77777777" w:rsidR="00032EC9" w:rsidRPr="009171D1" w:rsidRDefault="00032EC9" w:rsidP="00A01CBB">
            <w:pPr>
              <w:spacing w:after="0"/>
              <w:rPr>
                <w:rFonts w:ascii="Arial" w:hAnsi="Arial" w:cs="Arial"/>
                <w:sz w:val="18"/>
                <w:szCs w:val="18"/>
                <w:lang w:eastAsia="zh-CN"/>
              </w:rPr>
            </w:pPr>
          </w:p>
        </w:tc>
        <w:tc>
          <w:tcPr>
            <w:tcW w:w="374" w:type="pct"/>
          </w:tcPr>
          <w:p w14:paraId="022A0A9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1E3DE40" w14:textId="77777777" w:rsidR="00032EC9" w:rsidRPr="009171D1" w:rsidRDefault="00032EC9" w:rsidP="00A01CBB">
            <w:pPr>
              <w:pStyle w:val="TAC"/>
              <w:rPr>
                <w:rFonts w:cs="Arial"/>
                <w:szCs w:val="18"/>
              </w:rPr>
            </w:pPr>
            <w:r w:rsidRPr="009171D1">
              <w:t>147600</w:t>
            </w:r>
          </w:p>
        </w:tc>
        <w:tc>
          <w:tcPr>
            <w:tcW w:w="423" w:type="pct"/>
          </w:tcPr>
          <w:p w14:paraId="3DD20FF9" w14:textId="77777777" w:rsidR="00032EC9" w:rsidRPr="009171D1" w:rsidRDefault="00032EC9" w:rsidP="00A01CBB">
            <w:pPr>
              <w:pStyle w:val="TAC"/>
              <w:rPr>
                <w:rFonts w:cs="Arial"/>
                <w:szCs w:val="18"/>
              </w:rPr>
            </w:pPr>
            <w:r w:rsidRPr="009171D1">
              <w:t>738</w:t>
            </w:r>
          </w:p>
        </w:tc>
        <w:tc>
          <w:tcPr>
            <w:tcW w:w="471" w:type="pct"/>
          </w:tcPr>
          <w:p w14:paraId="3EBBA251" w14:textId="77777777" w:rsidR="00032EC9" w:rsidRPr="009171D1" w:rsidRDefault="00032EC9" w:rsidP="00A01CBB">
            <w:pPr>
              <w:pStyle w:val="TAC"/>
              <w:rPr>
                <w:rFonts w:cs="Arial"/>
                <w:szCs w:val="18"/>
              </w:rPr>
            </w:pPr>
            <w:r w:rsidRPr="009171D1">
              <w:t>158600</w:t>
            </w:r>
          </w:p>
        </w:tc>
        <w:tc>
          <w:tcPr>
            <w:tcW w:w="423" w:type="pct"/>
          </w:tcPr>
          <w:p w14:paraId="3F4ED59E" w14:textId="77777777" w:rsidR="00032EC9" w:rsidRPr="009171D1" w:rsidRDefault="00032EC9" w:rsidP="00A01CBB">
            <w:pPr>
              <w:pStyle w:val="TAC"/>
              <w:rPr>
                <w:rFonts w:cs="Arial"/>
                <w:szCs w:val="18"/>
              </w:rPr>
            </w:pPr>
            <w:r w:rsidRPr="009171D1">
              <w:t>793</w:t>
            </w:r>
          </w:p>
        </w:tc>
        <w:tc>
          <w:tcPr>
            <w:tcW w:w="531" w:type="pct"/>
            <w:vMerge/>
            <w:vAlign w:val="center"/>
          </w:tcPr>
          <w:p w14:paraId="4E65E038" w14:textId="77777777" w:rsidR="00032EC9" w:rsidRPr="009171D1" w:rsidRDefault="00032EC9" w:rsidP="00A01CBB">
            <w:pPr>
              <w:pStyle w:val="TAC"/>
              <w:rPr>
                <w:rFonts w:eastAsia="Yu Mincho" w:cs="Arial"/>
                <w:szCs w:val="18"/>
              </w:rPr>
            </w:pPr>
          </w:p>
        </w:tc>
        <w:tc>
          <w:tcPr>
            <w:tcW w:w="667" w:type="pct"/>
            <w:vMerge/>
          </w:tcPr>
          <w:p w14:paraId="3557ABAC" w14:textId="77777777" w:rsidR="00032EC9" w:rsidRPr="009171D1" w:rsidRDefault="00032EC9" w:rsidP="00A01CBB">
            <w:pPr>
              <w:pStyle w:val="TAC"/>
              <w:rPr>
                <w:rFonts w:eastAsia="Yu Mincho" w:cs="Arial"/>
                <w:szCs w:val="18"/>
              </w:rPr>
            </w:pPr>
          </w:p>
        </w:tc>
      </w:tr>
      <w:tr w:rsidR="00032EC9" w:rsidRPr="009171D1" w14:paraId="7C22C948" w14:textId="77777777" w:rsidTr="00A01CBB">
        <w:tc>
          <w:tcPr>
            <w:tcW w:w="325" w:type="pct"/>
            <w:vMerge w:val="restart"/>
            <w:vAlign w:val="center"/>
            <w:hideMark/>
          </w:tcPr>
          <w:p w14:paraId="60FBE71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n30</w:t>
            </w:r>
          </w:p>
        </w:tc>
        <w:tc>
          <w:tcPr>
            <w:tcW w:w="415" w:type="pct"/>
            <w:vMerge w:val="restart"/>
            <w:vAlign w:val="center"/>
            <w:hideMark/>
          </w:tcPr>
          <w:p w14:paraId="3ADD6F1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320" w:type="pct"/>
            <w:vMerge w:val="restart"/>
            <w:vAlign w:val="center"/>
          </w:tcPr>
          <w:p w14:paraId="5BFBAA5C"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60C35F91"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23616D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301715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00ABBE8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462000</w:t>
            </w:r>
          </w:p>
        </w:tc>
        <w:tc>
          <w:tcPr>
            <w:tcW w:w="423" w:type="pct"/>
            <w:vMerge w:val="restart"/>
            <w:vAlign w:val="center"/>
          </w:tcPr>
          <w:p w14:paraId="57B7FF5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2310</w:t>
            </w:r>
          </w:p>
        </w:tc>
        <w:tc>
          <w:tcPr>
            <w:tcW w:w="471" w:type="pct"/>
            <w:vMerge w:val="restart"/>
            <w:vAlign w:val="center"/>
          </w:tcPr>
          <w:p w14:paraId="48CC0B25" w14:textId="77777777" w:rsidR="00032EC9" w:rsidRPr="009171D1" w:rsidRDefault="00032EC9" w:rsidP="00A01CBB">
            <w:pPr>
              <w:pStyle w:val="TAC"/>
              <w:rPr>
                <w:rFonts w:cs="Arial"/>
                <w:szCs w:val="18"/>
              </w:rPr>
            </w:pPr>
            <w:r w:rsidRPr="009171D1">
              <w:rPr>
                <w:rFonts w:cs="Arial"/>
                <w:color w:val="000000"/>
              </w:rPr>
              <w:t>471000</w:t>
            </w:r>
          </w:p>
        </w:tc>
        <w:tc>
          <w:tcPr>
            <w:tcW w:w="423" w:type="pct"/>
            <w:vMerge w:val="restart"/>
            <w:vAlign w:val="center"/>
          </w:tcPr>
          <w:p w14:paraId="56D45B83" w14:textId="77777777" w:rsidR="00032EC9" w:rsidRPr="009171D1" w:rsidRDefault="00032EC9" w:rsidP="00A01CBB">
            <w:pPr>
              <w:pStyle w:val="TAC"/>
              <w:rPr>
                <w:rFonts w:cs="Arial"/>
                <w:szCs w:val="18"/>
              </w:rPr>
            </w:pPr>
            <w:r w:rsidRPr="009171D1">
              <w:rPr>
                <w:rFonts w:cs="Arial"/>
                <w:color w:val="000000"/>
              </w:rPr>
              <w:t>2355</w:t>
            </w:r>
          </w:p>
        </w:tc>
        <w:tc>
          <w:tcPr>
            <w:tcW w:w="531" w:type="pct"/>
            <w:vMerge w:val="restart"/>
            <w:vAlign w:val="center"/>
          </w:tcPr>
          <w:p w14:paraId="2BC79EF6"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25@12</w:t>
            </w:r>
          </w:p>
        </w:tc>
        <w:tc>
          <w:tcPr>
            <w:tcW w:w="667" w:type="pct"/>
            <w:vMerge w:val="restart"/>
          </w:tcPr>
          <w:p w14:paraId="242A0C3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3B871A2" w14:textId="77777777" w:rsidTr="00A01CBB">
        <w:tc>
          <w:tcPr>
            <w:tcW w:w="325" w:type="pct"/>
            <w:vMerge/>
            <w:vAlign w:val="center"/>
          </w:tcPr>
          <w:p w14:paraId="5D90B74E"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9171D1" w:rsidRDefault="00032EC9" w:rsidP="00A01CBB">
            <w:pPr>
              <w:spacing w:after="0"/>
              <w:rPr>
                <w:rFonts w:ascii="Arial" w:hAnsi="Arial" w:cs="Arial"/>
                <w:sz w:val="18"/>
                <w:szCs w:val="18"/>
                <w:lang w:eastAsia="zh-CN"/>
              </w:rPr>
            </w:pPr>
          </w:p>
        </w:tc>
        <w:tc>
          <w:tcPr>
            <w:tcW w:w="374" w:type="pct"/>
          </w:tcPr>
          <w:p w14:paraId="37662F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664626D1"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A181769" w14:textId="77777777" w:rsidTr="00A01CBB">
        <w:tc>
          <w:tcPr>
            <w:tcW w:w="325" w:type="pct"/>
            <w:vMerge/>
            <w:vAlign w:val="center"/>
          </w:tcPr>
          <w:p w14:paraId="75EC1689"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9171D1" w:rsidRDefault="00032EC9" w:rsidP="00A01CBB">
            <w:pPr>
              <w:spacing w:after="0"/>
              <w:rPr>
                <w:rFonts w:ascii="Arial" w:hAnsi="Arial" w:cs="Arial"/>
                <w:sz w:val="18"/>
                <w:szCs w:val="18"/>
                <w:lang w:eastAsia="zh-CN"/>
              </w:rPr>
            </w:pPr>
          </w:p>
        </w:tc>
        <w:tc>
          <w:tcPr>
            <w:tcW w:w="374" w:type="pct"/>
          </w:tcPr>
          <w:p w14:paraId="014D27F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080235E0"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6FD9EF4B" w14:textId="77777777" w:rsidTr="00A01CBB">
        <w:tc>
          <w:tcPr>
            <w:tcW w:w="325" w:type="pct"/>
            <w:vMerge w:val="restart"/>
            <w:vAlign w:val="center"/>
            <w:hideMark/>
          </w:tcPr>
          <w:p w14:paraId="09470571" w14:textId="77777777" w:rsidR="00032EC9" w:rsidRPr="009171D1" w:rsidRDefault="00032EC9" w:rsidP="00A01CBB">
            <w:pPr>
              <w:pStyle w:val="TAC"/>
              <w:rPr>
                <w:rFonts w:eastAsia="Yu Mincho" w:cs="Arial"/>
                <w:szCs w:val="18"/>
              </w:rPr>
            </w:pPr>
            <w:r w:rsidRPr="009171D1">
              <w:rPr>
                <w:rFonts w:eastAsia="Yu Mincho" w:cs="Arial"/>
                <w:szCs w:val="18"/>
              </w:rPr>
              <w:t>n34</w:t>
            </w:r>
          </w:p>
        </w:tc>
        <w:tc>
          <w:tcPr>
            <w:tcW w:w="415" w:type="pct"/>
            <w:vMerge w:val="restart"/>
            <w:vAlign w:val="center"/>
            <w:hideMark/>
          </w:tcPr>
          <w:p w14:paraId="04A881EB"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4F8CBAE2"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4EA57E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D3A1C2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95777C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7B9A3B05" w14:textId="77777777" w:rsidR="00032EC9" w:rsidRPr="009171D1" w:rsidRDefault="00032EC9" w:rsidP="00A01CBB">
            <w:pPr>
              <w:pStyle w:val="TAC"/>
              <w:rPr>
                <w:rFonts w:cs="Arial"/>
                <w:szCs w:val="18"/>
              </w:rPr>
            </w:pPr>
            <w:r w:rsidRPr="009171D1">
              <w:rPr>
                <w:rFonts w:cs="Arial"/>
                <w:szCs w:val="18"/>
              </w:rPr>
              <w:t>403000</w:t>
            </w:r>
          </w:p>
        </w:tc>
        <w:tc>
          <w:tcPr>
            <w:tcW w:w="423" w:type="pct"/>
            <w:vAlign w:val="center"/>
          </w:tcPr>
          <w:p w14:paraId="66D71E15" w14:textId="77777777" w:rsidR="00032EC9" w:rsidRPr="009171D1" w:rsidRDefault="00032EC9" w:rsidP="00A01CBB">
            <w:pPr>
              <w:pStyle w:val="TAC"/>
              <w:rPr>
                <w:rFonts w:cs="Arial"/>
                <w:szCs w:val="18"/>
              </w:rPr>
            </w:pPr>
            <w:r w:rsidRPr="009171D1">
              <w:rPr>
                <w:rFonts w:cs="Arial"/>
                <w:szCs w:val="18"/>
              </w:rPr>
              <w:t>2015</w:t>
            </w:r>
          </w:p>
        </w:tc>
        <w:tc>
          <w:tcPr>
            <w:tcW w:w="471" w:type="pct"/>
            <w:vAlign w:val="center"/>
          </w:tcPr>
          <w:p w14:paraId="65AA01CA" w14:textId="77777777" w:rsidR="00032EC9" w:rsidRPr="009171D1" w:rsidRDefault="00032EC9" w:rsidP="00A01CBB">
            <w:pPr>
              <w:pStyle w:val="TAC"/>
              <w:rPr>
                <w:rFonts w:cs="Arial"/>
                <w:szCs w:val="18"/>
              </w:rPr>
            </w:pPr>
            <w:r w:rsidRPr="009171D1">
              <w:rPr>
                <w:rFonts w:cs="Arial"/>
                <w:szCs w:val="18"/>
              </w:rPr>
              <w:t>403000</w:t>
            </w:r>
          </w:p>
        </w:tc>
        <w:tc>
          <w:tcPr>
            <w:tcW w:w="423" w:type="pct"/>
            <w:vAlign w:val="center"/>
          </w:tcPr>
          <w:p w14:paraId="46138D61" w14:textId="77777777" w:rsidR="00032EC9" w:rsidRPr="009171D1" w:rsidRDefault="00032EC9" w:rsidP="00A01CBB">
            <w:pPr>
              <w:pStyle w:val="TAC"/>
              <w:rPr>
                <w:rFonts w:cs="Arial"/>
                <w:szCs w:val="18"/>
              </w:rPr>
            </w:pPr>
            <w:r w:rsidRPr="009171D1">
              <w:rPr>
                <w:rFonts w:cs="Arial"/>
                <w:szCs w:val="18"/>
              </w:rPr>
              <w:t>2015</w:t>
            </w:r>
          </w:p>
        </w:tc>
        <w:tc>
          <w:tcPr>
            <w:tcW w:w="531" w:type="pct"/>
            <w:vMerge w:val="restart"/>
            <w:vAlign w:val="center"/>
          </w:tcPr>
          <w:p w14:paraId="7723AAC3"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2E5AE397"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7508ADC" w14:textId="77777777" w:rsidTr="00A01CBB">
        <w:tc>
          <w:tcPr>
            <w:tcW w:w="325" w:type="pct"/>
            <w:vMerge/>
            <w:vAlign w:val="center"/>
          </w:tcPr>
          <w:p w14:paraId="16BE0F7A" w14:textId="77777777" w:rsidR="00032EC9" w:rsidRPr="009171D1" w:rsidRDefault="00032EC9" w:rsidP="00A01CBB">
            <w:pPr>
              <w:pStyle w:val="TAC"/>
              <w:rPr>
                <w:rFonts w:eastAsia="Yu Mincho" w:cs="Arial"/>
                <w:szCs w:val="18"/>
              </w:rPr>
            </w:pPr>
          </w:p>
        </w:tc>
        <w:tc>
          <w:tcPr>
            <w:tcW w:w="415" w:type="pct"/>
            <w:vMerge/>
            <w:vAlign w:val="center"/>
          </w:tcPr>
          <w:p w14:paraId="14647F49" w14:textId="77777777" w:rsidR="00032EC9" w:rsidRPr="009171D1" w:rsidRDefault="00032EC9" w:rsidP="00A01CBB">
            <w:pPr>
              <w:pStyle w:val="TAC"/>
              <w:rPr>
                <w:rFonts w:eastAsia="Yu Mincho" w:cs="Arial"/>
                <w:szCs w:val="18"/>
              </w:rPr>
            </w:pPr>
          </w:p>
        </w:tc>
        <w:tc>
          <w:tcPr>
            <w:tcW w:w="320" w:type="pct"/>
            <w:vMerge/>
            <w:vAlign w:val="center"/>
          </w:tcPr>
          <w:p w14:paraId="6E73BD54" w14:textId="77777777" w:rsidR="00032EC9" w:rsidRPr="009171D1" w:rsidRDefault="00032EC9" w:rsidP="00A01CBB">
            <w:pPr>
              <w:pStyle w:val="TAC"/>
              <w:rPr>
                <w:rFonts w:cs="Arial"/>
                <w:szCs w:val="18"/>
                <w:lang w:eastAsia="zh-CN"/>
              </w:rPr>
            </w:pPr>
          </w:p>
        </w:tc>
        <w:tc>
          <w:tcPr>
            <w:tcW w:w="579" w:type="pct"/>
            <w:vMerge/>
            <w:vAlign w:val="center"/>
          </w:tcPr>
          <w:p w14:paraId="693326FD" w14:textId="77777777" w:rsidR="00032EC9" w:rsidRPr="009171D1" w:rsidRDefault="00032EC9" w:rsidP="00A01CBB">
            <w:pPr>
              <w:spacing w:after="0"/>
              <w:rPr>
                <w:rFonts w:ascii="Arial" w:hAnsi="Arial" w:cs="Arial"/>
                <w:sz w:val="18"/>
                <w:szCs w:val="18"/>
                <w:lang w:eastAsia="zh-CN"/>
              </w:rPr>
            </w:pPr>
          </w:p>
        </w:tc>
        <w:tc>
          <w:tcPr>
            <w:tcW w:w="374" w:type="pct"/>
          </w:tcPr>
          <w:p w14:paraId="6A6BB24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0A2CC4B" w14:textId="77777777" w:rsidR="00032EC9" w:rsidRPr="009171D1" w:rsidRDefault="00032EC9" w:rsidP="00A01CBB">
            <w:pPr>
              <w:pStyle w:val="TAC"/>
              <w:rPr>
                <w:rFonts w:cs="Arial"/>
                <w:szCs w:val="18"/>
              </w:rPr>
            </w:pPr>
            <w:r w:rsidRPr="009171D1">
              <w:rPr>
                <w:rFonts w:cs="Arial"/>
                <w:szCs w:val="18"/>
              </w:rPr>
              <w:t>403500</w:t>
            </w:r>
          </w:p>
        </w:tc>
        <w:tc>
          <w:tcPr>
            <w:tcW w:w="423" w:type="pct"/>
            <w:vAlign w:val="center"/>
          </w:tcPr>
          <w:p w14:paraId="4084412C" w14:textId="77777777" w:rsidR="00032EC9" w:rsidRPr="009171D1" w:rsidRDefault="00032EC9" w:rsidP="00A01CBB">
            <w:pPr>
              <w:pStyle w:val="TAC"/>
              <w:rPr>
                <w:rFonts w:cs="Arial"/>
                <w:szCs w:val="18"/>
              </w:rPr>
            </w:pPr>
            <w:r w:rsidRPr="009171D1">
              <w:rPr>
                <w:rFonts w:cs="Arial"/>
                <w:szCs w:val="18"/>
              </w:rPr>
              <w:t>2017.5</w:t>
            </w:r>
          </w:p>
        </w:tc>
        <w:tc>
          <w:tcPr>
            <w:tcW w:w="471" w:type="pct"/>
            <w:vAlign w:val="center"/>
          </w:tcPr>
          <w:p w14:paraId="2CC50C5A" w14:textId="77777777" w:rsidR="00032EC9" w:rsidRPr="009171D1" w:rsidRDefault="00032EC9" w:rsidP="00A01CBB">
            <w:pPr>
              <w:pStyle w:val="TAC"/>
              <w:rPr>
                <w:rFonts w:cs="Arial"/>
                <w:szCs w:val="18"/>
              </w:rPr>
            </w:pPr>
            <w:r w:rsidRPr="009171D1">
              <w:rPr>
                <w:rFonts w:cs="Arial"/>
                <w:szCs w:val="18"/>
              </w:rPr>
              <w:t>403500</w:t>
            </w:r>
          </w:p>
        </w:tc>
        <w:tc>
          <w:tcPr>
            <w:tcW w:w="423" w:type="pct"/>
            <w:vAlign w:val="center"/>
          </w:tcPr>
          <w:p w14:paraId="1E77AA98" w14:textId="77777777" w:rsidR="00032EC9" w:rsidRPr="009171D1" w:rsidRDefault="00032EC9" w:rsidP="00A01CBB">
            <w:pPr>
              <w:pStyle w:val="TAC"/>
              <w:rPr>
                <w:rFonts w:cs="Arial"/>
                <w:szCs w:val="18"/>
              </w:rPr>
            </w:pPr>
            <w:r w:rsidRPr="009171D1">
              <w:rPr>
                <w:rFonts w:cs="Arial"/>
                <w:szCs w:val="18"/>
              </w:rPr>
              <w:t>2017.5</w:t>
            </w:r>
          </w:p>
        </w:tc>
        <w:tc>
          <w:tcPr>
            <w:tcW w:w="531" w:type="pct"/>
            <w:vMerge/>
            <w:vAlign w:val="center"/>
          </w:tcPr>
          <w:p w14:paraId="6FD85126" w14:textId="77777777" w:rsidR="00032EC9" w:rsidRPr="009171D1" w:rsidRDefault="00032EC9" w:rsidP="00A01CBB">
            <w:pPr>
              <w:pStyle w:val="TAC"/>
              <w:rPr>
                <w:rFonts w:eastAsia="Yu Mincho" w:cs="Arial"/>
                <w:szCs w:val="18"/>
              </w:rPr>
            </w:pPr>
          </w:p>
        </w:tc>
        <w:tc>
          <w:tcPr>
            <w:tcW w:w="667" w:type="pct"/>
            <w:vMerge/>
          </w:tcPr>
          <w:p w14:paraId="58AE0707" w14:textId="77777777" w:rsidR="00032EC9" w:rsidRPr="009171D1" w:rsidRDefault="00032EC9" w:rsidP="00A01CBB">
            <w:pPr>
              <w:pStyle w:val="TAC"/>
              <w:rPr>
                <w:rFonts w:eastAsia="Yu Mincho" w:cs="Arial"/>
                <w:szCs w:val="18"/>
              </w:rPr>
            </w:pPr>
          </w:p>
        </w:tc>
      </w:tr>
      <w:tr w:rsidR="00032EC9" w:rsidRPr="009171D1" w14:paraId="678B37F9" w14:textId="77777777" w:rsidTr="00A01CBB">
        <w:tc>
          <w:tcPr>
            <w:tcW w:w="325" w:type="pct"/>
            <w:vMerge/>
            <w:vAlign w:val="center"/>
          </w:tcPr>
          <w:p w14:paraId="57EBE24D" w14:textId="77777777" w:rsidR="00032EC9" w:rsidRPr="009171D1" w:rsidRDefault="00032EC9" w:rsidP="00A01CBB">
            <w:pPr>
              <w:pStyle w:val="TAC"/>
              <w:rPr>
                <w:rFonts w:eastAsia="Yu Mincho" w:cs="Arial"/>
                <w:szCs w:val="18"/>
              </w:rPr>
            </w:pPr>
          </w:p>
        </w:tc>
        <w:tc>
          <w:tcPr>
            <w:tcW w:w="415" w:type="pct"/>
            <w:vMerge/>
            <w:vAlign w:val="center"/>
          </w:tcPr>
          <w:p w14:paraId="0F558FA6" w14:textId="77777777" w:rsidR="00032EC9" w:rsidRPr="009171D1" w:rsidRDefault="00032EC9" w:rsidP="00A01CBB">
            <w:pPr>
              <w:pStyle w:val="TAC"/>
              <w:rPr>
                <w:rFonts w:eastAsia="Yu Mincho" w:cs="Arial"/>
                <w:szCs w:val="18"/>
              </w:rPr>
            </w:pPr>
          </w:p>
        </w:tc>
        <w:tc>
          <w:tcPr>
            <w:tcW w:w="320" w:type="pct"/>
            <w:vMerge/>
            <w:vAlign w:val="center"/>
          </w:tcPr>
          <w:p w14:paraId="60748774" w14:textId="77777777" w:rsidR="00032EC9" w:rsidRPr="009171D1" w:rsidRDefault="00032EC9" w:rsidP="00A01CBB">
            <w:pPr>
              <w:pStyle w:val="TAC"/>
              <w:rPr>
                <w:rFonts w:cs="Arial"/>
                <w:szCs w:val="18"/>
                <w:lang w:eastAsia="zh-CN"/>
              </w:rPr>
            </w:pPr>
          </w:p>
        </w:tc>
        <w:tc>
          <w:tcPr>
            <w:tcW w:w="579" w:type="pct"/>
            <w:vMerge/>
            <w:vAlign w:val="center"/>
          </w:tcPr>
          <w:p w14:paraId="717D5729" w14:textId="77777777" w:rsidR="00032EC9" w:rsidRPr="009171D1" w:rsidRDefault="00032EC9" w:rsidP="00A01CBB">
            <w:pPr>
              <w:spacing w:after="0"/>
              <w:rPr>
                <w:rFonts w:ascii="Arial" w:hAnsi="Arial" w:cs="Arial"/>
                <w:sz w:val="18"/>
                <w:szCs w:val="18"/>
                <w:lang w:eastAsia="zh-CN"/>
              </w:rPr>
            </w:pPr>
          </w:p>
        </w:tc>
        <w:tc>
          <w:tcPr>
            <w:tcW w:w="374" w:type="pct"/>
          </w:tcPr>
          <w:p w14:paraId="7085C0E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5646EF7B" w14:textId="77777777" w:rsidR="00032EC9" w:rsidRPr="009171D1" w:rsidRDefault="00032EC9" w:rsidP="00A01CBB">
            <w:pPr>
              <w:pStyle w:val="TAC"/>
              <w:rPr>
                <w:rFonts w:cs="Arial"/>
                <w:szCs w:val="18"/>
              </w:rPr>
            </w:pPr>
            <w:r w:rsidRPr="009171D1">
              <w:rPr>
                <w:rFonts w:cs="Arial"/>
                <w:szCs w:val="18"/>
              </w:rPr>
              <w:t>404000</w:t>
            </w:r>
          </w:p>
        </w:tc>
        <w:tc>
          <w:tcPr>
            <w:tcW w:w="423" w:type="pct"/>
            <w:vAlign w:val="center"/>
          </w:tcPr>
          <w:p w14:paraId="7A5E221D" w14:textId="77777777" w:rsidR="00032EC9" w:rsidRPr="009171D1" w:rsidRDefault="00032EC9" w:rsidP="00A01CBB">
            <w:pPr>
              <w:pStyle w:val="TAC"/>
              <w:rPr>
                <w:rFonts w:cs="Arial"/>
                <w:szCs w:val="18"/>
              </w:rPr>
            </w:pPr>
            <w:r w:rsidRPr="009171D1">
              <w:rPr>
                <w:rFonts w:cs="Arial"/>
                <w:szCs w:val="18"/>
              </w:rPr>
              <w:t>2020</w:t>
            </w:r>
          </w:p>
        </w:tc>
        <w:tc>
          <w:tcPr>
            <w:tcW w:w="471" w:type="pct"/>
            <w:vAlign w:val="center"/>
          </w:tcPr>
          <w:p w14:paraId="084FA9F9" w14:textId="77777777" w:rsidR="00032EC9" w:rsidRPr="009171D1" w:rsidRDefault="00032EC9" w:rsidP="00A01CBB">
            <w:pPr>
              <w:pStyle w:val="TAC"/>
              <w:rPr>
                <w:rFonts w:cs="Arial"/>
                <w:szCs w:val="18"/>
              </w:rPr>
            </w:pPr>
            <w:r w:rsidRPr="009171D1">
              <w:rPr>
                <w:rFonts w:cs="Arial"/>
                <w:szCs w:val="18"/>
              </w:rPr>
              <w:t>404000</w:t>
            </w:r>
          </w:p>
        </w:tc>
        <w:tc>
          <w:tcPr>
            <w:tcW w:w="423" w:type="pct"/>
            <w:vAlign w:val="center"/>
          </w:tcPr>
          <w:p w14:paraId="73387D9C" w14:textId="77777777" w:rsidR="00032EC9" w:rsidRPr="009171D1" w:rsidRDefault="00032EC9" w:rsidP="00A01CBB">
            <w:pPr>
              <w:pStyle w:val="TAC"/>
              <w:rPr>
                <w:rFonts w:cs="Arial"/>
                <w:szCs w:val="18"/>
              </w:rPr>
            </w:pPr>
            <w:r w:rsidRPr="009171D1">
              <w:rPr>
                <w:rFonts w:cs="Arial"/>
                <w:szCs w:val="18"/>
              </w:rPr>
              <w:t>2020</w:t>
            </w:r>
          </w:p>
        </w:tc>
        <w:tc>
          <w:tcPr>
            <w:tcW w:w="531" w:type="pct"/>
            <w:vMerge/>
            <w:vAlign w:val="center"/>
          </w:tcPr>
          <w:p w14:paraId="5937C6CD" w14:textId="77777777" w:rsidR="00032EC9" w:rsidRPr="009171D1" w:rsidRDefault="00032EC9" w:rsidP="00A01CBB">
            <w:pPr>
              <w:pStyle w:val="TAC"/>
              <w:rPr>
                <w:rFonts w:eastAsia="Yu Mincho" w:cs="Arial"/>
                <w:szCs w:val="18"/>
              </w:rPr>
            </w:pPr>
          </w:p>
        </w:tc>
        <w:tc>
          <w:tcPr>
            <w:tcW w:w="667" w:type="pct"/>
            <w:vMerge/>
          </w:tcPr>
          <w:p w14:paraId="4BD28D80" w14:textId="77777777" w:rsidR="00032EC9" w:rsidRPr="009171D1" w:rsidRDefault="00032EC9" w:rsidP="00A01CBB">
            <w:pPr>
              <w:pStyle w:val="TAC"/>
              <w:rPr>
                <w:rFonts w:eastAsia="Yu Mincho" w:cs="Arial"/>
                <w:szCs w:val="18"/>
              </w:rPr>
            </w:pPr>
          </w:p>
        </w:tc>
      </w:tr>
      <w:tr w:rsidR="00032EC9" w:rsidRPr="009171D1" w14:paraId="5DB55124" w14:textId="77777777" w:rsidTr="00A01CBB">
        <w:tc>
          <w:tcPr>
            <w:tcW w:w="325" w:type="pct"/>
            <w:vMerge w:val="restart"/>
            <w:vAlign w:val="center"/>
            <w:hideMark/>
          </w:tcPr>
          <w:p w14:paraId="62EF2871" w14:textId="77777777" w:rsidR="00032EC9" w:rsidRPr="009171D1" w:rsidRDefault="00032EC9" w:rsidP="00A01CBB">
            <w:pPr>
              <w:pStyle w:val="TAC"/>
              <w:rPr>
                <w:rFonts w:eastAsia="Yu Mincho" w:cs="Arial"/>
                <w:szCs w:val="18"/>
              </w:rPr>
            </w:pPr>
            <w:r w:rsidRPr="009171D1">
              <w:rPr>
                <w:rFonts w:eastAsia="Yu Mincho" w:cs="Arial"/>
                <w:szCs w:val="18"/>
              </w:rPr>
              <w:t>n38</w:t>
            </w:r>
          </w:p>
        </w:tc>
        <w:tc>
          <w:tcPr>
            <w:tcW w:w="415" w:type="pct"/>
            <w:vMerge w:val="restart"/>
            <w:vAlign w:val="center"/>
            <w:hideMark/>
          </w:tcPr>
          <w:p w14:paraId="0BEF60DA"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96350F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2257E9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376AB65"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A9A064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1EEA6CF" w14:textId="77777777" w:rsidR="00032EC9" w:rsidRPr="009171D1" w:rsidRDefault="00032EC9" w:rsidP="00A01CBB">
            <w:pPr>
              <w:pStyle w:val="TAC"/>
              <w:rPr>
                <w:rFonts w:cs="Arial"/>
                <w:szCs w:val="18"/>
              </w:rPr>
            </w:pPr>
            <w:r w:rsidRPr="009171D1">
              <w:rPr>
                <w:rFonts w:cs="Arial"/>
                <w:szCs w:val="18"/>
              </w:rPr>
              <w:t>515500</w:t>
            </w:r>
          </w:p>
        </w:tc>
        <w:tc>
          <w:tcPr>
            <w:tcW w:w="423" w:type="pct"/>
          </w:tcPr>
          <w:p w14:paraId="5B8219B5" w14:textId="77777777" w:rsidR="00032EC9" w:rsidRPr="009171D1" w:rsidRDefault="00032EC9" w:rsidP="00A01CBB">
            <w:pPr>
              <w:pStyle w:val="TAC"/>
              <w:rPr>
                <w:rFonts w:cs="Arial"/>
                <w:szCs w:val="18"/>
              </w:rPr>
            </w:pPr>
            <w:r w:rsidRPr="009171D1">
              <w:rPr>
                <w:rFonts w:cs="Arial"/>
                <w:szCs w:val="18"/>
              </w:rPr>
              <w:t>2577.5</w:t>
            </w:r>
          </w:p>
        </w:tc>
        <w:tc>
          <w:tcPr>
            <w:tcW w:w="471" w:type="pct"/>
            <w:vAlign w:val="center"/>
          </w:tcPr>
          <w:p w14:paraId="29210BAC" w14:textId="77777777" w:rsidR="00032EC9" w:rsidRPr="009171D1" w:rsidRDefault="00032EC9" w:rsidP="00A01CBB">
            <w:pPr>
              <w:pStyle w:val="TAC"/>
              <w:rPr>
                <w:rFonts w:cs="Arial"/>
                <w:szCs w:val="18"/>
              </w:rPr>
            </w:pPr>
            <w:r w:rsidRPr="009171D1">
              <w:rPr>
                <w:rFonts w:cs="Arial"/>
                <w:szCs w:val="18"/>
              </w:rPr>
              <w:t>515500</w:t>
            </w:r>
          </w:p>
        </w:tc>
        <w:tc>
          <w:tcPr>
            <w:tcW w:w="423" w:type="pct"/>
            <w:vAlign w:val="center"/>
          </w:tcPr>
          <w:p w14:paraId="73C993EE" w14:textId="77777777" w:rsidR="00032EC9" w:rsidRPr="009171D1" w:rsidRDefault="00032EC9" w:rsidP="00A01CBB">
            <w:pPr>
              <w:pStyle w:val="TAC"/>
              <w:rPr>
                <w:rFonts w:cs="Arial"/>
                <w:szCs w:val="18"/>
              </w:rPr>
            </w:pPr>
            <w:r w:rsidRPr="009171D1">
              <w:rPr>
                <w:rFonts w:cs="Arial"/>
                <w:szCs w:val="18"/>
              </w:rPr>
              <w:t>2577.5</w:t>
            </w:r>
          </w:p>
        </w:tc>
        <w:tc>
          <w:tcPr>
            <w:tcW w:w="531" w:type="pct"/>
            <w:vMerge w:val="restart"/>
            <w:vAlign w:val="center"/>
          </w:tcPr>
          <w:p w14:paraId="173D187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DE10CD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9FD4799" w14:textId="77777777" w:rsidTr="00A01CBB">
        <w:tc>
          <w:tcPr>
            <w:tcW w:w="325" w:type="pct"/>
            <w:vMerge/>
            <w:vAlign w:val="center"/>
          </w:tcPr>
          <w:p w14:paraId="0FF6BA28" w14:textId="77777777" w:rsidR="00032EC9" w:rsidRPr="009171D1" w:rsidRDefault="00032EC9" w:rsidP="00A01CBB">
            <w:pPr>
              <w:pStyle w:val="TAC"/>
              <w:rPr>
                <w:rFonts w:eastAsia="Yu Mincho" w:cs="Arial"/>
                <w:szCs w:val="18"/>
              </w:rPr>
            </w:pPr>
          </w:p>
        </w:tc>
        <w:tc>
          <w:tcPr>
            <w:tcW w:w="415" w:type="pct"/>
            <w:vMerge/>
            <w:vAlign w:val="center"/>
          </w:tcPr>
          <w:p w14:paraId="07504F7A" w14:textId="77777777" w:rsidR="00032EC9" w:rsidRPr="009171D1" w:rsidRDefault="00032EC9" w:rsidP="00A01CBB">
            <w:pPr>
              <w:pStyle w:val="TAC"/>
              <w:rPr>
                <w:rFonts w:eastAsia="Yu Mincho" w:cs="Arial"/>
                <w:szCs w:val="18"/>
              </w:rPr>
            </w:pPr>
          </w:p>
        </w:tc>
        <w:tc>
          <w:tcPr>
            <w:tcW w:w="320" w:type="pct"/>
            <w:vMerge/>
            <w:vAlign w:val="center"/>
          </w:tcPr>
          <w:p w14:paraId="2F059E9D" w14:textId="77777777" w:rsidR="00032EC9" w:rsidRPr="009171D1" w:rsidRDefault="00032EC9" w:rsidP="00A01CBB">
            <w:pPr>
              <w:pStyle w:val="TAC"/>
              <w:rPr>
                <w:rFonts w:cs="Arial"/>
                <w:szCs w:val="18"/>
                <w:lang w:eastAsia="zh-CN"/>
              </w:rPr>
            </w:pPr>
          </w:p>
        </w:tc>
        <w:tc>
          <w:tcPr>
            <w:tcW w:w="579" w:type="pct"/>
            <w:vMerge/>
            <w:vAlign w:val="center"/>
          </w:tcPr>
          <w:p w14:paraId="05A2B5B8" w14:textId="77777777" w:rsidR="00032EC9" w:rsidRPr="009171D1" w:rsidRDefault="00032EC9" w:rsidP="00A01CBB">
            <w:pPr>
              <w:spacing w:after="0"/>
              <w:rPr>
                <w:rFonts w:ascii="Arial" w:hAnsi="Arial" w:cs="Arial"/>
                <w:sz w:val="18"/>
                <w:szCs w:val="18"/>
                <w:lang w:eastAsia="zh-CN"/>
              </w:rPr>
            </w:pPr>
          </w:p>
        </w:tc>
        <w:tc>
          <w:tcPr>
            <w:tcW w:w="374" w:type="pct"/>
          </w:tcPr>
          <w:p w14:paraId="4E220EA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B9959CA" w14:textId="77777777" w:rsidR="00032EC9" w:rsidRPr="009171D1" w:rsidRDefault="00032EC9" w:rsidP="00A01CBB">
            <w:pPr>
              <w:pStyle w:val="TAC"/>
              <w:rPr>
                <w:rFonts w:cs="Arial"/>
                <w:szCs w:val="18"/>
              </w:rPr>
            </w:pPr>
            <w:r w:rsidRPr="009171D1">
              <w:rPr>
                <w:rFonts w:cs="Arial"/>
                <w:szCs w:val="18"/>
              </w:rPr>
              <w:t>519000</w:t>
            </w:r>
          </w:p>
        </w:tc>
        <w:tc>
          <w:tcPr>
            <w:tcW w:w="423" w:type="pct"/>
          </w:tcPr>
          <w:p w14:paraId="15165F8B" w14:textId="77777777" w:rsidR="00032EC9" w:rsidRPr="009171D1" w:rsidRDefault="00032EC9" w:rsidP="00A01CBB">
            <w:pPr>
              <w:pStyle w:val="TAC"/>
              <w:rPr>
                <w:rFonts w:cs="Arial"/>
                <w:szCs w:val="18"/>
              </w:rPr>
            </w:pPr>
            <w:r w:rsidRPr="009171D1">
              <w:rPr>
                <w:rFonts w:cs="Arial"/>
                <w:szCs w:val="18"/>
              </w:rPr>
              <w:t>2595</w:t>
            </w:r>
          </w:p>
        </w:tc>
        <w:tc>
          <w:tcPr>
            <w:tcW w:w="471" w:type="pct"/>
            <w:vAlign w:val="center"/>
          </w:tcPr>
          <w:p w14:paraId="165C2413" w14:textId="77777777" w:rsidR="00032EC9" w:rsidRPr="009171D1" w:rsidRDefault="00032EC9" w:rsidP="00A01CBB">
            <w:pPr>
              <w:pStyle w:val="TAC"/>
              <w:rPr>
                <w:rFonts w:cs="Arial"/>
                <w:szCs w:val="18"/>
              </w:rPr>
            </w:pPr>
            <w:r w:rsidRPr="009171D1">
              <w:rPr>
                <w:rFonts w:cs="Arial"/>
                <w:szCs w:val="18"/>
              </w:rPr>
              <w:t>519000</w:t>
            </w:r>
          </w:p>
        </w:tc>
        <w:tc>
          <w:tcPr>
            <w:tcW w:w="423" w:type="pct"/>
            <w:vAlign w:val="center"/>
          </w:tcPr>
          <w:p w14:paraId="67E0B8CD" w14:textId="77777777" w:rsidR="00032EC9" w:rsidRPr="009171D1" w:rsidRDefault="00032EC9" w:rsidP="00A01CBB">
            <w:pPr>
              <w:pStyle w:val="TAC"/>
              <w:rPr>
                <w:rFonts w:cs="Arial"/>
                <w:szCs w:val="18"/>
              </w:rPr>
            </w:pPr>
            <w:r w:rsidRPr="009171D1">
              <w:rPr>
                <w:rFonts w:cs="Arial"/>
                <w:szCs w:val="18"/>
              </w:rPr>
              <w:t>2595</w:t>
            </w:r>
          </w:p>
        </w:tc>
        <w:tc>
          <w:tcPr>
            <w:tcW w:w="531" w:type="pct"/>
            <w:vMerge/>
            <w:vAlign w:val="center"/>
          </w:tcPr>
          <w:p w14:paraId="331E90C0" w14:textId="77777777" w:rsidR="00032EC9" w:rsidRPr="009171D1" w:rsidRDefault="00032EC9" w:rsidP="00A01CBB">
            <w:pPr>
              <w:pStyle w:val="TAC"/>
              <w:rPr>
                <w:rFonts w:eastAsia="Yu Mincho" w:cs="Arial"/>
                <w:szCs w:val="18"/>
              </w:rPr>
            </w:pPr>
          </w:p>
        </w:tc>
        <w:tc>
          <w:tcPr>
            <w:tcW w:w="667" w:type="pct"/>
            <w:vMerge/>
          </w:tcPr>
          <w:p w14:paraId="36A3EE64" w14:textId="77777777" w:rsidR="00032EC9" w:rsidRPr="009171D1" w:rsidRDefault="00032EC9" w:rsidP="00A01CBB">
            <w:pPr>
              <w:pStyle w:val="TAC"/>
              <w:rPr>
                <w:rFonts w:eastAsia="Yu Mincho" w:cs="Arial"/>
                <w:szCs w:val="18"/>
              </w:rPr>
            </w:pPr>
          </w:p>
        </w:tc>
      </w:tr>
      <w:tr w:rsidR="00032EC9" w:rsidRPr="009171D1" w14:paraId="48AE4968" w14:textId="77777777" w:rsidTr="00A01CBB">
        <w:tc>
          <w:tcPr>
            <w:tcW w:w="325" w:type="pct"/>
            <w:vMerge/>
            <w:vAlign w:val="center"/>
          </w:tcPr>
          <w:p w14:paraId="14B0872F" w14:textId="77777777" w:rsidR="00032EC9" w:rsidRPr="009171D1" w:rsidRDefault="00032EC9" w:rsidP="00A01CBB">
            <w:pPr>
              <w:pStyle w:val="TAC"/>
              <w:rPr>
                <w:rFonts w:eastAsia="Yu Mincho" w:cs="Arial"/>
                <w:szCs w:val="18"/>
              </w:rPr>
            </w:pPr>
          </w:p>
        </w:tc>
        <w:tc>
          <w:tcPr>
            <w:tcW w:w="415" w:type="pct"/>
            <w:vMerge/>
            <w:vAlign w:val="center"/>
          </w:tcPr>
          <w:p w14:paraId="533EDE4E" w14:textId="77777777" w:rsidR="00032EC9" w:rsidRPr="009171D1" w:rsidRDefault="00032EC9" w:rsidP="00A01CBB">
            <w:pPr>
              <w:pStyle w:val="TAC"/>
              <w:rPr>
                <w:rFonts w:eastAsia="Yu Mincho" w:cs="Arial"/>
                <w:szCs w:val="18"/>
              </w:rPr>
            </w:pPr>
          </w:p>
        </w:tc>
        <w:tc>
          <w:tcPr>
            <w:tcW w:w="320" w:type="pct"/>
            <w:vMerge/>
            <w:vAlign w:val="center"/>
          </w:tcPr>
          <w:p w14:paraId="2DE33413" w14:textId="77777777" w:rsidR="00032EC9" w:rsidRPr="009171D1" w:rsidRDefault="00032EC9" w:rsidP="00A01CBB">
            <w:pPr>
              <w:pStyle w:val="TAC"/>
              <w:rPr>
                <w:rFonts w:cs="Arial"/>
                <w:szCs w:val="18"/>
                <w:lang w:eastAsia="zh-CN"/>
              </w:rPr>
            </w:pPr>
          </w:p>
        </w:tc>
        <w:tc>
          <w:tcPr>
            <w:tcW w:w="579" w:type="pct"/>
            <w:vMerge/>
            <w:vAlign w:val="center"/>
          </w:tcPr>
          <w:p w14:paraId="0051794C" w14:textId="77777777" w:rsidR="00032EC9" w:rsidRPr="009171D1" w:rsidRDefault="00032EC9" w:rsidP="00A01CBB">
            <w:pPr>
              <w:spacing w:after="0"/>
              <w:rPr>
                <w:rFonts w:ascii="Arial" w:hAnsi="Arial" w:cs="Arial"/>
                <w:sz w:val="18"/>
                <w:szCs w:val="18"/>
                <w:lang w:eastAsia="zh-CN"/>
              </w:rPr>
            </w:pPr>
          </w:p>
        </w:tc>
        <w:tc>
          <w:tcPr>
            <w:tcW w:w="374" w:type="pct"/>
          </w:tcPr>
          <w:p w14:paraId="50A71B8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5D79F06" w14:textId="77777777" w:rsidR="00032EC9" w:rsidRPr="009171D1" w:rsidRDefault="00032EC9" w:rsidP="00A01CBB">
            <w:pPr>
              <w:pStyle w:val="TAC"/>
              <w:rPr>
                <w:rFonts w:cs="Arial"/>
                <w:szCs w:val="18"/>
              </w:rPr>
            </w:pPr>
            <w:r w:rsidRPr="009171D1">
              <w:rPr>
                <w:rFonts w:cs="Arial"/>
                <w:szCs w:val="18"/>
              </w:rPr>
              <w:t>522500</w:t>
            </w:r>
          </w:p>
        </w:tc>
        <w:tc>
          <w:tcPr>
            <w:tcW w:w="423" w:type="pct"/>
          </w:tcPr>
          <w:p w14:paraId="2BFC8C03" w14:textId="77777777" w:rsidR="00032EC9" w:rsidRPr="009171D1" w:rsidRDefault="00032EC9" w:rsidP="00A01CBB">
            <w:pPr>
              <w:pStyle w:val="TAC"/>
              <w:rPr>
                <w:rFonts w:cs="Arial"/>
                <w:szCs w:val="18"/>
              </w:rPr>
            </w:pPr>
            <w:r w:rsidRPr="009171D1">
              <w:rPr>
                <w:rFonts w:cs="Arial"/>
                <w:szCs w:val="18"/>
              </w:rPr>
              <w:t>2612.5</w:t>
            </w:r>
          </w:p>
        </w:tc>
        <w:tc>
          <w:tcPr>
            <w:tcW w:w="471" w:type="pct"/>
            <w:vAlign w:val="center"/>
          </w:tcPr>
          <w:p w14:paraId="129418F9" w14:textId="77777777" w:rsidR="00032EC9" w:rsidRPr="009171D1" w:rsidRDefault="00032EC9" w:rsidP="00A01CBB">
            <w:pPr>
              <w:pStyle w:val="TAC"/>
              <w:rPr>
                <w:rFonts w:cs="Arial"/>
                <w:szCs w:val="18"/>
              </w:rPr>
            </w:pPr>
            <w:r w:rsidRPr="009171D1">
              <w:rPr>
                <w:rFonts w:cs="Arial"/>
                <w:szCs w:val="18"/>
              </w:rPr>
              <w:t>522500</w:t>
            </w:r>
          </w:p>
        </w:tc>
        <w:tc>
          <w:tcPr>
            <w:tcW w:w="423" w:type="pct"/>
            <w:vAlign w:val="center"/>
          </w:tcPr>
          <w:p w14:paraId="568EBFAE" w14:textId="77777777" w:rsidR="00032EC9" w:rsidRPr="009171D1" w:rsidRDefault="00032EC9" w:rsidP="00A01CBB">
            <w:pPr>
              <w:pStyle w:val="TAC"/>
              <w:rPr>
                <w:rFonts w:cs="Arial"/>
                <w:szCs w:val="18"/>
              </w:rPr>
            </w:pPr>
            <w:r w:rsidRPr="009171D1">
              <w:rPr>
                <w:rFonts w:cs="Arial"/>
                <w:szCs w:val="18"/>
              </w:rPr>
              <w:t>2612.5</w:t>
            </w:r>
          </w:p>
        </w:tc>
        <w:tc>
          <w:tcPr>
            <w:tcW w:w="531" w:type="pct"/>
            <w:vMerge/>
            <w:vAlign w:val="center"/>
          </w:tcPr>
          <w:p w14:paraId="3D5C4B08" w14:textId="77777777" w:rsidR="00032EC9" w:rsidRPr="009171D1" w:rsidRDefault="00032EC9" w:rsidP="00A01CBB">
            <w:pPr>
              <w:pStyle w:val="TAC"/>
              <w:rPr>
                <w:rFonts w:eastAsia="Yu Mincho" w:cs="Arial"/>
                <w:szCs w:val="18"/>
              </w:rPr>
            </w:pPr>
          </w:p>
        </w:tc>
        <w:tc>
          <w:tcPr>
            <w:tcW w:w="667" w:type="pct"/>
            <w:vMerge/>
          </w:tcPr>
          <w:p w14:paraId="18B73D10" w14:textId="77777777" w:rsidR="00032EC9" w:rsidRPr="009171D1" w:rsidRDefault="00032EC9" w:rsidP="00A01CBB">
            <w:pPr>
              <w:pStyle w:val="TAC"/>
              <w:rPr>
                <w:rFonts w:eastAsia="Yu Mincho" w:cs="Arial"/>
                <w:szCs w:val="18"/>
              </w:rPr>
            </w:pPr>
          </w:p>
        </w:tc>
      </w:tr>
      <w:tr w:rsidR="00032EC9" w:rsidRPr="009171D1" w14:paraId="02741EBA" w14:textId="77777777" w:rsidTr="00A01CBB">
        <w:tc>
          <w:tcPr>
            <w:tcW w:w="325" w:type="pct"/>
            <w:vMerge w:val="restart"/>
            <w:vAlign w:val="center"/>
            <w:hideMark/>
          </w:tcPr>
          <w:p w14:paraId="6142F644" w14:textId="77777777" w:rsidR="00032EC9" w:rsidRPr="009171D1" w:rsidRDefault="00032EC9" w:rsidP="00A01CBB">
            <w:pPr>
              <w:pStyle w:val="TAC"/>
              <w:rPr>
                <w:rFonts w:eastAsia="Yu Mincho" w:cs="Arial"/>
                <w:szCs w:val="18"/>
              </w:rPr>
            </w:pPr>
            <w:r w:rsidRPr="009171D1">
              <w:rPr>
                <w:rFonts w:eastAsia="Yu Mincho" w:cs="Arial"/>
                <w:szCs w:val="18"/>
              </w:rPr>
              <w:t>n39</w:t>
            </w:r>
          </w:p>
        </w:tc>
        <w:tc>
          <w:tcPr>
            <w:tcW w:w="415" w:type="pct"/>
            <w:vMerge w:val="restart"/>
            <w:vAlign w:val="center"/>
            <w:hideMark/>
          </w:tcPr>
          <w:p w14:paraId="60EE8696"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39AE1A4F"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7341F2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59C7FA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FD8F0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0819F2B" w14:textId="77777777" w:rsidR="00032EC9" w:rsidRPr="009171D1" w:rsidRDefault="00032EC9" w:rsidP="00A01CBB">
            <w:pPr>
              <w:pStyle w:val="TAC"/>
              <w:rPr>
                <w:rFonts w:cs="Arial"/>
                <w:szCs w:val="18"/>
              </w:rPr>
            </w:pPr>
            <w:r w:rsidRPr="009171D1">
              <w:rPr>
                <w:rFonts w:cs="Arial"/>
                <w:szCs w:val="18"/>
              </w:rPr>
              <w:t>378000</w:t>
            </w:r>
          </w:p>
        </w:tc>
        <w:tc>
          <w:tcPr>
            <w:tcW w:w="423" w:type="pct"/>
          </w:tcPr>
          <w:p w14:paraId="37C42BD5" w14:textId="77777777" w:rsidR="00032EC9" w:rsidRPr="009171D1" w:rsidRDefault="00032EC9" w:rsidP="00A01CBB">
            <w:pPr>
              <w:pStyle w:val="TAC"/>
              <w:rPr>
                <w:rFonts w:cs="Arial"/>
                <w:szCs w:val="18"/>
              </w:rPr>
            </w:pPr>
            <w:r w:rsidRPr="009171D1">
              <w:rPr>
                <w:rFonts w:cs="Arial"/>
                <w:szCs w:val="18"/>
              </w:rPr>
              <w:t>1890</w:t>
            </w:r>
          </w:p>
        </w:tc>
        <w:tc>
          <w:tcPr>
            <w:tcW w:w="471" w:type="pct"/>
            <w:vAlign w:val="center"/>
          </w:tcPr>
          <w:p w14:paraId="7BD263EA" w14:textId="77777777" w:rsidR="00032EC9" w:rsidRPr="009171D1" w:rsidRDefault="00032EC9" w:rsidP="00A01CBB">
            <w:pPr>
              <w:pStyle w:val="TAC"/>
              <w:rPr>
                <w:rFonts w:cs="Arial"/>
                <w:szCs w:val="18"/>
              </w:rPr>
            </w:pPr>
            <w:r w:rsidRPr="009171D1">
              <w:rPr>
                <w:rFonts w:cs="Arial"/>
                <w:szCs w:val="18"/>
              </w:rPr>
              <w:t>378000</w:t>
            </w:r>
          </w:p>
        </w:tc>
        <w:tc>
          <w:tcPr>
            <w:tcW w:w="423" w:type="pct"/>
            <w:vAlign w:val="center"/>
          </w:tcPr>
          <w:p w14:paraId="51500A88" w14:textId="77777777" w:rsidR="00032EC9" w:rsidRPr="009171D1" w:rsidRDefault="00032EC9" w:rsidP="00A01CBB">
            <w:pPr>
              <w:pStyle w:val="TAC"/>
              <w:rPr>
                <w:rFonts w:cs="Arial"/>
                <w:szCs w:val="18"/>
              </w:rPr>
            </w:pPr>
            <w:r w:rsidRPr="009171D1">
              <w:rPr>
                <w:rFonts w:cs="Arial"/>
                <w:szCs w:val="18"/>
              </w:rPr>
              <w:t>1890</w:t>
            </w:r>
          </w:p>
        </w:tc>
        <w:tc>
          <w:tcPr>
            <w:tcW w:w="531" w:type="pct"/>
            <w:vMerge w:val="restart"/>
            <w:vAlign w:val="center"/>
          </w:tcPr>
          <w:p w14:paraId="06B0ED6F"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4C916FA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63130F2" w14:textId="77777777" w:rsidTr="00A01CBB">
        <w:tc>
          <w:tcPr>
            <w:tcW w:w="325" w:type="pct"/>
            <w:vMerge/>
            <w:vAlign w:val="center"/>
          </w:tcPr>
          <w:p w14:paraId="3BCB71A1" w14:textId="77777777" w:rsidR="00032EC9" w:rsidRPr="009171D1" w:rsidRDefault="00032EC9" w:rsidP="00A01CBB">
            <w:pPr>
              <w:pStyle w:val="TAC"/>
              <w:rPr>
                <w:rFonts w:eastAsia="Yu Mincho" w:cs="Arial"/>
                <w:szCs w:val="18"/>
              </w:rPr>
            </w:pPr>
          </w:p>
        </w:tc>
        <w:tc>
          <w:tcPr>
            <w:tcW w:w="415" w:type="pct"/>
            <w:vMerge/>
            <w:vAlign w:val="center"/>
          </w:tcPr>
          <w:p w14:paraId="06D2FFD7" w14:textId="77777777" w:rsidR="00032EC9" w:rsidRPr="009171D1" w:rsidRDefault="00032EC9" w:rsidP="00A01CBB">
            <w:pPr>
              <w:pStyle w:val="TAC"/>
              <w:rPr>
                <w:rFonts w:eastAsia="Yu Mincho" w:cs="Arial"/>
                <w:szCs w:val="18"/>
              </w:rPr>
            </w:pPr>
          </w:p>
        </w:tc>
        <w:tc>
          <w:tcPr>
            <w:tcW w:w="320" w:type="pct"/>
            <w:vMerge/>
            <w:vAlign w:val="center"/>
          </w:tcPr>
          <w:p w14:paraId="67AD971F" w14:textId="77777777" w:rsidR="00032EC9" w:rsidRPr="009171D1" w:rsidRDefault="00032EC9" w:rsidP="00A01CBB">
            <w:pPr>
              <w:pStyle w:val="TAC"/>
              <w:rPr>
                <w:rFonts w:cs="Arial"/>
                <w:szCs w:val="18"/>
                <w:lang w:eastAsia="zh-CN"/>
              </w:rPr>
            </w:pPr>
          </w:p>
        </w:tc>
        <w:tc>
          <w:tcPr>
            <w:tcW w:w="579" w:type="pct"/>
            <w:vMerge/>
            <w:vAlign w:val="center"/>
          </w:tcPr>
          <w:p w14:paraId="098B6D10" w14:textId="77777777" w:rsidR="00032EC9" w:rsidRPr="009171D1" w:rsidRDefault="00032EC9" w:rsidP="00A01CBB">
            <w:pPr>
              <w:spacing w:after="0"/>
              <w:rPr>
                <w:rFonts w:ascii="Arial" w:hAnsi="Arial" w:cs="Arial"/>
                <w:sz w:val="18"/>
                <w:szCs w:val="18"/>
                <w:lang w:eastAsia="zh-CN"/>
              </w:rPr>
            </w:pPr>
          </w:p>
        </w:tc>
        <w:tc>
          <w:tcPr>
            <w:tcW w:w="374" w:type="pct"/>
          </w:tcPr>
          <w:p w14:paraId="44E3A86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CC023A0" w14:textId="77777777" w:rsidR="00032EC9" w:rsidRPr="009171D1" w:rsidRDefault="00032EC9" w:rsidP="00A01CBB">
            <w:pPr>
              <w:pStyle w:val="TAC"/>
              <w:rPr>
                <w:rFonts w:cs="Arial"/>
                <w:szCs w:val="18"/>
              </w:rPr>
            </w:pPr>
            <w:r w:rsidRPr="009171D1">
              <w:rPr>
                <w:rFonts w:cs="Arial"/>
                <w:szCs w:val="18"/>
              </w:rPr>
              <w:t>380000</w:t>
            </w:r>
          </w:p>
        </w:tc>
        <w:tc>
          <w:tcPr>
            <w:tcW w:w="423" w:type="pct"/>
          </w:tcPr>
          <w:p w14:paraId="22239169" w14:textId="77777777" w:rsidR="00032EC9" w:rsidRPr="009171D1" w:rsidRDefault="00032EC9" w:rsidP="00A01CBB">
            <w:pPr>
              <w:pStyle w:val="TAC"/>
              <w:rPr>
                <w:rFonts w:cs="Arial"/>
                <w:szCs w:val="18"/>
              </w:rPr>
            </w:pPr>
            <w:r w:rsidRPr="009171D1">
              <w:rPr>
                <w:rFonts w:cs="Arial"/>
                <w:szCs w:val="18"/>
              </w:rPr>
              <w:t>1900</w:t>
            </w:r>
          </w:p>
        </w:tc>
        <w:tc>
          <w:tcPr>
            <w:tcW w:w="471" w:type="pct"/>
            <w:vAlign w:val="center"/>
          </w:tcPr>
          <w:p w14:paraId="498E2C5B" w14:textId="77777777" w:rsidR="00032EC9" w:rsidRPr="009171D1" w:rsidRDefault="00032EC9" w:rsidP="00A01CBB">
            <w:pPr>
              <w:pStyle w:val="TAC"/>
              <w:rPr>
                <w:rFonts w:cs="Arial"/>
                <w:szCs w:val="18"/>
              </w:rPr>
            </w:pPr>
            <w:r w:rsidRPr="009171D1">
              <w:rPr>
                <w:rFonts w:cs="Arial"/>
                <w:szCs w:val="18"/>
              </w:rPr>
              <w:t>380000</w:t>
            </w:r>
          </w:p>
        </w:tc>
        <w:tc>
          <w:tcPr>
            <w:tcW w:w="423" w:type="pct"/>
            <w:vAlign w:val="center"/>
          </w:tcPr>
          <w:p w14:paraId="6E487646" w14:textId="77777777" w:rsidR="00032EC9" w:rsidRPr="009171D1" w:rsidRDefault="00032EC9" w:rsidP="00A01CBB">
            <w:pPr>
              <w:pStyle w:val="TAC"/>
              <w:rPr>
                <w:rFonts w:cs="Arial"/>
                <w:szCs w:val="18"/>
              </w:rPr>
            </w:pPr>
            <w:r w:rsidRPr="009171D1">
              <w:rPr>
                <w:rFonts w:cs="Arial"/>
                <w:szCs w:val="18"/>
              </w:rPr>
              <w:t>1900</w:t>
            </w:r>
          </w:p>
        </w:tc>
        <w:tc>
          <w:tcPr>
            <w:tcW w:w="531" w:type="pct"/>
            <w:vMerge/>
            <w:vAlign w:val="center"/>
          </w:tcPr>
          <w:p w14:paraId="6CEE45C0" w14:textId="77777777" w:rsidR="00032EC9" w:rsidRPr="009171D1" w:rsidRDefault="00032EC9" w:rsidP="00A01CBB">
            <w:pPr>
              <w:pStyle w:val="TAC"/>
              <w:rPr>
                <w:rFonts w:eastAsia="Yu Mincho" w:cs="Arial"/>
                <w:szCs w:val="18"/>
              </w:rPr>
            </w:pPr>
          </w:p>
        </w:tc>
        <w:tc>
          <w:tcPr>
            <w:tcW w:w="667" w:type="pct"/>
            <w:vMerge/>
          </w:tcPr>
          <w:p w14:paraId="0BF6CD5D" w14:textId="77777777" w:rsidR="00032EC9" w:rsidRPr="009171D1" w:rsidRDefault="00032EC9" w:rsidP="00A01CBB">
            <w:pPr>
              <w:pStyle w:val="TAC"/>
              <w:rPr>
                <w:rFonts w:eastAsia="Yu Mincho" w:cs="Arial"/>
                <w:szCs w:val="18"/>
              </w:rPr>
            </w:pPr>
          </w:p>
        </w:tc>
      </w:tr>
      <w:tr w:rsidR="00032EC9" w:rsidRPr="009171D1" w14:paraId="6C727745" w14:textId="77777777" w:rsidTr="00A01CBB">
        <w:tc>
          <w:tcPr>
            <w:tcW w:w="325" w:type="pct"/>
            <w:vMerge/>
            <w:vAlign w:val="center"/>
          </w:tcPr>
          <w:p w14:paraId="782F6451" w14:textId="77777777" w:rsidR="00032EC9" w:rsidRPr="009171D1" w:rsidRDefault="00032EC9" w:rsidP="00A01CBB">
            <w:pPr>
              <w:pStyle w:val="TAC"/>
              <w:rPr>
                <w:rFonts w:eastAsia="Yu Mincho" w:cs="Arial"/>
                <w:szCs w:val="18"/>
              </w:rPr>
            </w:pPr>
          </w:p>
        </w:tc>
        <w:tc>
          <w:tcPr>
            <w:tcW w:w="415" w:type="pct"/>
            <w:vMerge/>
            <w:vAlign w:val="center"/>
          </w:tcPr>
          <w:p w14:paraId="4D285E4D" w14:textId="77777777" w:rsidR="00032EC9" w:rsidRPr="009171D1" w:rsidRDefault="00032EC9" w:rsidP="00A01CBB">
            <w:pPr>
              <w:pStyle w:val="TAC"/>
              <w:rPr>
                <w:rFonts w:eastAsia="Yu Mincho" w:cs="Arial"/>
                <w:szCs w:val="18"/>
              </w:rPr>
            </w:pPr>
          </w:p>
        </w:tc>
        <w:tc>
          <w:tcPr>
            <w:tcW w:w="320" w:type="pct"/>
            <w:vMerge/>
            <w:vAlign w:val="center"/>
          </w:tcPr>
          <w:p w14:paraId="20B698F3" w14:textId="77777777" w:rsidR="00032EC9" w:rsidRPr="009171D1" w:rsidRDefault="00032EC9" w:rsidP="00A01CBB">
            <w:pPr>
              <w:pStyle w:val="TAC"/>
              <w:rPr>
                <w:rFonts w:cs="Arial"/>
                <w:szCs w:val="18"/>
                <w:lang w:eastAsia="zh-CN"/>
              </w:rPr>
            </w:pPr>
          </w:p>
        </w:tc>
        <w:tc>
          <w:tcPr>
            <w:tcW w:w="579" w:type="pct"/>
            <w:vMerge/>
            <w:vAlign w:val="center"/>
          </w:tcPr>
          <w:p w14:paraId="1816681D" w14:textId="77777777" w:rsidR="00032EC9" w:rsidRPr="009171D1" w:rsidRDefault="00032EC9" w:rsidP="00A01CBB">
            <w:pPr>
              <w:spacing w:after="0"/>
              <w:rPr>
                <w:rFonts w:ascii="Arial" w:hAnsi="Arial" w:cs="Arial"/>
                <w:sz w:val="18"/>
                <w:szCs w:val="18"/>
                <w:lang w:eastAsia="zh-CN"/>
              </w:rPr>
            </w:pPr>
          </w:p>
        </w:tc>
        <w:tc>
          <w:tcPr>
            <w:tcW w:w="374" w:type="pct"/>
          </w:tcPr>
          <w:p w14:paraId="2EA4DF1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0FB5A0" w14:textId="77777777" w:rsidR="00032EC9" w:rsidRPr="009171D1" w:rsidRDefault="00032EC9" w:rsidP="00A01CBB">
            <w:pPr>
              <w:pStyle w:val="TAC"/>
              <w:rPr>
                <w:rFonts w:cs="Arial"/>
                <w:szCs w:val="18"/>
              </w:rPr>
            </w:pPr>
            <w:r w:rsidRPr="009171D1">
              <w:rPr>
                <w:rFonts w:cs="Arial"/>
                <w:szCs w:val="18"/>
              </w:rPr>
              <w:t>382000</w:t>
            </w:r>
          </w:p>
        </w:tc>
        <w:tc>
          <w:tcPr>
            <w:tcW w:w="423" w:type="pct"/>
          </w:tcPr>
          <w:p w14:paraId="23B7720D" w14:textId="77777777" w:rsidR="00032EC9" w:rsidRPr="009171D1" w:rsidRDefault="00032EC9" w:rsidP="00A01CBB">
            <w:pPr>
              <w:pStyle w:val="TAC"/>
              <w:rPr>
                <w:rFonts w:cs="Arial"/>
                <w:szCs w:val="18"/>
              </w:rPr>
            </w:pPr>
            <w:r w:rsidRPr="009171D1">
              <w:rPr>
                <w:rFonts w:cs="Arial"/>
                <w:szCs w:val="18"/>
              </w:rPr>
              <w:t>1910</w:t>
            </w:r>
          </w:p>
        </w:tc>
        <w:tc>
          <w:tcPr>
            <w:tcW w:w="471" w:type="pct"/>
            <w:vAlign w:val="center"/>
          </w:tcPr>
          <w:p w14:paraId="4F9F15AB" w14:textId="77777777" w:rsidR="00032EC9" w:rsidRPr="009171D1" w:rsidRDefault="00032EC9" w:rsidP="00A01CBB">
            <w:pPr>
              <w:pStyle w:val="TAC"/>
              <w:rPr>
                <w:rFonts w:cs="Arial"/>
                <w:szCs w:val="18"/>
              </w:rPr>
            </w:pPr>
            <w:r w:rsidRPr="009171D1">
              <w:rPr>
                <w:rFonts w:cs="Arial"/>
                <w:szCs w:val="18"/>
              </w:rPr>
              <w:t>382000</w:t>
            </w:r>
          </w:p>
        </w:tc>
        <w:tc>
          <w:tcPr>
            <w:tcW w:w="423" w:type="pct"/>
            <w:vAlign w:val="center"/>
          </w:tcPr>
          <w:p w14:paraId="250F1CC3" w14:textId="77777777" w:rsidR="00032EC9" w:rsidRPr="009171D1" w:rsidRDefault="00032EC9" w:rsidP="00A01CBB">
            <w:pPr>
              <w:pStyle w:val="TAC"/>
              <w:rPr>
                <w:rFonts w:cs="Arial"/>
                <w:szCs w:val="18"/>
              </w:rPr>
            </w:pPr>
            <w:r w:rsidRPr="009171D1">
              <w:rPr>
                <w:rFonts w:cs="Arial"/>
                <w:szCs w:val="18"/>
              </w:rPr>
              <w:t>1910</w:t>
            </w:r>
          </w:p>
        </w:tc>
        <w:tc>
          <w:tcPr>
            <w:tcW w:w="531" w:type="pct"/>
            <w:vMerge/>
            <w:vAlign w:val="center"/>
          </w:tcPr>
          <w:p w14:paraId="4FCF1DEF" w14:textId="77777777" w:rsidR="00032EC9" w:rsidRPr="009171D1" w:rsidRDefault="00032EC9" w:rsidP="00A01CBB">
            <w:pPr>
              <w:pStyle w:val="TAC"/>
              <w:rPr>
                <w:rFonts w:eastAsia="Yu Mincho" w:cs="Arial"/>
                <w:szCs w:val="18"/>
              </w:rPr>
            </w:pPr>
          </w:p>
        </w:tc>
        <w:tc>
          <w:tcPr>
            <w:tcW w:w="667" w:type="pct"/>
            <w:vMerge/>
          </w:tcPr>
          <w:p w14:paraId="57BC4366" w14:textId="77777777" w:rsidR="00032EC9" w:rsidRPr="009171D1" w:rsidRDefault="00032EC9" w:rsidP="00A01CBB">
            <w:pPr>
              <w:pStyle w:val="TAC"/>
              <w:rPr>
                <w:rFonts w:eastAsia="Yu Mincho" w:cs="Arial"/>
                <w:szCs w:val="18"/>
              </w:rPr>
            </w:pPr>
          </w:p>
        </w:tc>
      </w:tr>
      <w:tr w:rsidR="00032EC9" w:rsidRPr="009171D1" w14:paraId="78F8B4F5" w14:textId="77777777" w:rsidTr="00A01CBB">
        <w:tc>
          <w:tcPr>
            <w:tcW w:w="325" w:type="pct"/>
            <w:vMerge w:val="restart"/>
            <w:vAlign w:val="center"/>
            <w:hideMark/>
          </w:tcPr>
          <w:p w14:paraId="7E567C63" w14:textId="77777777" w:rsidR="00032EC9" w:rsidRPr="009171D1" w:rsidRDefault="00032EC9" w:rsidP="00A01CBB">
            <w:pPr>
              <w:pStyle w:val="TAC"/>
              <w:rPr>
                <w:rFonts w:eastAsia="Yu Mincho" w:cs="Arial"/>
                <w:szCs w:val="18"/>
              </w:rPr>
            </w:pPr>
            <w:r w:rsidRPr="009171D1">
              <w:rPr>
                <w:rFonts w:eastAsia="Yu Mincho" w:cs="Arial"/>
                <w:szCs w:val="18"/>
              </w:rPr>
              <w:t>n40</w:t>
            </w:r>
          </w:p>
        </w:tc>
        <w:tc>
          <w:tcPr>
            <w:tcW w:w="415" w:type="pct"/>
            <w:vMerge w:val="restart"/>
            <w:vAlign w:val="center"/>
            <w:hideMark/>
          </w:tcPr>
          <w:p w14:paraId="56EED893" w14:textId="77777777" w:rsidR="00032EC9" w:rsidRPr="009171D1" w:rsidRDefault="00032EC9" w:rsidP="00A01CBB">
            <w:pPr>
              <w:pStyle w:val="TAC"/>
              <w:rPr>
                <w:rFonts w:eastAsia="Yu Mincho" w:cs="Arial"/>
                <w:szCs w:val="18"/>
              </w:rPr>
            </w:pPr>
            <w:r w:rsidRPr="009171D1">
              <w:rPr>
                <w:rFonts w:eastAsia="Yu Mincho" w:cs="Arial"/>
                <w:szCs w:val="18"/>
              </w:rPr>
              <w:t>30</w:t>
            </w:r>
          </w:p>
        </w:tc>
        <w:tc>
          <w:tcPr>
            <w:tcW w:w="320" w:type="pct"/>
            <w:vMerge w:val="restart"/>
            <w:vAlign w:val="center"/>
          </w:tcPr>
          <w:p w14:paraId="23F76DEC"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640CD8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F188E6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C1AE1C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E544E29" w14:textId="77777777" w:rsidR="00032EC9" w:rsidRPr="009171D1" w:rsidRDefault="00032EC9" w:rsidP="00A01CBB">
            <w:pPr>
              <w:pStyle w:val="TAC"/>
              <w:rPr>
                <w:rFonts w:cs="Arial"/>
                <w:szCs w:val="18"/>
              </w:rPr>
            </w:pPr>
            <w:r w:rsidRPr="009171D1">
              <w:rPr>
                <w:rFonts w:cs="Arial"/>
                <w:szCs w:val="18"/>
              </w:rPr>
              <w:t>463000</w:t>
            </w:r>
          </w:p>
        </w:tc>
        <w:tc>
          <w:tcPr>
            <w:tcW w:w="423" w:type="pct"/>
          </w:tcPr>
          <w:p w14:paraId="43473D95" w14:textId="77777777" w:rsidR="00032EC9" w:rsidRPr="009171D1" w:rsidRDefault="00032EC9" w:rsidP="00A01CBB">
            <w:pPr>
              <w:pStyle w:val="TAC"/>
              <w:rPr>
                <w:rFonts w:cs="Arial"/>
                <w:szCs w:val="18"/>
              </w:rPr>
            </w:pPr>
            <w:r w:rsidRPr="009171D1">
              <w:rPr>
                <w:rFonts w:cs="Arial"/>
                <w:szCs w:val="18"/>
              </w:rPr>
              <w:t>2315</w:t>
            </w:r>
          </w:p>
        </w:tc>
        <w:tc>
          <w:tcPr>
            <w:tcW w:w="471" w:type="pct"/>
            <w:vAlign w:val="center"/>
          </w:tcPr>
          <w:p w14:paraId="1F1249EF" w14:textId="77777777" w:rsidR="00032EC9" w:rsidRPr="009171D1" w:rsidRDefault="00032EC9" w:rsidP="00A01CBB">
            <w:pPr>
              <w:pStyle w:val="TAC"/>
              <w:rPr>
                <w:rFonts w:cs="Arial"/>
                <w:szCs w:val="18"/>
              </w:rPr>
            </w:pPr>
            <w:r w:rsidRPr="009171D1">
              <w:rPr>
                <w:rFonts w:cs="Arial"/>
                <w:szCs w:val="18"/>
              </w:rPr>
              <w:t>463000</w:t>
            </w:r>
          </w:p>
        </w:tc>
        <w:tc>
          <w:tcPr>
            <w:tcW w:w="423" w:type="pct"/>
            <w:vAlign w:val="center"/>
          </w:tcPr>
          <w:p w14:paraId="1BAB1045" w14:textId="77777777" w:rsidR="00032EC9" w:rsidRPr="009171D1" w:rsidRDefault="00032EC9" w:rsidP="00A01CBB">
            <w:pPr>
              <w:pStyle w:val="TAC"/>
              <w:rPr>
                <w:rFonts w:cs="Arial"/>
                <w:szCs w:val="18"/>
              </w:rPr>
            </w:pPr>
            <w:r w:rsidRPr="009171D1">
              <w:rPr>
                <w:rFonts w:cs="Arial"/>
                <w:szCs w:val="18"/>
              </w:rPr>
              <w:t>2315</w:t>
            </w:r>
          </w:p>
        </w:tc>
        <w:tc>
          <w:tcPr>
            <w:tcW w:w="531" w:type="pct"/>
            <w:vMerge w:val="restart"/>
            <w:vAlign w:val="center"/>
          </w:tcPr>
          <w:p w14:paraId="0C9BF49F" w14:textId="4BF292EC" w:rsidR="00032EC9" w:rsidRPr="009171D1" w:rsidRDefault="00031B2A" w:rsidP="00A01CBB">
            <w:pPr>
              <w:pStyle w:val="TAC"/>
              <w:rPr>
                <w:rFonts w:eastAsia="Yu Mincho" w:cs="Arial"/>
                <w:szCs w:val="18"/>
              </w:rPr>
            </w:pPr>
            <w:r w:rsidRPr="009171D1">
              <w:rPr>
                <w:rFonts w:cs="Arial"/>
                <w:szCs w:val="18"/>
                <w:lang w:eastAsia="zh-CN"/>
              </w:rPr>
              <w:t>[50@25]</w:t>
            </w:r>
          </w:p>
        </w:tc>
        <w:tc>
          <w:tcPr>
            <w:tcW w:w="667" w:type="pct"/>
            <w:vMerge w:val="restart"/>
          </w:tcPr>
          <w:p w14:paraId="56042B2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D9DFE09" w14:textId="77777777" w:rsidTr="00A01CBB">
        <w:tc>
          <w:tcPr>
            <w:tcW w:w="325" w:type="pct"/>
            <w:vMerge/>
            <w:vAlign w:val="center"/>
          </w:tcPr>
          <w:p w14:paraId="78431EE0" w14:textId="77777777" w:rsidR="00032EC9" w:rsidRPr="009171D1" w:rsidRDefault="00032EC9" w:rsidP="00A01CBB">
            <w:pPr>
              <w:pStyle w:val="TAC"/>
              <w:rPr>
                <w:rFonts w:eastAsia="Yu Mincho" w:cs="Arial"/>
                <w:szCs w:val="18"/>
              </w:rPr>
            </w:pPr>
          </w:p>
        </w:tc>
        <w:tc>
          <w:tcPr>
            <w:tcW w:w="415" w:type="pct"/>
            <w:vMerge/>
            <w:vAlign w:val="center"/>
          </w:tcPr>
          <w:p w14:paraId="42046B97" w14:textId="77777777" w:rsidR="00032EC9" w:rsidRPr="009171D1" w:rsidRDefault="00032EC9" w:rsidP="00A01CBB">
            <w:pPr>
              <w:pStyle w:val="TAC"/>
              <w:rPr>
                <w:rFonts w:eastAsia="Yu Mincho" w:cs="Arial"/>
                <w:szCs w:val="18"/>
              </w:rPr>
            </w:pPr>
          </w:p>
        </w:tc>
        <w:tc>
          <w:tcPr>
            <w:tcW w:w="320" w:type="pct"/>
            <w:vMerge/>
            <w:vAlign w:val="center"/>
          </w:tcPr>
          <w:p w14:paraId="3EA04F34" w14:textId="77777777" w:rsidR="00032EC9" w:rsidRPr="009171D1" w:rsidRDefault="00032EC9" w:rsidP="00A01CBB">
            <w:pPr>
              <w:pStyle w:val="TAC"/>
              <w:rPr>
                <w:rFonts w:cs="Arial"/>
                <w:szCs w:val="18"/>
                <w:lang w:eastAsia="zh-CN"/>
              </w:rPr>
            </w:pPr>
          </w:p>
        </w:tc>
        <w:tc>
          <w:tcPr>
            <w:tcW w:w="579" w:type="pct"/>
            <w:vMerge/>
            <w:vAlign w:val="center"/>
          </w:tcPr>
          <w:p w14:paraId="270B6572" w14:textId="77777777" w:rsidR="00032EC9" w:rsidRPr="009171D1" w:rsidRDefault="00032EC9" w:rsidP="00A01CBB">
            <w:pPr>
              <w:spacing w:after="0"/>
              <w:rPr>
                <w:rFonts w:ascii="Arial" w:hAnsi="Arial" w:cs="Arial"/>
                <w:sz w:val="18"/>
                <w:szCs w:val="18"/>
                <w:lang w:eastAsia="zh-CN"/>
              </w:rPr>
            </w:pPr>
          </w:p>
        </w:tc>
        <w:tc>
          <w:tcPr>
            <w:tcW w:w="374" w:type="pct"/>
          </w:tcPr>
          <w:p w14:paraId="7B3F7AE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D5C2FB0" w14:textId="77777777" w:rsidR="00032EC9" w:rsidRPr="009171D1" w:rsidRDefault="00032EC9" w:rsidP="00A01CBB">
            <w:pPr>
              <w:pStyle w:val="TAC"/>
              <w:rPr>
                <w:rFonts w:cs="Arial"/>
                <w:szCs w:val="18"/>
              </w:rPr>
            </w:pPr>
            <w:r w:rsidRPr="009171D1">
              <w:rPr>
                <w:rFonts w:cs="Arial"/>
                <w:szCs w:val="18"/>
              </w:rPr>
              <w:t>470000</w:t>
            </w:r>
          </w:p>
        </w:tc>
        <w:tc>
          <w:tcPr>
            <w:tcW w:w="423" w:type="pct"/>
          </w:tcPr>
          <w:p w14:paraId="649E5F5B" w14:textId="77777777" w:rsidR="00032EC9" w:rsidRPr="009171D1" w:rsidRDefault="00032EC9" w:rsidP="00A01CBB">
            <w:pPr>
              <w:pStyle w:val="TAC"/>
              <w:rPr>
                <w:rFonts w:cs="Arial"/>
                <w:szCs w:val="18"/>
              </w:rPr>
            </w:pPr>
            <w:r w:rsidRPr="009171D1">
              <w:rPr>
                <w:rFonts w:cs="Arial"/>
                <w:szCs w:val="18"/>
              </w:rPr>
              <w:t>2350</w:t>
            </w:r>
          </w:p>
        </w:tc>
        <w:tc>
          <w:tcPr>
            <w:tcW w:w="471" w:type="pct"/>
            <w:vAlign w:val="center"/>
          </w:tcPr>
          <w:p w14:paraId="2ABD1FE5" w14:textId="77777777" w:rsidR="00032EC9" w:rsidRPr="009171D1" w:rsidRDefault="00032EC9" w:rsidP="00A01CBB">
            <w:pPr>
              <w:pStyle w:val="TAC"/>
              <w:rPr>
                <w:rFonts w:cs="Arial"/>
                <w:szCs w:val="18"/>
              </w:rPr>
            </w:pPr>
            <w:r w:rsidRPr="009171D1">
              <w:rPr>
                <w:rFonts w:cs="Arial"/>
                <w:szCs w:val="18"/>
              </w:rPr>
              <w:t>470000</w:t>
            </w:r>
          </w:p>
        </w:tc>
        <w:tc>
          <w:tcPr>
            <w:tcW w:w="423" w:type="pct"/>
            <w:vAlign w:val="center"/>
          </w:tcPr>
          <w:p w14:paraId="347D5501" w14:textId="77777777" w:rsidR="00032EC9" w:rsidRPr="009171D1" w:rsidRDefault="00032EC9" w:rsidP="00A01CBB">
            <w:pPr>
              <w:pStyle w:val="TAC"/>
              <w:rPr>
                <w:rFonts w:cs="Arial"/>
                <w:szCs w:val="18"/>
              </w:rPr>
            </w:pPr>
            <w:r w:rsidRPr="009171D1">
              <w:rPr>
                <w:rFonts w:cs="Arial"/>
                <w:szCs w:val="18"/>
              </w:rPr>
              <w:t>2350</w:t>
            </w:r>
          </w:p>
        </w:tc>
        <w:tc>
          <w:tcPr>
            <w:tcW w:w="531" w:type="pct"/>
            <w:vMerge/>
            <w:vAlign w:val="center"/>
          </w:tcPr>
          <w:p w14:paraId="4732E5C6" w14:textId="77777777" w:rsidR="00032EC9" w:rsidRPr="009171D1" w:rsidRDefault="00032EC9" w:rsidP="00A01CBB">
            <w:pPr>
              <w:pStyle w:val="TAC"/>
              <w:rPr>
                <w:rFonts w:eastAsia="Yu Mincho" w:cs="Arial"/>
                <w:szCs w:val="18"/>
              </w:rPr>
            </w:pPr>
          </w:p>
        </w:tc>
        <w:tc>
          <w:tcPr>
            <w:tcW w:w="667" w:type="pct"/>
            <w:vMerge/>
          </w:tcPr>
          <w:p w14:paraId="06A5B1AD" w14:textId="77777777" w:rsidR="00032EC9" w:rsidRPr="009171D1" w:rsidRDefault="00032EC9" w:rsidP="00A01CBB">
            <w:pPr>
              <w:pStyle w:val="TAC"/>
              <w:rPr>
                <w:rFonts w:eastAsia="Yu Mincho" w:cs="Arial"/>
                <w:szCs w:val="18"/>
              </w:rPr>
            </w:pPr>
          </w:p>
        </w:tc>
      </w:tr>
      <w:tr w:rsidR="00032EC9" w:rsidRPr="009171D1" w14:paraId="55201158" w14:textId="77777777" w:rsidTr="00A01CBB">
        <w:tc>
          <w:tcPr>
            <w:tcW w:w="325" w:type="pct"/>
            <w:vMerge/>
            <w:vAlign w:val="center"/>
          </w:tcPr>
          <w:p w14:paraId="51275DFC" w14:textId="77777777" w:rsidR="00032EC9" w:rsidRPr="009171D1" w:rsidRDefault="00032EC9" w:rsidP="00A01CBB">
            <w:pPr>
              <w:pStyle w:val="TAC"/>
              <w:rPr>
                <w:rFonts w:eastAsia="Yu Mincho" w:cs="Arial"/>
                <w:szCs w:val="18"/>
              </w:rPr>
            </w:pPr>
          </w:p>
        </w:tc>
        <w:tc>
          <w:tcPr>
            <w:tcW w:w="415" w:type="pct"/>
            <w:vMerge/>
            <w:vAlign w:val="center"/>
          </w:tcPr>
          <w:p w14:paraId="6E4D67A8" w14:textId="77777777" w:rsidR="00032EC9" w:rsidRPr="009171D1" w:rsidRDefault="00032EC9" w:rsidP="00A01CBB">
            <w:pPr>
              <w:pStyle w:val="TAC"/>
              <w:rPr>
                <w:rFonts w:eastAsia="Yu Mincho" w:cs="Arial"/>
                <w:szCs w:val="18"/>
              </w:rPr>
            </w:pPr>
          </w:p>
        </w:tc>
        <w:tc>
          <w:tcPr>
            <w:tcW w:w="320" w:type="pct"/>
            <w:vMerge/>
            <w:vAlign w:val="center"/>
          </w:tcPr>
          <w:p w14:paraId="2A8E9371" w14:textId="77777777" w:rsidR="00032EC9" w:rsidRPr="009171D1" w:rsidRDefault="00032EC9" w:rsidP="00A01CBB">
            <w:pPr>
              <w:pStyle w:val="TAC"/>
              <w:rPr>
                <w:rFonts w:cs="Arial"/>
                <w:szCs w:val="18"/>
                <w:lang w:eastAsia="zh-CN"/>
              </w:rPr>
            </w:pPr>
          </w:p>
        </w:tc>
        <w:tc>
          <w:tcPr>
            <w:tcW w:w="579" w:type="pct"/>
            <w:vMerge/>
            <w:vAlign w:val="center"/>
          </w:tcPr>
          <w:p w14:paraId="3ABB0FD2" w14:textId="77777777" w:rsidR="00032EC9" w:rsidRPr="009171D1" w:rsidRDefault="00032EC9" w:rsidP="00A01CBB">
            <w:pPr>
              <w:spacing w:after="0"/>
              <w:rPr>
                <w:rFonts w:ascii="Arial" w:hAnsi="Arial" w:cs="Arial"/>
                <w:sz w:val="18"/>
                <w:szCs w:val="18"/>
                <w:lang w:eastAsia="zh-CN"/>
              </w:rPr>
            </w:pPr>
          </w:p>
        </w:tc>
        <w:tc>
          <w:tcPr>
            <w:tcW w:w="374" w:type="pct"/>
          </w:tcPr>
          <w:p w14:paraId="355AC6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768B71AF" w14:textId="77777777" w:rsidR="00032EC9" w:rsidRPr="009171D1" w:rsidRDefault="00032EC9" w:rsidP="00A01CBB">
            <w:pPr>
              <w:pStyle w:val="TAC"/>
              <w:rPr>
                <w:rFonts w:cs="Arial"/>
                <w:szCs w:val="18"/>
              </w:rPr>
            </w:pPr>
            <w:r w:rsidRPr="009171D1">
              <w:rPr>
                <w:rFonts w:cs="Arial"/>
                <w:szCs w:val="18"/>
              </w:rPr>
              <w:t>477000</w:t>
            </w:r>
          </w:p>
        </w:tc>
        <w:tc>
          <w:tcPr>
            <w:tcW w:w="423" w:type="pct"/>
          </w:tcPr>
          <w:p w14:paraId="5E953445" w14:textId="77777777" w:rsidR="00032EC9" w:rsidRPr="009171D1" w:rsidRDefault="00032EC9" w:rsidP="00A01CBB">
            <w:pPr>
              <w:pStyle w:val="TAC"/>
              <w:rPr>
                <w:rFonts w:cs="Arial"/>
                <w:szCs w:val="18"/>
              </w:rPr>
            </w:pPr>
            <w:r w:rsidRPr="009171D1">
              <w:rPr>
                <w:rFonts w:cs="Arial"/>
                <w:szCs w:val="18"/>
              </w:rPr>
              <w:t>2385</w:t>
            </w:r>
          </w:p>
        </w:tc>
        <w:tc>
          <w:tcPr>
            <w:tcW w:w="471" w:type="pct"/>
            <w:vAlign w:val="center"/>
          </w:tcPr>
          <w:p w14:paraId="1D0311E9" w14:textId="77777777" w:rsidR="00032EC9" w:rsidRPr="009171D1" w:rsidRDefault="00032EC9" w:rsidP="00A01CBB">
            <w:pPr>
              <w:pStyle w:val="TAC"/>
              <w:rPr>
                <w:rFonts w:cs="Arial"/>
                <w:szCs w:val="18"/>
              </w:rPr>
            </w:pPr>
            <w:r w:rsidRPr="009171D1">
              <w:rPr>
                <w:rFonts w:cs="Arial"/>
                <w:szCs w:val="18"/>
              </w:rPr>
              <w:t>477000</w:t>
            </w:r>
          </w:p>
        </w:tc>
        <w:tc>
          <w:tcPr>
            <w:tcW w:w="423" w:type="pct"/>
            <w:vAlign w:val="center"/>
          </w:tcPr>
          <w:p w14:paraId="19D2DF21" w14:textId="77777777" w:rsidR="00032EC9" w:rsidRPr="009171D1" w:rsidRDefault="00032EC9" w:rsidP="00A01CBB">
            <w:pPr>
              <w:pStyle w:val="TAC"/>
              <w:rPr>
                <w:rFonts w:cs="Arial"/>
                <w:szCs w:val="18"/>
              </w:rPr>
            </w:pPr>
            <w:r w:rsidRPr="009171D1">
              <w:rPr>
                <w:rFonts w:cs="Arial"/>
                <w:szCs w:val="18"/>
              </w:rPr>
              <w:t>2385</w:t>
            </w:r>
          </w:p>
        </w:tc>
        <w:tc>
          <w:tcPr>
            <w:tcW w:w="531" w:type="pct"/>
            <w:vMerge/>
            <w:vAlign w:val="center"/>
          </w:tcPr>
          <w:p w14:paraId="49C6B367" w14:textId="77777777" w:rsidR="00032EC9" w:rsidRPr="009171D1" w:rsidRDefault="00032EC9" w:rsidP="00A01CBB">
            <w:pPr>
              <w:pStyle w:val="TAC"/>
              <w:rPr>
                <w:rFonts w:eastAsia="Yu Mincho" w:cs="Arial"/>
                <w:szCs w:val="18"/>
              </w:rPr>
            </w:pPr>
          </w:p>
        </w:tc>
        <w:tc>
          <w:tcPr>
            <w:tcW w:w="667" w:type="pct"/>
            <w:vMerge/>
          </w:tcPr>
          <w:p w14:paraId="66DD5C05" w14:textId="77777777" w:rsidR="00032EC9" w:rsidRPr="009171D1" w:rsidRDefault="00032EC9" w:rsidP="00A01CBB">
            <w:pPr>
              <w:pStyle w:val="TAC"/>
              <w:rPr>
                <w:rFonts w:eastAsia="Yu Mincho" w:cs="Arial"/>
                <w:szCs w:val="18"/>
              </w:rPr>
            </w:pPr>
          </w:p>
        </w:tc>
      </w:tr>
      <w:tr w:rsidR="00032EC9" w:rsidRPr="009171D1" w14:paraId="4043F8A5" w14:textId="77777777" w:rsidTr="00A01CBB">
        <w:tc>
          <w:tcPr>
            <w:tcW w:w="325" w:type="pct"/>
            <w:vMerge w:val="restart"/>
            <w:vAlign w:val="center"/>
            <w:hideMark/>
          </w:tcPr>
          <w:p w14:paraId="4A463B87" w14:textId="77777777" w:rsidR="00032EC9" w:rsidRPr="009171D1" w:rsidRDefault="00032EC9" w:rsidP="00A01CBB">
            <w:pPr>
              <w:pStyle w:val="TAC"/>
              <w:rPr>
                <w:rFonts w:eastAsia="Yu Mincho" w:cs="Arial"/>
                <w:szCs w:val="18"/>
              </w:rPr>
            </w:pPr>
            <w:r w:rsidRPr="009171D1">
              <w:rPr>
                <w:rFonts w:eastAsia="Yu Mincho" w:cs="Arial"/>
                <w:szCs w:val="18"/>
              </w:rPr>
              <w:t>n41</w:t>
            </w:r>
          </w:p>
        </w:tc>
        <w:tc>
          <w:tcPr>
            <w:tcW w:w="415" w:type="pct"/>
            <w:vMerge w:val="restart"/>
            <w:vAlign w:val="center"/>
            <w:hideMark/>
          </w:tcPr>
          <w:p w14:paraId="03668CBA"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10317784"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54C2C26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EA956F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1792DB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0DCDC31" w14:textId="77777777" w:rsidR="00032EC9" w:rsidRPr="009171D1" w:rsidRDefault="00032EC9" w:rsidP="00A01CBB">
            <w:pPr>
              <w:pStyle w:val="TAC"/>
              <w:rPr>
                <w:rFonts w:cs="Arial"/>
                <w:szCs w:val="18"/>
              </w:rPr>
            </w:pPr>
            <w:r w:rsidRPr="009171D1">
              <w:t>509202</w:t>
            </w:r>
          </w:p>
        </w:tc>
        <w:tc>
          <w:tcPr>
            <w:tcW w:w="423" w:type="pct"/>
          </w:tcPr>
          <w:p w14:paraId="23F81B8B" w14:textId="77777777" w:rsidR="00032EC9" w:rsidRPr="009171D1" w:rsidRDefault="00032EC9" w:rsidP="00A01CBB">
            <w:pPr>
              <w:pStyle w:val="TAC"/>
              <w:rPr>
                <w:rFonts w:cs="Arial"/>
                <w:szCs w:val="18"/>
              </w:rPr>
            </w:pPr>
            <w:r w:rsidRPr="009171D1">
              <w:t>2546.01</w:t>
            </w:r>
          </w:p>
        </w:tc>
        <w:tc>
          <w:tcPr>
            <w:tcW w:w="471" w:type="pct"/>
          </w:tcPr>
          <w:p w14:paraId="004571E0" w14:textId="77777777" w:rsidR="00032EC9" w:rsidRPr="009171D1" w:rsidRDefault="00032EC9" w:rsidP="00A01CBB">
            <w:pPr>
              <w:pStyle w:val="TAC"/>
              <w:rPr>
                <w:rFonts w:cs="Arial"/>
                <w:szCs w:val="18"/>
              </w:rPr>
            </w:pPr>
            <w:r w:rsidRPr="009171D1">
              <w:t>509202</w:t>
            </w:r>
          </w:p>
        </w:tc>
        <w:tc>
          <w:tcPr>
            <w:tcW w:w="423" w:type="pct"/>
          </w:tcPr>
          <w:p w14:paraId="032E51B4" w14:textId="77777777" w:rsidR="00032EC9" w:rsidRPr="009171D1" w:rsidRDefault="00032EC9" w:rsidP="00A01CBB">
            <w:pPr>
              <w:pStyle w:val="TAC"/>
              <w:rPr>
                <w:rFonts w:cs="Arial"/>
                <w:szCs w:val="18"/>
              </w:rPr>
            </w:pPr>
            <w:r w:rsidRPr="009171D1">
              <w:t>2546.01</w:t>
            </w:r>
          </w:p>
        </w:tc>
        <w:tc>
          <w:tcPr>
            <w:tcW w:w="531" w:type="pct"/>
            <w:vMerge w:val="restart"/>
            <w:vAlign w:val="center"/>
          </w:tcPr>
          <w:p w14:paraId="23012A21"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7EB9FDA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2286793" w14:textId="77777777" w:rsidTr="00A01CBB">
        <w:tc>
          <w:tcPr>
            <w:tcW w:w="325" w:type="pct"/>
            <w:vMerge/>
            <w:vAlign w:val="center"/>
          </w:tcPr>
          <w:p w14:paraId="0AA6AA6F" w14:textId="77777777" w:rsidR="00032EC9" w:rsidRPr="009171D1" w:rsidRDefault="00032EC9" w:rsidP="00A01CBB">
            <w:pPr>
              <w:pStyle w:val="TAC"/>
              <w:rPr>
                <w:rFonts w:eastAsia="Yu Mincho" w:cs="Arial"/>
                <w:szCs w:val="18"/>
              </w:rPr>
            </w:pPr>
          </w:p>
        </w:tc>
        <w:tc>
          <w:tcPr>
            <w:tcW w:w="415" w:type="pct"/>
            <w:vMerge/>
            <w:vAlign w:val="center"/>
          </w:tcPr>
          <w:p w14:paraId="36E52BA8" w14:textId="77777777" w:rsidR="00032EC9" w:rsidRPr="009171D1" w:rsidRDefault="00032EC9" w:rsidP="00A01CBB">
            <w:pPr>
              <w:pStyle w:val="TAC"/>
              <w:rPr>
                <w:rFonts w:eastAsia="Yu Mincho" w:cs="Arial"/>
                <w:szCs w:val="18"/>
              </w:rPr>
            </w:pPr>
          </w:p>
        </w:tc>
        <w:tc>
          <w:tcPr>
            <w:tcW w:w="320" w:type="pct"/>
            <w:vMerge/>
            <w:vAlign w:val="center"/>
          </w:tcPr>
          <w:p w14:paraId="10C8A2E0" w14:textId="77777777" w:rsidR="00032EC9" w:rsidRPr="009171D1" w:rsidRDefault="00032EC9" w:rsidP="00A01CBB">
            <w:pPr>
              <w:pStyle w:val="TAC"/>
              <w:rPr>
                <w:rFonts w:cs="Arial"/>
                <w:szCs w:val="18"/>
                <w:lang w:eastAsia="zh-CN"/>
              </w:rPr>
            </w:pPr>
          </w:p>
        </w:tc>
        <w:tc>
          <w:tcPr>
            <w:tcW w:w="579" w:type="pct"/>
            <w:vMerge/>
            <w:vAlign w:val="center"/>
          </w:tcPr>
          <w:p w14:paraId="7C1D32DA" w14:textId="77777777" w:rsidR="00032EC9" w:rsidRPr="009171D1" w:rsidRDefault="00032EC9" w:rsidP="00A01CBB">
            <w:pPr>
              <w:spacing w:after="0"/>
              <w:rPr>
                <w:rFonts w:ascii="Arial" w:hAnsi="Arial" w:cs="Arial"/>
                <w:sz w:val="18"/>
                <w:szCs w:val="18"/>
                <w:lang w:eastAsia="zh-CN"/>
              </w:rPr>
            </w:pPr>
          </w:p>
        </w:tc>
        <w:tc>
          <w:tcPr>
            <w:tcW w:w="374" w:type="pct"/>
          </w:tcPr>
          <w:p w14:paraId="0734E05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128F28EC" w14:textId="77777777" w:rsidR="00032EC9" w:rsidRPr="009171D1" w:rsidRDefault="00032EC9" w:rsidP="00A01CBB">
            <w:pPr>
              <w:pStyle w:val="TAC"/>
              <w:rPr>
                <w:rFonts w:cs="Arial"/>
                <w:szCs w:val="18"/>
              </w:rPr>
            </w:pPr>
            <w:r w:rsidRPr="009171D1">
              <w:t>518598</w:t>
            </w:r>
          </w:p>
        </w:tc>
        <w:tc>
          <w:tcPr>
            <w:tcW w:w="423" w:type="pct"/>
          </w:tcPr>
          <w:p w14:paraId="1921ABDF" w14:textId="77777777" w:rsidR="00032EC9" w:rsidRPr="009171D1" w:rsidRDefault="00032EC9" w:rsidP="00A01CBB">
            <w:pPr>
              <w:pStyle w:val="TAC"/>
              <w:rPr>
                <w:rFonts w:cs="Arial"/>
                <w:szCs w:val="18"/>
              </w:rPr>
            </w:pPr>
            <w:r w:rsidRPr="009171D1">
              <w:t>2592.99</w:t>
            </w:r>
          </w:p>
        </w:tc>
        <w:tc>
          <w:tcPr>
            <w:tcW w:w="471" w:type="pct"/>
          </w:tcPr>
          <w:p w14:paraId="3BCB3E16" w14:textId="77777777" w:rsidR="00032EC9" w:rsidRPr="009171D1" w:rsidRDefault="00032EC9" w:rsidP="00A01CBB">
            <w:pPr>
              <w:pStyle w:val="TAC"/>
              <w:rPr>
                <w:rFonts w:cs="Arial"/>
                <w:szCs w:val="18"/>
              </w:rPr>
            </w:pPr>
            <w:r w:rsidRPr="009171D1">
              <w:t>518598</w:t>
            </w:r>
          </w:p>
        </w:tc>
        <w:tc>
          <w:tcPr>
            <w:tcW w:w="423" w:type="pct"/>
          </w:tcPr>
          <w:p w14:paraId="7F19B50B" w14:textId="77777777" w:rsidR="00032EC9" w:rsidRPr="009171D1" w:rsidRDefault="00032EC9" w:rsidP="00A01CBB">
            <w:pPr>
              <w:pStyle w:val="TAC"/>
              <w:rPr>
                <w:rFonts w:cs="Arial"/>
                <w:szCs w:val="18"/>
              </w:rPr>
            </w:pPr>
            <w:r w:rsidRPr="009171D1">
              <w:t>2592.99</w:t>
            </w:r>
          </w:p>
        </w:tc>
        <w:tc>
          <w:tcPr>
            <w:tcW w:w="531" w:type="pct"/>
            <w:vMerge/>
            <w:vAlign w:val="center"/>
          </w:tcPr>
          <w:p w14:paraId="18436C25" w14:textId="77777777" w:rsidR="00032EC9" w:rsidRPr="009171D1" w:rsidRDefault="00032EC9" w:rsidP="00A01CBB">
            <w:pPr>
              <w:pStyle w:val="TAC"/>
              <w:rPr>
                <w:rFonts w:eastAsia="Yu Mincho" w:cs="Arial"/>
                <w:szCs w:val="18"/>
              </w:rPr>
            </w:pPr>
          </w:p>
        </w:tc>
        <w:tc>
          <w:tcPr>
            <w:tcW w:w="667" w:type="pct"/>
            <w:vMerge/>
          </w:tcPr>
          <w:p w14:paraId="6D9898BC" w14:textId="77777777" w:rsidR="00032EC9" w:rsidRPr="009171D1" w:rsidRDefault="00032EC9" w:rsidP="00A01CBB">
            <w:pPr>
              <w:pStyle w:val="TAC"/>
              <w:rPr>
                <w:rFonts w:eastAsia="Yu Mincho" w:cs="Arial"/>
                <w:szCs w:val="18"/>
              </w:rPr>
            </w:pPr>
          </w:p>
        </w:tc>
      </w:tr>
      <w:tr w:rsidR="00032EC9" w:rsidRPr="009171D1" w14:paraId="3507CDAF" w14:textId="77777777" w:rsidTr="00A01CBB">
        <w:tc>
          <w:tcPr>
            <w:tcW w:w="325" w:type="pct"/>
            <w:vMerge/>
            <w:vAlign w:val="center"/>
          </w:tcPr>
          <w:p w14:paraId="331A2EDF" w14:textId="77777777" w:rsidR="00032EC9" w:rsidRPr="009171D1" w:rsidRDefault="00032EC9" w:rsidP="00A01CBB">
            <w:pPr>
              <w:pStyle w:val="TAC"/>
              <w:rPr>
                <w:rFonts w:eastAsia="Yu Mincho" w:cs="Arial"/>
                <w:szCs w:val="18"/>
              </w:rPr>
            </w:pPr>
          </w:p>
        </w:tc>
        <w:tc>
          <w:tcPr>
            <w:tcW w:w="415" w:type="pct"/>
            <w:vMerge/>
            <w:vAlign w:val="center"/>
          </w:tcPr>
          <w:p w14:paraId="0E84EAE5" w14:textId="77777777" w:rsidR="00032EC9" w:rsidRPr="009171D1" w:rsidRDefault="00032EC9" w:rsidP="00A01CBB">
            <w:pPr>
              <w:pStyle w:val="TAC"/>
              <w:rPr>
                <w:rFonts w:eastAsia="Yu Mincho" w:cs="Arial"/>
                <w:szCs w:val="18"/>
              </w:rPr>
            </w:pPr>
          </w:p>
        </w:tc>
        <w:tc>
          <w:tcPr>
            <w:tcW w:w="320" w:type="pct"/>
            <w:vMerge/>
            <w:vAlign w:val="center"/>
          </w:tcPr>
          <w:p w14:paraId="1C340A6B" w14:textId="77777777" w:rsidR="00032EC9" w:rsidRPr="009171D1" w:rsidRDefault="00032EC9" w:rsidP="00A01CBB">
            <w:pPr>
              <w:pStyle w:val="TAC"/>
              <w:rPr>
                <w:rFonts w:cs="Arial"/>
                <w:szCs w:val="18"/>
                <w:lang w:eastAsia="zh-CN"/>
              </w:rPr>
            </w:pPr>
          </w:p>
        </w:tc>
        <w:tc>
          <w:tcPr>
            <w:tcW w:w="579" w:type="pct"/>
            <w:vMerge/>
            <w:vAlign w:val="center"/>
          </w:tcPr>
          <w:p w14:paraId="13805954" w14:textId="77777777" w:rsidR="00032EC9" w:rsidRPr="009171D1" w:rsidRDefault="00032EC9" w:rsidP="00A01CBB">
            <w:pPr>
              <w:spacing w:after="0"/>
              <w:rPr>
                <w:rFonts w:ascii="Arial" w:hAnsi="Arial" w:cs="Arial"/>
                <w:sz w:val="18"/>
                <w:szCs w:val="18"/>
                <w:lang w:eastAsia="zh-CN"/>
              </w:rPr>
            </w:pPr>
          </w:p>
        </w:tc>
        <w:tc>
          <w:tcPr>
            <w:tcW w:w="374" w:type="pct"/>
          </w:tcPr>
          <w:p w14:paraId="3DEFB6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03F9F14" w14:textId="77777777" w:rsidR="00032EC9" w:rsidRPr="009171D1" w:rsidRDefault="00032EC9" w:rsidP="00A01CBB">
            <w:pPr>
              <w:pStyle w:val="TAC"/>
              <w:rPr>
                <w:rFonts w:cs="Arial"/>
                <w:szCs w:val="18"/>
              </w:rPr>
            </w:pPr>
            <w:r w:rsidRPr="009171D1">
              <w:t>528000</w:t>
            </w:r>
          </w:p>
        </w:tc>
        <w:tc>
          <w:tcPr>
            <w:tcW w:w="423" w:type="pct"/>
          </w:tcPr>
          <w:p w14:paraId="13C69DC2" w14:textId="77777777" w:rsidR="00032EC9" w:rsidRPr="009171D1" w:rsidRDefault="00032EC9" w:rsidP="00A01CBB">
            <w:pPr>
              <w:pStyle w:val="TAC"/>
              <w:rPr>
                <w:rFonts w:cs="Arial"/>
                <w:szCs w:val="18"/>
              </w:rPr>
            </w:pPr>
            <w:r w:rsidRPr="009171D1">
              <w:t>2640</w:t>
            </w:r>
          </w:p>
        </w:tc>
        <w:tc>
          <w:tcPr>
            <w:tcW w:w="471" w:type="pct"/>
          </w:tcPr>
          <w:p w14:paraId="459EC6A3" w14:textId="77777777" w:rsidR="00032EC9" w:rsidRPr="009171D1" w:rsidRDefault="00032EC9" w:rsidP="00A01CBB">
            <w:pPr>
              <w:pStyle w:val="TAC"/>
              <w:rPr>
                <w:rFonts w:cs="Arial"/>
                <w:szCs w:val="18"/>
              </w:rPr>
            </w:pPr>
            <w:r w:rsidRPr="009171D1">
              <w:t>528000</w:t>
            </w:r>
          </w:p>
        </w:tc>
        <w:tc>
          <w:tcPr>
            <w:tcW w:w="423" w:type="pct"/>
          </w:tcPr>
          <w:p w14:paraId="773726AA" w14:textId="77777777" w:rsidR="00032EC9" w:rsidRPr="009171D1" w:rsidRDefault="00032EC9" w:rsidP="00A01CBB">
            <w:pPr>
              <w:pStyle w:val="TAC"/>
              <w:rPr>
                <w:rFonts w:cs="Arial"/>
                <w:szCs w:val="18"/>
              </w:rPr>
            </w:pPr>
            <w:r w:rsidRPr="009171D1">
              <w:t>2640</w:t>
            </w:r>
          </w:p>
        </w:tc>
        <w:tc>
          <w:tcPr>
            <w:tcW w:w="531" w:type="pct"/>
            <w:vMerge/>
            <w:vAlign w:val="center"/>
          </w:tcPr>
          <w:p w14:paraId="19D34497" w14:textId="77777777" w:rsidR="00032EC9" w:rsidRPr="009171D1" w:rsidRDefault="00032EC9" w:rsidP="00A01CBB">
            <w:pPr>
              <w:pStyle w:val="TAC"/>
              <w:rPr>
                <w:rFonts w:eastAsia="Yu Mincho" w:cs="Arial"/>
                <w:szCs w:val="18"/>
              </w:rPr>
            </w:pPr>
          </w:p>
        </w:tc>
        <w:tc>
          <w:tcPr>
            <w:tcW w:w="667" w:type="pct"/>
            <w:vMerge/>
          </w:tcPr>
          <w:p w14:paraId="58FB2002" w14:textId="77777777" w:rsidR="00032EC9" w:rsidRPr="009171D1" w:rsidRDefault="00032EC9" w:rsidP="00A01CBB">
            <w:pPr>
              <w:pStyle w:val="TAC"/>
              <w:rPr>
                <w:rFonts w:eastAsia="Yu Mincho" w:cs="Arial"/>
                <w:szCs w:val="18"/>
              </w:rPr>
            </w:pPr>
          </w:p>
        </w:tc>
      </w:tr>
      <w:tr w:rsidR="00032EC9" w:rsidRPr="009171D1" w14:paraId="3EECA636" w14:textId="77777777" w:rsidTr="00A01CBB">
        <w:tc>
          <w:tcPr>
            <w:tcW w:w="325" w:type="pct"/>
            <w:vMerge w:val="restart"/>
            <w:vAlign w:val="center"/>
            <w:hideMark/>
          </w:tcPr>
          <w:p w14:paraId="076A8E1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n48</w:t>
            </w:r>
          </w:p>
        </w:tc>
        <w:tc>
          <w:tcPr>
            <w:tcW w:w="415" w:type="pct"/>
            <w:vMerge w:val="restart"/>
            <w:vAlign w:val="center"/>
            <w:hideMark/>
          </w:tcPr>
          <w:p w14:paraId="1DD8CD56"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20</w:t>
            </w:r>
          </w:p>
        </w:tc>
        <w:tc>
          <w:tcPr>
            <w:tcW w:w="320" w:type="pct"/>
            <w:vMerge w:val="restart"/>
            <w:vAlign w:val="center"/>
          </w:tcPr>
          <w:p w14:paraId="214A27B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34E1AE22"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0E2195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CF38B1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62B61FE" w14:textId="77777777" w:rsidR="00032EC9" w:rsidRPr="009171D1" w:rsidRDefault="00032EC9" w:rsidP="00A01CBB">
            <w:pPr>
              <w:pStyle w:val="TAC"/>
              <w:rPr>
                <w:rFonts w:cs="Arial"/>
                <w:szCs w:val="18"/>
              </w:rPr>
            </w:pPr>
            <w:r w:rsidRPr="009171D1">
              <w:rPr>
                <w:rFonts w:cs="Arial"/>
                <w:szCs w:val="18"/>
              </w:rPr>
              <w:t>637334</w:t>
            </w:r>
          </w:p>
        </w:tc>
        <w:tc>
          <w:tcPr>
            <w:tcW w:w="423" w:type="pct"/>
          </w:tcPr>
          <w:p w14:paraId="795B4468" w14:textId="77777777" w:rsidR="00032EC9" w:rsidRPr="009171D1" w:rsidRDefault="00032EC9" w:rsidP="00A01CBB">
            <w:pPr>
              <w:pStyle w:val="TAC"/>
              <w:rPr>
                <w:rFonts w:cs="Arial"/>
                <w:szCs w:val="18"/>
              </w:rPr>
            </w:pPr>
            <w:r w:rsidRPr="009171D1">
              <w:rPr>
                <w:rFonts w:cs="Arial"/>
                <w:szCs w:val="18"/>
              </w:rPr>
              <w:t>3560.01</w:t>
            </w:r>
          </w:p>
        </w:tc>
        <w:tc>
          <w:tcPr>
            <w:tcW w:w="471" w:type="pct"/>
            <w:vAlign w:val="center"/>
          </w:tcPr>
          <w:p w14:paraId="3D5C42CA" w14:textId="77777777" w:rsidR="00032EC9" w:rsidRPr="009171D1" w:rsidRDefault="00032EC9" w:rsidP="00A01CBB">
            <w:pPr>
              <w:pStyle w:val="TAC"/>
              <w:rPr>
                <w:rFonts w:cs="Arial"/>
                <w:szCs w:val="18"/>
              </w:rPr>
            </w:pPr>
            <w:r w:rsidRPr="009171D1">
              <w:rPr>
                <w:rFonts w:cs="Arial"/>
                <w:szCs w:val="18"/>
              </w:rPr>
              <w:t>637334</w:t>
            </w:r>
          </w:p>
        </w:tc>
        <w:tc>
          <w:tcPr>
            <w:tcW w:w="423" w:type="pct"/>
            <w:vAlign w:val="center"/>
          </w:tcPr>
          <w:p w14:paraId="177B26B6" w14:textId="77777777" w:rsidR="00032EC9" w:rsidRPr="009171D1" w:rsidRDefault="00032EC9" w:rsidP="00A01CBB">
            <w:pPr>
              <w:pStyle w:val="TAC"/>
              <w:rPr>
                <w:rFonts w:cs="Arial"/>
                <w:szCs w:val="18"/>
              </w:rPr>
            </w:pPr>
            <w:r w:rsidRPr="009171D1">
              <w:rPr>
                <w:rFonts w:cs="Arial"/>
                <w:szCs w:val="18"/>
              </w:rPr>
              <w:t>3560.01</w:t>
            </w:r>
          </w:p>
        </w:tc>
        <w:tc>
          <w:tcPr>
            <w:tcW w:w="531" w:type="pct"/>
            <w:vMerge w:val="restart"/>
            <w:vAlign w:val="center"/>
          </w:tcPr>
          <w:p w14:paraId="6A88DA1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50@25</w:t>
            </w:r>
          </w:p>
        </w:tc>
        <w:tc>
          <w:tcPr>
            <w:tcW w:w="667" w:type="pct"/>
            <w:vMerge w:val="restart"/>
          </w:tcPr>
          <w:p w14:paraId="1F23E3F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DAEE7C6" w14:textId="77777777" w:rsidTr="00A01CBB">
        <w:tc>
          <w:tcPr>
            <w:tcW w:w="325" w:type="pct"/>
            <w:vMerge/>
            <w:vAlign w:val="center"/>
          </w:tcPr>
          <w:p w14:paraId="17B143A8"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9171D1" w:rsidRDefault="00032EC9" w:rsidP="00A01CBB">
            <w:pPr>
              <w:spacing w:after="0"/>
              <w:rPr>
                <w:rFonts w:ascii="Arial" w:hAnsi="Arial" w:cs="Arial"/>
                <w:sz w:val="18"/>
                <w:szCs w:val="18"/>
                <w:lang w:eastAsia="zh-CN"/>
              </w:rPr>
            </w:pPr>
          </w:p>
        </w:tc>
        <w:tc>
          <w:tcPr>
            <w:tcW w:w="374" w:type="pct"/>
          </w:tcPr>
          <w:p w14:paraId="5CE04CE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3F24315" w14:textId="77777777" w:rsidR="00032EC9" w:rsidRPr="009171D1" w:rsidRDefault="00032EC9" w:rsidP="00A01CBB">
            <w:pPr>
              <w:pStyle w:val="TAC"/>
              <w:rPr>
                <w:rFonts w:cs="Arial"/>
                <w:szCs w:val="18"/>
              </w:rPr>
            </w:pPr>
            <w:r w:rsidRPr="009171D1">
              <w:rPr>
                <w:rFonts w:cs="Arial"/>
                <w:szCs w:val="18"/>
              </w:rPr>
              <w:t>641666</w:t>
            </w:r>
          </w:p>
        </w:tc>
        <w:tc>
          <w:tcPr>
            <w:tcW w:w="423" w:type="pct"/>
          </w:tcPr>
          <w:p w14:paraId="20045353" w14:textId="77777777" w:rsidR="00032EC9" w:rsidRPr="009171D1" w:rsidRDefault="00032EC9" w:rsidP="00A01CBB">
            <w:pPr>
              <w:pStyle w:val="TAC"/>
              <w:rPr>
                <w:rFonts w:cs="Arial"/>
                <w:szCs w:val="18"/>
              </w:rPr>
            </w:pPr>
            <w:r w:rsidRPr="009171D1">
              <w:rPr>
                <w:rFonts w:cs="Arial"/>
                <w:szCs w:val="18"/>
              </w:rPr>
              <w:t>3624.99</w:t>
            </w:r>
          </w:p>
        </w:tc>
        <w:tc>
          <w:tcPr>
            <w:tcW w:w="471" w:type="pct"/>
            <w:vAlign w:val="center"/>
          </w:tcPr>
          <w:p w14:paraId="60FD50B2" w14:textId="77777777" w:rsidR="00032EC9" w:rsidRPr="009171D1" w:rsidRDefault="00032EC9" w:rsidP="00A01CBB">
            <w:pPr>
              <w:pStyle w:val="TAC"/>
              <w:rPr>
                <w:rFonts w:cs="Arial"/>
                <w:szCs w:val="18"/>
              </w:rPr>
            </w:pPr>
            <w:r w:rsidRPr="009171D1">
              <w:rPr>
                <w:rFonts w:cs="Arial"/>
                <w:szCs w:val="18"/>
              </w:rPr>
              <w:t>641666</w:t>
            </w:r>
          </w:p>
        </w:tc>
        <w:tc>
          <w:tcPr>
            <w:tcW w:w="423" w:type="pct"/>
            <w:vAlign w:val="center"/>
          </w:tcPr>
          <w:p w14:paraId="710DA9AF" w14:textId="77777777" w:rsidR="00032EC9" w:rsidRPr="009171D1" w:rsidRDefault="00032EC9" w:rsidP="00A01CBB">
            <w:pPr>
              <w:pStyle w:val="TAC"/>
              <w:rPr>
                <w:rFonts w:cs="Arial"/>
                <w:szCs w:val="18"/>
              </w:rPr>
            </w:pPr>
            <w:r w:rsidRPr="009171D1">
              <w:rPr>
                <w:rFonts w:cs="Arial"/>
                <w:szCs w:val="18"/>
              </w:rPr>
              <w:t>3624.99</w:t>
            </w:r>
          </w:p>
        </w:tc>
        <w:tc>
          <w:tcPr>
            <w:tcW w:w="531" w:type="pct"/>
            <w:vMerge/>
            <w:vAlign w:val="center"/>
          </w:tcPr>
          <w:p w14:paraId="3433836E"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46DDADA" w14:textId="77777777" w:rsidTr="00A01CBB">
        <w:tc>
          <w:tcPr>
            <w:tcW w:w="325" w:type="pct"/>
            <w:vMerge/>
            <w:vAlign w:val="center"/>
          </w:tcPr>
          <w:p w14:paraId="09FE4743"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9171D1" w:rsidRDefault="00032EC9" w:rsidP="00A01CBB">
            <w:pPr>
              <w:spacing w:after="0"/>
              <w:rPr>
                <w:rFonts w:ascii="Arial" w:hAnsi="Arial" w:cs="Arial"/>
                <w:sz w:val="18"/>
                <w:szCs w:val="18"/>
                <w:lang w:eastAsia="zh-CN"/>
              </w:rPr>
            </w:pPr>
          </w:p>
        </w:tc>
        <w:tc>
          <w:tcPr>
            <w:tcW w:w="374" w:type="pct"/>
          </w:tcPr>
          <w:p w14:paraId="437E6FF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49AA71B" w14:textId="77777777" w:rsidR="00032EC9" w:rsidRPr="009171D1" w:rsidRDefault="00032EC9" w:rsidP="00A01CBB">
            <w:pPr>
              <w:pStyle w:val="TAC"/>
              <w:rPr>
                <w:rFonts w:cs="Arial"/>
                <w:szCs w:val="18"/>
              </w:rPr>
            </w:pPr>
            <w:r w:rsidRPr="009171D1">
              <w:rPr>
                <w:rFonts w:cs="Arial"/>
                <w:szCs w:val="18"/>
              </w:rPr>
              <w:t>646000</w:t>
            </w:r>
          </w:p>
        </w:tc>
        <w:tc>
          <w:tcPr>
            <w:tcW w:w="423" w:type="pct"/>
          </w:tcPr>
          <w:p w14:paraId="1C09961F" w14:textId="77777777" w:rsidR="00032EC9" w:rsidRPr="009171D1" w:rsidRDefault="00032EC9" w:rsidP="00A01CBB">
            <w:pPr>
              <w:pStyle w:val="TAC"/>
              <w:rPr>
                <w:rFonts w:cs="Arial"/>
                <w:szCs w:val="18"/>
              </w:rPr>
            </w:pPr>
            <w:r w:rsidRPr="009171D1">
              <w:rPr>
                <w:rFonts w:cs="Arial"/>
                <w:szCs w:val="18"/>
              </w:rPr>
              <w:t>3690</w:t>
            </w:r>
          </w:p>
        </w:tc>
        <w:tc>
          <w:tcPr>
            <w:tcW w:w="471" w:type="pct"/>
            <w:vAlign w:val="center"/>
          </w:tcPr>
          <w:p w14:paraId="36D0D889" w14:textId="77777777" w:rsidR="00032EC9" w:rsidRPr="009171D1" w:rsidRDefault="00032EC9" w:rsidP="00A01CBB">
            <w:pPr>
              <w:pStyle w:val="TAC"/>
              <w:rPr>
                <w:rFonts w:cs="Arial"/>
                <w:szCs w:val="18"/>
              </w:rPr>
            </w:pPr>
            <w:r w:rsidRPr="009171D1">
              <w:rPr>
                <w:rFonts w:cs="Arial"/>
                <w:szCs w:val="18"/>
              </w:rPr>
              <w:t>646000</w:t>
            </w:r>
          </w:p>
        </w:tc>
        <w:tc>
          <w:tcPr>
            <w:tcW w:w="423" w:type="pct"/>
            <w:vAlign w:val="center"/>
          </w:tcPr>
          <w:p w14:paraId="050FDF3B" w14:textId="77777777" w:rsidR="00032EC9" w:rsidRPr="009171D1" w:rsidRDefault="00032EC9" w:rsidP="00A01CBB">
            <w:pPr>
              <w:pStyle w:val="TAC"/>
              <w:rPr>
                <w:rFonts w:cs="Arial"/>
                <w:szCs w:val="18"/>
              </w:rPr>
            </w:pPr>
            <w:r w:rsidRPr="009171D1">
              <w:rPr>
                <w:rFonts w:cs="Arial"/>
                <w:szCs w:val="18"/>
              </w:rPr>
              <w:t>3690</w:t>
            </w:r>
          </w:p>
        </w:tc>
        <w:tc>
          <w:tcPr>
            <w:tcW w:w="531" w:type="pct"/>
            <w:vMerge/>
            <w:vAlign w:val="center"/>
          </w:tcPr>
          <w:p w14:paraId="4CF39DA5"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26C79119" w14:textId="77777777" w:rsidTr="00A01CBB">
        <w:tc>
          <w:tcPr>
            <w:tcW w:w="325" w:type="pct"/>
            <w:vMerge w:val="restart"/>
            <w:vAlign w:val="center"/>
            <w:hideMark/>
          </w:tcPr>
          <w:p w14:paraId="3571D3BC" w14:textId="77777777" w:rsidR="00032EC9" w:rsidRPr="009171D1" w:rsidRDefault="00032EC9" w:rsidP="00A01CBB">
            <w:pPr>
              <w:pStyle w:val="TAC"/>
              <w:rPr>
                <w:rFonts w:cs="Arial"/>
                <w:szCs w:val="18"/>
                <w:lang w:eastAsia="zh-CN"/>
              </w:rPr>
            </w:pPr>
            <w:r w:rsidRPr="009171D1">
              <w:rPr>
                <w:rFonts w:cs="Arial"/>
                <w:szCs w:val="18"/>
                <w:lang w:eastAsia="zh-CN"/>
              </w:rPr>
              <w:t>n50</w:t>
            </w:r>
          </w:p>
        </w:tc>
        <w:tc>
          <w:tcPr>
            <w:tcW w:w="415" w:type="pct"/>
            <w:vMerge w:val="restart"/>
            <w:vAlign w:val="center"/>
            <w:hideMark/>
          </w:tcPr>
          <w:p w14:paraId="6AD4948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320" w:type="pct"/>
            <w:vMerge w:val="restart"/>
            <w:vAlign w:val="center"/>
          </w:tcPr>
          <w:p w14:paraId="785413C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4C88A85E"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1AFF29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5FA7FE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6094364" w14:textId="77777777" w:rsidR="00032EC9" w:rsidRPr="009171D1" w:rsidRDefault="00032EC9" w:rsidP="00A01CBB">
            <w:pPr>
              <w:pStyle w:val="TAC"/>
              <w:rPr>
                <w:rFonts w:cs="Arial"/>
                <w:szCs w:val="18"/>
              </w:rPr>
            </w:pPr>
            <w:r w:rsidRPr="009171D1">
              <w:rPr>
                <w:rFonts w:cs="Arial"/>
                <w:szCs w:val="18"/>
              </w:rPr>
              <w:t>288400</w:t>
            </w:r>
          </w:p>
        </w:tc>
        <w:tc>
          <w:tcPr>
            <w:tcW w:w="423" w:type="pct"/>
          </w:tcPr>
          <w:p w14:paraId="1C6B2CF2" w14:textId="77777777" w:rsidR="00032EC9" w:rsidRPr="009171D1" w:rsidRDefault="00032EC9" w:rsidP="00A01CBB">
            <w:pPr>
              <w:pStyle w:val="TAC"/>
              <w:rPr>
                <w:rFonts w:cs="Arial"/>
                <w:szCs w:val="18"/>
              </w:rPr>
            </w:pPr>
            <w:r w:rsidRPr="009171D1">
              <w:rPr>
                <w:rFonts w:cs="Arial"/>
                <w:szCs w:val="18"/>
              </w:rPr>
              <w:t>1442</w:t>
            </w:r>
          </w:p>
        </w:tc>
        <w:tc>
          <w:tcPr>
            <w:tcW w:w="471" w:type="pct"/>
            <w:vAlign w:val="center"/>
          </w:tcPr>
          <w:p w14:paraId="56A7FCAE" w14:textId="77777777" w:rsidR="00032EC9" w:rsidRPr="009171D1" w:rsidRDefault="00032EC9" w:rsidP="00A01CBB">
            <w:pPr>
              <w:pStyle w:val="TAC"/>
              <w:rPr>
                <w:rFonts w:cs="Arial"/>
                <w:szCs w:val="18"/>
              </w:rPr>
            </w:pPr>
            <w:r w:rsidRPr="009171D1">
              <w:rPr>
                <w:rFonts w:cs="Arial"/>
                <w:szCs w:val="18"/>
              </w:rPr>
              <w:t>288400</w:t>
            </w:r>
          </w:p>
        </w:tc>
        <w:tc>
          <w:tcPr>
            <w:tcW w:w="423" w:type="pct"/>
            <w:vAlign w:val="center"/>
          </w:tcPr>
          <w:p w14:paraId="059584F8" w14:textId="77777777" w:rsidR="00032EC9" w:rsidRPr="009171D1" w:rsidRDefault="00032EC9" w:rsidP="00A01CBB">
            <w:pPr>
              <w:pStyle w:val="TAC"/>
              <w:rPr>
                <w:rFonts w:cs="Arial"/>
                <w:szCs w:val="18"/>
              </w:rPr>
            </w:pPr>
            <w:r w:rsidRPr="009171D1">
              <w:rPr>
                <w:rFonts w:cs="Arial"/>
                <w:szCs w:val="18"/>
              </w:rPr>
              <w:t>1442</w:t>
            </w:r>
          </w:p>
        </w:tc>
        <w:tc>
          <w:tcPr>
            <w:tcW w:w="531" w:type="pct"/>
            <w:vMerge w:val="restart"/>
            <w:vAlign w:val="center"/>
          </w:tcPr>
          <w:p w14:paraId="541AC4D5"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21FDF5B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9EBD90C" w14:textId="77777777" w:rsidTr="00A01CBB">
        <w:tc>
          <w:tcPr>
            <w:tcW w:w="325" w:type="pct"/>
            <w:vMerge/>
            <w:vAlign w:val="center"/>
          </w:tcPr>
          <w:p w14:paraId="511620FB" w14:textId="77777777" w:rsidR="00032EC9" w:rsidRPr="009171D1" w:rsidRDefault="00032EC9" w:rsidP="00A01CBB">
            <w:pPr>
              <w:pStyle w:val="TAC"/>
              <w:rPr>
                <w:rFonts w:cs="Arial"/>
                <w:szCs w:val="18"/>
                <w:lang w:eastAsia="zh-CN"/>
              </w:rPr>
            </w:pPr>
          </w:p>
        </w:tc>
        <w:tc>
          <w:tcPr>
            <w:tcW w:w="415" w:type="pct"/>
            <w:vMerge/>
            <w:vAlign w:val="center"/>
          </w:tcPr>
          <w:p w14:paraId="58FC202A" w14:textId="77777777" w:rsidR="00032EC9" w:rsidRPr="009171D1" w:rsidRDefault="00032EC9" w:rsidP="00A01CBB">
            <w:pPr>
              <w:pStyle w:val="TAC"/>
              <w:rPr>
                <w:rFonts w:cs="Arial"/>
                <w:szCs w:val="18"/>
                <w:lang w:eastAsia="zh-CN"/>
              </w:rPr>
            </w:pPr>
          </w:p>
        </w:tc>
        <w:tc>
          <w:tcPr>
            <w:tcW w:w="320" w:type="pct"/>
            <w:vMerge/>
            <w:vAlign w:val="center"/>
          </w:tcPr>
          <w:p w14:paraId="5B6AC31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9171D1" w:rsidRDefault="00032EC9" w:rsidP="00A01CBB">
            <w:pPr>
              <w:spacing w:after="0"/>
              <w:rPr>
                <w:rFonts w:ascii="Arial" w:hAnsi="Arial" w:cs="Arial"/>
                <w:sz w:val="18"/>
                <w:szCs w:val="18"/>
                <w:lang w:eastAsia="zh-CN"/>
              </w:rPr>
            </w:pPr>
          </w:p>
        </w:tc>
        <w:tc>
          <w:tcPr>
            <w:tcW w:w="374" w:type="pct"/>
          </w:tcPr>
          <w:p w14:paraId="5966977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FCD279D" w14:textId="77777777" w:rsidR="00032EC9" w:rsidRPr="009171D1" w:rsidRDefault="00032EC9" w:rsidP="00A01CBB">
            <w:pPr>
              <w:pStyle w:val="TAC"/>
              <w:rPr>
                <w:rFonts w:cs="Arial"/>
                <w:szCs w:val="18"/>
              </w:rPr>
            </w:pPr>
            <w:r w:rsidRPr="009171D1">
              <w:rPr>
                <w:rFonts w:cs="Arial"/>
                <w:szCs w:val="18"/>
              </w:rPr>
              <w:t>294900</w:t>
            </w:r>
          </w:p>
        </w:tc>
        <w:tc>
          <w:tcPr>
            <w:tcW w:w="423" w:type="pct"/>
          </w:tcPr>
          <w:p w14:paraId="0C759026" w14:textId="77777777" w:rsidR="00032EC9" w:rsidRPr="009171D1" w:rsidRDefault="00032EC9" w:rsidP="00A01CBB">
            <w:pPr>
              <w:pStyle w:val="TAC"/>
              <w:rPr>
                <w:rFonts w:cs="Arial"/>
                <w:szCs w:val="18"/>
              </w:rPr>
            </w:pPr>
            <w:r w:rsidRPr="009171D1">
              <w:rPr>
                <w:rFonts w:cs="Arial"/>
                <w:szCs w:val="18"/>
              </w:rPr>
              <w:t>1474.5</w:t>
            </w:r>
          </w:p>
        </w:tc>
        <w:tc>
          <w:tcPr>
            <w:tcW w:w="471" w:type="pct"/>
            <w:vAlign w:val="center"/>
          </w:tcPr>
          <w:p w14:paraId="1527BAAE" w14:textId="77777777" w:rsidR="00032EC9" w:rsidRPr="009171D1" w:rsidRDefault="00032EC9" w:rsidP="00A01CBB">
            <w:pPr>
              <w:pStyle w:val="TAC"/>
              <w:rPr>
                <w:rFonts w:cs="Arial"/>
                <w:szCs w:val="18"/>
              </w:rPr>
            </w:pPr>
            <w:r w:rsidRPr="009171D1">
              <w:rPr>
                <w:rFonts w:cs="Arial"/>
                <w:szCs w:val="18"/>
              </w:rPr>
              <w:t>294900</w:t>
            </w:r>
          </w:p>
        </w:tc>
        <w:tc>
          <w:tcPr>
            <w:tcW w:w="423" w:type="pct"/>
            <w:vAlign w:val="center"/>
          </w:tcPr>
          <w:p w14:paraId="30315385" w14:textId="77777777" w:rsidR="00032EC9" w:rsidRPr="009171D1" w:rsidRDefault="00032EC9" w:rsidP="00A01CBB">
            <w:pPr>
              <w:pStyle w:val="TAC"/>
              <w:rPr>
                <w:rFonts w:cs="Arial"/>
                <w:szCs w:val="18"/>
              </w:rPr>
            </w:pPr>
            <w:r w:rsidRPr="009171D1">
              <w:rPr>
                <w:rFonts w:cs="Arial"/>
                <w:szCs w:val="18"/>
              </w:rPr>
              <w:t>1474.5</w:t>
            </w:r>
          </w:p>
        </w:tc>
        <w:tc>
          <w:tcPr>
            <w:tcW w:w="531" w:type="pct"/>
            <w:vMerge/>
            <w:vAlign w:val="center"/>
          </w:tcPr>
          <w:p w14:paraId="6F5DD288" w14:textId="77777777" w:rsidR="00032EC9" w:rsidRPr="009171D1" w:rsidRDefault="00032EC9" w:rsidP="00A01CBB">
            <w:pPr>
              <w:pStyle w:val="TAC"/>
              <w:rPr>
                <w:rFonts w:cs="Arial"/>
                <w:szCs w:val="18"/>
                <w:lang w:eastAsia="zh-CN"/>
              </w:rPr>
            </w:pPr>
          </w:p>
        </w:tc>
        <w:tc>
          <w:tcPr>
            <w:tcW w:w="667" w:type="pct"/>
            <w:vMerge/>
          </w:tcPr>
          <w:p w14:paraId="7D62949A" w14:textId="77777777" w:rsidR="00032EC9" w:rsidRPr="009171D1" w:rsidRDefault="00032EC9" w:rsidP="00A01CBB">
            <w:pPr>
              <w:pStyle w:val="TAC"/>
              <w:rPr>
                <w:rFonts w:cs="Arial"/>
                <w:szCs w:val="18"/>
                <w:lang w:eastAsia="zh-CN"/>
              </w:rPr>
            </w:pPr>
          </w:p>
        </w:tc>
      </w:tr>
      <w:tr w:rsidR="00032EC9" w:rsidRPr="009171D1" w14:paraId="224CBE99" w14:textId="77777777" w:rsidTr="00A01CBB">
        <w:tc>
          <w:tcPr>
            <w:tcW w:w="325" w:type="pct"/>
            <w:vMerge/>
            <w:vAlign w:val="center"/>
          </w:tcPr>
          <w:p w14:paraId="77F279FF" w14:textId="77777777" w:rsidR="00032EC9" w:rsidRPr="009171D1" w:rsidRDefault="00032EC9" w:rsidP="00A01CBB">
            <w:pPr>
              <w:pStyle w:val="TAC"/>
              <w:rPr>
                <w:rFonts w:cs="Arial"/>
                <w:szCs w:val="18"/>
                <w:lang w:eastAsia="zh-CN"/>
              </w:rPr>
            </w:pPr>
          </w:p>
        </w:tc>
        <w:tc>
          <w:tcPr>
            <w:tcW w:w="415" w:type="pct"/>
            <w:vMerge/>
            <w:vAlign w:val="center"/>
          </w:tcPr>
          <w:p w14:paraId="2C3F2745" w14:textId="77777777" w:rsidR="00032EC9" w:rsidRPr="009171D1" w:rsidRDefault="00032EC9" w:rsidP="00A01CBB">
            <w:pPr>
              <w:pStyle w:val="TAC"/>
              <w:rPr>
                <w:rFonts w:cs="Arial"/>
                <w:szCs w:val="18"/>
                <w:lang w:eastAsia="zh-CN"/>
              </w:rPr>
            </w:pPr>
          </w:p>
        </w:tc>
        <w:tc>
          <w:tcPr>
            <w:tcW w:w="320" w:type="pct"/>
            <w:vMerge/>
            <w:vAlign w:val="center"/>
          </w:tcPr>
          <w:p w14:paraId="0DD250D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9171D1" w:rsidRDefault="00032EC9" w:rsidP="00A01CBB">
            <w:pPr>
              <w:spacing w:after="0"/>
              <w:rPr>
                <w:rFonts w:ascii="Arial" w:hAnsi="Arial" w:cs="Arial"/>
                <w:sz w:val="18"/>
                <w:szCs w:val="18"/>
                <w:lang w:eastAsia="zh-CN"/>
              </w:rPr>
            </w:pPr>
          </w:p>
        </w:tc>
        <w:tc>
          <w:tcPr>
            <w:tcW w:w="374" w:type="pct"/>
          </w:tcPr>
          <w:p w14:paraId="573BC63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B2FE920" w14:textId="77777777" w:rsidR="00032EC9" w:rsidRPr="009171D1" w:rsidRDefault="00032EC9" w:rsidP="00A01CBB">
            <w:pPr>
              <w:pStyle w:val="TAC"/>
              <w:rPr>
                <w:rFonts w:cs="Arial"/>
                <w:szCs w:val="18"/>
              </w:rPr>
            </w:pPr>
            <w:r w:rsidRPr="009171D1">
              <w:rPr>
                <w:rFonts w:cs="Arial"/>
                <w:szCs w:val="18"/>
              </w:rPr>
              <w:t>301400</w:t>
            </w:r>
          </w:p>
        </w:tc>
        <w:tc>
          <w:tcPr>
            <w:tcW w:w="423" w:type="pct"/>
          </w:tcPr>
          <w:p w14:paraId="680F2C7E" w14:textId="77777777" w:rsidR="00032EC9" w:rsidRPr="009171D1" w:rsidRDefault="00032EC9" w:rsidP="00A01CBB">
            <w:pPr>
              <w:pStyle w:val="TAC"/>
              <w:rPr>
                <w:rFonts w:cs="Arial"/>
                <w:szCs w:val="18"/>
              </w:rPr>
            </w:pPr>
            <w:r w:rsidRPr="009171D1">
              <w:rPr>
                <w:rFonts w:cs="Arial"/>
                <w:szCs w:val="18"/>
              </w:rPr>
              <w:t>1507</w:t>
            </w:r>
          </w:p>
        </w:tc>
        <w:tc>
          <w:tcPr>
            <w:tcW w:w="471" w:type="pct"/>
            <w:vAlign w:val="center"/>
          </w:tcPr>
          <w:p w14:paraId="292ABCA2" w14:textId="77777777" w:rsidR="00032EC9" w:rsidRPr="009171D1" w:rsidRDefault="00032EC9" w:rsidP="00A01CBB">
            <w:pPr>
              <w:pStyle w:val="TAC"/>
              <w:rPr>
                <w:rFonts w:cs="Arial"/>
                <w:szCs w:val="18"/>
              </w:rPr>
            </w:pPr>
            <w:r w:rsidRPr="009171D1">
              <w:rPr>
                <w:rFonts w:cs="Arial"/>
                <w:szCs w:val="18"/>
              </w:rPr>
              <w:t>301400</w:t>
            </w:r>
          </w:p>
        </w:tc>
        <w:tc>
          <w:tcPr>
            <w:tcW w:w="423" w:type="pct"/>
            <w:vAlign w:val="center"/>
          </w:tcPr>
          <w:p w14:paraId="67936B0A" w14:textId="77777777" w:rsidR="00032EC9" w:rsidRPr="009171D1" w:rsidRDefault="00032EC9" w:rsidP="00A01CBB">
            <w:pPr>
              <w:pStyle w:val="TAC"/>
              <w:rPr>
                <w:rFonts w:cs="Arial"/>
                <w:szCs w:val="18"/>
              </w:rPr>
            </w:pPr>
            <w:r w:rsidRPr="009171D1">
              <w:rPr>
                <w:rFonts w:cs="Arial"/>
                <w:szCs w:val="18"/>
              </w:rPr>
              <w:t>1507</w:t>
            </w:r>
          </w:p>
        </w:tc>
        <w:tc>
          <w:tcPr>
            <w:tcW w:w="531" w:type="pct"/>
            <w:vMerge/>
            <w:vAlign w:val="center"/>
          </w:tcPr>
          <w:p w14:paraId="1D7E56D2" w14:textId="77777777" w:rsidR="00032EC9" w:rsidRPr="009171D1" w:rsidRDefault="00032EC9" w:rsidP="00A01CBB">
            <w:pPr>
              <w:pStyle w:val="TAC"/>
              <w:rPr>
                <w:rFonts w:cs="Arial"/>
                <w:szCs w:val="18"/>
                <w:lang w:eastAsia="zh-CN"/>
              </w:rPr>
            </w:pPr>
          </w:p>
        </w:tc>
        <w:tc>
          <w:tcPr>
            <w:tcW w:w="667" w:type="pct"/>
            <w:vMerge/>
          </w:tcPr>
          <w:p w14:paraId="12D57741" w14:textId="77777777" w:rsidR="00032EC9" w:rsidRPr="009171D1" w:rsidRDefault="00032EC9" w:rsidP="00A01CBB">
            <w:pPr>
              <w:pStyle w:val="TAC"/>
              <w:rPr>
                <w:rFonts w:cs="Arial"/>
                <w:szCs w:val="18"/>
                <w:lang w:eastAsia="zh-CN"/>
              </w:rPr>
            </w:pPr>
          </w:p>
        </w:tc>
      </w:tr>
      <w:tr w:rsidR="00032EC9" w:rsidRPr="009171D1" w14:paraId="41DC6161" w14:textId="77777777" w:rsidTr="00A01CBB">
        <w:tc>
          <w:tcPr>
            <w:tcW w:w="325" w:type="pct"/>
            <w:vMerge w:val="restart"/>
            <w:vAlign w:val="center"/>
            <w:hideMark/>
          </w:tcPr>
          <w:p w14:paraId="7538C015" w14:textId="77777777" w:rsidR="00032EC9" w:rsidRPr="009171D1" w:rsidRDefault="00032EC9" w:rsidP="00A01CBB">
            <w:pPr>
              <w:pStyle w:val="TAC"/>
              <w:rPr>
                <w:rFonts w:eastAsia="Yu Mincho" w:cs="Arial"/>
                <w:szCs w:val="18"/>
              </w:rPr>
            </w:pPr>
            <w:r w:rsidRPr="009171D1">
              <w:rPr>
                <w:rFonts w:eastAsia="Yu Mincho" w:cs="Arial"/>
                <w:szCs w:val="18"/>
              </w:rPr>
              <w:t>n51</w:t>
            </w:r>
          </w:p>
        </w:tc>
        <w:tc>
          <w:tcPr>
            <w:tcW w:w="415" w:type="pct"/>
            <w:vMerge w:val="restart"/>
            <w:vAlign w:val="center"/>
            <w:hideMark/>
          </w:tcPr>
          <w:p w14:paraId="1D2DD0EE" w14:textId="77777777" w:rsidR="00032EC9" w:rsidRPr="009171D1" w:rsidRDefault="00032EC9" w:rsidP="00A01CBB">
            <w:pPr>
              <w:pStyle w:val="TAC"/>
              <w:rPr>
                <w:rFonts w:eastAsia="Yu Mincho" w:cs="Arial"/>
                <w:szCs w:val="18"/>
              </w:rPr>
            </w:pPr>
            <w:r w:rsidRPr="009171D1">
              <w:rPr>
                <w:rFonts w:eastAsia="Yu Mincho" w:cs="Arial"/>
                <w:szCs w:val="18"/>
              </w:rPr>
              <w:t>5</w:t>
            </w:r>
          </w:p>
        </w:tc>
        <w:tc>
          <w:tcPr>
            <w:tcW w:w="320" w:type="pct"/>
            <w:vMerge w:val="restart"/>
            <w:vAlign w:val="center"/>
          </w:tcPr>
          <w:p w14:paraId="01B4F223"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15B9DA9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604B832"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E1B03A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7D67B498" w14:textId="77777777" w:rsidR="00032EC9" w:rsidRPr="009171D1" w:rsidRDefault="00032EC9" w:rsidP="00A01CBB">
            <w:pPr>
              <w:pStyle w:val="TAC"/>
              <w:rPr>
                <w:rFonts w:eastAsia="Yu Mincho" w:cs="Arial"/>
                <w:szCs w:val="18"/>
              </w:rPr>
            </w:pPr>
            <w:r w:rsidRPr="009171D1">
              <w:rPr>
                <w:rFonts w:cs="Arial"/>
                <w:szCs w:val="18"/>
              </w:rPr>
              <w:t>285900</w:t>
            </w:r>
          </w:p>
        </w:tc>
        <w:tc>
          <w:tcPr>
            <w:tcW w:w="423" w:type="pct"/>
            <w:vMerge w:val="restart"/>
            <w:vAlign w:val="center"/>
          </w:tcPr>
          <w:p w14:paraId="0E881B64" w14:textId="77777777" w:rsidR="00032EC9" w:rsidRPr="009171D1" w:rsidRDefault="00032EC9" w:rsidP="00A01CBB">
            <w:pPr>
              <w:pStyle w:val="TAC"/>
              <w:rPr>
                <w:rFonts w:eastAsia="Yu Mincho" w:cs="Arial"/>
                <w:szCs w:val="18"/>
              </w:rPr>
            </w:pPr>
            <w:r w:rsidRPr="009171D1">
              <w:rPr>
                <w:rFonts w:cs="Arial"/>
                <w:szCs w:val="18"/>
              </w:rPr>
              <w:t>1429.5</w:t>
            </w:r>
          </w:p>
        </w:tc>
        <w:tc>
          <w:tcPr>
            <w:tcW w:w="471" w:type="pct"/>
            <w:vMerge w:val="restart"/>
            <w:vAlign w:val="center"/>
          </w:tcPr>
          <w:p w14:paraId="168F7BA9" w14:textId="77777777" w:rsidR="00032EC9" w:rsidRPr="009171D1" w:rsidRDefault="00032EC9" w:rsidP="00A01CBB">
            <w:pPr>
              <w:pStyle w:val="TAC"/>
              <w:rPr>
                <w:rFonts w:eastAsia="Yu Mincho" w:cs="Arial"/>
                <w:szCs w:val="18"/>
              </w:rPr>
            </w:pPr>
            <w:r w:rsidRPr="009171D1">
              <w:rPr>
                <w:rFonts w:cs="Arial"/>
                <w:szCs w:val="18"/>
              </w:rPr>
              <w:t>285900</w:t>
            </w:r>
          </w:p>
        </w:tc>
        <w:tc>
          <w:tcPr>
            <w:tcW w:w="423" w:type="pct"/>
            <w:vMerge w:val="restart"/>
            <w:vAlign w:val="center"/>
          </w:tcPr>
          <w:p w14:paraId="1987BBF1" w14:textId="77777777" w:rsidR="00032EC9" w:rsidRPr="009171D1" w:rsidRDefault="00032EC9" w:rsidP="00A01CBB">
            <w:pPr>
              <w:pStyle w:val="TAC"/>
              <w:rPr>
                <w:rFonts w:eastAsia="Yu Mincho" w:cs="Arial"/>
                <w:szCs w:val="18"/>
              </w:rPr>
            </w:pPr>
            <w:r w:rsidRPr="009171D1">
              <w:rPr>
                <w:rFonts w:cs="Arial"/>
                <w:szCs w:val="18"/>
              </w:rPr>
              <w:t>1429.5</w:t>
            </w:r>
          </w:p>
        </w:tc>
        <w:tc>
          <w:tcPr>
            <w:tcW w:w="531" w:type="pct"/>
            <w:vMerge w:val="restart"/>
            <w:vAlign w:val="center"/>
          </w:tcPr>
          <w:p w14:paraId="0741D336" w14:textId="77777777" w:rsidR="00032EC9" w:rsidRPr="009171D1" w:rsidRDefault="00032EC9" w:rsidP="00A01CBB">
            <w:pPr>
              <w:pStyle w:val="TAC"/>
              <w:rPr>
                <w:rFonts w:eastAsia="Yu Mincho" w:cs="Arial"/>
                <w:szCs w:val="18"/>
              </w:rPr>
            </w:pPr>
            <w:r w:rsidRPr="009171D1">
              <w:rPr>
                <w:rFonts w:cs="Arial"/>
                <w:szCs w:val="18"/>
                <w:lang w:eastAsia="zh-CN"/>
              </w:rPr>
              <w:t>12@6</w:t>
            </w:r>
          </w:p>
        </w:tc>
        <w:tc>
          <w:tcPr>
            <w:tcW w:w="667" w:type="pct"/>
            <w:vMerge w:val="restart"/>
          </w:tcPr>
          <w:p w14:paraId="03507D1D"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4F61282" w14:textId="77777777" w:rsidTr="00A01CBB">
        <w:tc>
          <w:tcPr>
            <w:tcW w:w="325" w:type="pct"/>
            <w:vMerge/>
            <w:vAlign w:val="center"/>
          </w:tcPr>
          <w:p w14:paraId="3E90A7A6" w14:textId="77777777" w:rsidR="00032EC9" w:rsidRPr="009171D1" w:rsidRDefault="00032EC9" w:rsidP="00A01CBB">
            <w:pPr>
              <w:pStyle w:val="TAC"/>
              <w:rPr>
                <w:rFonts w:eastAsia="Yu Mincho" w:cs="Arial"/>
                <w:szCs w:val="18"/>
              </w:rPr>
            </w:pPr>
          </w:p>
        </w:tc>
        <w:tc>
          <w:tcPr>
            <w:tcW w:w="415" w:type="pct"/>
            <w:vMerge/>
            <w:vAlign w:val="center"/>
          </w:tcPr>
          <w:p w14:paraId="4E7C5AE1" w14:textId="77777777" w:rsidR="00032EC9" w:rsidRPr="009171D1" w:rsidRDefault="00032EC9" w:rsidP="00A01CBB">
            <w:pPr>
              <w:pStyle w:val="TAC"/>
              <w:rPr>
                <w:rFonts w:eastAsia="Yu Mincho" w:cs="Arial"/>
                <w:szCs w:val="18"/>
              </w:rPr>
            </w:pPr>
          </w:p>
        </w:tc>
        <w:tc>
          <w:tcPr>
            <w:tcW w:w="320" w:type="pct"/>
            <w:vMerge/>
            <w:vAlign w:val="center"/>
          </w:tcPr>
          <w:p w14:paraId="13B73FD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9171D1" w:rsidRDefault="00032EC9" w:rsidP="00A01CBB">
            <w:pPr>
              <w:spacing w:after="0"/>
              <w:rPr>
                <w:rFonts w:ascii="Arial" w:hAnsi="Arial" w:cs="Arial"/>
                <w:sz w:val="18"/>
                <w:szCs w:val="18"/>
                <w:lang w:eastAsia="zh-CN"/>
              </w:rPr>
            </w:pPr>
          </w:p>
        </w:tc>
        <w:tc>
          <w:tcPr>
            <w:tcW w:w="374" w:type="pct"/>
          </w:tcPr>
          <w:p w14:paraId="6348318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63A1836D" w14:textId="77777777" w:rsidR="00032EC9" w:rsidRPr="009171D1" w:rsidRDefault="00032EC9" w:rsidP="00A01CBB">
            <w:pPr>
              <w:pStyle w:val="TAC"/>
              <w:rPr>
                <w:rFonts w:eastAsia="Yu Mincho" w:cs="Arial"/>
                <w:szCs w:val="18"/>
              </w:rPr>
            </w:pPr>
          </w:p>
        </w:tc>
        <w:tc>
          <w:tcPr>
            <w:tcW w:w="423" w:type="pct"/>
            <w:vMerge/>
            <w:vAlign w:val="center"/>
          </w:tcPr>
          <w:p w14:paraId="463BD5F2" w14:textId="77777777" w:rsidR="00032EC9" w:rsidRPr="009171D1" w:rsidRDefault="00032EC9" w:rsidP="00A01CBB">
            <w:pPr>
              <w:pStyle w:val="TAC"/>
              <w:rPr>
                <w:rFonts w:eastAsia="Yu Mincho" w:cs="Arial"/>
                <w:szCs w:val="18"/>
              </w:rPr>
            </w:pPr>
          </w:p>
        </w:tc>
        <w:tc>
          <w:tcPr>
            <w:tcW w:w="471" w:type="pct"/>
            <w:vMerge/>
          </w:tcPr>
          <w:p w14:paraId="008B8D98" w14:textId="77777777" w:rsidR="00032EC9" w:rsidRPr="009171D1" w:rsidRDefault="00032EC9" w:rsidP="00A01CBB">
            <w:pPr>
              <w:pStyle w:val="TAC"/>
              <w:rPr>
                <w:rFonts w:eastAsia="Yu Mincho" w:cs="Arial"/>
                <w:szCs w:val="18"/>
              </w:rPr>
            </w:pPr>
          </w:p>
        </w:tc>
        <w:tc>
          <w:tcPr>
            <w:tcW w:w="423" w:type="pct"/>
            <w:vMerge/>
          </w:tcPr>
          <w:p w14:paraId="04C3AA2F" w14:textId="77777777" w:rsidR="00032EC9" w:rsidRPr="009171D1" w:rsidRDefault="00032EC9" w:rsidP="00A01CBB">
            <w:pPr>
              <w:pStyle w:val="TAC"/>
              <w:rPr>
                <w:rFonts w:eastAsia="Yu Mincho" w:cs="Arial"/>
                <w:szCs w:val="18"/>
              </w:rPr>
            </w:pPr>
          </w:p>
        </w:tc>
        <w:tc>
          <w:tcPr>
            <w:tcW w:w="531" w:type="pct"/>
            <w:vMerge/>
            <w:vAlign w:val="center"/>
          </w:tcPr>
          <w:p w14:paraId="616475C2" w14:textId="77777777" w:rsidR="00032EC9" w:rsidRPr="009171D1" w:rsidRDefault="00032EC9" w:rsidP="00A01CBB">
            <w:pPr>
              <w:pStyle w:val="TAC"/>
              <w:rPr>
                <w:rFonts w:eastAsia="Yu Mincho" w:cs="Arial"/>
                <w:szCs w:val="18"/>
              </w:rPr>
            </w:pPr>
          </w:p>
        </w:tc>
        <w:tc>
          <w:tcPr>
            <w:tcW w:w="667" w:type="pct"/>
            <w:vMerge/>
          </w:tcPr>
          <w:p w14:paraId="66069103" w14:textId="77777777" w:rsidR="00032EC9" w:rsidRPr="009171D1" w:rsidRDefault="00032EC9" w:rsidP="00A01CBB">
            <w:pPr>
              <w:pStyle w:val="TAC"/>
              <w:rPr>
                <w:rFonts w:eastAsia="Yu Mincho" w:cs="Arial"/>
                <w:szCs w:val="18"/>
              </w:rPr>
            </w:pPr>
          </w:p>
        </w:tc>
      </w:tr>
      <w:tr w:rsidR="00032EC9" w:rsidRPr="009171D1" w14:paraId="3EB0C7B2" w14:textId="77777777" w:rsidTr="00A01CBB">
        <w:tc>
          <w:tcPr>
            <w:tcW w:w="325" w:type="pct"/>
            <w:vMerge/>
            <w:vAlign w:val="center"/>
          </w:tcPr>
          <w:p w14:paraId="0F30C6B8" w14:textId="77777777" w:rsidR="00032EC9" w:rsidRPr="009171D1" w:rsidRDefault="00032EC9" w:rsidP="00A01CBB">
            <w:pPr>
              <w:pStyle w:val="TAC"/>
              <w:rPr>
                <w:rFonts w:eastAsia="Yu Mincho" w:cs="Arial"/>
                <w:szCs w:val="18"/>
              </w:rPr>
            </w:pPr>
          </w:p>
        </w:tc>
        <w:tc>
          <w:tcPr>
            <w:tcW w:w="415" w:type="pct"/>
            <w:vMerge/>
            <w:vAlign w:val="center"/>
          </w:tcPr>
          <w:p w14:paraId="5D442AE1" w14:textId="77777777" w:rsidR="00032EC9" w:rsidRPr="009171D1" w:rsidRDefault="00032EC9" w:rsidP="00A01CBB">
            <w:pPr>
              <w:pStyle w:val="TAC"/>
              <w:rPr>
                <w:rFonts w:eastAsia="Yu Mincho" w:cs="Arial"/>
                <w:szCs w:val="18"/>
              </w:rPr>
            </w:pPr>
          </w:p>
        </w:tc>
        <w:tc>
          <w:tcPr>
            <w:tcW w:w="320" w:type="pct"/>
            <w:vMerge/>
            <w:vAlign w:val="center"/>
          </w:tcPr>
          <w:p w14:paraId="1B2DCFC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9171D1" w:rsidRDefault="00032EC9" w:rsidP="00A01CBB">
            <w:pPr>
              <w:spacing w:after="0"/>
              <w:rPr>
                <w:rFonts w:ascii="Arial" w:hAnsi="Arial" w:cs="Arial"/>
                <w:sz w:val="18"/>
                <w:szCs w:val="18"/>
                <w:lang w:eastAsia="zh-CN"/>
              </w:rPr>
            </w:pPr>
          </w:p>
        </w:tc>
        <w:tc>
          <w:tcPr>
            <w:tcW w:w="374" w:type="pct"/>
          </w:tcPr>
          <w:p w14:paraId="4968D7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56260326" w14:textId="77777777" w:rsidR="00032EC9" w:rsidRPr="009171D1" w:rsidRDefault="00032EC9" w:rsidP="00A01CBB">
            <w:pPr>
              <w:pStyle w:val="TAC"/>
              <w:rPr>
                <w:rFonts w:eastAsia="Yu Mincho" w:cs="Arial"/>
                <w:szCs w:val="18"/>
              </w:rPr>
            </w:pPr>
          </w:p>
        </w:tc>
        <w:tc>
          <w:tcPr>
            <w:tcW w:w="423" w:type="pct"/>
            <w:vMerge/>
            <w:vAlign w:val="center"/>
          </w:tcPr>
          <w:p w14:paraId="0B53AEB6" w14:textId="77777777" w:rsidR="00032EC9" w:rsidRPr="009171D1" w:rsidRDefault="00032EC9" w:rsidP="00A01CBB">
            <w:pPr>
              <w:pStyle w:val="TAC"/>
              <w:rPr>
                <w:rFonts w:eastAsia="Yu Mincho" w:cs="Arial"/>
                <w:szCs w:val="18"/>
              </w:rPr>
            </w:pPr>
          </w:p>
        </w:tc>
        <w:tc>
          <w:tcPr>
            <w:tcW w:w="471" w:type="pct"/>
            <w:vMerge/>
          </w:tcPr>
          <w:p w14:paraId="246230CB" w14:textId="77777777" w:rsidR="00032EC9" w:rsidRPr="009171D1" w:rsidRDefault="00032EC9" w:rsidP="00A01CBB">
            <w:pPr>
              <w:pStyle w:val="TAC"/>
              <w:rPr>
                <w:rFonts w:eastAsia="Yu Mincho" w:cs="Arial"/>
                <w:szCs w:val="18"/>
              </w:rPr>
            </w:pPr>
          </w:p>
        </w:tc>
        <w:tc>
          <w:tcPr>
            <w:tcW w:w="423" w:type="pct"/>
            <w:vMerge/>
          </w:tcPr>
          <w:p w14:paraId="65F6A9D2" w14:textId="77777777" w:rsidR="00032EC9" w:rsidRPr="009171D1" w:rsidRDefault="00032EC9" w:rsidP="00A01CBB">
            <w:pPr>
              <w:pStyle w:val="TAC"/>
              <w:rPr>
                <w:rFonts w:eastAsia="Yu Mincho" w:cs="Arial"/>
                <w:szCs w:val="18"/>
              </w:rPr>
            </w:pPr>
          </w:p>
        </w:tc>
        <w:tc>
          <w:tcPr>
            <w:tcW w:w="531" w:type="pct"/>
            <w:vMerge/>
            <w:vAlign w:val="center"/>
          </w:tcPr>
          <w:p w14:paraId="42DDC178" w14:textId="77777777" w:rsidR="00032EC9" w:rsidRPr="009171D1" w:rsidRDefault="00032EC9" w:rsidP="00A01CBB">
            <w:pPr>
              <w:pStyle w:val="TAC"/>
              <w:rPr>
                <w:rFonts w:eastAsia="Yu Mincho" w:cs="Arial"/>
                <w:szCs w:val="18"/>
              </w:rPr>
            </w:pPr>
          </w:p>
        </w:tc>
        <w:tc>
          <w:tcPr>
            <w:tcW w:w="667" w:type="pct"/>
            <w:vMerge/>
          </w:tcPr>
          <w:p w14:paraId="5053ECD0" w14:textId="77777777" w:rsidR="00032EC9" w:rsidRPr="009171D1" w:rsidRDefault="00032EC9" w:rsidP="00A01CBB">
            <w:pPr>
              <w:pStyle w:val="TAC"/>
              <w:rPr>
                <w:rFonts w:eastAsia="Yu Mincho" w:cs="Arial"/>
                <w:szCs w:val="18"/>
              </w:rPr>
            </w:pPr>
          </w:p>
        </w:tc>
      </w:tr>
      <w:tr w:rsidR="00032EC9" w:rsidRPr="009171D1" w14:paraId="49C252FC" w14:textId="77777777" w:rsidTr="00A01CBB">
        <w:tc>
          <w:tcPr>
            <w:tcW w:w="325" w:type="pct"/>
            <w:vMerge w:val="restart"/>
            <w:vAlign w:val="center"/>
            <w:hideMark/>
          </w:tcPr>
          <w:p w14:paraId="1EE9D33B"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n53</w:t>
            </w:r>
          </w:p>
        </w:tc>
        <w:tc>
          <w:tcPr>
            <w:tcW w:w="415" w:type="pct"/>
            <w:vMerge w:val="restart"/>
            <w:vAlign w:val="center"/>
            <w:hideMark/>
          </w:tcPr>
          <w:p w14:paraId="0B593090"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10</w:t>
            </w:r>
          </w:p>
        </w:tc>
        <w:tc>
          <w:tcPr>
            <w:tcW w:w="320" w:type="pct"/>
            <w:vMerge w:val="restart"/>
            <w:vAlign w:val="center"/>
          </w:tcPr>
          <w:p w14:paraId="77A8CBA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1994FC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196999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98E88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C09FB49" w14:textId="77777777" w:rsidR="00032EC9" w:rsidRPr="009171D1" w:rsidRDefault="00032EC9" w:rsidP="00A01CBB">
            <w:pPr>
              <w:pStyle w:val="TAC"/>
              <w:rPr>
                <w:rFonts w:cs="Arial"/>
                <w:szCs w:val="18"/>
              </w:rPr>
            </w:pPr>
            <w:r w:rsidRPr="009171D1">
              <w:rPr>
                <w:rFonts w:cs="Arial"/>
                <w:szCs w:val="18"/>
              </w:rPr>
              <w:t>497700</w:t>
            </w:r>
          </w:p>
        </w:tc>
        <w:tc>
          <w:tcPr>
            <w:tcW w:w="423" w:type="pct"/>
          </w:tcPr>
          <w:p w14:paraId="35FA056C" w14:textId="77777777" w:rsidR="00032EC9" w:rsidRPr="009171D1" w:rsidRDefault="00032EC9" w:rsidP="00A01CBB">
            <w:pPr>
              <w:pStyle w:val="TAC"/>
              <w:rPr>
                <w:rFonts w:cs="Arial"/>
                <w:szCs w:val="18"/>
              </w:rPr>
            </w:pPr>
            <w:r w:rsidRPr="009171D1">
              <w:rPr>
                <w:rFonts w:cs="Arial"/>
                <w:szCs w:val="18"/>
              </w:rPr>
              <w:t>2488.5</w:t>
            </w:r>
          </w:p>
        </w:tc>
        <w:tc>
          <w:tcPr>
            <w:tcW w:w="471" w:type="pct"/>
            <w:vAlign w:val="center"/>
          </w:tcPr>
          <w:p w14:paraId="53AEDB45" w14:textId="77777777" w:rsidR="00032EC9" w:rsidRPr="009171D1" w:rsidRDefault="00032EC9" w:rsidP="00A01CBB">
            <w:pPr>
              <w:pStyle w:val="TAC"/>
              <w:rPr>
                <w:rFonts w:cs="Arial"/>
                <w:szCs w:val="18"/>
              </w:rPr>
            </w:pPr>
            <w:r w:rsidRPr="009171D1">
              <w:rPr>
                <w:rFonts w:cs="Arial"/>
                <w:szCs w:val="18"/>
              </w:rPr>
              <w:t>497700</w:t>
            </w:r>
          </w:p>
        </w:tc>
        <w:tc>
          <w:tcPr>
            <w:tcW w:w="423" w:type="pct"/>
            <w:vAlign w:val="center"/>
          </w:tcPr>
          <w:p w14:paraId="761EDA81" w14:textId="77777777" w:rsidR="00032EC9" w:rsidRPr="009171D1" w:rsidRDefault="00032EC9" w:rsidP="00A01CBB">
            <w:pPr>
              <w:pStyle w:val="TAC"/>
              <w:rPr>
                <w:rFonts w:cs="Arial"/>
                <w:szCs w:val="18"/>
              </w:rPr>
            </w:pPr>
            <w:r w:rsidRPr="009171D1">
              <w:rPr>
                <w:rFonts w:cs="Arial"/>
                <w:szCs w:val="18"/>
              </w:rPr>
              <w:t>2488.5</w:t>
            </w:r>
          </w:p>
        </w:tc>
        <w:tc>
          <w:tcPr>
            <w:tcW w:w="531" w:type="pct"/>
            <w:vMerge w:val="restart"/>
            <w:vAlign w:val="center"/>
          </w:tcPr>
          <w:p w14:paraId="18B16B0C"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hAnsi="Arial" w:cs="Arial"/>
                <w:sz w:val="18"/>
                <w:szCs w:val="18"/>
                <w:lang w:eastAsia="zh-CN"/>
              </w:rPr>
              <w:t>25@12</w:t>
            </w:r>
          </w:p>
        </w:tc>
        <w:tc>
          <w:tcPr>
            <w:tcW w:w="667" w:type="pct"/>
            <w:vMerge w:val="restart"/>
          </w:tcPr>
          <w:p w14:paraId="6964594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813FFCA" w14:textId="77777777" w:rsidTr="00A01CBB">
        <w:tc>
          <w:tcPr>
            <w:tcW w:w="325" w:type="pct"/>
            <w:vMerge/>
            <w:vAlign w:val="center"/>
          </w:tcPr>
          <w:p w14:paraId="3EF664FD" w14:textId="77777777" w:rsidR="00032EC9" w:rsidRPr="009171D1"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9171D1"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9171D1" w:rsidRDefault="00032EC9" w:rsidP="00A01CBB">
            <w:pPr>
              <w:spacing w:after="0"/>
              <w:rPr>
                <w:rFonts w:ascii="Arial" w:hAnsi="Arial" w:cs="Arial"/>
                <w:sz w:val="18"/>
                <w:szCs w:val="18"/>
                <w:lang w:eastAsia="zh-CN"/>
              </w:rPr>
            </w:pPr>
          </w:p>
        </w:tc>
        <w:tc>
          <w:tcPr>
            <w:tcW w:w="374" w:type="pct"/>
          </w:tcPr>
          <w:p w14:paraId="3CDC9FB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76E802A6" w14:textId="77777777" w:rsidR="00032EC9" w:rsidRPr="009171D1" w:rsidRDefault="00032EC9" w:rsidP="00A01CBB">
            <w:pPr>
              <w:pStyle w:val="TAC"/>
              <w:rPr>
                <w:rFonts w:cs="Arial"/>
                <w:szCs w:val="18"/>
              </w:rPr>
            </w:pPr>
            <w:r w:rsidRPr="009171D1">
              <w:rPr>
                <w:rFonts w:cs="Arial"/>
                <w:szCs w:val="18"/>
              </w:rPr>
              <w:t>497860</w:t>
            </w:r>
          </w:p>
        </w:tc>
        <w:tc>
          <w:tcPr>
            <w:tcW w:w="423" w:type="pct"/>
          </w:tcPr>
          <w:p w14:paraId="3DBAA2F9" w14:textId="77777777" w:rsidR="00032EC9" w:rsidRPr="009171D1" w:rsidRDefault="00032EC9" w:rsidP="00A01CBB">
            <w:pPr>
              <w:pStyle w:val="TAC"/>
              <w:rPr>
                <w:rFonts w:cs="Arial"/>
                <w:szCs w:val="18"/>
              </w:rPr>
            </w:pPr>
            <w:r w:rsidRPr="009171D1">
              <w:rPr>
                <w:rFonts w:cs="Arial"/>
                <w:szCs w:val="18"/>
              </w:rPr>
              <w:t>2489.3</w:t>
            </w:r>
          </w:p>
        </w:tc>
        <w:tc>
          <w:tcPr>
            <w:tcW w:w="471" w:type="pct"/>
            <w:vAlign w:val="center"/>
          </w:tcPr>
          <w:p w14:paraId="3C0B1049" w14:textId="77777777" w:rsidR="00032EC9" w:rsidRPr="009171D1" w:rsidRDefault="00032EC9" w:rsidP="00A01CBB">
            <w:pPr>
              <w:pStyle w:val="TAC"/>
              <w:rPr>
                <w:rFonts w:cs="Arial"/>
                <w:szCs w:val="18"/>
              </w:rPr>
            </w:pPr>
            <w:r w:rsidRPr="009171D1">
              <w:rPr>
                <w:rFonts w:cs="Arial"/>
                <w:szCs w:val="18"/>
              </w:rPr>
              <w:t>497860</w:t>
            </w:r>
          </w:p>
        </w:tc>
        <w:tc>
          <w:tcPr>
            <w:tcW w:w="423" w:type="pct"/>
            <w:vAlign w:val="center"/>
          </w:tcPr>
          <w:p w14:paraId="0F7C9498" w14:textId="77777777" w:rsidR="00032EC9" w:rsidRPr="009171D1" w:rsidRDefault="00032EC9" w:rsidP="00A01CBB">
            <w:pPr>
              <w:pStyle w:val="TAC"/>
              <w:rPr>
                <w:rFonts w:cs="Arial"/>
                <w:szCs w:val="18"/>
              </w:rPr>
            </w:pPr>
            <w:r w:rsidRPr="009171D1">
              <w:rPr>
                <w:rFonts w:cs="Arial"/>
                <w:szCs w:val="18"/>
              </w:rPr>
              <w:t>2489.3</w:t>
            </w:r>
          </w:p>
        </w:tc>
        <w:tc>
          <w:tcPr>
            <w:tcW w:w="531" w:type="pct"/>
            <w:vMerge/>
            <w:vAlign w:val="center"/>
          </w:tcPr>
          <w:p w14:paraId="395D370D" w14:textId="77777777" w:rsidR="00032EC9" w:rsidRPr="009171D1"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6BC0A889" w14:textId="77777777" w:rsidTr="00A01CBB">
        <w:tc>
          <w:tcPr>
            <w:tcW w:w="325" w:type="pct"/>
            <w:vMerge/>
            <w:vAlign w:val="center"/>
          </w:tcPr>
          <w:p w14:paraId="02489066" w14:textId="77777777" w:rsidR="00032EC9" w:rsidRPr="009171D1"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9171D1"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9171D1" w:rsidRDefault="00032EC9" w:rsidP="00A01CBB">
            <w:pPr>
              <w:spacing w:after="0"/>
              <w:rPr>
                <w:rFonts w:ascii="Arial" w:hAnsi="Arial" w:cs="Arial"/>
                <w:sz w:val="18"/>
                <w:szCs w:val="18"/>
                <w:lang w:eastAsia="zh-CN"/>
              </w:rPr>
            </w:pPr>
          </w:p>
        </w:tc>
        <w:tc>
          <w:tcPr>
            <w:tcW w:w="374" w:type="pct"/>
          </w:tcPr>
          <w:p w14:paraId="4B22D2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11E4CF6E" w14:textId="77777777" w:rsidR="00032EC9" w:rsidRPr="009171D1" w:rsidRDefault="00032EC9" w:rsidP="00A01CBB">
            <w:pPr>
              <w:pStyle w:val="TAC"/>
              <w:rPr>
                <w:rFonts w:cs="Arial"/>
                <w:szCs w:val="18"/>
              </w:rPr>
            </w:pPr>
            <w:r w:rsidRPr="009171D1">
              <w:rPr>
                <w:rFonts w:cs="Arial"/>
                <w:szCs w:val="18"/>
              </w:rPr>
              <w:t>498000</w:t>
            </w:r>
          </w:p>
        </w:tc>
        <w:tc>
          <w:tcPr>
            <w:tcW w:w="423" w:type="pct"/>
          </w:tcPr>
          <w:p w14:paraId="11F6575A" w14:textId="77777777" w:rsidR="00032EC9" w:rsidRPr="009171D1" w:rsidRDefault="00032EC9" w:rsidP="00A01CBB">
            <w:pPr>
              <w:pStyle w:val="TAC"/>
              <w:rPr>
                <w:rFonts w:cs="Arial"/>
                <w:szCs w:val="18"/>
              </w:rPr>
            </w:pPr>
            <w:r w:rsidRPr="009171D1">
              <w:rPr>
                <w:rFonts w:cs="Arial"/>
                <w:szCs w:val="18"/>
              </w:rPr>
              <w:t>2490</w:t>
            </w:r>
          </w:p>
        </w:tc>
        <w:tc>
          <w:tcPr>
            <w:tcW w:w="471" w:type="pct"/>
            <w:vAlign w:val="center"/>
          </w:tcPr>
          <w:p w14:paraId="3281C780" w14:textId="77777777" w:rsidR="00032EC9" w:rsidRPr="009171D1" w:rsidRDefault="00032EC9" w:rsidP="00A01CBB">
            <w:pPr>
              <w:pStyle w:val="TAC"/>
              <w:rPr>
                <w:rFonts w:cs="Arial"/>
                <w:szCs w:val="18"/>
              </w:rPr>
            </w:pPr>
            <w:r w:rsidRPr="009171D1">
              <w:rPr>
                <w:rFonts w:cs="Arial"/>
                <w:szCs w:val="18"/>
              </w:rPr>
              <w:t>498000</w:t>
            </w:r>
          </w:p>
        </w:tc>
        <w:tc>
          <w:tcPr>
            <w:tcW w:w="423" w:type="pct"/>
            <w:vAlign w:val="center"/>
          </w:tcPr>
          <w:p w14:paraId="37CF4EFE" w14:textId="77777777" w:rsidR="00032EC9" w:rsidRPr="009171D1" w:rsidRDefault="00032EC9" w:rsidP="00A01CBB">
            <w:pPr>
              <w:pStyle w:val="TAC"/>
              <w:rPr>
                <w:rFonts w:cs="Arial"/>
                <w:szCs w:val="18"/>
              </w:rPr>
            </w:pPr>
            <w:r w:rsidRPr="009171D1">
              <w:rPr>
                <w:rFonts w:cs="Arial"/>
                <w:szCs w:val="18"/>
              </w:rPr>
              <w:t>2490</w:t>
            </w:r>
          </w:p>
        </w:tc>
        <w:tc>
          <w:tcPr>
            <w:tcW w:w="531" w:type="pct"/>
            <w:vMerge/>
            <w:vAlign w:val="center"/>
          </w:tcPr>
          <w:p w14:paraId="271649C8" w14:textId="77777777" w:rsidR="00032EC9" w:rsidRPr="009171D1"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5B5DFB4D" w14:textId="77777777" w:rsidTr="00A01CBB">
        <w:tc>
          <w:tcPr>
            <w:tcW w:w="325" w:type="pct"/>
            <w:vMerge w:val="restart"/>
            <w:vAlign w:val="center"/>
            <w:hideMark/>
          </w:tcPr>
          <w:p w14:paraId="590E8E5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n65</w:t>
            </w:r>
          </w:p>
        </w:tc>
        <w:tc>
          <w:tcPr>
            <w:tcW w:w="415" w:type="pct"/>
            <w:vMerge w:val="restart"/>
            <w:vAlign w:val="center"/>
            <w:hideMark/>
          </w:tcPr>
          <w:p w14:paraId="1E76D80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320" w:type="pct"/>
            <w:vMerge w:val="restart"/>
            <w:vAlign w:val="center"/>
          </w:tcPr>
          <w:p w14:paraId="504B32A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FE318E4"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63ED61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3A7321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2039E6E4" w14:textId="77777777" w:rsidR="00032EC9" w:rsidRPr="009171D1" w:rsidRDefault="00032EC9" w:rsidP="00A01CBB">
            <w:pPr>
              <w:pStyle w:val="TAC"/>
              <w:rPr>
                <w:rFonts w:cs="Arial"/>
                <w:szCs w:val="18"/>
              </w:rPr>
            </w:pPr>
            <w:r w:rsidRPr="009171D1">
              <w:rPr>
                <w:rFonts w:cs="Arial"/>
                <w:szCs w:val="18"/>
              </w:rPr>
              <w:t>423500</w:t>
            </w:r>
          </w:p>
        </w:tc>
        <w:tc>
          <w:tcPr>
            <w:tcW w:w="423" w:type="pct"/>
            <w:vAlign w:val="center"/>
          </w:tcPr>
          <w:p w14:paraId="685B6B54" w14:textId="77777777" w:rsidR="00032EC9" w:rsidRPr="009171D1" w:rsidRDefault="00032EC9" w:rsidP="00A01CBB">
            <w:pPr>
              <w:pStyle w:val="TAC"/>
              <w:rPr>
                <w:rFonts w:cs="Arial"/>
                <w:szCs w:val="18"/>
              </w:rPr>
            </w:pPr>
            <w:r w:rsidRPr="009171D1">
              <w:rPr>
                <w:rFonts w:cs="Arial"/>
                <w:szCs w:val="18"/>
              </w:rPr>
              <w:t>2117.5</w:t>
            </w:r>
          </w:p>
        </w:tc>
        <w:tc>
          <w:tcPr>
            <w:tcW w:w="471" w:type="pct"/>
            <w:vAlign w:val="center"/>
          </w:tcPr>
          <w:p w14:paraId="16315FB1" w14:textId="77777777" w:rsidR="00032EC9" w:rsidRPr="009171D1" w:rsidRDefault="00032EC9" w:rsidP="00A01CBB">
            <w:pPr>
              <w:pStyle w:val="TAC"/>
              <w:rPr>
                <w:rFonts w:cs="Arial"/>
                <w:szCs w:val="18"/>
              </w:rPr>
            </w:pPr>
            <w:r w:rsidRPr="009171D1">
              <w:rPr>
                <w:rFonts w:cs="Arial"/>
                <w:szCs w:val="18"/>
              </w:rPr>
              <w:t>423500</w:t>
            </w:r>
          </w:p>
        </w:tc>
        <w:tc>
          <w:tcPr>
            <w:tcW w:w="423" w:type="pct"/>
            <w:vAlign w:val="center"/>
          </w:tcPr>
          <w:p w14:paraId="7F30CB89" w14:textId="77777777" w:rsidR="00032EC9" w:rsidRPr="009171D1" w:rsidRDefault="00032EC9" w:rsidP="00A01CBB">
            <w:pPr>
              <w:pStyle w:val="TAC"/>
              <w:rPr>
                <w:rFonts w:cs="Arial"/>
                <w:szCs w:val="18"/>
              </w:rPr>
            </w:pPr>
            <w:r w:rsidRPr="009171D1">
              <w:rPr>
                <w:rFonts w:cs="Arial"/>
                <w:szCs w:val="18"/>
              </w:rPr>
              <w:t>2117.5</w:t>
            </w:r>
          </w:p>
        </w:tc>
        <w:tc>
          <w:tcPr>
            <w:tcW w:w="531" w:type="pct"/>
            <w:vMerge w:val="restart"/>
            <w:vAlign w:val="center"/>
          </w:tcPr>
          <w:p w14:paraId="0DFD367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36@18</w:t>
            </w:r>
          </w:p>
        </w:tc>
        <w:tc>
          <w:tcPr>
            <w:tcW w:w="667" w:type="pct"/>
            <w:vMerge w:val="restart"/>
          </w:tcPr>
          <w:p w14:paraId="46202CA8"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97BEDD1" w14:textId="77777777" w:rsidTr="00A01CBB">
        <w:tc>
          <w:tcPr>
            <w:tcW w:w="325" w:type="pct"/>
            <w:vMerge/>
            <w:vAlign w:val="center"/>
          </w:tcPr>
          <w:p w14:paraId="3F7EA3BF"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9171D1" w:rsidRDefault="00032EC9" w:rsidP="00A01CBB">
            <w:pPr>
              <w:spacing w:after="0"/>
              <w:rPr>
                <w:rFonts w:ascii="Arial" w:hAnsi="Arial" w:cs="Arial"/>
                <w:sz w:val="18"/>
                <w:szCs w:val="18"/>
                <w:lang w:eastAsia="zh-CN"/>
              </w:rPr>
            </w:pPr>
          </w:p>
        </w:tc>
        <w:tc>
          <w:tcPr>
            <w:tcW w:w="374" w:type="pct"/>
          </w:tcPr>
          <w:p w14:paraId="7FBCDBC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B481A51" w14:textId="77777777" w:rsidR="00032EC9" w:rsidRPr="009171D1" w:rsidRDefault="00032EC9" w:rsidP="00A01CBB">
            <w:pPr>
              <w:pStyle w:val="TAC"/>
              <w:rPr>
                <w:rFonts w:cs="Arial"/>
                <w:szCs w:val="18"/>
              </w:rPr>
            </w:pPr>
            <w:r w:rsidRPr="009171D1">
              <w:rPr>
                <w:rFonts w:cs="Arial"/>
                <w:szCs w:val="18"/>
              </w:rPr>
              <w:t>431000</w:t>
            </w:r>
          </w:p>
        </w:tc>
        <w:tc>
          <w:tcPr>
            <w:tcW w:w="423" w:type="pct"/>
            <w:vAlign w:val="center"/>
          </w:tcPr>
          <w:p w14:paraId="682651BE" w14:textId="77777777" w:rsidR="00032EC9" w:rsidRPr="009171D1" w:rsidRDefault="00032EC9" w:rsidP="00A01CBB">
            <w:pPr>
              <w:pStyle w:val="TAC"/>
              <w:rPr>
                <w:rFonts w:cs="Arial"/>
                <w:szCs w:val="18"/>
              </w:rPr>
            </w:pPr>
            <w:r w:rsidRPr="009171D1">
              <w:rPr>
                <w:rFonts w:cs="Arial"/>
                <w:szCs w:val="18"/>
              </w:rPr>
              <w:t>2155</w:t>
            </w:r>
          </w:p>
        </w:tc>
        <w:tc>
          <w:tcPr>
            <w:tcW w:w="471" w:type="pct"/>
            <w:vAlign w:val="center"/>
          </w:tcPr>
          <w:p w14:paraId="211AC855" w14:textId="77777777" w:rsidR="00032EC9" w:rsidRPr="009171D1" w:rsidRDefault="00032EC9" w:rsidP="00A01CBB">
            <w:pPr>
              <w:pStyle w:val="TAC"/>
              <w:rPr>
                <w:rFonts w:cs="Arial"/>
                <w:szCs w:val="18"/>
              </w:rPr>
            </w:pPr>
            <w:r w:rsidRPr="009171D1">
              <w:rPr>
                <w:rFonts w:cs="Arial"/>
                <w:szCs w:val="18"/>
              </w:rPr>
              <w:t>431000</w:t>
            </w:r>
          </w:p>
        </w:tc>
        <w:tc>
          <w:tcPr>
            <w:tcW w:w="423" w:type="pct"/>
            <w:vAlign w:val="center"/>
          </w:tcPr>
          <w:p w14:paraId="1B842459" w14:textId="77777777" w:rsidR="00032EC9" w:rsidRPr="009171D1" w:rsidRDefault="00032EC9" w:rsidP="00A01CBB">
            <w:pPr>
              <w:pStyle w:val="TAC"/>
              <w:rPr>
                <w:rFonts w:cs="Arial"/>
                <w:szCs w:val="18"/>
              </w:rPr>
            </w:pPr>
            <w:r w:rsidRPr="009171D1">
              <w:rPr>
                <w:rFonts w:cs="Arial"/>
                <w:szCs w:val="18"/>
              </w:rPr>
              <w:t>2155</w:t>
            </w:r>
          </w:p>
        </w:tc>
        <w:tc>
          <w:tcPr>
            <w:tcW w:w="531" w:type="pct"/>
            <w:vMerge/>
            <w:vAlign w:val="center"/>
          </w:tcPr>
          <w:p w14:paraId="3773180A"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773061D" w14:textId="77777777" w:rsidTr="00A01CBB">
        <w:tc>
          <w:tcPr>
            <w:tcW w:w="325" w:type="pct"/>
            <w:vMerge/>
            <w:vAlign w:val="center"/>
          </w:tcPr>
          <w:p w14:paraId="225F6908"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9171D1" w:rsidRDefault="00032EC9" w:rsidP="00A01CBB">
            <w:pPr>
              <w:spacing w:after="0"/>
              <w:rPr>
                <w:rFonts w:ascii="Arial" w:hAnsi="Arial" w:cs="Arial"/>
                <w:sz w:val="18"/>
                <w:szCs w:val="18"/>
                <w:lang w:eastAsia="zh-CN"/>
              </w:rPr>
            </w:pPr>
          </w:p>
        </w:tc>
        <w:tc>
          <w:tcPr>
            <w:tcW w:w="374" w:type="pct"/>
          </w:tcPr>
          <w:p w14:paraId="6AA9CD8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0F3DE48C" w14:textId="77777777" w:rsidR="00032EC9" w:rsidRPr="009171D1" w:rsidRDefault="00032EC9" w:rsidP="00A01CBB">
            <w:pPr>
              <w:pStyle w:val="TAC"/>
              <w:rPr>
                <w:rFonts w:cs="Arial"/>
                <w:szCs w:val="18"/>
              </w:rPr>
            </w:pPr>
            <w:r w:rsidRPr="009171D1">
              <w:rPr>
                <w:rFonts w:cs="Arial"/>
                <w:szCs w:val="18"/>
              </w:rPr>
              <w:t>438500</w:t>
            </w:r>
          </w:p>
        </w:tc>
        <w:tc>
          <w:tcPr>
            <w:tcW w:w="423" w:type="pct"/>
            <w:vAlign w:val="center"/>
          </w:tcPr>
          <w:p w14:paraId="54758D0D" w14:textId="77777777" w:rsidR="00032EC9" w:rsidRPr="009171D1" w:rsidRDefault="00032EC9" w:rsidP="00A01CBB">
            <w:pPr>
              <w:pStyle w:val="TAC"/>
              <w:rPr>
                <w:rFonts w:cs="Arial"/>
                <w:szCs w:val="18"/>
              </w:rPr>
            </w:pPr>
            <w:r w:rsidRPr="009171D1">
              <w:rPr>
                <w:rFonts w:cs="Arial"/>
                <w:szCs w:val="18"/>
              </w:rPr>
              <w:t>2192.5</w:t>
            </w:r>
          </w:p>
        </w:tc>
        <w:tc>
          <w:tcPr>
            <w:tcW w:w="471" w:type="pct"/>
            <w:vAlign w:val="center"/>
          </w:tcPr>
          <w:p w14:paraId="3CB0FC6C" w14:textId="77777777" w:rsidR="00032EC9" w:rsidRPr="009171D1" w:rsidRDefault="00032EC9" w:rsidP="00A01CBB">
            <w:pPr>
              <w:pStyle w:val="TAC"/>
              <w:rPr>
                <w:rFonts w:cs="Arial"/>
                <w:szCs w:val="18"/>
              </w:rPr>
            </w:pPr>
            <w:r w:rsidRPr="009171D1">
              <w:rPr>
                <w:rFonts w:cs="Arial"/>
                <w:szCs w:val="18"/>
              </w:rPr>
              <w:t>438500</w:t>
            </w:r>
          </w:p>
        </w:tc>
        <w:tc>
          <w:tcPr>
            <w:tcW w:w="423" w:type="pct"/>
            <w:vAlign w:val="center"/>
          </w:tcPr>
          <w:p w14:paraId="6CD086C2" w14:textId="77777777" w:rsidR="00032EC9" w:rsidRPr="009171D1" w:rsidRDefault="00032EC9" w:rsidP="00A01CBB">
            <w:pPr>
              <w:pStyle w:val="TAC"/>
              <w:rPr>
                <w:rFonts w:cs="Arial"/>
                <w:szCs w:val="18"/>
              </w:rPr>
            </w:pPr>
            <w:r w:rsidRPr="009171D1">
              <w:rPr>
                <w:rFonts w:cs="Arial"/>
                <w:szCs w:val="18"/>
              </w:rPr>
              <w:t>2192.5</w:t>
            </w:r>
          </w:p>
        </w:tc>
        <w:tc>
          <w:tcPr>
            <w:tcW w:w="531" w:type="pct"/>
            <w:vMerge/>
            <w:vAlign w:val="center"/>
          </w:tcPr>
          <w:p w14:paraId="16CEC447"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6EE4E1C" w14:textId="77777777" w:rsidTr="00A01CBB">
        <w:tc>
          <w:tcPr>
            <w:tcW w:w="325" w:type="pct"/>
            <w:vMerge w:val="restart"/>
            <w:vAlign w:val="center"/>
            <w:hideMark/>
          </w:tcPr>
          <w:p w14:paraId="52BE629F" w14:textId="77777777" w:rsidR="00032EC9" w:rsidRPr="009171D1" w:rsidRDefault="00032EC9" w:rsidP="00A01CBB">
            <w:pPr>
              <w:pStyle w:val="TAC"/>
              <w:rPr>
                <w:rFonts w:eastAsia="Yu Mincho" w:cs="Arial"/>
                <w:szCs w:val="18"/>
              </w:rPr>
            </w:pPr>
            <w:r w:rsidRPr="009171D1">
              <w:rPr>
                <w:rFonts w:eastAsia="Yu Mincho" w:cs="Arial"/>
                <w:szCs w:val="18"/>
              </w:rPr>
              <w:t>n66</w:t>
            </w:r>
          </w:p>
        </w:tc>
        <w:tc>
          <w:tcPr>
            <w:tcW w:w="415" w:type="pct"/>
            <w:vMerge w:val="restart"/>
            <w:vAlign w:val="center"/>
            <w:hideMark/>
          </w:tcPr>
          <w:p w14:paraId="6CDA50AA" w14:textId="77777777" w:rsidR="00032EC9" w:rsidRPr="009171D1" w:rsidRDefault="00032EC9" w:rsidP="00A01CBB">
            <w:pPr>
              <w:pStyle w:val="TAC"/>
              <w:rPr>
                <w:rFonts w:eastAsia="Yu Mincho" w:cs="Arial"/>
                <w:szCs w:val="18"/>
              </w:rPr>
            </w:pPr>
            <w:r w:rsidRPr="009171D1">
              <w:rPr>
                <w:rFonts w:eastAsia="Yu Mincho" w:cs="Arial"/>
                <w:szCs w:val="18"/>
              </w:rPr>
              <w:t>20 (20+20)</w:t>
            </w:r>
          </w:p>
        </w:tc>
        <w:tc>
          <w:tcPr>
            <w:tcW w:w="320" w:type="pct"/>
            <w:vMerge w:val="restart"/>
            <w:vAlign w:val="center"/>
          </w:tcPr>
          <w:p w14:paraId="0E5580F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014183A3"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963BA0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1E3EEF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05351EB" w14:textId="77777777" w:rsidR="00032EC9" w:rsidRPr="009171D1" w:rsidRDefault="00032EC9" w:rsidP="00A01CBB">
            <w:pPr>
              <w:pStyle w:val="TAC"/>
              <w:rPr>
                <w:rFonts w:cs="Arial"/>
                <w:szCs w:val="18"/>
              </w:rPr>
            </w:pPr>
            <w:r w:rsidRPr="009171D1">
              <w:rPr>
                <w:rFonts w:cs="Arial"/>
                <w:szCs w:val="18"/>
              </w:rPr>
              <w:t>344000</w:t>
            </w:r>
          </w:p>
        </w:tc>
        <w:tc>
          <w:tcPr>
            <w:tcW w:w="423" w:type="pct"/>
          </w:tcPr>
          <w:p w14:paraId="477A9C8E"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45D4DAE9" w14:textId="77777777" w:rsidR="00032EC9" w:rsidRPr="009171D1" w:rsidRDefault="00032EC9" w:rsidP="00A01CBB">
            <w:pPr>
              <w:pStyle w:val="TAC"/>
            </w:pPr>
            <w:r w:rsidRPr="009171D1">
              <w:t>424000</w:t>
            </w:r>
          </w:p>
        </w:tc>
        <w:tc>
          <w:tcPr>
            <w:tcW w:w="423" w:type="pct"/>
          </w:tcPr>
          <w:p w14:paraId="11DF08FE" w14:textId="77777777" w:rsidR="00032EC9" w:rsidRPr="009171D1" w:rsidRDefault="00032EC9" w:rsidP="00A01CBB">
            <w:pPr>
              <w:pStyle w:val="TAC"/>
            </w:pPr>
            <w:r w:rsidRPr="009171D1">
              <w:t>2120</w:t>
            </w:r>
          </w:p>
        </w:tc>
        <w:tc>
          <w:tcPr>
            <w:tcW w:w="531" w:type="pct"/>
            <w:vMerge w:val="restart"/>
            <w:vAlign w:val="center"/>
          </w:tcPr>
          <w:p w14:paraId="3468C4C7"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3251CB3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2B1A256" w14:textId="77777777" w:rsidTr="00A01CBB">
        <w:tc>
          <w:tcPr>
            <w:tcW w:w="325" w:type="pct"/>
            <w:vMerge/>
            <w:vAlign w:val="center"/>
          </w:tcPr>
          <w:p w14:paraId="7F373A12" w14:textId="77777777" w:rsidR="00032EC9" w:rsidRPr="009171D1" w:rsidRDefault="00032EC9" w:rsidP="00A01CBB">
            <w:pPr>
              <w:pStyle w:val="TAC"/>
              <w:rPr>
                <w:rFonts w:eastAsia="Yu Mincho" w:cs="Arial"/>
                <w:szCs w:val="18"/>
              </w:rPr>
            </w:pPr>
          </w:p>
        </w:tc>
        <w:tc>
          <w:tcPr>
            <w:tcW w:w="415" w:type="pct"/>
            <w:vMerge/>
            <w:vAlign w:val="center"/>
          </w:tcPr>
          <w:p w14:paraId="04BBC3B2" w14:textId="77777777" w:rsidR="00032EC9" w:rsidRPr="009171D1" w:rsidRDefault="00032EC9" w:rsidP="00A01CBB">
            <w:pPr>
              <w:pStyle w:val="TAC"/>
              <w:rPr>
                <w:rFonts w:eastAsia="Yu Mincho" w:cs="Arial"/>
                <w:szCs w:val="18"/>
              </w:rPr>
            </w:pPr>
          </w:p>
        </w:tc>
        <w:tc>
          <w:tcPr>
            <w:tcW w:w="320" w:type="pct"/>
            <w:vMerge/>
            <w:vAlign w:val="center"/>
          </w:tcPr>
          <w:p w14:paraId="324F409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9171D1" w:rsidRDefault="00032EC9" w:rsidP="00A01CBB">
            <w:pPr>
              <w:spacing w:after="0"/>
              <w:rPr>
                <w:rFonts w:ascii="Arial" w:hAnsi="Arial" w:cs="Arial"/>
                <w:sz w:val="18"/>
                <w:szCs w:val="18"/>
                <w:lang w:eastAsia="zh-CN"/>
              </w:rPr>
            </w:pPr>
          </w:p>
        </w:tc>
        <w:tc>
          <w:tcPr>
            <w:tcW w:w="374" w:type="pct"/>
          </w:tcPr>
          <w:p w14:paraId="70408A5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7708E8D9" w14:textId="77777777" w:rsidR="00032EC9" w:rsidRPr="009171D1" w:rsidRDefault="00032EC9" w:rsidP="00A01CBB">
            <w:pPr>
              <w:pStyle w:val="TAC"/>
              <w:rPr>
                <w:rFonts w:cs="Arial"/>
                <w:szCs w:val="18"/>
              </w:rPr>
            </w:pPr>
            <w:r w:rsidRPr="009171D1">
              <w:rPr>
                <w:rFonts w:cs="Arial"/>
                <w:szCs w:val="18"/>
              </w:rPr>
              <w:t>349000</w:t>
            </w:r>
          </w:p>
        </w:tc>
        <w:tc>
          <w:tcPr>
            <w:tcW w:w="423" w:type="pct"/>
          </w:tcPr>
          <w:p w14:paraId="2BD9CFBC" w14:textId="77777777" w:rsidR="00032EC9" w:rsidRPr="009171D1" w:rsidRDefault="00032EC9" w:rsidP="00A01CBB">
            <w:pPr>
              <w:pStyle w:val="TAC"/>
              <w:rPr>
                <w:rFonts w:cs="Arial"/>
                <w:szCs w:val="18"/>
              </w:rPr>
            </w:pPr>
            <w:r w:rsidRPr="009171D1">
              <w:rPr>
                <w:rFonts w:cs="Arial"/>
                <w:szCs w:val="18"/>
              </w:rPr>
              <w:t>1745</w:t>
            </w:r>
          </w:p>
        </w:tc>
        <w:tc>
          <w:tcPr>
            <w:tcW w:w="471" w:type="pct"/>
          </w:tcPr>
          <w:p w14:paraId="5E031F5C" w14:textId="77777777" w:rsidR="00032EC9" w:rsidRPr="009171D1" w:rsidRDefault="00032EC9" w:rsidP="00A01CBB">
            <w:pPr>
              <w:pStyle w:val="TAC"/>
            </w:pPr>
            <w:r w:rsidRPr="009171D1">
              <w:t>429000</w:t>
            </w:r>
          </w:p>
        </w:tc>
        <w:tc>
          <w:tcPr>
            <w:tcW w:w="423" w:type="pct"/>
          </w:tcPr>
          <w:p w14:paraId="38D6F1E0" w14:textId="77777777" w:rsidR="00032EC9" w:rsidRPr="009171D1" w:rsidRDefault="00032EC9" w:rsidP="00A01CBB">
            <w:pPr>
              <w:pStyle w:val="TAC"/>
            </w:pPr>
            <w:r w:rsidRPr="009171D1">
              <w:t>2145</w:t>
            </w:r>
          </w:p>
        </w:tc>
        <w:tc>
          <w:tcPr>
            <w:tcW w:w="531" w:type="pct"/>
            <w:vMerge/>
            <w:vAlign w:val="center"/>
          </w:tcPr>
          <w:p w14:paraId="2909F5F8" w14:textId="77777777" w:rsidR="00032EC9" w:rsidRPr="009171D1" w:rsidRDefault="00032EC9" w:rsidP="00A01CBB">
            <w:pPr>
              <w:pStyle w:val="TAC"/>
              <w:rPr>
                <w:rFonts w:eastAsia="Yu Mincho" w:cs="Arial"/>
                <w:szCs w:val="18"/>
              </w:rPr>
            </w:pPr>
          </w:p>
        </w:tc>
        <w:tc>
          <w:tcPr>
            <w:tcW w:w="667" w:type="pct"/>
            <w:vMerge/>
          </w:tcPr>
          <w:p w14:paraId="7E2DEB87" w14:textId="77777777" w:rsidR="00032EC9" w:rsidRPr="009171D1" w:rsidRDefault="00032EC9" w:rsidP="00A01CBB">
            <w:pPr>
              <w:pStyle w:val="TAC"/>
              <w:rPr>
                <w:rFonts w:eastAsia="Yu Mincho" w:cs="Arial"/>
                <w:szCs w:val="18"/>
              </w:rPr>
            </w:pPr>
          </w:p>
        </w:tc>
      </w:tr>
      <w:tr w:rsidR="00032EC9" w:rsidRPr="009171D1" w14:paraId="765C2098" w14:textId="77777777" w:rsidTr="00A01CBB">
        <w:tc>
          <w:tcPr>
            <w:tcW w:w="325" w:type="pct"/>
            <w:vMerge/>
            <w:vAlign w:val="center"/>
          </w:tcPr>
          <w:p w14:paraId="33ADA6AB" w14:textId="77777777" w:rsidR="00032EC9" w:rsidRPr="009171D1" w:rsidRDefault="00032EC9" w:rsidP="00A01CBB">
            <w:pPr>
              <w:pStyle w:val="TAC"/>
              <w:rPr>
                <w:rFonts w:eastAsia="Yu Mincho" w:cs="Arial"/>
                <w:szCs w:val="18"/>
              </w:rPr>
            </w:pPr>
          </w:p>
        </w:tc>
        <w:tc>
          <w:tcPr>
            <w:tcW w:w="415" w:type="pct"/>
            <w:vMerge/>
            <w:vAlign w:val="center"/>
          </w:tcPr>
          <w:p w14:paraId="27DFB767" w14:textId="77777777" w:rsidR="00032EC9" w:rsidRPr="009171D1" w:rsidRDefault="00032EC9" w:rsidP="00A01CBB">
            <w:pPr>
              <w:pStyle w:val="TAC"/>
              <w:rPr>
                <w:rFonts w:eastAsia="Yu Mincho" w:cs="Arial"/>
                <w:szCs w:val="18"/>
              </w:rPr>
            </w:pPr>
          </w:p>
        </w:tc>
        <w:tc>
          <w:tcPr>
            <w:tcW w:w="320" w:type="pct"/>
            <w:vMerge/>
            <w:vAlign w:val="center"/>
          </w:tcPr>
          <w:p w14:paraId="4C8BB69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9171D1" w:rsidRDefault="00032EC9" w:rsidP="00A01CBB">
            <w:pPr>
              <w:spacing w:after="0"/>
              <w:rPr>
                <w:rFonts w:ascii="Arial" w:hAnsi="Arial" w:cs="Arial"/>
                <w:sz w:val="18"/>
                <w:szCs w:val="18"/>
                <w:lang w:eastAsia="zh-CN"/>
              </w:rPr>
            </w:pPr>
          </w:p>
        </w:tc>
        <w:tc>
          <w:tcPr>
            <w:tcW w:w="374" w:type="pct"/>
          </w:tcPr>
          <w:p w14:paraId="70A5169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8609BFD" w14:textId="77777777" w:rsidR="00032EC9" w:rsidRPr="009171D1" w:rsidRDefault="00032EC9" w:rsidP="00A01CBB">
            <w:pPr>
              <w:pStyle w:val="TAC"/>
              <w:rPr>
                <w:rFonts w:cs="Arial"/>
                <w:szCs w:val="18"/>
              </w:rPr>
            </w:pPr>
            <w:r w:rsidRPr="009171D1">
              <w:rPr>
                <w:rFonts w:cs="Arial"/>
                <w:szCs w:val="18"/>
              </w:rPr>
              <w:t>354000</w:t>
            </w:r>
          </w:p>
        </w:tc>
        <w:tc>
          <w:tcPr>
            <w:tcW w:w="423" w:type="pct"/>
          </w:tcPr>
          <w:p w14:paraId="7D4CF992" w14:textId="77777777" w:rsidR="00032EC9" w:rsidRPr="009171D1" w:rsidRDefault="00032EC9" w:rsidP="00A01CBB">
            <w:pPr>
              <w:pStyle w:val="TAC"/>
              <w:rPr>
                <w:rFonts w:cs="Arial"/>
                <w:szCs w:val="18"/>
              </w:rPr>
            </w:pPr>
            <w:r w:rsidRPr="009171D1">
              <w:rPr>
                <w:rFonts w:cs="Arial"/>
                <w:szCs w:val="18"/>
              </w:rPr>
              <w:t>1770</w:t>
            </w:r>
          </w:p>
        </w:tc>
        <w:tc>
          <w:tcPr>
            <w:tcW w:w="471" w:type="pct"/>
          </w:tcPr>
          <w:p w14:paraId="0D0F4CE1" w14:textId="77777777" w:rsidR="00032EC9" w:rsidRPr="009171D1" w:rsidRDefault="00032EC9" w:rsidP="00A01CBB">
            <w:pPr>
              <w:pStyle w:val="TAC"/>
            </w:pPr>
            <w:r w:rsidRPr="009171D1">
              <w:t>434000</w:t>
            </w:r>
          </w:p>
        </w:tc>
        <w:tc>
          <w:tcPr>
            <w:tcW w:w="423" w:type="pct"/>
          </w:tcPr>
          <w:p w14:paraId="1F050A83" w14:textId="77777777" w:rsidR="00032EC9" w:rsidRPr="009171D1" w:rsidRDefault="00032EC9" w:rsidP="00A01CBB">
            <w:pPr>
              <w:pStyle w:val="TAC"/>
            </w:pPr>
            <w:r w:rsidRPr="009171D1">
              <w:t>2170</w:t>
            </w:r>
          </w:p>
        </w:tc>
        <w:tc>
          <w:tcPr>
            <w:tcW w:w="531" w:type="pct"/>
            <w:vMerge/>
            <w:vAlign w:val="center"/>
          </w:tcPr>
          <w:p w14:paraId="1F7114F7" w14:textId="77777777" w:rsidR="00032EC9" w:rsidRPr="009171D1" w:rsidRDefault="00032EC9" w:rsidP="00A01CBB">
            <w:pPr>
              <w:pStyle w:val="TAC"/>
              <w:rPr>
                <w:rFonts w:eastAsia="Yu Mincho" w:cs="Arial"/>
                <w:szCs w:val="18"/>
              </w:rPr>
            </w:pPr>
          </w:p>
        </w:tc>
        <w:tc>
          <w:tcPr>
            <w:tcW w:w="667" w:type="pct"/>
            <w:vMerge/>
          </w:tcPr>
          <w:p w14:paraId="503E053F" w14:textId="77777777" w:rsidR="00032EC9" w:rsidRPr="009171D1" w:rsidRDefault="00032EC9" w:rsidP="00A01CBB">
            <w:pPr>
              <w:pStyle w:val="TAC"/>
              <w:rPr>
                <w:rFonts w:eastAsia="Yu Mincho" w:cs="Arial"/>
                <w:szCs w:val="18"/>
              </w:rPr>
            </w:pPr>
          </w:p>
        </w:tc>
      </w:tr>
      <w:tr w:rsidR="00032EC9" w:rsidRPr="009171D1" w14:paraId="61257C1E" w14:textId="77777777" w:rsidTr="00A01CBB">
        <w:tc>
          <w:tcPr>
            <w:tcW w:w="325" w:type="pct"/>
            <w:vMerge w:val="restart"/>
            <w:vAlign w:val="center"/>
            <w:hideMark/>
          </w:tcPr>
          <w:p w14:paraId="475B57D6" w14:textId="77777777" w:rsidR="00032EC9" w:rsidRPr="009171D1" w:rsidRDefault="00032EC9" w:rsidP="00A01CBB">
            <w:pPr>
              <w:pStyle w:val="TAC"/>
              <w:rPr>
                <w:rFonts w:eastAsia="Yu Mincho" w:cs="Arial"/>
                <w:szCs w:val="18"/>
              </w:rPr>
            </w:pPr>
            <w:r w:rsidRPr="009171D1">
              <w:rPr>
                <w:rFonts w:eastAsia="Yu Mincho" w:cs="Arial"/>
                <w:szCs w:val="18"/>
              </w:rPr>
              <w:t>n70</w:t>
            </w:r>
          </w:p>
        </w:tc>
        <w:tc>
          <w:tcPr>
            <w:tcW w:w="415" w:type="pct"/>
            <w:vMerge w:val="restart"/>
            <w:vAlign w:val="center"/>
            <w:hideMark/>
          </w:tcPr>
          <w:p w14:paraId="164586E2" w14:textId="77777777" w:rsidR="00032EC9" w:rsidRPr="009171D1" w:rsidRDefault="00032EC9" w:rsidP="00A01CBB">
            <w:pPr>
              <w:pStyle w:val="TAC"/>
              <w:rPr>
                <w:rFonts w:eastAsia="Yu Mincho" w:cs="Arial"/>
                <w:szCs w:val="18"/>
              </w:rPr>
            </w:pPr>
            <w:r w:rsidRPr="009171D1">
              <w:rPr>
                <w:rFonts w:eastAsia="Yu Mincho" w:cs="Arial"/>
                <w:szCs w:val="18"/>
              </w:rPr>
              <w:t>15 (15+15)</w:t>
            </w:r>
          </w:p>
        </w:tc>
        <w:tc>
          <w:tcPr>
            <w:tcW w:w="320" w:type="pct"/>
            <w:vMerge w:val="restart"/>
            <w:vAlign w:val="center"/>
          </w:tcPr>
          <w:p w14:paraId="0454534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320BE06D"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CAD855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77E07ED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7A6E0492" w14:textId="77777777" w:rsidR="00032EC9" w:rsidRPr="009171D1" w:rsidRDefault="00032EC9" w:rsidP="00A01CBB">
            <w:pPr>
              <w:pStyle w:val="TAC"/>
              <w:rPr>
                <w:rFonts w:eastAsia="Yu Mincho" w:cs="Arial"/>
                <w:szCs w:val="18"/>
              </w:rPr>
            </w:pPr>
            <w:r w:rsidRPr="009171D1">
              <w:t>340500</w:t>
            </w:r>
          </w:p>
        </w:tc>
        <w:tc>
          <w:tcPr>
            <w:tcW w:w="423" w:type="pct"/>
            <w:vMerge w:val="restart"/>
            <w:vAlign w:val="center"/>
          </w:tcPr>
          <w:p w14:paraId="69B23D90" w14:textId="77777777" w:rsidR="00032EC9" w:rsidRPr="009171D1" w:rsidRDefault="00032EC9" w:rsidP="00A01CBB">
            <w:pPr>
              <w:pStyle w:val="TAC"/>
              <w:rPr>
                <w:rFonts w:eastAsia="Yu Mincho" w:cs="Arial"/>
                <w:szCs w:val="18"/>
              </w:rPr>
            </w:pPr>
            <w:r w:rsidRPr="009171D1">
              <w:t>1702.5</w:t>
            </w:r>
          </w:p>
        </w:tc>
        <w:tc>
          <w:tcPr>
            <w:tcW w:w="471" w:type="pct"/>
            <w:vMerge w:val="restart"/>
            <w:vAlign w:val="center"/>
          </w:tcPr>
          <w:p w14:paraId="75F0A622" w14:textId="77777777" w:rsidR="00032EC9" w:rsidRPr="009171D1" w:rsidRDefault="00032EC9" w:rsidP="00A01CBB">
            <w:pPr>
              <w:pStyle w:val="TAC"/>
              <w:rPr>
                <w:rFonts w:cs="Arial"/>
                <w:szCs w:val="18"/>
                <w:lang w:eastAsia="zh-CN"/>
              </w:rPr>
            </w:pPr>
            <w:r w:rsidRPr="009171D1">
              <w:t>400500</w:t>
            </w:r>
          </w:p>
        </w:tc>
        <w:tc>
          <w:tcPr>
            <w:tcW w:w="423" w:type="pct"/>
            <w:vMerge w:val="restart"/>
            <w:vAlign w:val="center"/>
          </w:tcPr>
          <w:p w14:paraId="2C226AFA" w14:textId="77777777" w:rsidR="00032EC9" w:rsidRPr="009171D1" w:rsidRDefault="00032EC9" w:rsidP="00A01CBB">
            <w:pPr>
              <w:pStyle w:val="TAC"/>
              <w:rPr>
                <w:rFonts w:cs="Arial"/>
                <w:szCs w:val="18"/>
                <w:lang w:eastAsia="zh-CN"/>
              </w:rPr>
            </w:pPr>
            <w:r w:rsidRPr="009171D1">
              <w:t>2002.5</w:t>
            </w:r>
          </w:p>
        </w:tc>
        <w:tc>
          <w:tcPr>
            <w:tcW w:w="531" w:type="pct"/>
            <w:vMerge w:val="restart"/>
            <w:vAlign w:val="center"/>
          </w:tcPr>
          <w:p w14:paraId="3F6EBFC7"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6C00FA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166FB54" w14:textId="77777777" w:rsidTr="00A01CBB">
        <w:tc>
          <w:tcPr>
            <w:tcW w:w="325" w:type="pct"/>
            <w:vMerge/>
            <w:vAlign w:val="center"/>
          </w:tcPr>
          <w:p w14:paraId="76176DCD" w14:textId="77777777" w:rsidR="00032EC9" w:rsidRPr="009171D1" w:rsidRDefault="00032EC9" w:rsidP="00A01CBB">
            <w:pPr>
              <w:pStyle w:val="TAC"/>
              <w:rPr>
                <w:rFonts w:eastAsia="Yu Mincho" w:cs="Arial"/>
                <w:szCs w:val="18"/>
              </w:rPr>
            </w:pPr>
          </w:p>
        </w:tc>
        <w:tc>
          <w:tcPr>
            <w:tcW w:w="415" w:type="pct"/>
            <w:vMerge/>
            <w:vAlign w:val="center"/>
          </w:tcPr>
          <w:p w14:paraId="7BDC48AE" w14:textId="77777777" w:rsidR="00032EC9" w:rsidRPr="009171D1" w:rsidRDefault="00032EC9" w:rsidP="00A01CBB">
            <w:pPr>
              <w:pStyle w:val="TAC"/>
              <w:rPr>
                <w:rFonts w:eastAsia="Yu Mincho" w:cs="Arial"/>
                <w:szCs w:val="18"/>
              </w:rPr>
            </w:pPr>
          </w:p>
        </w:tc>
        <w:tc>
          <w:tcPr>
            <w:tcW w:w="320" w:type="pct"/>
            <w:vMerge/>
            <w:vAlign w:val="center"/>
          </w:tcPr>
          <w:p w14:paraId="4CDD3B1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9171D1" w:rsidRDefault="00032EC9" w:rsidP="00A01CBB">
            <w:pPr>
              <w:spacing w:after="0"/>
              <w:rPr>
                <w:rFonts w:ascii="Arial" w:hAnsi="Arial" w:cs="Arial"/>
                <w:sz w:val="18"/>
                <w:szCs w:val="18"/>
                <w:lang w:eastAsia="zh-CN"/>
              </w:rPr>
            </w:pPr>
          </w:p>
        </w:tc>
        <w:tc>
          <w:tcPr>
            <w:tcW w:w="374" w:type="pct"/>
          </w:tcPr>
          <w:p w14:paraId="3164AD6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7E5D5DBF" w14:textId="77777777" w:rsidR="00032EC9" w:rsidRPr="009171D1" w:rsidRDefault="00032EC9" w:rsidP="00A01CBB">
            <w:pPr>
              <w:pStyle w:val="TAC"/>
              <w:rPr>
                <w:rFonts w:eastAsia="Yu Mincho" w:cs="Arial"/>
                <w:szCs w:val="18"/>
              </w:rPr>
            </w:pPr>
          </w:p>
        </w:tc>
        <w:tc>
          <w:tcPr>
            <w:tcW w:w="423" w:type="pct"/>
            <w:vMerge/>
            <w:vAlign w:val="center"/>
          </w:tcPr>
          <w:p w14:paraId="5EE268F6" w14:textId="77777777" w:rsidR="00032EC9" w:rsidRPr="009171D1" w:rsidRDefault="00032EC9" w:rsidP="00A01CBB">
            <w:pPr>
              <w:pStyle w:val="TAC"/>
              <w:rPr>
                <w:rFonts w:eastAsia="Yu Mincho" w:cs="Arial"/>
                <w:szCs w:val="18"/>
              </w:rPr>
            </w:pPr>
          </w:p>
        </w:tc>
        <w:tc>
          <w:tcPr>
            <w:tcW w:w="471" w:type="pct"/>
            <w:vMerge/>
          </w:tcPr>
          <w:p w14:paraId="2EE199E2" w14:textId="77777777" w:rsidR="00032EC9" w:rsidRPr="009171D1" w:rsidRDefault="00032EC9" w:rsidP="00A01CBB">
            <w:pPr>
              <w:pStyle w:val="TAC"/>
              <w:rPr>
                <w:rFonts w:eastAsia="Yu Mincho" w:cs="Arial"/>
                <w:szCs w:val="18"/>
              </w:rPr>
            </w:pPr>
          </w:p>
        </w:tc>
        <w:tc>
          <w:tcPr>
            <w:tcW w:w="423" w:type="pct"/>
            <w:vMerge/>
          </w:tcPr>
          <w:p w14:paraId="1FD937E3" w14:textId="77777777" w:rsidR="00032EC9" w:rsidRPr="009171D1" w:rsidRDefault="00032EC9" w:rsidP="00A01CBB">
            <w:pPr>
              <w:pStyle w:val="TAC"/>
              <w:rPr>
                <w:rFonts w:eastAsia="Yu Mincho" w:cs="Arial"/>
                <w:szCs w:val="18"/>
              </w:rPr>
            </w:pPr>
          </w:p>
        </w:tc>
        <w:tc>
          <w:tcPr>
            <w:tcW w:w="531" w:type="pct"/>
            <w:vMerge/>
            <w:vAlign w:val="center"/>
          </w:tcPr>
          <w:p w14:paraId="6B41CF90" w14:textId="77777777" w:rsidR="00032EC9" w:rsidRPr="009171D1" w:rsidRDefault="00032EC9" w:rsidP="00A01CBB">
            <w:pPr>
              <w:pStyle w:val="TAC"/>
              <w:rPr>
                <w:rFonts w:eastAsia="Yu Mincho" w:cs="Arial"/>
                <w:szCs w:val="18"/>
              </w:rPr>
            </w:pPr>
          </w:p>
        </w:tc>
        <w:tc>
          <w:tcPr>
            <w:tcW w:w="667" w:type="pct"/>
            <w:vMerge/>
          </w:tcPr>
          <w:p w14:paraId="56C4A7D2" w14:textId="77777777" w:rsidR="00032EC9" w:rsidRPr="009171D1" w:rsidRDefault="00032EC9" w:rsidP="00A01CBB">
            <w:pPr>
              <w:pStyle w:val="TAC"/>
              <w:rPr>
                <w:rFonts w:eastAsia="Yu Mincho" w:cs="Arial"/>
                <w:szCs w:val="18"/>
              </w:rPr>
            </w:pPr>
          </w:p>
        </w:tc>
      </w:tr>
      <w:tr w:rsidR="00032EC9" w:rsidRPr="009171D1" w14:paraId="71BB4048" w14:textId="77777777" w:rsidTr="00A01CBB">
        <w:tc>
          <w:tcPr>
            <w:tcW w:w="325" w:type="pct"/>
            <w:vMerge/>
            <w:vAlign w:val="center"/>
          </w:tcPr>
          <w:p w14:paraId="76C4AFC3" w14:textId="77777777" w:rsidR="00032EC9" w:rsidRPr="009171D1" w:rsidRDefault="00032EC9" w:rsidP="00A01CBB">
            <w:pPr>
              <w:pStyle w:val="TAC"/>
              <w:rPr>
                <w:rFonts w:eastAsia="Yu Mincho" w:cs="Arial"/>
                <w:szCs w:val="18"/>
              </w:rPr>
            </w:pPr>
          </w:p>
        </w:tc>
        <w:tc>
          <w:tcPr>
            <w:tcW w:w="415" w:type="pct"/>
            <w:vMerge/>
            <w:vAlign w:val="center"/>
          </w:tcPr>
          <w:p w14:paraId="7297BB68" w14:textId="77777777" w:rsidR="00032EC9" w:rsidRPr="009171D1" w:rsidRDefault="00032EC9" w:rsidP="00A01CBB">
            <w:pPr>
              <w:pStyle w:val="TAC"/>
              <w:rPr>
                <w:rFonts w:eastAsia="Yu Mincho" w:cs="Arial"/>
                <w:szCs w:val="18"/>
              </w:rPr>
            </w:pPr>
          </w:p>
        </w:tc>
        <w:tc>
          <w:tcPr>
            <w:tcW w:w="320" w:type="pct"/>
            <w:vMerge/>
            <w:vAlign w:val="center"/>
          </w:tcPr>
          <w:p w14:paraId="41FD7074"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9171D1" w:rsidRDefault="00032EC9" w:rsidP="00A01CBB">
            <w:pPr>
              <w:spacing w:after="0"/>
              <w:rPr>
                <w:rFonts w:ascii="Arial" w:hAnsi="Arial" w:cs="Arial"/>
                <w:sz w:val="18"/>
                <w:szCs w:val="18"/>
                <w:lang w:eastAsia="zh-CN"/>
              </w:rPr>
            </w:pPr>
          </w:p>
        </w:tc>
        <w:tc>
          <w:tcPr>
            <w:tcW w:w="374" w:type="pct"/>
          </w:tcPr>
          <w:p w14:paraId="6DB98C8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025246DC" w14:textId="77777777" w:rsidR="00032EC9" w:rsidRPr="009171D1" w:rsidRDefault="00032EC9" w:rsidP="00A01CBB">
            <w:pPr>
              <w:pStyle w:val="TAC"/>
              <w:rPr>
                <w:rFonts w:eastAsia="Yu Mincho" w:cs="Arial"/>
                <w:szCs w:val="18"/>
              </w:rPr>
            </w:pPr>
          </w:p>
        </w:tc>
        <w:tc>
          <w:tcPr>
            <w:tcW w:w="423" w:type="pct"/>
            <w:vMerge/>
            <w:vAlign w:val="center"/>
          </w:tcPr>
          <w:p w14:paraId="2975119B" w14:textId="77777777" w:rsidR="00032EC9" w:rsidRPr="009171D1" w:rsidRDefault="00032EC9" w:rsidP="00A01CBB">
            <w:pPr>
              <w:pStyle w:val="TAC"/>
              <w:rPr>
                <w:rFonts w:eastAsia="Yu Mincho" w:cs="Arial"/>
                <w:szCs w:val="18"/>
              </w:rPr>
            </w:pPr>
          </w:p>
        </w:tc>
        <w:tc>
          <w:tcPr>
            <w:tcW w:w="471" w:type="pct"/>
            <w:vMerge/>
          </w:tcPr>
          <w:p w14:paraId="0B313D2F" w14:textId="77777777" w:rsidR="00032EC9" w:rsidRPr="009171D1" w:rsidRDefault="00032EC9" w:rsidP="00A01CBB">
            <w:pPr>
              <w:pStyle w:val="TAC"/>
              <w:rPr>
                <w:rFonts w:eastAsia="Yu Mincho" w:cs="Arial"/>
                <w:szCs w:val="18"/>
              </w:rPr>
            </w:pPr>
          </w:p>
        </w:tc>
        <w:tc>
          <w:tcPr>
            <w:tcW w:w="423" w:type="pct"/>
            <w:vMerge/>
          </w:tcPr>
          <w:p w14:paraId="7B04DE55" w14:textId="77777777" w:rsidR="00032EC9" w:rsidRPr="009171D1" w:rsidRDefault="00032EC9" w:rsidP="00A01CBB">
            <w:pPr>
              <w:pStyle w:val="TAC"/>
              <w:rPr>
                <w:rFonts w:eastAsia="Yu Mincho" w:cs="Arial"/>
                <w:szCs w:val="18"/>
              </w:rPr>
            </w:pPr>
          </w:p>
        </w:tc>
        <w:tc>
          <w:tcPr>
            <w:tcW w:w="531" w:type="pct"/>
            <w:vMerge/>
            <w:vAlign w:val="center"/>
          </w:tcPr>
          <w:p w14:paraId="04D24DCE" w14:textId="77777777" w:rsidR="00032EC9" w:rsidRPr="009171D1" w:rsidRDefault="00032EC9" w:rsidP="00A01CBB">
            <w:pPr>
              <w:pStyle w:val="TAC"/>
              <w:rPr>
                <w:rFonts w:eastAsia="Yu Mincho" w:cs="Arial"/>
                <w:szCs w:val="18"/>
              </w:rPr>
            </w:pPr>
          </w:p>
        </w:tc>
        <w:tc>
          <w:tcPr>
            <w:tcW w:w="667" w:type="pct"/>
            <w:vMerge/>
          </w:tcPr>
          <w:p w14:paraId="12FF931B" w14:textId="77777777" w:rsidR="00032EC9" w:rsidRPr="009171D1" w:rsidRDefault="00032EC9" w:rsidP="00A01CBB">
            <w:pPr>
              <w:pStyle w:val="TAC"/>
              <w:rPr>
                <w:rFonts w:eastAsia="Yu Mincho" w:cs="Arial"/>
                <w:szCs w:val="18"/>
              </w:rPr>
            </w:pPr>
          </w:p>
        </w:tc>
      </w:tr>
      <w:tr w:rsidR="00032EC9" w:rsidRPr="009171D1" w14:paraId="76BF06B3" w14:textId="77777777" w:rsidTr="00A01CBB">
        <w:tc>
          <w:tcPr>
            <w:tcW w:w="325" w:type="pct"/>
            <w:vMerge w:val="restart"/>
            <w:vAlign w:val="center"/>
            <w:hideMark/>
          </w:tcPr>
          <w:p w14:paraId="379E0351" w14:textId="77777777" w:rsidR="00032EC9" w:rsidRPr="009171D1" w:rsidRDefault="00032EC9" w:rsidP="00A01CBB">
            <w:pPr>
              <w:pStyle w:val="TAC"/>
              <w:rPr>
                <w:rFonts w:eastAsia="Yu Mincho" w:cs="Arial"/>
                <w:szCs w:val="18"/>
              </w:rPr>
            </w:pPr>
            <w:r w:rsidRPr="009171D1">
              <w:rPr>
                <w:rFonts w:eastAsia="Yu Mincho" w:cs="Arial"/>
                <w:szCs w:val="18"/>
              </w:rPr>
              <w:t>n71</w:t>
            </w:r>
          </w:p>
        </w:tc>
        <w:tc>
          <w:tcPr>
            <w:tcW w:w="415" w:type="pct"/>
            <w:vMerge w:val="restart"/>
            <w:vAlign w:val="center"/>
            <w:hideMark/>
          </w:tcPr>
          <w:p w14:paraId="43F20953"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375C994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7670463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C43035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1E3627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B463F5C" w14:textId="77777777" w:rsidR="00032EC9" w:rsidRPr="009171D1" w:rsidRDefault="00032EC9" w:rsidP="00A01CBB">
            <w:pPr>
              <w:pStyle w:val="TAC"/>
            </w:pPr>
            <w:r w:rsidRPr="009171D1">
              <w:t>133600</w:t>
            </w:r>
          </w:p>
        </w:tc>
        <w:tc>
          <w:tcPr>
            <w:tcW w:w="423" w:type="pct"/>
          </w:tcPr>
          <w:p w14:paraId="60F9801D" w14:textId="77777777" w:rsidR="00032EC9" w:rsidRPr="009171D1" w:rsidRDefault="00032EC9" w:rsidP="00A01CBB">
            <w:pPr>
              <w:pStyle w:val="TAC"/>
            </w:pPr>
            <w:r w:rsidRPr="009171D1">
              <w:t>668</w:t>
            </w:r>
          </w:p>
        </w:tc>
        <w:tc>
          <w:tcPr>
            <w:tcW w:w="471" w:type="pct"/>
          </w:tcPr>
          <w:p w14:paraId="5EB4D49D" w14:textId="77777777" w:rsidR="00032EC9" w:rsidRPr="009171D1" w:rsidRDefault="00032EC9" w:rsidP="00A01CBB">
            <w:pPr>
              <w:pStyle w:val="TAC"/>
            </w:pPr>
            <w:r w:rsidRPr="009171D1">
              <w:t>124400</w:t>
            </w:r>
          </w:p>
        </w:tc>
        <w:tc>
          <w:tcPr>
            <w:tcW w:w="423" w:type="pct"/>
          </w:tcPr>
          <w:p w14:paraId="5A4D8372" w14:textId="77777777" w:rsidR="00032EC9" w:rsidRPr="009171D1" w:rsidRDefault="00032EC9" w:rsidP="00A01CBB">
            <w:pPr>
              <w:pStyle w:val="TAC"/>
            </w:pPr>
            <w:r w:rsidRPr="009171D1">
              <w:t>622</w:t>
            </w:r>
          </w:p>
        </w:tc>
        <w:tc>
          <w:tcPr>
            <w:tcW w:w="531" w:type="pct"/>
            <w:vMerge w:val="restart"/>
            <w:vAlign w:val="center"/>
          </w:tcPr>
          <w:p w14:paraId="6AB88248"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436AE42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EBCF0FF" w14:textId="77777777" w:rsidTr="00A01CBB">
        <w:tc>
          <w:tcPr>
            <w:tcW w:w="325" w:type="pct"/>
            <w:vMerge/>
            <w:vAlign w:val="center"/>
          </w:tcPr>
          <w:p w14:paraId="19710820" w14:textId="77777777" w:rsidR="00032EC9" w:rsidRPr="009171D1" w:rsidRDefault="00032EC9" w:rsidP="00A01CBB">
            <w:pPr>
              <w:pStyle w:val="TAC"/>
              <w:rPr>
                <w:rFonts w:eastAsia="Yu Mincho" w:cs="Arial"/>
                <w:szCs w:val="18"/>
              </w:rPr>
            </w:pPr>
          </w:p>
        </w:tc>
        <w:tc>
          <w:tcPr>
            <w:tcW w:w="415" w:type="pct"/>
            <w:vMerge/>
            <w:vAlign w:val="center"/>
          </w:tcPr>
          <w:p w14:paraId="20517A49" w14:textId="77777777" w:rsidR="00032EC9" w:rsidRPr="009171D1" w:rsidRDefault="00032EC9" w:rsidP="00A01CBB">
            <w:pPr>
              <w:pStyle w:val="TAC"/>
              <w:rPr>
                <w:rFonts w:eastAsia="Yu Mincho" w:cs="Arial"/>
                <w:szCs w:val="18"/>
              </w:rPr>
            </w:pPr>
          </w:p>
        </w:tc>
        <w:tc>
          <w:tcPr>
            <w:tcW w:w="320" w:type="pct"/>
            <w:vMerge/>
            <w:vAlign w:val="center"/>
          </w:tcPr>
          <w:p w14:paraId="70CD010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9171D1" w:rsidRDefault="00032EC9" w:rsidP="00A01CBB">
            <w:pPr>
              <w:spacing w:after="0"/>
              <w:rPr>
                <w:rFonts w:ascii="Arial" w:hAnsi="Arial" w:cs="Arial"/>
                <w:sz w:val="18"/>
                <w:szCs w:val="18"/>
                <w:lang w:eastAsia="zh-CN"/>
              </w:rPr>
            </w:pPr>
          </w:p>
        </w:tc>
        <w:tc>
          <w:tcPr>
            <w:tcW w:w="374" w:type="pct"/>
          </w:tcPr>
          <w:p w14:paraId="0F0EC31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45F2F42" w14:textId="77777777" w:rsidR="00032EC9" w:rsidRPr="009171D1" w:rsidRDefault="00032EC9" w:rsidP="00A01CBB">
            <w:pPr>
              <w:pStyle w:val="TAC"/>
            </w:pPr>
            <w:r w:rsidRPr="009171D1">
              <w:t>136100</w:t>
            </w:r>
          </w:p>
        </w:tc>
        <w:tc>
          <w:tcPr>
            <w:tcW w:w="423" w:type="pct"/>
          </w:tcPr>
          <w:p w14:paraId="12A4D204" w14:textId="77777777" w:rsidR="00032EC9" w:rsidRPr="009171D1" w:rsidRDefault="00032EC9" w:rsidP="00A01CBB">
            <w:pPr>
              <w:pStyle w:val="TAC"/>
            </w:pPr>
            <w:r w:rsidRPr="009171D1">
              <w:t>680.5</w:t>
            </w:r>
          </w:p>
        </w:tc>
        <w:tc>
          <w:tcPr>
            <w:tcW w:w="471" w:type="pct"/>
          </w:tcPr>
          <w:p w14:paraId="5819B187" w14:textId="77777777" w:rsidR="00032EC9" w:rsidRPr="009171D1" w:rsidRDefault="00032EC9" w:rsidP="00A01CBB">
            <w:pPr>
              <w:pStyle w:val="TAC"/>
            </w:pPr>
            <w:r w:rsidRPr="009171D1">
              <w:t>126900</w:t>
            </w:r>
          </w:p>
        </w:tc>
        <w:tc>
          <w:tcPr>
            <w:tcW w:w="423" w:type="pct"/>
          </w:tcPr>
          <w:p w14:paraId="6CBC6C38" w14:textId="77777777" w:rsidR="00032EC9" w:rsidRPr="009171D1" w:rsidRDefault="00032EC9" w:rsidP="00A01CBB">
            <w:pPr>
              <w:pStyle w:val="TAC"/>
            </w:pPr>
            <w:r w:rsidRPr="009171D1">
              <w:t>634.5</w:t>
            </w:r>
          </w:p>
        </w:tc>
        <w:tc>
          <w:tcPr>
            <w:tcW w:w="531" w:type="pct"/>
            <w:vMerge/>
            <w:vAlign w:val="center"/>
          </w:tcPr>
          <w:p w14:paraId="13909AEE" w14:textId="77777777" w:rsidR="00032EC9" w:rsidRPr="009171D1" w:rsidRDefault="00032EC9" w:rsidP="00A01CBB">
            <w:pPr>
              <w:pStyle w:val="TAC"/>
              <w:rPr>
                <w:rFonts w:eastAsia="Yu Mincho" w:cs="Arial"/>
                <w:szCs w:val="18"/>
              </w:rPr>
            </w:pPr>
          </w:p>
        </w:tc>
        <w:tc>
          <w:tcPr>
            <w:tcW w:w="667" w:type="pct"/>
            <w:vMerge/>
          </w:tcPr>
          <w:p w14:paraId="2D94563B" w14:textId="77777777" w:rsidR="00032EC9" w:rsidRPr="009171D1" w:rsidRDefault="00032EC9" w:rsidP="00A01CBB">
            <w:pPr>
              <w:pStyle w:val="TAC"/>
              <w:rPr>
                <w:rFonts w:eastAsia="Yu Mincho" w:cs="Arial"/>
                <w:szCs w:val="18"/>
              </w:rPr>
            </w:pPr>
          </w:p>
        </w:tc>
      </w:tr>
      <w:tr w:rsidR="00032EC9" w:rsidRPr="009171D1" w14:paraId="66B157F5" w14:textId="77777777" w:rsidTr="00A01CBB">
        <w:tc>
          <w:tcPr>
            <w:tcW w:w="325" w:type="pct"/>
            <w:vMerge/>
            <w:vAlign w:val="center"/>
          </w:tcPr>
          <w:p w14:paraId="21763F21" w14:textId="77777777" w:rsidR="00032EC9" w:rsidRPr="009171D1" w:rsidRDefault="00032EC9" w:rsidP="00A01CBB">
            <w:pPr>
              <w:pStyle w:val="TAC"/>
              <w:rPr>
                <w:rFonts w:eastAsia="Yu Mincho" w:cs="Arial"/>
                <w:szCs w:val="18"/>
              </w:rPr>
            </w:pPr>
          </w:p>
        </w:tc>
        <w:tc>
          <w:tcPr>
            <w:tcW w:w="415" w:type="pct"/>
            <w:vMerge/>
            <w:vAlign w:val="center"/>
          </w:tcPr>
          <w:p w14:paraId="50609C52" w14:textId="77777777" w:rsidR="00032EC9" w:rsidRPr="009171D1" w:rsidRDefault="00032EC9" w:rsidP="00A01CBB">
            <w:pPr>
              <w:pStyle w:val="TAC"/>
              <w:rPr>
                <w:rFonts w:eastAsia="Yu Mincho" w:cs="Arial"/>
                <w:szCs w:val="18"/>
              </w:rPr>
            </w:pPr>
          </w:p>
        </w:tc>
        <w:tc>
          <w:tcPr>
            <w:tcW w:w="320" w:type="pct"/>
            <w:vMerge/>
            <w:vAlign w:val="center"/>
          </w:tcPr>
          <w:p w14:paraId="2559CCA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9171D1" w:rsidRDefault="00032EC9" w:rsidP="00A01CBB">
            <w:pPr>
              <w:spacing w:after="0"/>
              <w:rPr>
                <w:rFonts w:ascii="Arial" w:hAnsi="Arial" w:cs="Arial"/>
                <w:sz w:val="18"/>
                <w:szCs w:val="18"/>
                <w:lang w:eastAsia="zh-CN"/>
              </w:rPr>
            </w:pPr>
          </w:p>
        </w:tc>
        <w:tc>
          <w:tcPr>
            <w:tcW w:w="374" w:type="pct"/>
          </w:tcPr>
          <w:p w14:paraId="4AC0E3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4EA89A2" w14:textId="77777777" w:rsidR="00032EC9" w:rsidRPr="009171D1" w:rsidRDefault="00032EC9" w:rsidP="00A01CBB">
            <w:pPr>
              <w:pStyle w:val="TAC"/>
            </w:pPr>
            <w:r w:rsidRPr="009171D1">
              <w:t>138600</w:t>
            </w:r>
          </w:p>
        </w:tc>
        <w:tc>
          <w:tcPr>
            <w:tcW w:w="423" w:type="pct"/>
          </w:tcPr>
          <w:p w14:paraId="14AEFCD9" w14:textId="77777777" w:rsidR="00032EC9" w:rsidRPr="009171D1" w:rsidRDefault="00032EC9" w:rsidP="00A01CBB">
            <w:pPr>
              <w:pStyle w:val="TAC"/>
            </w:pPr>
            <w:r w:rsidRPr="009171D1">
              <w:t>693</w:t>
            </w:r>
          </w:p>
        </w:tc>
        <w:tc>
          <w:tcPr>
            <w:tcW w:w="471" w:type="pct"/>
          </w:tcPr>
          <w:p w14:paraId="1826C104" w14:textId="77777777" w:rsidR="00032EC9" w:rsidRPr="009171D1" w:rsidRDefault="00032EC9" w:rsidP="00A01CBB">
            <w:pPr>
              <w:pStyle w:val="TAC"/>
            </w:pPr>
            <w:r w:rsidRPr="009171D1">
              <w:t>129400</w:t>
            </w:r>
          </w:p>
        </w:tc>
        <w:tc>
          <w:tcPr>
            <w:tcW w:w="423" w:type="pct"/>
          </w:tcPr>
          <w:p w14:paraId="21C76210" w14:textId="77777777" w:rsidR="00032EC9" w:rsidRPr="009171D1" w:rsidRDefault="00032EC9" w:rsidP="00A01CBB">
            <w:pPr>
              <w:pStyle w:val="TAC"/>
            </w:pPr>
            <w:r w:rsidRPr="009171D1">
              <w:t>647</w:t>
            </w:r>
          </w:p>
        </w:tc>
        <w:tc>
          <w:tcPr>
            <w:tcW w:w="531" w:type="pct"/>
            <w:vMerge/>
            <w:vAlign w:val="center"/>
          </w:tcPr>
          <w:p w14:paraId="7909CEB5" w14:textId="77777777" w:rsidR="00032EC9" w:rsidRPr="009171D1" w:rsidRDefault="00032EC9" w:rsidP="00A01CBB">
            <w:pPr>
              <w:pStyle w:val="TAC"/>
              <w:rPr>
                <w:rFonts w:eastAsia="Yu Mincho" w:cs="Arial"/>
                <w:szCs w:val="18"/>
              </w:rPr>
            </w:pPr>
          </w:p>
        </w:tc>
        <w:tc>
          <w:tcPr>
            <w:tcW w:w="667" w:type="pct"/>
            <w:vMerge/>
          </w:tcPr>
          <w:p w14:paraId="084C003A" w14:textId="77777777" w:rsidR="00032EC9" w:rsidRPr="009171D1" w:rsidRDefault="00032EC9" w:rsidP="00A01CBB">
            <w:pPr>
              <w:pStyle w:val="TAC"/>
              <w:rPr>
                <w:rFonts w:eastAsia="Yu Mincho" w:cs="Arial"/>
                <w:szCs w:val="18"/>
              </w:rPr>
            </w:pPr>
          </w:p>
        </w:tc>
      </w:tr>
      <w:tr w:rsidR="00032EC9" w:rsidRPr="009171D1" w14:paraId="2D3C44B0" w14:textId="77777777" w:rsidTr="00A01CBB">
        <w:tc>
          <w:tcPr>
            <w:tcW w:w="325" w:type="pct"/>
            <w:vMerge w:val="restart"/>
            <w:vAlign w:val="center"/>
            <w:hideMark/>
          </w:tcPr>
          <w:p w14:paraId="3C883642" w14:textId="77777777" w:rsidR="00032EC9" w:rsidRPr="009171D1" w:rsidRDefault="00032EC9" w:rsidP="00A01CBB">
            <w:pPr>
              <w:pStyle w:val="TAC"/>
              <w:rPr>
                <w:rFonts w:cs="Arial"/>
                <w:szCs w:val="18"/>
                <w:lang w:eastAsia="zh-CN"/>
              </w:rPr>
            </w:pPr>
            <w:r w:rsidRPr="009171D1">
              <w:rPr>
                <w:rFonts w:cs="Arial"/>
                <w:szCs w:val="18"/>
                <w:lang w:eastAsia="zh-CN"/>
              </w:rPr>
              <w:t>n74</w:t>
            </w:r>
          </w:p>
        </w:tc>
        <w:tc>
          <w:tcPr>
            <w:tcW w:w="415" w:type="pct"/>
            <w:vMerge w:val="restart"/>
            <w:vAlign w:val="center"/>
            <w:hideMark/>
          </w:tcPr>
          <w:p w14:paraId="50965D2A"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320" w:type="pct"/>
            <w:vMerge w:val="restart"/>
            <w:vAlign w:val="center"/>
          </w:tcPr>
          <w:p w14:paraId="3380F04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748E630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578F25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BF5801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440E58C" w14:textId="77777777" w:rsidR="00032EC9" w:rsidRPr="009171D1" w:rsidRDefault="00032EC9" w:rsidP="00A01CBB">
            <w:pPr>
              <w:pStyle w:val="TAC"/>
              <w:rPr>
                <w:rFonts w:cs="Arial"/>
                <w:szCs w:val="18"/>
              </w:rPr>
            </w:pPr>
            <w:r w:rsidRPr="009171D1">
              <w:rPr>
                <w:rFonts w:cs="Arial"/>
                <w:szCs w:val="18"/>
              </w:rPr>
              <w:t>286900</w:t>
            </w:r>
          </w:p>
        </w:tc>
        <w:tc>
          <w:tcPr>
            <w:tcW w:w="423" w:type="pct"/>
          </w:tcPr>
          <w:p w14:paraId="78B32637" w14:textId="77777777" w:rsidR="00032EC9" w:rsidRPr="009171D1" w:rsidRDefault="00032EC9" w:rsidP="00A01CBB">
            <w:pPr>
              <w:pStyle w:val="TAC"/>
            </w:pPr>
            <w:r w:rsidRPr="009171D1">
              <w:t>1434.5</w:t>
            </w:r>
          </w:p>
        </w:tc>
        <w:tc>
          <w:tcPr>
            <w:tcW w:w="471" w:type="pct"/>
          </w:tcPr>
          <w:p w14:paraId="0BCDFDA6" w14:textId="77777777" w:rsidR="00032EC9" w:rsidRPr="009171D1" w:rsidRDefault="00032EC9" w:rsidP="00A01CBB">
            <w:pPr>
              <w:pStyle w:val="TAC"/>
            </w:pPr>
            <w:r w:rsidRPr="009171D1">
              <w:t>296500</w:t>
            </w:r>
          </w:p>
        </w:tc>
        <w:tc>
          <w:tcPr>
            <w:tcW w:w="423" w:type="pct"/>
          </w:tcPr>
          <w:p w14:paraId="788891E8" w14:textId="77777777" w:rsidR="00032EC9" w:rsidRPr="009171D1" w:rsidRDefault="00032EC9" w:rsidP="00A01CBB">
            <w:pPr>
              <w:pStyle w:val="TAC"/>
            </w:pPr>
            <w:r w:rsidRPr="009171D1">
              <w:t>1482.5</w:t>
            </w:r>
          </w:p>
        </w:tc>
        <w:tc>
          <w:tcPr>
            <w:tcW w:w="531" w:type="pct"/>
            <w:vMerge w:val="restart"/>
            <w:vAlign w:val="center"/>
          </w:tcPr>
          <w:p w14:paraId="2A5271DC" w14:textId="77777777" w:rsidR="00032EC9" w:rsidRPr="009171D1" w:rsidRDefault="00032EC9" w:rsidP="00A01CBB">
            <w:pPr>
              <w:pStyle w:val="TAC"/>
              <w:rPr>
                <w:rFonts w:cs="Arial"/>
                <w:szCs w:val="18"/>
                <w:lang w:eastAsia="zh-CN"/>
              </w:rPr>
            </w:pPr>
            <w:r w:rsidRPr="009171D1">
              <w:rPr>
                <w:rFonts w:cs="Arial"/>
                <w:szCs w:val="18"/>
                <w:lang w:eastAsia="zh-CN"/>
              </w:rPr>
              <w:t>36@18</w:t>
            </w:r>
          </w:p>
        </w:tc>
        <w:tc>
          <w:tcPr>
            <w:tcW w:w="667" w:type="pct"/>
            <w:vMerge w:val="restart"/>
          </w:tcPr>
          <w:p w14:paraId="37E6D31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D647B05" w14:textId="77777777" w:rsidTr="00A01CBB">
        <w:tc>
          <w:tcPr>
            <w:tcW w:w="325" w:type="pct"/>
            <w:vMerge/>
            <w:vAlign w:val="center"/>
          </w:tcPr>
          <w:p w14:paraId="7C23E408" w14:textId="77777777" w:rsidR="00032EC9" w:rsidRPr="009171D1" w:rsidRDefault="00032EC9" w:rsidP="00A01CBB">
            <w:pPr>
              <w:pStyle w:val="TAC"/>
              <w:rPr>
                <w:rFonts w:cs="Arial"/>
                <w:szCs w:val="18"/>
                <w:lang w:eastAsia="zh-CN"/>
              </w:rPr>
            </w:pPr>
          </w:p>
        </w:tc>
        <w:tc>
          <w:tcPr>
            <w:tcW w:w="415" w:type="pct"/>
            <w:vMerge/>
            <w:vAlign w:val="center"/>
          </w:tcPr>
          <w:p w14:paraId="07F00DC8" w14:textId="77777777" w:rsidR="00032EC9" w:rsidRPr="009171D1" w:rsidRDefault="00032EC9" w:rsidP="00A01CBB">
            <w:pPr>
              <w:pStyle w:val="TAC"/>
              <w:rPr>
                <w:rFonts w:cs="Arial"/>
                <w:szCs w:val="18"/>
                <w:lang w:eastAsia="zh-CN"/>
              </w:rPr>
            </w:pPr>
          </w:p>
        </w:tc>
        <w:tc>
          <w:tcPr>
            <w:tcW w:w="320" w:type="pct"/>
            <w:vMerge/>
            <w:vAlign w:val="center"/>
          </w:tcPr>
          <w:p w14:paraId="1F4D6356"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9171D1" w:rsidRDefault="00032EC9" w:rsidP="00A01CBB">
            <w:pPr>
              <w:spacing w:after="0"/>
              <w:rPr>
                <w:rFonts w:ascii="Arial" w:hAnsi="Arial" w:cs="Arial"/>
                <w:sz w:val="18"/>
                <w:szCs w:val="18"/>
                <w:lang w:eastAsia="zh-CN"/>
              </w:rPr>
            </w:pPr>
          </w:p>
        </w:tc>
        <w:tc>
          <w:tcPr>
            <w:tcW w:w="374" w:type="pct"/>
          </w:tcPr>
          <w:p w14:paraId="5507213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D91407A" w14:textId="77777777" w:rsidR="00032EC9" w:rsidRPr="009171D1" w:rsidRDefault="00032EC9" w:rsidP="00A01CBB">
            <w:pPr>
              <w:pStyle w:val="TAC"/>
              <w:rPr>
                <w:rFonts w:cs="Arial"/>
                <w:szCs w:val="18"/>
              </w:rPr>
            </w:pPr>
            <w:r w:rsidRPr="009171D1">
              <w:rPr>
                <w:rFonts w:cs="Arial"/>
                <w:szCs w:val="18"/>
              </w:rPr>
              <w:t>289700</w:t>
            </w:r>
          </w:p>
        </w:tc>
        <w:tc>
          <w:tcPr>
            <w:tcW w:w="423" w:type="pct"/>
          </w:tcPr>
          <w:p w14:paraId="18633C79" w14:textId="77777777" w:rsidR="00032EC9" w:rsidRPr="009171D1" w:rsidRDefault="00032EC9" w:rsidP="00A01CBB">
            <w:pPr>
              <w:pStyle w:val="TAC"/>
            </w:pPr>
            <w:r w:rsidRPr="009171D1">
              <w:t>1448.5</w:t>
            </w:r>
          </w:p>
        </w:tc>
        <w:tc>
          <w:tcPr>
            <w:tcW w:w="471" w:type="pct"/>
          </w:tcPr>
          <w:p w14:paraId="3213B19E" w14:textId="77777777" w:rsidR="00032EC9" w:rsidRPr="009171D1" w:rsidRDefault="00032EC9" w:rsidP="00A01CBB">
            <w:pPr>
              <w:pStyle w:val="TAC"/>
            </w:pPr>
            <w:r w:rsidRPr="009171D1">
              <w:t>299300</w:t>
            </w:r>
          </w:p>
        </w:tc>
        <w:tc>
          <w:tcPr>
            <w:tcW w:w="423" w:type="pct"/>
          </w:tcPr>
          <w:p w14:paraId="3891D510" w14:textId="77777777" w:rsidR="00032EC9" w:rsidRPr="009171D1" w:rsidRDefault="00032EC9" w:rsidP="00A01CBB">
            <w:pPr>
              <w:pStyle w:val="TAC"/>
            </w:pPr>
            <w:r w:rsidRPr="009171D1">
              <w:t>1496.5</w:t>
            </w:r>
          </w:p>
        </w:tc>
        <w:tc>
          <w:tcPr>
            <w:tcW w:w="531" w:type="pct"/>
            <w:vMerge/>
            <w:vAlign w:val="center"/>
          </w:tcPr>
          <w:p w14:paraId="4DA79869" w14:textId="77777777" w:rsidR="00032EC9" w:rsidRPr="009171D1" w:rsidRDefault="00032EC9" w:rsidP="00A01CBB">
            <w:pPr>
              <w:pStyle w:val="TAC"/>
              <w:rPr>
                <w:rFonts w:cs="Arial"/>
                <w:szCs w:val="18"/>
                <w:lang w:eastAsia="zh-CN"/>
              </w:rPr>
            </w:pPr>
          </w:p>
        </w:tc>
        <w:tc>
          <w:tcPr>
            <w:tcW w:w="667" w:type="pct"/>
            <w:vMerge/>
          </w:tcPr>
          <w:p w14:paraId="318EC691" w14:textId="77777777" w:rsidR="00032EC9" w:rsidRPr="009171D1" w:rsidRDefault="00032EC9" w:rsidP="00A01CBB">
            <w:pPr>
              <w:pStyle w:val="TAC"/>
              <w:rPr>
                <w:rFonts w:cs="Arial"/>
                <w:szCs w:val="18"/>
                <w:lang w:eastAsia="zh-CN"/>
              </w:rPr>
            </w:pPr>
          </w:p>
        </w:tc>
      </w:tr>
      <w:tr w:rsidR="00032EC9" w:rsidRPr="009171D1" w14:paraId="25575FD8" w14:textId="77777777" w:rsidTr="00A01CBB">
        <w:tc>
          <w:tcPr>
            <w:tcW w:w="325" w:type="pct"/>
            <w:vMerge/>
            <w:vAlign w:val="center"/>
          </w:tcPr>
          <w:p w14:paraId="22D0608F" w14:textId="77777777" w:rsidR="00032EC9" w:rsidRPr="009171D1" w:rsidRDefault="00032EC9" w:rsidP="00A01CBB">
            <w:pPr>
              <w:pStyle w:val="TAC"/>
              <w:rPr>
                <w:rFonts w:cs="Arial"/>
                <w:szCs w:val="18"/>
                <w:lang w:eastAsia="zh-CN"/>
              </w:rPr>
            </w:pPr>
          </w:p>
        </w:tc>
        <w:tc>
          <w:tcPr>
            <w:tcW w:w="415" w:type="pct"/>
            <w:vMerge/>
            <w:vAlign w:val="center"/>
          </w:tcPr>
          <w:p w14:paraId="2F151D73" w14:textId="77777777" w:rsidR="00032EC9" w:rsidRPr="009171D1" w:rsidRDefault="00032EC9" w:rsidP="00A01CBB">
            <w:pPr>
              <w:pStyle w:val="TAC"/>
              <w:rPr>
                <w:rFonts w:cs="Arial"/>
                <w:szCs w:val="18"/>
                <w:lang w:eastAsia="zh-CN"/>
              </w:rPr>
            </w:pPr>
          </w:p>
        </w:tc>
        <w:tc>
          <w:tcPr>
            <w:tcW w:w="320" w:type="pct"/>
            <w:vMerge/>
            <w:vAlign w:val="center"/>
          </w:tcPr>
          <w:p w14:paraId="581793E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9171D1" w:rsidRDefault="00032EC9" w:rsidP="00A01CBB">
            <w:pPr>
              <w:spacing w:after="0"/>
              <w:rPr>
                <w:rFonts w:ascii="Arial" w:hAnsi="Arial" w:cs="Arial"/>
                <w:sz w:val="18"/>
                <w:szCs w:val="18"/>
                <w:lang w:eastAsia="zh-CN"/>
              </w:rPr>
            </w:pPr>
          </w:p>
        </w:tc>
        <w:tc>
          <w:tcPr>
            <w:tcW w:w="374" w:type="pct"/>
          </w:tcPr>
          <w:p w14:paraId="4507969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F27F7B1" w14:textId="77777777" w:rsidR="00032EC9" w:rsidRPr="009171D1" w:rsidRDefault="00032EC9" w:rsidP="00A01CBB">
            <w:pPr>
              <w:pStyle w:val="TAC"/>
              <w:rPr>
                <w:rFonts w:cs="Arial"/>
                <w:szCs w:val="18"/>
              </w:rPr>
            </w:pPr>
            <w:r w:rsidRPr="009171D1">
              <w:rPr>
                <w:rFonts w:cs="Arial"/>
                <w:szCs w:val="18"/>
              </w:rPr>
              <w:t>292500</w:t>
            </w:r>
          </w:p>
        </w:tc>
        <w:tc>
          <w:tcPr>
            <w:tcW w:w="423" w:type="pct"/>
          </w:tcPr>
          <w:p w14:paraId="4B5611EC" w14:textId="77777777" w:rsidR="00032EC9" w:rsidRPr="009171D1" w:rsidRDefault="00032EC9" w:rsidP="00A01CBB">
            <w:pPr>
              <w:pStyle w:val="TAC"/>
            </w:pPr>
            <w:r w:rsidRPr="009171D1">
              <w:t>1462.5</w:t>
            </w:r>
          </w:p>
        </w:tc>
        <w:tc>
          <w:tcPr>
            <w:tcW w:w="471" w:type="pct"/>
          </w:tcPr>
          <w:p w14:paraId="3FFA75A8" w14:textId="77777777" w:rsidR="00032EC9" w:rsidRPr="009171D1" w:rsidRDefault="00032EC9" w:rsidP="00A01CBB">
            <w:pPr>
              <w:pStyle w:val="TAC"/>
            </w:pPr>
            <w:r w:rsidRPr="009171D1">
              <w:t>302100</w:t>
            </w:r>
          </w:p>
        </w:tc>
        <w:tc>
          <w:tcPr>
            <w:tcW w:w="423" w:type="pct"/>
          </w:tcPr>
          <w:p w14:paraId="06808F97" w14:textId="77777777" w:rsidR="00032EC9" w:rsidRPr="009171D1" w:rsidRDefault="00032EC9" w:rsidP="00A01CBB">
            <w:pPr>
              <w:pStyle w:val="TAC"/>
            </w:pPr>
            <w:r w:rsidRPr="009171D1">
              <w:t>1510.5</w:t>
            </w:r>
          </w:p>
        </w:tc>
        <w:tc>
          <w:tcPr>
            <w:tcW w:w="531" w:type="pct"/>
            <w:vMerge/>
            <w:vAlign w:val="center"/>
          </w:tcPr>
          <w:p w14:paraId="0D115A5E" w14:textId="77777777" w:rsidR="00032EC9" w:rsidRPr="009171D1" w:rsidRDefault="00032EC9" w:rsidP="00A01CBB">
            <w:pPr>
              <w:pStyle w:val="TAC"/>
              <w:rPr>
                <w:rFonts w:cs="Arial"/>
                <w:szCs w:val="18"/>
                <w:lang w:eastAsia="zh-CN"/>
              </w:rPr>
            </w:pPr>
          </w:p>
        </w:tc>
        <w:tc>
          <w:tcPr>
            <w:tcW w:w="667" w:type="pct"/>
            <w:vMerge/>
          </w:tcPr>
          <w:p w14:paraId="6DC478B3" w14:textId="77777777" w:rsidR="00032EC9" w:rsidRPr="009171D1" w:rsidRDefault="00032EC9" w:rsidP="00A01CBB">
            <w:pPr>
              <w:pStyle w:val="TAC"/>
              <w:rPr>
                <w:rFonts w:cs="Arial"/>
                <w:szCs w:val="18"/>
                <w:lang w:eastAsia="zh-CN"/>
              </w:rPr>
            </w:pPr>
          </w:p>
        </w:tc>
      </w:tr>
      <w:tr w:rsidR="00032EC9" w:rsidRPr="009171D1" w14:paraId="097419FF" w14:textId="77777777" w:rsidTr="00A01CBB">
        <w:tc>
          <w:tcPr>
            <w:tcW w:w="325" w:type="pct"/>
            <w:vMerge w:val="restart"/>
            <w:vAlign w:val="center"/>
            <w:hideMark/>
          </w:tcPr>
          <w:p w14:paraId="24049BD7" w14:textId="77777777" w:rsidR="00032EC9" w:rsidRPr="009171D1" w:rsidRDefault="00032EC9" w:rsidP="00A01CBB">
            <w:pPr>
              <w:pStyle w:val="TAC"/>
              <w:rPr>
                <w:rFonts w:eastAsia="Yu Mincho" w:cs="Arial"/>
                <w:szCs w:val="18"/>
              </w:rPr>
            </w:pPr>
            <w:r w:rsidRPr="009171D1">
              <w:rPr>
                <w:rFonts w:eastAsia="Yu Mincho" w:cs="Arial"/>
                <w:szCs w:val="18"/>
              </w:rPr>
              <w:t>n77</w:t>
            </w:r>
          </w:p>
        </w:tc>
        <w:tc>
          <w:tcPr>
            <w:tcW w:w="415" w:type="pct"/>
            <w:vMerge w:val="restart"/>
            <w:vAlign w:val="center"/>
            <w:hideMark/>
          </w:tcPr>
          <w:p w14:paraId="5FDB4DB0"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7B4036D2"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698406F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90CAC3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6379C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E79421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423" w:type="pct"/>
          </w:tcPr>
          <w:p w14:paraId="6CE9382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71" w:type="pct"/>
          </w:tcPr>
          <w:p w14:paraId="4A1D360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423" w:type="pct"/>
          </w:tcPr>
          <w:p w14:paraId="5DAE3AA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531" w:type="pct"/>
            <w:vMerge w:val="restart"/>
            <w:vAlign w:val="center"/>
          </w:tcPr>
          <w:p w14:paraId="000CF489"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0C0DD36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5467026" w14:textId="77777777" w:rsidTr="00A01CBB">
        <w:tc>
          <w:tcPr>
            <w:tcW w:w="325" w:type="pct"/>
            <w:vMerge/>
            <w:vAlign w:val="center"/>
          </w:tcPr>
          <w:p w14:paraId="46160B45" w14:textId="77777777" w:rsidR="00032EC9" w:rsidRPr="009171D1" w:rsidRDefault="00032EC9" w:rsidP="00A01CBB">
            <w:pPr>
              <w:pStyle w:val="TAC"/>
              <w:rPr>
                <w:rFonts w:eastAsia="Yu Mincho" w:cs="Arial"/>
                <w:szCs w:val="18"/>
              </w:rPr>
            </w:pPr>
          </w:p>
        </w:tc>
        <w:tc>
          <w:tcPr>
            <w:tcW w:w="415" w:type="pct"/>
            <w:vMerge/>
            <w:vAlign w:val="center"/>
          </w:tcPr>
          <w:p w14:paraId="56BB3039" w14:textId="77777777" w:rsidR="00032EC9" w:rsidRPr="009171D1" w:rsidRDefault="00032EC9" w:rsidP="00A01CBB">
            <w:pPr>
              <w:pStyle w:val="TAC"/>
              <w:rPr>
                <w:rFonts w:eastAsia="Yu Mincho" w:cs="Arial"/>
                <w:szCs w:val="18"/>
              </w:rPr>
            </w:pPr>
          </w:p>
        </w:tc>
        <w:tc>
          <w:tcPr>
            <w:tcW w:w="320" w:type="pct"/>
            <w:vMerge/>
            <w:vAlign w:val="center"/>
          </w:tcPr>
          <w:p w14:paraId="6635E062" w14:textId="77777777" w:rsidR="00032EC9" w:rsidRPr="009171D1" w:rsidRDefault="00032EC9" w:rsidP="00A01CBB">
            <w:pPr>
              <w:pStyle w:val="TAC"/>
              <w:rPr>
                <w:rFonts w:cs="Arial"/>
                <w:szCs w:val="18"/>
                <w:lang w:eastAsia="zh-CN"/>
              </w:rPr>
            </w:pPr>
          </w:p>
        </w:tc>
        <w:tc>
          <w:tcPr>
            <w:tcW w:w="579" w:type="pct"/>
            <w:vMerge/>
            <w:vAlign w:val="center"/>
          </w:tcPr>
          <w:p w14:paraId="3BEDFC19" w14:textId="77777777" w:rsidR="00032EC9" w:rsidRPr="009171D1" w:rsidRDefault="00032EC9" w:rsidP="00A01CBB">
            <w:pPr>
              <w:spacing w:after="0"/>
              <w:rPr>
                <w:rFonts w:ascii="Arial" w:hAnsi="Arial" w:cs="Arial"/>
                <w:sz w:val="18"/>
                <w:szCs w:val="18"/>
                <w:lang w:eastAsia="zh-CN"/>
              </w:rPr>
            </w:pPr>
          </w:p>
        </w:tc>
        <w:tc>
          <w:tcPr>
            <w:tcW w:w="374" w:type="pct"/>
          </w:tcPr>
          <w:p w14:paraId="33ED258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BC5426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423" w:type="pct"/>
          </w:tcPr>
          <w:p w14:paraId="4990154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71" w:type="pct"/>
          </w:tcPr>
          <w:p w14:paraId="378DD5D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423" w:type="pct"/>
          </w:tcPr>
          <w:p w14:paraId="5751225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531" w:type="pct"/>
            <w:vMerge/>
            <w:vAlign w:val="center"/>
          </w:tcPr>
          <w:p w14:paraId="5E9E8ABD" w14:textId="77777777" w:rsidR="00032EC9" w:rsidRPr="009171D1" w:rsidRDefault="00032EC9" w:rsidP="00A01CBB">
            <w:pPr>
              <w:pStyle w:val="TAC"/>
              <w:rPr>
                <w:rFonts w:eastAsia="Yu Mincho" w:cs="Arial"/>
                <w:szCs w:val="18"/>
              </w:rPr>
            </w:pPr>
          </w:p>
        </w:tc>
        <w:tc>
          <w:tcPr>
            <w:tcW w:w="667" w:type="pct"/>
            <w:vMerge/>
          </w:tcPr>
          <w:p w14:paraId="033D6488" w14:textId="77777777" w:rsidR="00032EC9" w:rsidRPr="009171D1" w:rsidRDefault="00032EC9" w:rsidP="00A01CBB">
            <w:pPr>
              <w:pStyle w:val="TAC"/>
              <w:rPr>
                <w:rFonts w:eastAsia="Yu Mincho" w:cs="Arial"/>
                <w:szCs w:val="18"/>
              </w:rPr>
            </w:pPr>
          </w:p>
        </w:tc>
      </w:tr>
      <w:tr w:rsidR="00032EC9" w:rsidRPr="009171D1" w14:paraId="15173014" w14:textId="77777777" w:rsidTr="00A01CBB">
        <w:tc>
          <w:tcPr>
            <w:tcW w:w="325" w:type="pct"/>
            <w:vMerge/>
            <w:vAlign w:val="center"/>
          </w:tcPr>
          <w:p w14:paraId="5A494B3B" w14:textId="77777777" w:rsidR="00032EC9" w:rsidRPr="009171D1" w:rsidRDefault="00032EC9" w:rsidP="00A01CBB">
            <w:pPr>
              <w:pStyle w:val="TAC"/>
              <w:rPr>
                <w:rFonts w:eastAsia="Yu Mincho" w:cs="Arial"/>
                <w:szCs w:val="18"/>
              </w:rPr>
            </w:pPr>
          </w:p>
        </w:tc>
        <w:tc>
          <w:tcPr>
            <w:tcW w:w="415" w:type="pct"/>
            <w:vMerge/>
            <w:vAlign w:val="center"/>
          </w:tcPr>
          <w:p w14:paraId="48D7F6B7" w14:textId="77777777" w:rsidR="00032EC9" w:rsidRPr="009171D1" w:rsidRDefault="00032EC9" w:rsidP="00A01CBB">
            <w:pPr>
              <w:pStyle w:val="TAC"/>
              <w:rPr>
                <w:rFonts w:eastAsia="Yu Mincho" w:cs="Arial"/>
                <w:szCs w:val="18"/>
              </w:rPr>
            </w:pPr>
          </w:p>
        </w:tc>
        <w:tc>
          <w:tcPr>
            <w:tcW w:w="320" w:type="pct"/>
            <w:vMerge/>
            <w:vAlign w:val="center"/>
          </w:tcPr>
          <w:p w14:paraId="2020B3FB" w14:textId="77777777" w:rsidR="00032EC9" w:rsidRPr="009171D1" w:rsidRDefault="00032EC9" w:rsidP="00A01CBB">
            <w:pPr>
              <w:pStyle w:val="TAC"/>
              <w:rPr>
                <w:rFonts w:cs="Arial"/>
                <w:szCs w:val="18"/>
                <w:lang w:eastAsia="zh-CN"/>
              </w:rPr>
            </w:pPr>
          </w:p>
        </w:tc>
        <w:tc>
          <w:tcPr>
            <w:tcW w:w="579" w:type="pct"/>
            <w:vMerge/>
            <w:vAlign w:val="center"/>
          </w:tcPr>
          <w:p w14:paraId="21A5746F" w14:textId="77777777" w:rsidR="00032EC9" w:rsidRPr="009171D1" w:rsidRDefault="00032EC9" w:rsidP="00A01CBB">
            <w:pPr>
              <w:spacing w:after="0"/>
              <w:rPr>
                <w:rFonts w:ascii="Arial" w:hAnsi="Arial" w:cs="Arial"/>
                <w:sz w:val="18"/>
                <w:szCs w:val="18"/>
                <w:lang w:eastAsia="zh-CN"/>
              </w:rPr>
            </w:pPr>
          </w:p>
        </w:tc>
        <w:tc>
          <w:tcPr>
            <w:tcW w:w="374" w:type="pct"/>
          </w:tcPr>
          <w:p w14:paraId="63708E6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7013FB94"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423" w:type="pct"/>
          </w:tcPr>
          <w:p w14:paraId="49A747C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71" w:type="pct"/>
          </w:tcPr>
          <w:p w14:paraId="3178EC5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423" w:type="pct"/>
          </w:tcPr>
          <w:p w14:paraId="0710948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531" w:type="pct"/>
            <w:vMerge/>
            <w:vAlign w:val="center"/>
          </w:tcPr>
          <w:p w14:paraId="221F2310" w14:textId="77777777" w:rsidR="00032EC9" w:rsidRPr="009171D1" w:rsidRDefault="00032EC9" w:rsidP="00A01CBB">
            <w:pPr>
              <w:pStyle w:val="TAC"/>
              <w:rPr>
                <w:rFonts w:eastAsia="Yu Mincho" w:cs="Arial"/>
                <w:szCs w:val="18"/>
              </w:rPr>
            </w:pPr>
          </w:p>
        </w:tc>
        <w:tc>
          <w:tcPr>
            <w:tcW w:w="667" w:type="pct"/>
            <w:vMerge/>
          </w:tcPr>
          <w:p w14:paraId="1F90E7BE" w14:textId="77777777" w:rsidR="00032EC9" w:rsidRPr="009171D1" w:rsidRDefault="00032EC9" w:rsidP="00A01CBB">
            <w:pPr>
              <w:pStyle w:val="TAC"/>
              <w:rPr>
                <w:rFonts w:eastAsia="Yu Mincho" w:cs="Arial"/>
                <w:szCs w:val="18"/>
              </w:rPr>
            </w:pPr>
          </w:p>
        </w:tc>
      </w:tr>
      <w:tr w:rsidR="00032EC9" w:rsidRPr="009171D1" w14:paraId="70C1F5A3" w14:textId="77777777" w:rsidTr="00A01CBB">
        <w:tc>
          <w:tcPr>
            <w:tcW w:w="325" w:type="pct"/>
            <w:vMerge w:val="restart"/>
            <w:vAlign w:val="center"/>
            <w:hideMark/>
          </w:tcPr>
          <w:p w14:paraId="359C30C1" w14:textId="77777777" w:rsidR="00032EC9" w:rsidRPr="009171D1" w:rsidRDefault="00032EC9" w:rsidP="00A01CBB">
            <w:pPr>
              <w:pStyle w:val="TAC"/>
              <w:rPr>
                <w:rFonts w:eastAsia="Yu Mincho" w:cs="Arial"/>
                <w:szCs w:val="18"/>
              </w:rPr>
            </w:pPr>
            <w:r w:rsidRPr="009171D1">
              <w:rPr>
                <w:rFonts w:eastAsia="Yu Mincho" w:cs="Arial"/>
                <w:szCs w:val="18"/>
              </w:rPr>
              <w:t>n78</w:t>
            </w:r>
          </w:p>
        </w:tc>
        <w:tc>
          <w:tcPr>
            <w:tcW w:w="415" w:type="pct"/>
            <w:vMerge w:val="restart"/>
            <w:vAlign w:val="center"/>
            <w:hideMark/>
          </w:tcPr>
          <w:p w14:paraId="44072C83"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6243739B"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50B6EF3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5046FD2"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642866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12B29B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423" w:type="pct"/>
          </w:tcPr>
          <w:p w14:paraId="0FEAF99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71" w:type="pct"/>
          </w:tcPr>
          <w:p w14:paraId="4476CA1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423" w:type="pct"/>
          </w:tcPr>
          <w:p w14:paraId="1C34785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531" w:type="pct"/>
            <w:vMerge w:val="restart"/>
            <w:vAlign w:val="center"/>
          </w:tcPr>
          <w:p w14:paraId="23F9E8EB"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4569392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858D478" w14:textId="77777777" w:rsidTr="00A01CBB">
        <w:tc>
          <w:tcPr>
            <w:tcW w:w="325" w:type="pct"/>
            <w:vMerge/>
            <w:vAlign w:val="center"/>
          </w:tcPr>
          <w:p w14:paraId="5BF96D11" w14:textId="77777777" w:rsidR="00032EC9" w:rsidRPr="009171D1" w:rsidRDefault="00032EC9" w:rsidP="00A01CBB">
            <w:pPr>
              <w:pStyle w:val="TAC"/>
              <w:rPr>
                <w:rFonts w:eastAsia="Yu Mincho" w:cs="Arial"/>
                <w:szCs w:val="18"/>
              </w:rPr>
            </w:pPr>
          </w:p>
        </w:tc>
        <w:tc>
          <w:tcPr>
            <w:tcW w:w="415" w:type="pct"/>
            <w:vMerge/>
            <w:vAlign w:val="center"/>
          </w:tcPr>
          <w:p w14:paraId="0ADA12F3" w14:textId="77777777" w:rsidR="00032EC9" w:rsidRPr="009171D1" w:rsidRDefault="00032EC9" w:rsidP="00A01CBB">
            <w:pPr>
              <w:pStyle w:val="TAC"/>
              <w:rPr>
                <w:rFonts w:eastAsia="Yu Mincho" w:cs="Arial"/>
                <w:szCs w:val="18"/>
              </w:rPr>
            </w:pPr>
          </w:p>
        </w:tc>
        <w:tc>
          <w:tcPr>
            <w:tcW w:w="320" w:type="pct"/>
            <w:vMerge/>
            <w:vAlign w:val="center"/>
          </w:tcPr>
          <w:p w14:paraId="6B15ABB9" w14:textId="77777777" w:rsidR="00032EC9" w:rsidRPr="009171D1" w:rsidRDefault="00032EC9" w:rsidP="00A01CBB">
            <w:pPr>
              <w:pStyle w:val="TAC"/>
              <w:rPr>
                <w:rFonts w:cs="Arial"/>
                <w:szCs w:val="18"/>
                <w:lang w:eastAsia="zh-CN"/>
              </w:rPr>
            </w:pPr>
          </w:p>
        </w:tc>
        <w:tc>
          <w:tcPr>
            <w:tcW w:w="579" w:type="pct"/>
            <w:vMerge/>
            <w:vAlign w:val="center"/>
          </w:tcPr>
          <w:p w14:paraId="3969C1EE" w14:textId="77777777" w:rsidR="00032EC9" w:rsidRPr="009171D1" w:rsidRDefault="00032EC9" w:rsidP="00A01CBB">
            <w:pPr>
              <w:spacing w:after="0"/>
              <w:rPr>
                <w:rFonts w:ascii="Arial" w:hAnsi="Arial" w:cs="Arial"/>
                <w:sz w:val="18"/>
                <w:szCs w:val="18"/>
                <w:lang w:eastAsia="zh-CN"/>
              </w:rPr>
            </w:pPr>
          </w:p>
        </w:tc>
        <w:tc>
          <w:tcPr>
            <w:tcW w:w="374" w:type="pct"/>
          </w:tcPr>
          <w:p w14:paraId="2941ACB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578AC4F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423" w:type="pct"/>
          </w:tcPr>
          <w:p w14:paraId="01B3EAB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71" w:type="pct"/>
          </w:tcPr>
          <w:p w14:paraId="6E4028E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423" w:type="pct"/>
          </w:tcPr>
          <w:p w14:paraId="2E6ED9A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531" w:type="pct"/>
            <w:vMerge/>
            <w:vAlign w:val="center"/>
          </w:tcPr>
          <w:p w14:paraId="6DA0A612" w14:textId="77777777" w:rsidR="00032EC9" w:rsidRPr="009171D1" w:rsidRDefault="00032EC9" w:rsidP="00A01CBB">
            <w:pPr>
              <w:pStyle w:val="TAC"/>
              <w:rPr>
                <w:rFonts w:eastAsia="Yu Mincho" w:cs="Arial"/>
                <w:szCs w:val="18"/>
              </w:rPr>
            </w:pPr>
          </w:p>
        </w:tc>
        <w:tc>
          <w:tcPr>
            <w:tcW w:w="667" w:type="pct"/>
            <w:vMerge/>
          </w:tcPr>
          <w:p w14:paraId="470FE88A" w14:textId="77777777" w:rsidR="00032EC9" w:rsidRPr="009171D1" w:rsidRDefault="00032EC9" w:rsidP="00A01CBB">
            <w:pPr>
              <w:pStyle w:val="TAC"/>
              <w:rPr>
                <w:rFonts w:eastAsia="Yu Mincho" w:cs="Arial"/>
                <w:szCs w:val="18"/>
              </w:rPr>
            </w:pPr>
          </w:p>
        </w:tc>
      </w:tr>
      <w:tr w:rsidR="00032EC9" w:rsidRPr="009171D1" w14:paraId="19B2D63D" w14:textId="77777777" w:rsidTr="00A01CBB">
        <w:tc>
          <w:tcPr>
            <w:tcW w:w="325" w:type="pct"/>
            <w:vMerge/>
            <w:vAlign w:val="center"/>
          </w:tcPr>
          <w:p w14:paraId="12DBCD5F" w14:textId="77777777" w:rsidR="00032EC9" w:rsidRPr="009171D1" w:rsidRDefault="00032EC9" w:rsidP="00A01CBB">
            <w:pPr>
              <w:pStyle w:val="TAC"/>
              <w:rPr>
                <w:rFonts w:eastAsia="Yu Mincho" w:cs="Arial"/>
                <w:szCs w:val="18"/>
              </w:rPr>
            </w:pPr>
          </w:p>
        </w:tc>
        <w:tc>
          <w:tcPr>
            <w:tcW w:w="415" w:type="pct"/>
            <w:vMerge/>
            <w:vAlign w:val="center"/>
          </w:tcPr>
          <w:p w14:paraId="15627DD2" w14:textId="77777777" w:rsidR="00032EC9" w:rsidRPr="009171D1" w:rsidRDefault="00032EC9" w:rsidP="00A01CBB">
            <w:pPr>
              <w:pStyle w:val="TAC"/>
              <w:rPr>
                <w:rFonts w:eastAsia="Yu Mincho" w:cs="Arial"/>
                <w:szCs w:val="18"/>
              </w:rPr>
            </w:pPr>
          </w:p>
        </w:tc>
        <w:tc>
          <w:tcPr>
            <w:tcW w:w="320" w:type="pct"/>
            <w:vMerge/>
            <w:vAlign w:val="center"/>
          </w:tcPr>
          <w:p w14:paraId="7E819FA0" w14:textId="77777777" w:rsidR="00032EC9" w:rsidRPr="009171D1" w:rsidRDefault="00032EC9" w:rsidP="00A01CBB">
            <w:pPr>
              <w:pStyle w:val="TAC"/>
              <w:rPr>
                <w:rFonts w:cs="Arial"/>
                <w:szCs w:val="18"/>
                <w:lang w:eastAsia="zh-CN"/>
              </w:rPr>
            </w:pPr>
          </w:p>
        </w:tc>
        <w:tc>
          <w:tcPr>
            <w:tcW w:w="579" w:type="pct"/>
            <w:vMerge/>
            <w:vAlign w:val="center"/>
          </w:tcPr>
          <w:p w14:paraId="4DD5C21F" w14:textId="77777777" w:rsidR="00032EC9" w:rsidRPr="009171D1" w:rsidRDefault="00032EC9" w:rsidP="00A01CBB">
            <w:pPr>
              <w:spacing w:after="0"/>
              <w:rPr>
                <w:rFonts w:ascii="Arial" w:hAnsi="Arial" w:cs="Arial"/>
                <w:sz w:val="18"/>
                <w:szCs w:val="18"/>
                <w:lang w:eastAsia="zh-CN"/>
              </w:rPr>
            </w:pPr>
          </w:p>
        </w:tc>
        <w:tc>
          <w:tcPr>
            <w:tcW w:w="374" w:type="pct"/>
          </w:tcPr>
          <w:p w14:paraId="1C8508F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6B690B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423" w:type="pct"/>
          </w:tcPr>
          <w:p w14:paraId="14DA051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71" w:type="pct"/>
          </w:tcPr>
          <w:p w14:paraId="0B02D41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423" w:type="pct"/>
          </w:tcPr>
          <w:p w14:paraId="068F7D2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531" w:type="pct"/>
            <w:vMerge/>
            <w:vAlign w:val="center"/>
          </w:tcPr>
          <w:p w14:paraId="49C1123D" w14:textId="77777777" w:rsidR="00032EC9" w:rsidRPr="009171D1" w:rsidRDefault="00032EC9" w:rsidP="00A01CBB">
            <w:pPr>
              <w:pStyle w:val="TAC"/>
              <w:rPr>
                <w:rFonts w:eastAsia="Yu Mincho" w:cs="Arial"/>
                <w:szCs w:val="18"/>
              </w:rPr>
            </w:pPr>
          </w:p>
        </w:tc>
        <w:tc>
          <w:tcPr>
            <w:tcW w:w="667" w:type="pct"/>
            <w:vMerge/>
          </w:tcPr>
          <w:p w14:paraId="0EE59C88" w14:textId="77777777" w:rsidR="00032EC9" w:rsidRPr="009171D1" w:rsidRDefault="00032EC9" w:rsidP="00A01CBB">
            <w:pPr>
              <w:pStyle w:val="TAC"/>
              <w:rPr>
                <w:rFonts w:eastAsia="Yu Mincho" w:cs="Arial"/>
                <w:szCs w:val="18"/>
              </w:rPr>
            </w:pPr>
          </w:p>
        </w:tc>
      </w:tr>
      <w:tr w:rsidR="00032EC9" w:rsidRPr="009171D1" w14:paraId="2FE07753" w14:textId="77777777" w:rsidTr="00A01CBB">
        <w:tc>
          <w:tcPr>
            <w:tcW w:w="325" w:type="pct"/>
            <w:vMerge w:val="restart"/>
            <w:vAlign w:val="center"/>
            <w:hideMark/>
          </w:tcPr>
          <w:p w14:paraId="7CD1AAEA" w14:textId="77777777" w:rsidR="00032EC9" w:rsidRPr="009171D1" w:rsidRDefault="00032EC9" w:rsidP="00A01CBB">
            <w:pPr>
              <w:pStyle w:val="TAC"/>
              <w:rPr>
                <w:rFonts w:eastAsia="Yu Mincho" w:cs="Arial"/>
                <w:szCs w:val="18"/>
              </w:rPr>
            </w:pPr>
            <w:r w:rsidRPr="009171D1">
              <w:rPr>
                <w:rFonts w:eastAsia="Yu Mincho" w:cs="Arial"/>
                <w:szCs w:val="18"/>
              </w:rPr>
              <w:t>n79</w:t>
            </w:r>
          </w:p>
        </w:tc>
        <w:tc>
          <w:tcPr>
            <w:tcW w:w="415" w:type="pct"/>
            <w:vMerge w:val="restart"/>
            <w:vAlign w:val="center"/>
            <w:hideMark/>
          </w:tcPr>
          <w:p w14:paraId="1296BB29"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3B96D9F4"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2534391D"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F7FCE5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51C0AB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FD4EFC4" w14:textId="77777777" w:rsidR="00032EC9" w:rsidRPr="009171D1" w:rsidRDefault="00032EC9" w:rsidP="00A01CBB">
            <w:pPr>
              <w:pStyle w:val="TAC"/>
              <w:rPr>
                <w:rFonts w:cs="Arial"/>
                <w:szCs w:val="18"/>
              </w:rPr>
            </w:pPr>
            <w:r w:rsidRPr="009171D1">
              <w:t>696668</w:t>
            </w:r>
          </w:p>
        </w:tc>
        <w:tc>
          <w:tcPr>
            <w:tcW w:w="423" w:type="pct"/>
          </w:tcPr>
          <w:p w14:paraId="06FF1CC1" w14:textId="77777777" w:rsidR="00032EC9" w:rsidRPr="009171D1" w:rsidRDefault="00032EC9" w:rsidP="00A01CBB">
            <w:pPr>
              <w:pStyle w:val="TAC"/>
              <w:rPr>
                <w:rFonts w:cs="Arial"/>
                <w:szCs w:val="18"/>
              </w:rPr>
            </w:pPr>
            <w:r w:rsidRPr="009171D1">
              <w:t>4450.02</w:t>
            </w:r>
          </w:p>
        </w:tc>
        <w:tc>
          <w:tcPr>
            <w:tcW w:w="471" w:type="pct"/>
          </w:tcPr>
          <w:p w14:paraId="03FED6D5" w14:textId="77777777" w:rsidR="00032EC9" w:rsidRPr="009171D1" w:rsidRDefault="00032EC9" w:rsidP="00A01CBB">
            <w:pPr>
              <w:pStyle w:val="TAC"/>
              <w:rPr>
                <w:rFonts w:cs="Arial"/>
                <w:szCs w:val="18"/>
              </w:rPr>
            </w:pPr>
            <w:r w:rsidRPr="009171D1">
              <w:t>696668</w:t>
            </w:r>
          </w:p>
        </w:tc>
        <w:tc>
          <w:tcPr>
            <w:tcW w:w="423" w:type="pct"/>
          </w:tcPr>
          <w:p w14:paraId="62845E20" w14:textId="77777777" w:rsidR="00032EC9" w:rsidRPr="009171D1" w:rsidRDefault="00032EC9" w:rsidP="00A01CBB">
            <w:pPr>
              <w:pStyle w:val="TAC"/>
              <w:rPr>
                <w:rFonts w:cs="Arial"/>
                <w:szCs w:val="18"/>
              </w:rPr>
            </w:pPr>
            <w:r w:rsidRPr="009171D1">
              <w:t>4450.02</w:t>
            </w:r>
          </w:p>
        </w:tc>
        <w:tc>
          <w:tcPr>
            <w:tcW w:w="531" w:type="pct"/>
            <w:vMerge w:val="restart"/>
            <w:vAlign w:val="center"/>
          </w:tcPr>
          <w:p w14:paraId="0B1BED09"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49612BF7"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C6B49B6" w14:textId="77777777" w:rsidTr="00A01CBB">
        <w:tc>
          <w:tcPr>
            <w:tcW w:w="325" w:type="pct"/>
            <w:vMerge/>
            <w:vAlign w:val="center"/>
          </w:tcPr>
          <w:p w14:paraId="514E87C3" w14:textId="77777777" w:rsidR="00032EC9" w:rsidRPr="009171D1" w:rsidRDefault="00032EC9" w:rsidP="00A01CBB">
            <w:pPr>
              <w:pStyle w:val="TAC"/>
              <w:rPr>
                <w:rFonts w:eastAsia="Yu Mincho" w:cs="Arial"/>
                <w:szCs w:val="18"/>
              </w:rPr>
            </w:pPr>
          </w:p>
        </w:tc>
        <w:tc>
          <w:tcPr>
            <w:tcW w:w="415" w:type="pct"/>
            <w:vMerge/>
            <w:vAlign w:val="center"/>
          </w:tcPr>
          <w:p w14:paraId="4CBB3129" w14:textId="77777777" w:rsidR="00032EC9" w:rsidRPr="009171D1" w:rsidRDefault="00032EC9" w:rsidP="00A01CBB">
            <w:pPr>
              <w:pStyle w:val="TAC"/>
              <w:rPr>
                <w:rFonts w:eastAsia="Yu Mincho" w:cs="Arial"/>
                <w:szCs w:val="18"/>
              </w:rPr>
            </w:pPr>
          </w:p>
        </w:tc>
        <w:tc>
          <w:tcPr>
            <w:tcW w:w="320" w:type="pct"/>
            <w:vMerge/>
            <w:vAlign w:val="center"/>
          </w:tcPr>
          <w:p w14:paraId="4459CC42" w14:textId="77777777" w:rsidR="00032EC9" w:rsidRPr="009171D1" w:rsidRDefault="00032EC9" w:rsidP="00A01CBB">
            <w:pPr>
              <w:pStyle w:val="TAC"/>
              <w:rPr>
                <w:rFonts w:cs="Arial"/>
                <w:szCs w:val="18"/>
                <w:lang w:eastAsia="zh-CN"/>
              </w:rPr>
            </w:pPr>
          </w:p>
        </w:tc>
        <w:tc>
          <w:tcPr>
            <w:tcW w:w="579" w:type="pct"/>
            <w:vMerge/>
            <w:vAlign w:val="center"/>
          </w:tcPr>
          <w:p w14:paraId="43FDDC10" w14:textId="77777777" w:rsidR="00032EC9" w:rsidRPr="009171D1" w:rsidRDefault="00032EC9" w:rsidP="00A01CBB">
            <w:pPr>
              <w:spacing w:after="0"/>
              <w:rPr>
                <w:rFonts w:ascii="Arial" w:hAnsi="Arial" w:cs="Arial"/>
                <w:sz w:val="18"/>
                <w:szCs w:val="18"/>
                <w:lang w:eastAsia="zh-CN"/>
              </w:rPr>
            </w:pPr>
          </w:p>
        </w:tc>
        <w:tc>
          <w:tcPr>
            <w:tcW w:w="374" w:type="pct"/>
          </w:tcPr>
          <w:p w14:paraId="7CF034B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62347B1" w14:textId="77777777" w:rsidR="00032EC9" w:rsidRPr="009171D1" w:rsidRDefault="00032EC9" w:rsidP="00A01CBB">
            <w:pPr>
              <w:pStyle w:val="TAC"/>
              <w:rPr>
                <w:rFonts w:cs="Arial"/>
                <w:szCs w:val="18"/>
              </w:rPr>
            </w:pPr>
            <w:r w:rsidRPr="009171D1">
              <w:t>713334</w:t>
            </w:r>
          </w:p>
        </w:tc>
        <w:tc>
          <w:tcPr>
            <w:tcW w:w="423" w:type="pct"/>
          </w:tcPr>
          <w:p w14:paraId="32822AD7" w14:textId="77777777" w:rsidR="00032EC9" w:rsidRPr="009171D1" w:rsidRDefault="00032EC9" w:rsidP="00A01CBB">
            <w:pPr>
              <w:pStyle w:val="TAC"/>
              <w:rPr>
                <w:rFonts w:cs="Arial"/>
                <w:szCs w:val="18"/>
              </w:rPr>
            </w:pPr>
            <w:r w:rsidRPr="009171D1">
              <w:t>4700.01</w:t>
            </w:r>
          </w:p>
        </w:tc>
        <w:tc>
          <w:tcPr>
            <w:tcW w:w="471" w:type="pct"/>
          </w:tcPr>
          <w:p w14:paraId="46B25644" w14:textId="77777777" w:rsidR="00032EC9" w:rsidRPr="009171D1" w:rsidRDefault="00032EC9" w:rsidP="00A01CBB">
            <w:pPr>
              <w:pStyle w:val="TAC"/>
              <w:rPr>
                <w:rFonts w:cs="Arial"/>
                <w:szCs w:val="18"/>
              </w:rPr>
            </w:pPr>
            <w:r w:rsidRPr="009171D1">
              <w:t>713334</w:t>
            </w:r>
          </w:p>
        </w:tc>
        <w:tc>
          <w:tcPr>
            <w:tcW w:w="423" w:type="pct"/>
          </w:tcPr>
          <w:p w14:paraId="42A45894" w14:textId="77777777" w:rsidR="00032EC9" w:rsidRPr="009171D1" w:rsidRDefault="00032EC9" w:rsidP="00A01CBB">
            <w:pPr>
              <w:pStyle w:val="TAC"/>
              <w:rPr>
                <w:rFonts w:cs="Arial"/>
                <w:szCs w:val="18"/>
              </w:rPr>
            </w:pPr>
            <w:r w:rsidRPr="009171D1">
              <w:t>4700.01</w:t>
            </w:r>
          </w:p>
        </w:tc>
        <w:tc>
          <w:tcPr>
            <w:tcW w:w="531" w:type="pct"/>
            <w:vMerge/>
            <w:vAlign w:val="center"/>
          </w:tcPr>
          <w:p w14:paraId="35E6F27E" w14:textId="77777777" w:rsidR="00032EC9" w:rsidRPr="009171D1" w:rsidRDefault="00032EC9" w:rsidP="00A01CBB">
            <w:pPr>
              <w:pStyle w:val="TAC"/>
              <w:rPr>
                <w:rFonts w:eastAsia="Yu Mincho" w:cs="Arial"/>
                <w:szCs w:val="18"/>
              </w:rPr>
            </w:pPr>
          </w:p>
        </w:tc>
        <w:tc>
          <w:tcPr>
            <w:tcW w:w="667" w:type="pct"/>
            <w:vMerge/>
          </w:tcPr>
          <w:p w14:paraId="77F1A59C" w14:textId="77777777" w:rsidR="00032EC9" w:rsidRPr="009171D1" w:rsidRDefault="00032EC9" w:rsidP="00A01CBB">
            <w:pPr>
              <w:pStyle w:val="TAC"/>
              <w:rPr>
                <w:rFonts w:eastAsia="Yu Mincho" w:cs="Arial"/>
                <w:szCs w:val="18"/>
              </w:rPr>
            </w:pPr>
          </w:p>
        </w:tc>
      </w:tr>
      <w:tr w:rsidR="00032EC9" w:rsidRPr="009171D1" w14:paraId="2EC227DD" w14:textId="77777777" w:rsidTr="00A01CBB">
        <w:tc>
          <w:tcPr>
            <w:tcW w:w="325" w:type="pct"/>
            <w:vMerge/>
            <w:vAlign w:val="center"/>
          </w:tcPr>
          <w:p w14:paraId="0AF77E4C" w14:textId="77777777" w:rsidR="00032EC9" w:rsidRPr="009171D1" w:rsidRDefault="00032EC9" w:rsidP="00A01CBB">
            <w:pPr>
              <w:pStyle w:val="TAC"/>
              <w:rPr>
                <w:rFonts w:eastAsia="Yu Mincho" w:cs="Arial"/>
                <w:szCs w:val="18"/>
              </w:rPr>
            </w:pPr>
          </w:p>
        </w:tc>
        <w:tc>
          <w:tcPr>
            <w:tcW w:w="415" w:type="pct"/>
            <w:vMerge/>
            <w:vAlign w:val="center"/>
          </w:tcPr>
          <w:p w14:paraId="53B4DF68" w14:textId="77777777" w:rsidR="00032EC9" w:rsidRPr="009171D1" w:rsidRDefault="00032EC9" w:rsidP="00A01CBB">
            <w:pPr>
              <w:pStyle w:val="TAC"/>
              <w:rPr>
                <w:rFonts w:eastAsia="Yu Mincho" w:cs="Arial"/>
                <w:szCs w:val="18"/>
              </w:rPr>
            </w:pPr>
          </w:p>
        </w:tc>
        <w:tc>
          <w:tcPr>
            <w:tcW w:w="320" w:type="pct"/>
            <w:vMerge/>
            <w:vAlign w:val="center"/>
          </w:tcPr>
          <w:p w14:paraId="5CEB82A7" w14:textId="77777777" w:rsidR="00032EC9" w:rsidRPr="009171D1" w:rsidRDefault="00032EC9" w:rsidP="00A01CBB">
            <w:pPr>
              <w:pStyle w:val="TAC"/>
              <w:rPr>
                <w:rFonts w:cs="Arial"/>
                <w:szCs w:val="18"/>
                <w:lang w:eastAsia="zh-CN"/>
              </w:rPr>
            </w:pPr>
          </w:p>
        </w:tc>
        <w:tc>
          <w:tcPr>
            <w:tcW w:w="579" w:type="pct"/>
            <w:vMerge/>
            <w:vAlign w:val="center"/>
          </w:tcPr>
          <w:p w14:paraId="520033C2" w14:textId="77777777" w:rsidR="00032EC9" w:rsidRPr="009171D1" w:rsidRDefault="00032EC9" w:rsidP="00A01CBB">
            <w:pPr>
              <w:spacing w:after="0"/>
              <w:rPr>
                <w:rFonts w:ascii="Arial" w:hAnsi="Arial" w:cs="Arial"/>
                <w:sz w:val="18"/>
                <w:szCs w:val="18"/>
                <w:lang w:eastAsia="zh-CN"/>
              </w:rPr>
            </w:pPr>
          </w:p>
        </w:tc>
        <w:tc>
          <w:tcPr>
            <w:tcW w:w="374" w:type="pct"/>
          </w:tcPr>
          <w:p w14:paraId="6CCE73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72ABC19" w14:textId="77777777" w:rsidR="00032EC9" w:rsidRPr="009171D1" w:rsidRDefault="00032EC9" w:rsidP="00A01CBB">
            <w:pPr>
              <w:pStyle w:val="TAC"/>
              <w:rPr>
                <w:rFonts w:cs="Arial"/>
                <w:szCs w:val="18"/>
              </w:rPr>
            </w:pPr>
            <w:r w:rsidRPr="009171D1">
              <w:t>730000</w:t>
            </w:r>
          </w:p>
        </w:tc>
        <w:tc>
          <w:tcPr>
            <w:tcW w:w="423" w:type="pct"/>
          </w:tcPr>
          <w:p w14:paraId="4D7EE49F" w14:textId="77777777" w:rsidR="00032EC9" w:rsidRPr="009171D1" w:rsidRDefault="00032EC9" w:rsidP="00A01CBB">
            <w:pPr>
              <w:pStyle w:val="TAC"/>
              <w:rPr>
                <w:rFonts w:cs="Arial"/>
                <w:szCs w:val="18"/>
              </w:rPr>
            </w:pPr>
            <w:r w:rsidRPr="009171D1">
              <w:t>4950</w:t>
            </w:r>
          </w:p>
        </w:tc>
        <w:tc>
          <w:tcPr>
            <w:tcW w:w="471" w:type="pct"/>
          </w:tcPr>
          <w:p w14:paraId="181583ED" w14:textId="77777777" w:rsidR="00032EC9" w:rsidRPr="009171D1" w:rsidRDefault="00032EC9" w:rsidP="00A01CBB">
            <w:pPr>
              <w:pStyle w:val="TAC"/>
              <w:rPr>
                <w:rFonts w:cs="Arial"/>
                <w:szCs w:val="18"/>
              </w:rPr>
            </w:pPr>
            <w:r w:rsidRPr="009171D1">
              <w:t>730000</w:t>
            </w:r>
          </w:p>
        </w:tc>
        <w:tc>
          <w:tcPr>
            <w:tcW w:w="423" w:type="pct"/>
          </w:tcPr>
          <w:p w14:paraId="0C72DE9D" w14:textId="77777777" w:rsidR="00032EC9" w:rsidRPr="009171D1" w:rsidRDefault="00032EC9" w:rsidP="00A01CBB">
            <w:pPr>
              <w:pStyle w:val="TAC"/>
              <w:rPr>
                <w:rFonts w:cs="Arial"/>
                <w:szCs w:val="18"/>
              </w:rPr>
            </w:pPr>
            <w:r w:rsidRPr="009171D1">
              <w:t>4950</w:t>
            </w:r>
          </w:p>
        </w:tc>
        <w:tc>
          <w:tcPr>
            <w:tcW w:w="531" w:type="pct"/>
            <w:vMerge/>
            <w:vAlign w:val="center"/>
          </w:tcPr>
          <w:p w14:paraId="2DD2D366" w14:textId="77777777" w:rsidR="00032EC9" w:rsidRPr="009171D1" w:rsidRDefault="00032EC9" w:rsidP="00A01CBB">
            <w:pPr>
              <w:pStyle w:val="TAC"/>
              <w:rPr>
                <w:rFonts w:eastAsia="Yu Mincho" w:cs="Arial"/>
                <w:szCs w:val="18"/>
              </w:rPr>
            </w:pPr>
          </w:p>
        </w:tc>
        <w:tc>
          <w:tcPr>
            <w:tcW w:w="667" w:type="pct"/>
            <w:vMerge/>
          </w:tcPr>
          <w:p w14:paraId="0C04C9E6" w14:textId="77777777" w:rsidR="00032EC9" w:rsidRPr="009171D1" w:rsidRDefault="00032EC9" w:rsidP="00A01CBB">
            <w:pPr>
              <w:pStyle w:val="TAC"/>
              <w:rPr>
                <w:rFonts w:eastAsia="Yu Mincho" w:cs="Arial"/>
                <w:szCs w:val="18"/>
              </w:rPr>
            </w:pPr>
          </w:p>
        </w:tc>
      </w:tr>
      <w:tr w:rsidR="00032EC9" w:rsidRPr="009171D1" w14:paraId="616C329B" w14:textId="77777777" w:rsidTr="00A01CBB">
        <w:tc>
          <w:tcPr>
            <w:tcW w:w="325" w:type="pct"/>
            <w:vMerge w:val="restart"/>
            <w:vAlign w:val="center"/>
            <w:hideMark/>
          </w:tcPr>
          <w:p w14:paraId="698022AC" w14:textId="77777777" w:rsidR="00032EC9" w:rsidRPr="009171D1" w:rsidRDefault="00032EC9" w:rsidP="00A01CBB">
            <w:pPr>
              <w:pStyle w:val="TAC"/>
              <w:rPr>
                <w:rFonts w:eastAsia="Yu Mincho" w:cs="Arial"/>
                <w:szCs w:val="18"/>
              </w:rPr>
            </w:pPr>
            <w:r w:rsidRPr="009171D1">
              <w:rPr>
                <w:rFonts w:eastAsia="Yu Mincho" w:cs="Arial"/>
                <w:szCs w:val="18"/>
              </w:rPr>
              <w:t>n80</w:t>
            </w:r>
          </w:p>
        </w:tc>
        <w:tc>
          <w:tcPr>
            <w:tcW w:w="415" w:type="pct"/>
            <w:vMerge w:val="restart"/>
            <w:vAlign w:val="center"/>
            <w:hideMark/>
          </w:tcPr>
          <w:p w14:paraId="73BF1512"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049845A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0B50A15"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C50AF7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E68D21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765045A5" w14:textId="77777777" w:rsidR="00032EC9" w:rsidRPr="009171D1" w:rsidRDefault="00032EC9" w:rsidP="00A01CBB">
            <w:pPr>
              <w:pStyle w:val="TAC"/>
              <w:rPr>
                <w:rFonts w:cs="Arial"/>
                <w:szCs w:val="18"/>
              </w:rPr>
            </w:pPr>
            <w:r w:rsidRPr="009171D1">
              <w:rPr>
                <w:rFonts w:cs="Arial"/>
                <w:szCs w:val="18"/>
              </w:rPr>
              <w:t>344000</w:t>
            </w:r>
          </w:p>
        </w:tc>
        <w:tc>
          <w:tcPr>
            <w:tcW w:w="423" w:type="pct"/>
            <w:vAlign w:val="center"/>
          </w:tcPr>
          <w:p w14:paraId="008CB8DE"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319CBBBF" w14:textId="77777777" w:rsidR="00032EC9" w:rsidRPr="009171D1" w:rsidRDefault="00032EC9" w:rsidP="00A01CBB">
            <w:pPr>
              <w:pStyle w:val="TAC"/>
              <w:rPr>
                <w:rFonts w:cs="Arial"/>
                <w:szCs w:val="18"/>
                <w:lang w:eastAsia="zh-CN"/>
              </w:rPr>
            </w:pPr>
            <w:r w:rsidRPr="009171D1">
              <w:t>N/A</w:t>
            </w:r>
          </w:p>
        </w:tc>
        <w:tc>
          <w:tcPr>
            <w:tcW w:w="423" w:type="pct"/>
          </w:tcPr>
          <w:p w14:paraId="64DB5079"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4CAB1F3D"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5BDA5142"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255F180" w14:textId="77777777" w:rsidTr="00A01CBB">
        <w:tc>
          <w:tcPr>
            <w:tcW w:w="325" w:type="pct"/>
            <w:vMerge/>
            <w:vAlign w:val="center"/>
          </w:tcPr>
          <w:p w14:paraId="0EDE5827" w14:textId="77777777" w:rsidR="00032EC9" w:rsidRPr="009171D1" w:rsidRDefault="00032EC9" w:rsidP="00A01CBB">
            <w:pPr>
              <w:pStyle w:val="TAC"/>
              <w:rPr>
                <w:rFonts w:eastAsia="Yu Mincho" w:cs="Arial"/>
                <w:szCs w:val="18"/>
              </w:rPr>
            </w:pPr>
          </w:p>
        </w:tc>
        <w:tc>
          <w:tcPr>
            <w:tcW w:w="415" w:type="pct"/>
            <w:vMerge/>
            <w:vAlign w:val="center"/>
          </w:tcPr>
          <w:p w14:paraId="02E87C9B" w14:textId="77777777" w:rsidR="00032EC9" w:rsidRPr="009171D1" w:rsidRDefault="00032EC9" w:rsidP="00A01CBB">
            <w:pPr>
              <w:pStyle w:val="TAC"/>
              <w:rPr>
                <w:rFonts w:eastAsia="Yu Mincho" w:cs="Arial"/>
                <w:szCs w:val="18"/>
              </w:rPr>
            </w:pPr>
          </w:p>
        </w:tc>
        <w:tc>
          <w:tcPr>
            <w:tcW w:w="320" w:type="pct"/>
            <w:vMerge/>
            <w:vAlign w:val="center"/>
          </w:tcPr>
          <w:p w14:paraId="2C00EEC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9171D1" w:rsidRDefault="00032EC9" w:rsidP="00A01CBB">
            <w:pPr>
              <w:spacing w:after="0"/>
              <w:rPr>
                <w:rFonts w:ascii="Arial" w:hAnsi="Arial" w:cs="Arial"/>
                <w:sz w:val="18"/>
                <w:szCs w:val="18"/>
                <w:lang w:eastAsia="zh-CN"/>
              </w:rPr>
            </w:pPr>
          </w:p>
        </w:tc>
        <w:tc>
          <w:tcPr>
            <w:tcW w:w="374" w:type="pct"/>
          </w:tcPr>
          <w:p w14:paraId="128A59C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60A28F04" w14:textId="77777777" w:rsidR="00032EC9" w:rsidRPr="009171D1" w:rsidRDefault="00032EC9" w:rsidP="00A01CBB">
            <w:pPr>
              <w:pStyle w:val="TAC"/>
              <w:rPr>
                <w:rFonts w:cs="Arial"/>
                <w:szCs w:val="18"/>
              </w:rPr>
            </w:pPr>
            <w:r w:rsidRPr="009171D1">
              <w:rPr>
                <w:rFonts w:cs="Arial"/>
                <w:szCs w:val="18"/>
              </w:rPr>
              <w:t>349500</w:t>
            </w:r>
          </w:p>
        </w:tc>
        <w:tc>
          <w:tcPr>
            <w:tcW w:w="423" w:type="pct"/>
            <w:vAlign w:val="center"/>
          </w:tcPr>
          <w:p w14:paraId="57556BFC" w14:textId="77777777" w:rsidR="00032EC9" w:rsidRPr="009171D1" w:rsidRDefault="00032EC9" w:rsidP="00A01CBB">
            <w:pPr>
              <w:pStyle w:val="TAC"/>
              <w:rPr>
                <w:rFonts w:cs="Arial"/>
                <w:szCs w:val="18"/>
              </w:rPr>
            </w:pPr>
            <w:r w:rsidRPr="009171D1">
              <w:rPr>
                <w:rFonts w:cs="Arial"/>
                <w:szCs w:val="18"/>
              </w:rPr>
              <w:t>1747.5</w:t>
            </w:r>
          </w:p>
        </w:tc>
        <w:tc>
          <w:tcPr>
            <w:tcW w:w="471" w:type="pct"/>
          </w:tcPr>
          <w:p w14:paraId="031C9318" w14:textId="77777777" w:rsidR="00032EC9" w:rsidRPr="009171D1" w:rsidRDefault="00032EC9" w:rsidP="00A01CBB">
            <w:pPr>
              <w:pStyle w:val="TAC"/>
              <w:rPr>
                <w:rFonts w:eastAsia="Yu Mincho" w:cs="Arial"/>
                <w:szCs w:val="18"/>
              </w:rPr>
            </w:pPr>
            <w:r w:rsidRPr="009171D1">
              <w:t>N/A</w:t>
            </w:r>
          </w:p>
        </w:tc>
        <w:tc>
          <w:tcPr>
            <w:tcW w:w="423" w:type="pct"/>
          </w:tcPr>
          <w:p w14:paraId="7A43AC73"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113BA27B" w14:textId="77777777" w:rsidR="00032EC9" w:rsidRPr="009171D1" w:rsidRDefault="00032EC9" w:rsidP="00A01CBB">
            <w:pPr>
              <w:pStyle w:val="TAC"/>
              <w:rPr>
                <w:rFonts w:eastAsia="Yu Mincho" w:cs="Arial"/>
                <w:szCs w:val="18"/>
              </w:rPr>
            </w:pPr>
          </w:p>
        </w:tc>
        <w:tc>
          <w:tcPr>
            <w:tcW w:w="667" w:type="pct"/>
            <w:vMerge/>
          </w:tcPr>
          <w:p w14:paraId="37D5060D" w14:textId="77777777" w:rsidR="00032EC9" w:rsidRPr="009171D1" w:rsidRDefault="00032EC9" w:rsidP="00A01CBB">
            <w:pPr>
              <w:pStyle w:val="TAC"/>
              <w:rPr>
                <w:rFonts w:eastAsia="Yu Mincho" w:cs="Arial"/>
                <w:szCs w:val="18"/>
              </w:rPr>
            </w:pPr>
          </w:p>
        </w:tc>
      </w:tr>
      <w:tr w:rsidR="00032EC9" w:rsidRPr="009171D1" w14:paraId="74080F14" w14:textId="77777777" w:rsidTr="00A01CBB">
        <w:tc>
          <w:tcPr>
            <w:tcW w:w="325" w:type="pct"/>
            <w:vMerge/>
            <w:vAlign w:val="center"/>
          </w:tcPr>
          <w:p w14:paraId="361E67A2" w14:textId="77777777" w:rsidR="00032EC9" w:rsidRPr="009171D1" w:rsidRDefault="00032EC9" w:rsidP="00A01CBB">
            <w:pPr>
              <w:pStyle w:val="TAC"/>
              <w:rPr>
                <w:rFonts w:eastAsia="Yu Mincho" w:cs="Arial"/>
                <w:szCs w:val="18"/>
              </w:rPr>
            </w:pPr>
          </w:p>
        </w:tc>
        <w:tc>
          <w:tcPr>
            <w:tcW w:w="415" w:type="pct"/>
            <w:vMerge/>
            <w:vAlign w:val="center"/>
          </w:tcPr>
          <w:p w14:paraId="477A8B2B" w14:textId="77777777" w:rsidR="00032EC9" w:rsidRPr="009171D1" w:rsidRDefault="00032EC9" w:rsidP="00A01CBB">
            <w:pPr>
              <w:pStyle w:val="TAC"/>
              <w:rPr>
                <w:rFonts w:eastAsia="Yu Mincho" w:cs="Arial"/>
                <w:szCs w:val="18"/>
              </w:rPr>
            </w:pPr>
          </w:p>
        </w:tc>
        <w:tc>
          <w:tcPr>
            <w:tcW w:w="320" w:type="pct"/>
            <w:vMerge/>
            <w:vAlign w:val="center"/>
          </w:tcPr>
          <w:p w14:paraId="4339CEE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9171D1" w:rsidRDefault="00032EC9" w:rsidP="00A01CBB">
            <w:pPr>
              <w:spacing w:after="0"/>
              <w:rPr>
                <w:rFonts w:ascii="Arial" w:hAnsi="Arial" w:cs="Arial"/>
                <w:sz w:val="18"/>
                <w:szCs w:val="18"/>
                <w:lang w:eastAsia="zh-CN"/>
              </w:rPr>
            </w:pPr>
          </w:p>
        </w:tc>
        <w:tc>
          <w:tcPr>
            <w:tcW w:w="374" w:type="pct"/>
          </w:tcPr>
          <w:p w14:paraId="0EF209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7652DBDD" w14:textId="77777777" w:rsidR="00032EC9" w:rsidRPr="009171D1" w:rsidRDefault="00032EC9" w:rsidP="00A01CBB">
            <w:pPr>
              <w:pStyle w:val="TAC"/>
              <w:rPr>
                <w:rFonts w:cs="Arial"/>
                <w:szCs w:val="18"/>
              </w:rPr>
            </w:pPr>
            <w:r w:rsidRPr="009171D1">
              <w:rPr>
                <w:rFonts w:cs="Arial"/>
                <w:szCs w:val="18"/>
              </w:rPr>
              <w:t>355000</w:t>
            </w:r>
          </w:p>
        </w:tc>
        <w:tc>
          <w:tcPr>
            <w:tcW w:w="423" w:type="pct"/>
            <w:vAlign w:val="center"/>
          </w:tcPr>
          <w:p w14:paraId="63C9B5CD" w14:textId="77777777" w:rsidR="00032EC9" w:rsidRPr="009171D1" w:rsidRDefault="00032EC9" w:rsidP="00A01CBB">
            <w:pPr>
              <w:pStyle w:val="TAC"/>
              <w:rPr>
                <w:rFonts w:cs="Arial"/>
                <w:szCs w:val="18"/>
              </w:rPr>
            </w:pPr>
            <w:r w:rsidRPr="009171D1">
              <w:rPr>
                <w:rFonts w:cs="Arial"/>
                <w:szCs w:val="18"/>
              </w:rPr>
              <w:t>1775</w:t>
            </w:r>
          </w:p>
        </w:tc>
        <w:tc>
          <w:tcPr>
            <w:tcW w:w="471" w:type="pct"/>
          </w:tcPr>
          <w:p w14:paraId="4C5077E0" w14:textId="77777777" w:rsidR="00032EC9" w:rsidRPr="009171D1" w:rsidRDefault="00032EC9" w:rsidP="00A01CBB">
            <w:pPr>
              <w:pStyle w:val="TAC"/>
              <w:rPr>
                <w:rFonts w:cs="Arial"/>
                <w:szCs w:val="18"/>
                <w:lang w:eastAsia="zh-CN"/>
              </w:rPr>
            </w:pPr>
            <w:r w:rsidRPr="009171D1">
              <w:t>N/A</w:t>
            </w:r>
          </w:p>
        </w:tc>
        <w:tc>
          <w:tcPr>
            <w:tcW w:w="423" w:type="pct"/>
          </w:tcPr>
          <w:p w14:paraId="4613B6A0"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D51E154" w14:textId="77777777" w:rsidR="00032EC9" w:rsidRPr="009171D1" w:rsidRDefault="00032EC9" w:rsidP="00A01CBB">
            <w:pPr>
              <w:pStyle w:val="TAC"/>
              <w:rPr>
                <w:rFonts w:eastAsia="Yu Mincho" w:cs="Arial"/>
                <w:szCs w:val="18"/>
              </w:rPr>
            </w:pPr>
          </w:p>
        </w:tc>
        <w:tc>
          <w:tcPr>
            <w:tcW w:w="667" w:type="pct"/>
            <w:vMerge/>
          </w:tcPr>
          <w:p w14:paraId="493E3F1D" w14:textId="77777777" w:rsidR="00032EC9" w:rsidRPr="009171D1" w:rsidRDefault="00032EC9" w:rsidP="00A01CBB">
            <w:pPr>
              <w:pStyle w:val="TAC"/>
              <w:rPr>
                <w:rFonts w:eastAsia="Yu Mincho" w:cs="Arial"/>
                <w:szCs w:val="18"/>
              </w:rPr>
            </w:pPr>
          </w:p>
        </w:tc>
      </w:tr>
      <w:tr w:rsidR="00032EC9" w:rsidRPr="009171D1" w14:paraId="47A183EA" w14:textId="77777777" w:rsidTr="00A01CBB">
        <w:tc>
          <w:tcPr>
            <w:tcW w:w="325" w:type="pct"/>
            <w:vMerge w:val="restart"/>
            <w:vAlign w:val="center"/>
            <w:hideMark/>
          </w:tcPr>
          <w:p w14:paraId="74376068" w14:textId="77777777" w:rsidR="00032EC9" w:rsidRPr="009171D1" w:rsidRDefault="00032EC9" w:rsidP="00A01CBB">
            <w:pPr>
              <w:pStyle w:val="TAC"/>
              <w:rPr>
                <w:rFonts w:eastAsia="Yu Mincho" w:cs="Arial"/>
                <w:szCs w:val="18"/>
              </w:rPr>
            </w:pPr>
            <w:r w:rsidRPr="009171D1">
              <w:rPr>
                <w:rFonts w:eastAsia="Yu Mincho" w:cs="Arial"/>
                <w:szCs w:val="18"/>
              </w:rPr>
              <w:t>n81</w:t>
            </w:r>
          </w:p>
        </w:tc>
        <w:tc>
          <w:tcPr>
            <w:tcW w:w="415" w:type="pct"/>
            <w:vMerge w:val="restart"/>
            <w:vAlign w:val="center"/>
            <w:hideMark/>
          </w:tcPr>
          <w:p w14:paraId="0B7A7696"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424154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7506AB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31B552F"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A9FD05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400801B4" w14:textId="77777777" w:rsidR="00032EC9" w:rsidRPr="009171D1" w:rsidRDefault="00032EC9" w:rsidP="00A01CBB">
            <w:pPr>
              <w:pStyle w:val="TAC"/>
              <w:rPr>
                <w:rFonts w:cs="Arial"/>
                <w:szCs w:val="18"/>
              </w:rPr>
            </w:pPr>
            <w:r w:rsidRPr="009171D1">
              <w:rPr>
                <w:rFonts w:cs="Arial"/>
                <w:szCs w:val="18"/>
              </w:rPr>
              <w:t>177500</w:t>
            </w:r>
          </w:p>
        </w:tc>
        <w:tc>
          <w:tcPr>
            <w:tcW w:w="423" w:type="pct"/>
            <w:vAlign w:val="center"/>
          </w:tcPr>
          <w:p w14:paraId="0E363268" w14:textId="77777777" w:rsidR="00032EC9" w:rsidRPr="009171D1" w:rsidRDefault="00032EC9" w:rsidP="00A01CBB">
            <w:pPr>
              <w:pStyle w:val="TAC"/>
              <w:rPr>
                <w:rFonts w:cs="Arial"/>
                <w:szCs w:val="18"/>
              </w:rPr>
            </w:pPr>
            <w:r w:rsidRPr="009171D1">
              <w:rPr>
                <w:rFonts w:cs="Arial"/>
                <w:szCs w:val="18"/>
              </w:rPr>
              <w:t>887.5</w:t>
            </w:r>
          </w:p>
        </w:tc>
        <w:tc>
          <w:tcPr>
            <w:tcW w:w="471" w:type="pct"/>
          </w:tcPr>
          <w:p w14:paraId="5038755B" w14:textId="77777777" w:rsidR="00032EC9" w:rsidRPr="009171D1" w:rsidRDefault="00032EC9" w:rsidP="00A01CBB">
            <w:pPr>
              <w:pStyle w:val="TAC"/>
              <w:rPr>
                <w:rFonts w:eastAsia="Yu Mincho" w:cs="Arial"/>
                <w:szCs w:val="18"/>
              </w:rPr>
            </w:pPr>
            <w:r w:rsidRPr="009171D1">
              <w:t>N/A</w:t>
            </w:r>
          </w:p>
        </w:tc>
        <w:tc>
          <w:tcPr>
            <w:tcW w:w="423" w:type="pct"/>
          </w:tcPr>
          <w:p w14:paraId="20FAF908" w14:textId="77777777" w:rsidR="00032EC9" w:rsidRPr="009171D1" w:rsidRDefault="00032EC9" w:rsidP="00A01CBB">
            <w:pPr>
              <w:pStyle w:val="TAC"/>
              <w:rPr>
                <w:rFonts w:eastAsia="Yu Mincho" w:cs="Arial"/>
                <w:szCs w:val="18"/>
              </w:rPr>
            </w:pPr>
            <w:r w:rsidRPr="009171D1">
              <w:t>N/A</w:t>
            </w:r>
          </w:p>
        </w:tc>
        <w:tc>
          <w:tcPr>
            <w:tcW w:w="531" w:type="pct"/>
            <w:vMerge w:val="restart"/>
            <w:vAlign w:val="center"/>
          </w:tcPr>
          <w:p w14:paraId="57305AA2"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7511D19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6AB55FD" w14:textId="77777777" w:rsidTr="00A01CBB">
        <w:tc>
          <w:tcPr>
            <w:tcW w:w="325" w:type="pct"/>
            <w:vMerge/>
            <w:vAlign w:val="center"/>
          </w:tcPr>
          <w:p w14:paraId="1A4E7290" w14:textId="77777777" w:rsidR="00032EC9" w:rsidRPr="009171D1" w:rsidRDefault="00032EC9" w:rsidP="00A01CBB">
            <w:pPr>
              <w:pStyle w:val="TAC"/>
              <w:rPr>
                <w:rFonts w:eastAsia="Yu Mincho" w:cs="Arial"/>
                <w:szCs w:val="18"/>
              </w:rPr>
            </w:pPr>
          </w:p>
        </w:tc>
        <w:tc>
          <w:tcPr>
            <w:tcW w:w="415" w:type="pct"/>
            <w:vMerge/>
            <w:vAlign w:val="center"/>
          </w:tcPr>
          <w:p w14:paraId="4E8DCDE3" w14:textId="77777777" w:rsidR="00032EC9" w:rsidRPr="009171D1" w:rsidRDefault="00032EC9" w:rsidP="00A01CBB">
            <w:pPr>
              <w:pStyle w:val="TAC"/>
              <w:rPr>
                <w:rFonts w:eastAsia="Yu Mincho" w:cs="Arial"/>
                <w:szCs w:val="18"/>
              </w:rPr>
            </w:pPr>
          </w:p>
        </w:tc>
        <w:tc>
          <w:tcPr>
            <w:tcW w:w="320" w:type="pct"/>
            <w:vMerge/>
            <w:vAlign w:val="center"/>
          </w:tcPr>
          <w:p w14:paraId="3120538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9171D1" w:rsidRDefault="00032EC9" w:rsidP="00A01CBB">
            <w:pPr>
              <w:spacing w:after="0"/>
              <w:rPr>
                <w:rFonts w:ascii="Arial" w:hAnsi="Arial" w:cs="Arial"/>
                <w:sz w:val="18"/>
                <w:szCs w:val="18"/>
                <w:lang w:eastAsia="zh-CN"/>
              </w:rPr>
            </w:pPr>
          </w:p>
        </w:tc>
        <w:tc>
          <w:tcPr>
            <w:tcW w:w="374" w:type="pct"/>
          </w:tcPr>
          <w:p w14:paraId="681F009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86635FD" w14:textId="77777777" w:rsidR="00032EC9" w:rsidRPr="009171D1" w:rsidRDefault="00032EC9" w:rsidP="00A01CBB">
            <w:pPr>
              <w:pStyle w:val="TAC"/>
              <w:rPr>
                <w:rFonts w:cs="Arial"/>
                <w:szCs w:val="18"/>
              </w:rPr>
            </w:pPr>
            <w:r w:rsidRPr="009171D1">
              <w:rPr>
                <w:rFonts w:cs="Arial"/>
                <w:szCs w:val="18"/>
              </w:rPr>
              <w:t>179500</w:t>
            </w:r>
          </w:p>
        </w:tc>
        <w:tc>
          <w:tcPr>
            <w:tcW w:w="423" w:type="pct"/>
            <w:vAlign w:val="center"/>
          </w:tcPr>
          <w:p w14:paraId="5431E6ED" w14:textId="77777777" w:rsidR="00032EC9" w:rsidRPr="009171D1" w:rsidRDefault="00032EC9" w:rsidP="00A01CBB">
            <w:pPr>
              <w:pStyle w:val="TAC"/>
              <w:rPr>
                <w:rFonts w:cs="Arial"/>
                <w:szCs w:val="18"/>
              </w:rPr>
            </w:pPr>
            <w:r w:rsidRPr="009171D1">
              <w:rPr>
                <w:rFonts w:cs="Arial"/>
                <w:szCs w:val="18"/>
              </w:rPr>
              <w:t>897.5</w:t>
            </w:r>
          </w:p>
        </w:tc>
        <w:tc>
          <w:tcPr>
            <w:tcW w:w="471" w:type="pct"/>
          </w:tcPr>
          <w:p w14:paraId="1974FEE5" w14:textId="77777777" w:rsidR="00032EC9" w:rsidRPr="009171D1" w:rsidRDefault="00032EC9" w:rsidP="00A01CBB">
            <w:pPr>
              <w:pStyle w:val="TAC"/>
              <w:rPr>
                <w:rFonts w:cs="Arial"/>
                <w:szCs w:val="18"/>
                <w:lang w:eastAsia="zh-CN"/>
              </w:rPr>
            </w:pPr>
            <w:r w:rsidRPr="009171D1">
              <w:t>N/A</w:t>
            </w:r>
          </w:p>
        </w:tc>
        <w:tc>
          <w:tcPr>
            <w:tcW w:w="423" w:type="pct"/>
          </w:tcPr>
          <w:p w14:paraId="38636724"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5878A2A6" w14:textId="77777777" w:rsidR="00032EC9" w:rsidRPr="009171D1" w:rsidRDefault="00032EC9" w:rsidP="00A01CBB">
            <w:pPr>
              <w:pStyle w:val="TAC"/>
              <w:rPr>
                <w:rFonts w:eastAsia="Yu Mincho" w:cs="Arial"/>
                <w:szCs w:val="18"/>
              </w:rPr>
            </w:pPr>
          </w:p>
        </w:tc>
        <w:tc>
          <w:tcPr>
            <w:tcW w:w="667" w:type="pct"/>
            <w:vMerge/>
          </w:tcPr>
          <w:p w14:paraId="27049A97" w14:textId="77777777" w:rsidR="00032EC9" w:rsidRPr="009171D1" w:rsidRDefault="00032EC9" w:rsidP="00A01CBB">
            <w:pPr>
              <w:pStyle w:val="TAC"/>
              <w:rPr>
                <w:rFonts w:eastAsia="Yu Mincho" w:cs="Arial"/>
                <w:szCs w:val="18"/>
              </w:rPr>
            </w:pPr>
          </w:p>
        </w:tc>
      </w:tr>
      <w:tr w:rsidR="00032EC9" w:rsidRPr="009171D1" w14:paraId="1F767C4C" w14:textId="77777777" w:rsidTr="00A01CBB">
        <w:tc>
          <w:tcPr>
            <w:tcW w:w="325" w:type="pct"/>
            <w:vMerge/>
            <w:vAlign w:val="center"/>
          </w:tcPr>
          <w:p w14:paraId="260EC186" w14:textId="77777777" w:rsidR="00032EC9" w:rsidRPr="009171D1" w:rsidRDefault="00032EC9" w:rsidP="00A01CBB">
            <w:pPr>
              <w:pStyle w:val="TAC"/>
              <w:rPr>
                <w:rFonts w:eastAsia="Yu Mincho" w:cs="Arial"/>
                <w:szCs w:val="18"/>
              </w:rPr>
            </w:pPr>
          </w:p>
        </w:tc>
        <w:tc>
          <w:tcPr>
            <w:tcW w:w="415" w:type="pct"/>
            <w:vMerge/>
            <w:vAlign w:val="center"/>
          </w:tcPr>
          <w:p w14:paraId="1F22F9D7" w14:textId="77777777" w:rsidR="00032EC9" w:rsidRPr="009171D1" w:rsidRDefault="00032EC9" w:rsidP="00A01CBB">
            <w:pPr>
              <w:pStyle w:val="TAC"/>
              <w:rPr>
                <w:rFonts w:eastAsia="Yu Mincho" w:cs="Arial"/>
                <w:szCs w:val="18"/>
              </w:rPr>
            </w:pPr>
          </w:p>
        </w:tc>
        <w:tc>
          <w:tcPr>
            <w:tcW w:w="320" w:type="pct"/>
            <w:vMerge/>
            <w:vAlign w:val="center"/>
          </w:tcPr>
          <w:p w14:paraId="1BD75D8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9171D1" w:rsidRDefault="00032EC9" w:rsidP="00A01CBB">
            <w:pPr>
              <w:spacing w:after="0"/>
              <w:rPr>
                <w:rFonts w:ascii="Arial" w:hAnsi="Arial" w:cs="Arial"/>
                <w:sz w:val="18"/>
                <w:szCs w:val="18"/>
                <w:lang w:eastAsia="zh-CN"/>
              </w:rPr>
            </w:pPr>
          </w:p>
        </w:tc>
        <w:tc>
          <w:tcPr>
            <w:tcW w:w="374" w:type="pct"/>
          </w:tcPr>
          <w:p w14:paraId="03216D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46CAE33" w14:textId="77777777" w:rsidR="00032EC9" w:rsidRPr="009171D1" w:rsidRDefault="00032EC9" w:rsidP="00A01CBB">
            <w:pPr>
              <w:pStyle w:val="TAC"/>
              <w:rPr>
                <w:rFonts w:cs="Arial"/>
                <w:szCs w:val="18"/>
              </w:rPr>
            </w:pPr>
            <w:r w:rsidRPr="009171D1">
              <w:rPr>
                <w:rFonts w:cs="Arial"/>
                <w:szCs w:val="18"/>
              </w:rPr>
              <w:t>181500</w:t>
            </w:r>
          </w:p>
        </w:tc>
        <w:tc>
          <w:tcPr>
            <w:tcW w:w="423" w:type="pct"/>
            <w:vAlign w:val="center"/>
          </w:tcPr>
          <w:p w14:paraId="48639D37" w14:textId="77777777" w:rsidR="00032EC9" w:rsidRPr="009171D1" w:rsidRDefault="00032EC9" w:rsidP="00A01CBB">
            <w:pPr>
              <w:pStyle w:val="TAC"/>
              <w:rPr>
                <w:rFonts w:cs="Arial"/>
                <w:szCs w:val="18"/>
              </w:rPr>
            </w:pPr>
            <w:r w:rsidRPr="009171D1">
              <w:rPr>
                <w:rFonts w:cs="Arial"/>
                <w:szCs w:val="18"/>
              </w:rPr>
              <w:t>907.5</w:t>
            </w:r>
          </w:p>
        </w:tc>
        <w:tc>
          <w:tcPr>
            <w:tcW w:w="471" w:type="pct"/>
          </w:tcPr>
          <w:p w14:paraId="30932AC9" w14:textId="77777777" w:rsidR="00032EC9" w:rsidRPr="009171D1" w:rsidRDefault="00032EC9" w:rsidP="00A01CBB">
            <w:pPr>
              <w:pStyle w:val="TAC"/>
              <w:rPr>
                <w:rFonts w:eastAsia="Yu Mincho" w:cs="Arial"/>
                <w:szCs w:val="18"/>
              </w:rPr>
            </w:pPr>
            <w:r w:rsidRPr="009171D1">
              <w:t>N/A</w:t>
            </w:r>
          </w:p>
        </w:tc>
        <w:tc>
          <w:tcPr>
            <w:tcW w:w="423" w:type="pct"/>
          </w:tcPr>
          <w:p w14:paraId="18DD38C3"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79D75F36" w14:textId="77777777" w:rsidR="00032EC9" w:rsidRPr="009171D1" w:rsidRDefault="00032EC9" w:rsidP="00A01CBB">
            <w:pPr>
              <w:pStyle w:val="TAC"/>
              <w:rPr>
                <w:rFonts w:eastAsia="Yu Mincho" w:cs="Arial"/>
                <w:szCs w:val="18"/>
              </w:rPr>
            </w:pPr>
          </w:p>
        </w:tc>
        <w:tc>
          <w:tcPr>
            <w:tcW w:w="667" w:type="pct"/>
            <w:vMerge/>
          </w:tcPr>
          <w:p w14:paraId="566C9AAB" w14:textId="77777777" w:rsidR="00032EC9" w:rsidRPr="009171D1" w:rsidRDefault="00032EC9" w:rsidP="00A01CBB">
            <w:pPr>
              <w:pStyle w:val="TAC"/>
              <w:rPr>
                <w:rFonts w:eastAsia="Yu Mincho" w:cs="Arial"/>
                <w:szCs w:val="18"/>
              </w:rPr>
            </w:pPr>
          </w:p>
        </w:tc>
      </w:tr>
      <w:tr w:rsidR="00032EC9" w:rsidRPr="009171D1" w14:paraId="00DC0592" w14:textId="77777777" w:rsidTr="00A01CBB">
        <w:tc>
          <w:tcPr>
            <w:tcW w:w="325" w:type="pct"/>
            <w:vMerge w:val="restart"/>
            <w:vAlign w:val="center"/>
            <w:hideMark/>
          </w:tcPr>
          <w:p w14:paraId="1F8B31D9" w14:textId="77777777" w:rsidR="00032EC9" w:rsidRPr="009171D1" w:rsidRDefault="00032EC9" w:rsidP="00A01CBB">
            <w:pPr>
              <w:pStyle w:val="TAC"/>
              <w:rPr>
                <w:rFonts w:eastAsia="Yu Mincho" w:cs="Arial"/>
                <w:szCs w:val="18"/>
              </w:rPr>
            </w:pPr>
            <w:r w:rsidRPr="009171D1">
              <w:rPr>
                <w:rFonts w:eastAsia="Yu Mincho" w:cs="Arial"/>
                <w:szCs w:val="18"/>
              </w:rPr>
              <w:t>n82</w:t>
            </w:r>
          </w:p>
        </w:tc>
        <w:tc>
          <w:tcPr>
            <w:tcW w:w="415" w:type="pct"/>
            <w:vMerge w:val="restart"/>
            <w:vAlign w:val="center"/>
            <w:hideMark/>
          </w:tcPr>
          <w:p w14:paraId="3A041B30"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4A93D39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429D2F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38F895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49514F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465133E6" w14:textId="77777777" w:rsidR="00032EC9" w:rsidRPr="009171D1" w:rsidRDefault="00032EC9" w:rsidP="00A01CBB">
            <w:pPr>
              <w:pStyle w:val="TAC"/>
              <w:rPr>
                <w:rFonts w:cs="Arial"/>
                <w:szCs w:val="18"/>
              </w:rPr>
            </w:pPr>
            <w:r w:rsidRPr="009171D1">
              <w:rPr>
                <w:rFonts w:cs="Arial"/>
                <w:szCs w:val="18"/>
              </w:rPr>
              <w:t>167900</w:t>
            </w:r>
          </w:p>
        </w:tc>
        <w:tc>
          <w:tcPr>
            <w:tcW w:w="423" w:type="pct"/>
            <w:vAlign w:val="center"/>
          </w:tcPr>
          <w:p w14:paraId="3440C9EF" w14:textId="77777777" w:rsidR="00032EC9" w:rsidRPr="009171D1" w:rsidRDefault="00032EC9" w:rsidP="00A01CBB">
            <w:pPr>
              <w:pStyle w:val="TAC"/>
              <w:rPr>
                <w:rFonts w:cs="Arial"/>
                <w:szCs w:val="18"/>
              </w:rPr>
            </w:pPr>
            <w:r w:rsidRPr="009171D1">
              <w:rPr>
                <w:rFonts w:cs="Arial"/>
                <w:szCs w:val="18"/>
              </w:rPr>
              <w:t>839.5</w:t>
            </w:r>
          </w:p>
        </w:tc>
        <w:tc>
          <w:tcPr>
            <w:tcW w:w="471" w:type="pct"/>
          </w:tcPr>
          <w:p w14:paraId="348FA553" w14:textId="77777777" w:rsidR="00032EC9" w:rsidRPr="009171D1" w:rsidRDefault="00032EC9" w:rsidP="00A01CBB">
            <w:pPr>
              <w:pStyle w:val="TAC"/>
              <w:rPr>
                <w:rFonts w:cs="Arial"/>
                <w:szCs w:val="18"/>
                <w:lang w:eastAsia="zh-CN"/>
              </w:rPr>
            </w:pPr>
            <w:r w:rsidRPr="009171D1">
              <w:t>N/A</w:t>
            </w:r>
          </w:p>
        </w:tc>
        <w:tc>
          <w:tcPr>
            <w:tcW w:w="423" w:type="pct"/>
          </w:tcPr>
          <w:p w14:paraId="05C63048"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1F36E671"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8333DF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D1B49F4" w14:textId="77777777" w:rsidTr="00A01CBB">
        <w:tc>
          <w:tcPr>
            <w:tcW w:w="325" w:type="pct"/>
            <w:vMerge/>
            <w:vAlign w:val="center"/>
          </w:tcPr>
          <w:p w14:paraId="13CE5C4D" w14:textId="77777777" w:rsidR="00032EC9" w:rsidRPr="009171D1" w:rsidRDefault="00032EC9" w:rsidP="00A01CBB">
            <w:pPr>
              <w:pStyle w:val="TAC"/>
              <w:rPr>
                <w:rFonts w:eastAsia="Yu Mincho" w:cs="Arial"/>
                <w:szCs w:val="18"/>
              </w:rPr>
            </w:pPr>
          </w:p>
        </w:tc>
        <w:tc>
          <w:tcPr>
            <w:tcW w:w="415" w:type="pct"/>
            <w:vMerge/>
            <w:vAlign w:val="center"/>
          </w:tcPr>
          <w:p w14:paraId="6EB7BA88" w14:textId="77777777" w:rsidR="00032EC9" w:rsidRPr="009171D1" w:rsidRDefault="00032EC9" w:rsidP="00A01CBB">
            <w:pPr>
              <w:pStyle w:val="TAC"/>
              <w:rPr>
                <w:rFonts w:eastAsia="Yu Mincho" w:cs="Arial"/>
                <w:szCs w:val="18"/>
              </w:rPr>
            </w:pPr>
          </w:p>
        </w:tc>
        <w:tc>
          <w:tcPr>
            <w:tcW w:w="320" w:type="pct"/>
            <w:vMerge/>
            <w:vAlign w:val="center"/>
          </w:tcPr>
          <w:p w14:paraId="197BE078"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9171D1" w:rsidRDefault="00032EC9" w:rsidP="00A01CBB">
            <w:pPr>
              <w:spacing w:after="0"/>
              <w:rPr>
                <w:rFonts w:ascii="Arial" w:hAnsi="Arial" w:cs="Arial"/>
                <w:sz w:val="18"/>
                <w:szCs w:val="18"/>
                <w:lang w:eastAsia="zh-CN"/>
              </w:rPr>
            </w:pPr>
          </w:p>
        </w:tc>
        <w:tc>
          <w:tcPr>
            <w:tcW w:w="374" w:type="pct"/>
          </w:tcPr>
          <w:p w14:paraId="191FBF3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71F806C8" w14:textId="77777777" w:rsidR="00032EC9" w:rsidRPr="009171D1" w:rsidRDefault="00032EC9" w:rsidP="00A01CBB">
            <w:pPr>
              <w:pStyle w:val="TAC"/>
              <w:rPr>
                <w:rFonts w:cs="Arial"/>
                <w:szCs w:val="18"/>
              </w:rPr>
            </w:pPr>
            <w:r w:rsidRPr="009171D1">
              <w:rPr>
                <w:rFonts w:cs="Arial"/>
                <w:szCs w:val="18"/>
              </w:rPr>
              <w:t>169400</w:t>
            </w:r>
          </w:p>
        </w:tc>
        <w:tc>
          <w:tcPr>
            <w:tcW w:w="423" w:type="pct"/>
            <w:vAlign w:val="center"/>
          </w:tcPr>
          <w:p w14:paraId="53292A61" w14:textId="77777777" w:rsidR="00032EC9" w:rsidRPr="009171D1" w:rsidRDefault="00032EC9" w:rsidP="00A01CBB">
            <w:pPr>
              <w:pStyle w:val="TAC"/>
              <w:rPr>
                <w:rFonts w:cs="Arial"/>
                <w:szCs w:val="18"/>
              </w:rPr>
            </w:pPr>
            <w:r w:rsidRPr="009171D1">
              <w:rPr>
                <w:rFonts w:cs="Arial"/>
                <w:szCs w:val="18"/>
              </w:rPr>
              <w:t>847</w:t>
            </w:r>
          </w:p>
        </w:tc>
        <w:tc>
          <w:tcPr>
            <w:tcW w:w="471" w:type="pct"/>
          </w:tcPr>
          <w:p w14:paraId="6D4BB1AA" w14:textId="77777777" w:rsidR="00032EC9" w:rsidRPr="009171D1" w:rsidRDefault="00032EC9" w:rsidP="00A01CBB">
            <w:pPr>
              <w:pStyle w:val="TAC"/>
              <w:rPr>
                <w:rFonts w:eastAsia="Yu Mincho" w:cs="Arial"/>
                <w:szCs w:val="18"/>
              </w:rPr>
            </w:pPr>
            <w:r w:rsidRPr="009171D1">
              <w:t>N/A</w:t>
            </w:r>
          </w:p>
        </w:tc>
        <w:tc>
          <w:tcPr>
            <w:tcW w:w="423" w:type="pct"/>
          </w:tcPr>
          <w:p w14:paraId="0BEBAC37"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6B3A6B5B" w14:textId="77777777" w:rsidR="00032EC9" w:rsidRPr="009171D1" w:rsidRDefault="00032EC9" w:rsidP="00A01CBB">
            <w:pPr>
              <w:pStyle w:val="TAC"/>
              <w:rPr>
                <w:rFonts w:eastAsia="Yu Mincho" w:cs="Arial"/>
                <w:szCs w:val="18"/>
              </w:rPr>
            </w:pPr>
          </w:p>
        </w:tc>
        <w:tc>
          <w:tcPr>
            <w:tcW w:w="667" w:type="pct"/>
            <w:vMerge/>
          </w:tcPr>
          <w:p w14:paraId="3B3576CC" w14:textId="77777777" w:rsidR="00032EC9" w:rsidRPr="009171D1" w:rsidRDefault="00032EC9" w:rsidP="00A01CBB">
            <w:pPr>
              <w:pStyle w:val="TAC"/>
              <w:rPr>
                <w:rFonts w:eastAsia="Yu Mincho" w:cs="Arial"/>
                <w:szCs w:val="18"/>
              </w:rPr>
            </w:pPr>
          </w:p>
        </w:tc>
      </w:tr>
      <w:tr w:rsidR="00032EC9" w:rsidRPr="009171D1" w14:paraId="3BD0B165" w14:textId="77777777" w:rsidTr="00A01CBB">
        <w:tc>
          <w:tcPr>
            <w:tcW w:w="325" w:type="pct"/>
            <w:vMerge/>
            <w:vAlign w:val="center"/>
          </w:tcPr>
          <w:p w14:paraId="6AF0C0F2" w14:textId="77777777" w:rsidR="00032EC9" w:rsidRPr="009171D1" w:rsidRDefault="00032EC9" w:rsidP="00A01CBB">
            <w:pPr>
              <w:pStyle w:val="TAC"/>
              <w:rPr>
                <w:rFonts w:eastAsia="Yu Mincho" w:cs="Arial"/>
                <w:szCs w:val="18"/>
              </w:rPr>
            </w:pPr>
          </w:p>
        </w:tc>
        <w:tc>
          <w:tcPr>
            <w:tcW w:w="415" w:type="pct"/>
            <w:vMerge/>
            <w:vAlign w:val="center"/>
          </w:tcPr>
          <w:p w14:paraId="312703AB" w14:textId="77777777" w:rsidR="00032EC9" w:rsidRPr="009171D1" w:rsidRDefault="00032EC9" w:rsidP="00A01CBB">
            <w:pPr>
              <w:pStyle w:val="TAC"/>
              <w:rPr>
                <w:rFonts w:eastAsia="Yu Mincho" w:cs="Arial"/>
                <w:szCs w:val="18"/>
              </w:rPr>
            </w:pPr>
          </w:p>
        </w:tc>
        <w:tc>
          <w:tcPr>
            <w:tcW w:w="320" w:type="pct"/>
            <w:vMerge/>
            <w:vAlign w:val="center"/>
          </w:tcPr>
          <w:p w14:paraId="40C4856C"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9171D1" w:rsidRDefault="00032EC9" w:rsidP="00A01CBB">
            <w:pPr>
              <w:spacing w:after="0"/>
              <w:rPr>
                <w:rFonts w:ascii="Arial" w:hAnsi="Arial" w:cs="Arial"/>
                <w:sz w:val="18"/>
                <w:szCs w:val="18"/>
                <w:lang w:eastAsia="zh-CN"/>
              </w:rPr>
            </w:pPr>
          </w:p>
        </w:tc>
        <w:tc>
          <w:tcPr>
            <w:tcW w:w="374" w:type="pct"/>
          </w:tcPr>
          <w:p w14:paraId="6E5E48D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21E012E" w14:textId="77777777" w:rsidR="00032EC9" w:rsidRPr="009171D1" w:rsidRDefault="00032EC9" w:rsidP="00A01CBB">
            <w:pPr>
              <w:pStyle w:val="TAC"/>
              <w:rPr>
                <w:rFonts w:cs="Arial"/>
                <w:szCs w:val="18"/>
              </w:rPr>
            </w:pPr>
            <w:r w:rsidRPr="009171D1">
              <w:rPr>
                <w:rFonts w:cs="Arial"/>
                <w:szCs w:val="18"/>
              </w:rPr>
              <w:t>170900</w:t>
            </w:r>
          </w:p>
        </w:tc>
        <w:tc>
          <w:tcPr>
            <w:tcW w:w="423" w:type="pct"/>
            <w:vAlign w:val="center"/>
          </w:tcPr>
          <w:p w14:paraId="442012DC" w14:textId="77777777" w:rsidR="00032EC9" w:rsidRPr="009171D1" w:rsidRDefault="00032EC9" w:rsidP="00A01CBB">
            <w:pPr>
              <w:pStyle w:val="TAC"/>
              <w:rPr>
                <w:rFonts w:cs="Arial"/>
                <w:szCs w:val="18"/>
              </w:rPr>
            </w:pPr>
            <w:r w:rsidRPr="009171D1">
              <w:rPr>
                <w:rFonts w:cs="Arial"/>
                <w:szCs w:val="18"/>
              </w:rPr>
              <w:t>854.5</w:t>
            </w:r>
          </w:p>
        </w:tc>
        <w:tc>
          <w:tcPr>
            <w:tcW w:w="471" w:type="pct"/>
          </w:tcPr>
          <w:p w14:paraId="1D8050E6" w14:textId="77777777" w:rsidR="00032EC9" w:rsidRPr="009171D1" w:rsidRDefault="00032EC9" w:rsidP="00A01CBB">
            <w:pPr>
              <w:pStyle w:val="TAC"/>
              <w:rPr>
                <w:rFonts w:cs="Arial"/>
                <w:szCs w:val="18"/>
                <w:lang w:eastAsia="zh-CN"/>
              </w:rPr>
            </w:pPr>
            <w:r w:rsidRPr="009171D1">
              <w:t>N/A</w:t>
            </w:r>
          </w:p>
        </w:tc>
        <w:tc>
          <w:tcPr>
            <w:tcW w:w="423" w:type="pct"/>
          </w:tcPr>
          <w:p w14:paraId="5EAC4C43"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12F695D6" w14:textId="77777777" w:rsidR="00032EC9" w:rsidRPr="009171D1" w:rsidRDefault="00032EC9" w:rsidP="00A01CBB">
            <w:pPr>
              <w:pStyle w:val="TAC"/>
              <w:rPr>
                <w:rFonts w:eastAsia="Yu Mincho" w:cs="Arial"/>
                <w:szCs w:val="18"/>
              </w:rPr>
            </w:pPr>
          </w:p>
        </w:tc>
        <w:tc>
          <w:tcPr>
            <w:tcW w:w="667" w:type="pct"/>
            <w:vMerge/>
          </w:tcPr>
          <w:p w14:paraId="18DEF103" w14:textId="77777777" w:rsidR="00032EC9" w:rsidRPr="009171D1" w:rsidRDefault="00032EC9" w:rsidP="00A01CBB">
            <w:pPr>
              <w:pStyle w:val="TAC"/>
              <w:rPr>
                <w:rFonts w:eastAsia="Yu Mincho" w:cs="Arial"/>
                <w:szCs w:val="18"/>
              </w:rPr>
            </w:pPr>
          </w:p>
        </w:tc>
      </w:tr>
      <w:tr w:rsidR="00032EC9" w:rsidRPr="009171D1" w14:paraId="744B3A6E" w14:textId="77777777" w:rsidTr="00A01CBB">
        <w:tc>
          <w:tcPr>
            <w:tcW w:w="325" w:type="pct"/>
            <w:vMerge w:val="restart"/>
            <w:vAlign w:val="center"/>
            <w:hideMark/>
          </w:tcPr>
          <w:p w14:paraId="50323719" w14:textId="77777777" w:rsidR="00032EC9" w:rsidRPr="009171D1" w:rsidRDefault="00032EC9" w:rsidP="00A01CBB">
            <w:pPr>
              <w:pStyle w:val="TAC"/>
              <w:rPr>
                <w:rFonts w:eastAsia="Yu Mincho" w:cs="Arial"/>
                <w:szCs w:val="18"/>
              </w:rPr>
            </w:pPr>
            <w:r w:rsidRPr="009171D1">
              <w:rPr>
                <w:rFonts w:eastAsia="Yu Mincho" w:cs="Arial"/>
                <w:szCs w:val="18"/>
              </w:rPr>
              <w:t>n83</w:t>
            </w:r>
          </w:p>
        </w:tc>
        <w:tc>
          <w:tcPr>
            <w:tcW w:w="415" w:type="pct"/>
            <w:vMerge w:val="restart"/>
            <w:vAlign w:val="center"/>
            <w:hideMark/>
          </w:tcPr>
          <w:p w14:paraId="317897E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A67EF8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005DD961"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B691A1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7A1B5C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06BEF2B4" w14:textId="77777777" w:rsidR="00032EC9" w:rsidRPr="009171D1" w:rsidRDefault="00032EC9" w:rsidP="00A01CBB">
            <w:pPr>
              <w:pStyle w:val="TAC"/>
              <w:rPr>
                <w:rFonts w:cs="Arial"/>
                <w:szCs w:val="18"/>
              </w:rPr>
            </w:pPr>
            <w:r w:rsidRPr="009171D1">
              <w:rPr>
                <w:rFonts w:cs="Arial"/>
                <w:szCs w:val="18"/>
              </w:rPr>
              <w:t>142100</w:t>
            </w:r>
          </w:p>
        </w:tc>
        <w:tc>
          <w:tcPr>
            <w:tcW w:w="423" w:type="pct"/>
            <w:vAlign w:val="center"/>
          </w:tcPr>
          <w:p w14:paraId="66718A20" w14:textId="77777777" w:rsidR="00032EC9" w:rsidRPr="009171D1" w:rsidRDefault="00032EC9" w:rsidP="00A01CBB">
            <w:pPr>
              <w:pStyle w:val="TAC"/>
              <w:rPr>
                <w:rFonts w:cs="Arial"/>
                <w:szCs w:val="18"/>
              </w:rPr>
            </w:pPr>
            <w:r w:rsidRPr="009171D1">
              <w:rPr>
                <w:rFonts w:cs="Arial"/>
                <w:szCs w:val="18"/>
              </w:rPr>
              <w:t>710.5</w:t>
            </w:r>
          </w:p>
        </w:tc>
        <w:tc>
          <w:tcPr>
            <w:tcW w:w="471" w:type="pct"/>
          </w:tcPr>
          <w:p w14:paraId="2CCCEA4F" w14:textId="77777777" w:rsidR="00032EC9" w:rsidRPr="009171D1" w:rsidRDefault="00032EC9" w:rsidP="00A01CBB">
            <w:pPr>
              <w:pStyle w:val="TAC"/>
              <w:rPr>
                <w:rFonts w:eastAsia="Yu Mincho" w:cs="Arial"/>
                <w:szCs w:val="18"/>
              </w:rPr>
            </w:pPr>
            <w:r w:rsidRPr="009171D1">
              <w:t>N/A</w:t>
            </w:r>
          </w:p>
        </w:tc>
        <w:tc>
          <w:tcPr>
            <w:tcW w:w="423" w:type="pct"/>
          </w:tcPr>
          <w:p w14:paraId="4C4595C4" w14:textId="77777777" w:rsidR="00032EC9" w:rsidRPr="009171D1" w:rsidRDefault="00032EC9" w:rsidP="00A01CBB">
            <w:pPr>
              <w:pStyle w:val="TAC"/>
              <w:rPr>
                <w:rFonts w:eastAsia="Yu Mincho" w:cs="Arial"/>
                <w:szCs w:val="18"/>
              </w:rPr>
            </w:pPr>
            <w:r w:rsidRPr="009171D1">
              <w:t>N/A</w:t>
            </w:r>
          </w:p>
        </w:tc>
        <w:tc>
          <w:tcPr>
            <w:tcW w:w="531" w:type="pct"/>
            <w:vMerge w:val="restart"/>
            <w:vAlign w:val="center"/>
          </w:tcPr>
          <w:p w14:paraId="248F5B78"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2AB4C736"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4B435F8" w14:textId="77777777" w:rsidTr="00A01CBB">
        <w:tc>
          <w:tcPr>
            <w:tcW w:w="325" w:type="pct"/>
            <w:vMerge/>
            <w:vAlign w:val="center"/>
          </w:tcPr>
          <w:p w14:paraId="050D89AC" w14:textId="77777777" w:rsidR="00032EC9" w:rsidRPr="009171D1" w:rsidRDefault="00032EC9" w:rsidP="00A01CBB">
            <w:pPr>
              <w:pStyle w:val="TAC"/>
              <w:rPr>
                <w:rFonts w:eastAsia="Yu Mincho" w:cs="Arial"/>
                <w:szCs w:val="18"/>
              </w:rPr>
            </w:pPr>
          </w:p>
        </w:tc>
        <w:tc>
          <w:tcPr>
            <w:tcW w:w="415" w:type="pct"/>
            <w:vMerge/>
            <w:vAlign w:val="center"/>
          </w:tcPr>
          <w:p w14:paraId="73673AC3" w14:textId="77777777" w:rsidR="00032EC9" w:rsidRPr="009171D1" w:rsidRDefault="00032EC9" w:rsidP="00A01CBB">
            <w:pPr>
              <w:pStyle w:val="TAC"/>
              <w:rPr>
                <w:rFonts w:eastAsia="Yu Mincho" w:cs="Arial"/>
                <w:szCs w:val="18"/>
              </w:rPr>
            </w:pPr>
          </w:p>
        </w:tc>
        <w:tc>
          <w:tcPr>
            <w:tcW w:w="320" w:type="pct"/>
            <w:vMerge/>
            <w:vAlign w:val="center"/>
          </w:tcPr>
          <w:p w14:paraId="5A463C48"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9171D1" w:rsidRDefault="00032EC9" w:rsidP="00A01CBB">
            <w:pPr>
              <w:spacing w:after="0"/>
              <w:rPr>
                <w:rFonts w:ascii="Arial" w:hAnsi="Arial" w:cs="Arial"/>
                <w:sz w:val="18"/>
                <w:szCs w:val="18"/>
                <w:lang w:eastAsia="zh-CN"/>
              </w:rPr>
            </w:pPr>
          </w:p>
        </w:tc>
        <w:tc>
          <w:tcPr>
            <w:tcW w:w="374" w:type="pct"/>
          </w:tcPr>
          <w:p w14:paraId="7477DA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351166A7" w14:textId="77777777" w:rsidR="00032EC9" w:rsidRPr="009171D1" w:rsidRDefault="00032EC9" w:rsidP="00A01CBB">
            <w:pPr>
              <w:pStyle w:val="TAC"/>
              <w:rPr>
                <w:rFonts w:cs="Arial"/>
                <w:szCs w:val="18"/>
              </w:rPr>
            </w:pPr>
            <w:r w:rsidRPr="009171D1">
              <w:rPr>
                <w:rFonts w:cs="Arial"/>
                <w:szCs w:val="18"/>
              </w:rPr>
              <w:t>145100</w:t>
            </w:r>
          </w:p>
        </w:tc>
        <w:tc>
          <w:tcPr>
            <w:tcW w:w="423" w:type="pct"/>
            <w:vAlign w:val="center"/>
          </w:tcPr>
          <w:p w14:paraId="779BE477" w14:textId="77777777" w:rsidR="00032EC9" w:rsidRPr="009171D1" w:rsidRDefault="00032EC9" w:rsidP="00A01CBB">
            <w:pPr>
              <w:pStyle w:val="TAC"/>
              <w:rPr>
                <w:rFonts w:cs="Arial"/>
                <w:szCs w:val="18"/>
              </w:rPr>
            </w:pPr>
            <w:r w:rsidRPr="009171D1">
              <w:rPr>
                <w:rFonts w:cs="Arial"/>
                <w:szCs w:val="18"/>
              </w:rPr>
              <w:t>725.5</w:t>
            </w:r>
          </w:p>
        </w:tc>
        <w:tc>
          <w:tcPr>
            <w:tcW w:w="471" w:type="pct"/>
          </w:tcPr>
          <w:p w14:paraId="3298943B" w14:textId="77777777" w:rsidR="00032EC9" w:rsidRPr="009171D1" w:rsidRDefault="00032EC9" w:rsidP="00A01CBB">
            <w:pPr>
              <w:pStyle w:val="TAC"/>
              <w:rPr>
                <w:rFonts w:cs="Arial"/>
                <w:szCs w:val="18"/>
                <w:lang w:eastAsia="zh-CN"/>
              </w:rPr>
            </w:pPr>
            <w:r w:rsidRPr="009171D1">
              <w:t>N/A</w:t>
            </w:r>
          </w:p>
        </w:tc>
        <w:tc>
          <w:tcPr>
            <w:tcW w:w="423" w:type="pct"/>
          </w:tcPr>
          <w:p w14:paraId="227B5D9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1C278F7" w14:textId="77777777" w:rsidR="00032EC9" w:rsidRPr="009171D1" w:rsidRDefault="00032EC9" w:rsidP="00A01CBB">
            <w:pPr>
              <w:pStyle w:val="TAC"/>
              <w:rPr>
                <w:rFonts w:eastAsia="Yu Mincho" w:cs="Arial"/>
                <w:szCs w:val="18"/>
              </w:rPr>
            </w:pPr>
          </w:p>
        </w:tc>
        <w:tc>
          <w:tcPr>
            <w:tcW w:w="667" w:type="pct"/>
            <w:vMerge/>
          </w:tcPr>
          <w:p w14:paraId="4CA79963" w14:textId="77777777" w:rsidR="00032EC9" w:rsidRPr="009171D1" w:rsidRDefault="00032EC9" w:rsidP="00A01CBB">
            <w:pPr>
              <w:pStyle w:val="TAC"/>
              <w:rPr>
                <w:rFonts w:eastAsia="Yu Mincho" w:cs="Arial"/>
                <w:szCs w:val="18"/>
              </w:rPr>
            </w:pPr>
          </w:p>
        </w:tc>
      </w:tr>
      <w:tr w:rsidR="00032EC9" w:rsidRPr="009171D1" w14:paraId="2266E9AB" w14:textId="77777777" w:rsidTr="00A01CBB">
        <w:tc>
          <w:tcPr>
            <w:tcW w:w="325" w:type="pct"/>
            <w:vMerge/>
            <w:vAlign w:val="center"/>
          </w:tcPr>
          <w:p w14:paraId="20873E1E" w14:textId="77777777" w:rsidR="00032EC9" w:rsidRPr="009171D1" w:rsidRDefault="00032EC9" w:rsidP="00A01CBB">
            <w:pPr>
              <w:pStyle w:val="TAC"/>
              <w:rPr>
                <w:rFonts w:eastAsia="Yu Mincho" w:cs="Arial"/>
                <w:szCs w:val="18"/>
              </w:rPr>
            </w:pPr>
          </w:p>
        </w:tc>
        <w:tc>
          <w:tcPr>
            <w:tcW w:w="415" w:type="pct"/>
            <w:vMerge/>
            <w:vAlign w:val="center"/>
          </w:tcPr>
          <w:p w14:paraId="7F66C243" w14:textId="77777777" w:rsidR="00032EC9" w:rsidRPr="009171D1" w:rsidRDefault="00032EC9" w:rsidP="00A01CBB">
            <w:pPr>
              <w:pStyle w:val="TAC"/>
              <w:rPr>
                <w:rFonts w:eastAsia="Yu Mincho" w:cs="Arial"/>
                <w:szCs w:val="18"/>
              </w:rPr>
            </w:pPr>
          </w:p>
        </w:tc>
        <w:tc>
          <w:tcPr>
            <w:tcW w:w="320" w:type="pct"/>
            <w:vMerge/>
            <w:vAlign w:val="center"/>
          </w:tcPr>
          <w:p w14:paraId="24377B7A"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9171D1" w:rsidRDefault="00032EC9" w:rsidP="00A01CBB">
            <w:pPr>
              <w:spacing w:after="0"/>
              <w:rPr>
                <w:rFonts w:ascii="Arial" w:hAnsi="Arial" w:cs="Arial"/>
                <w:sz w:val="18"/>
                <w:szCs w:val="18"/>
                <w:lang w:eastAsia="zh-CN"/>
              </w:rPr>
            </w:pPr>
          </w:p>
        </w:tc>
        <w:tc>
          <w:tcPr>
            <w:tcW w:w="374" w:type="pct"/>
          </w:tcPr>
          <w:p w14:paraId="3DB8EFF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7ADB55B5" w14:textId="77777777" w:rsidR="00032EC9" w:rsidRPr="009171D1" w:rsidRDefault="00032EC9" w:rsidP="00A01CBB">
            <w:pPr>
              <w:pStyle w:val="TAC"/>
              <w:rPr>
                <w:rFonts w:cs="Arial"/>
                <w:szCs w:val="18"/>
              </w:rPr>
            </w:pPr>
            <w:r w:rsidRPr="009171D1">
              <w:rPr>
                <w:rFonts w:cs="Arial"/>
                <w:szCs w:val="18"/>
              </w:rPr>
              <w:t>148100</w:t>
            </w:r>
          </w:p>
        </w:tc>
        <w:tc>
          <w:tcPr>
            <w:tcW w:w="423" w:type="pct"/>
            <w:vAlign w:val="center"/>
          </w:tcPr>
          <w:p w14:paraId="4B7405AD" w14:textId="77777777" w:rsidR="00032EC9" w:rsidRPr="009171D1" w:rsidRDefault="00032EC9" w:rsidP="00A01CBB">
            <w:pPr>
              <w:pStyle w:val="TAC"/>
              <w:rPr>
                <w:rFonts w:cs="Arial"/>
                <w:szCs w:val="18"/>
              </w:rPr>
            </w:pPr>
            <w:r w:rsidRPr="009171D1">
              <w:rPr>
                <w:rFonts w:cs="Arial"/>
                <w:szCs w:val="18"/>
              </w:rPr>
              <w:t>740.5</w:t>
            </w:r>
          </w:p>
        </w:tc>
        <w:tc>
          <w:tcPr>
            <w:tcW w:w="471" w:type="pct"/>
          </w:tcPr>
          <w:p w14:paraId="3D0AA0AE" w14:textId="77777777" w:rsidR="00032EC9" w:rsidRPr="009171D1" w:rsidRDefault="00032EC9" w:rsidP="00A01CBB">
            <w:pPr>
              <w:pStyle w:val="TAC"/>
              <w:rPr>
                <w:rFonts w:eastAsia="Yu Mincho" w:cs="Arial"/>
                <w:szCs w:val="18"/>
              </w:rPr>
            </w:pPr>
            <w:r w:rsidRPr="009171D1">
              <w:t>N/A</w:t>
            </w:r>
          </w:p>
        </w:tc>
        <w:tc>
          <w:tcPr>
            <w:tcW w:w="423" w:type="pct"/>
          </w:tcPr>
          <w:p w14:paraId="5BC2FD17"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627438F0" w14:textId="77777777" w:rsidR="00032EC9" w:rsidRPr="009171D1" w:rsidRDefault="00032EC9" w:rsidP="00A01CBB">
            <w:pPr>
              <w:pStyle w:val="TAC"/>
              <w:rPr>
                <w:rFonts w:eastAsia="Yu Mincho" w:cs="Arial"/>
                <w:szCs w:val="18"/>
              </w:rPr>
            </w:pPr>
          </w:p>
        </w:tc>
        <w:tc>
          <w:tcPr>
            <w:tcW w:w="667" w:type="pct"/>
            <w:vMerge/>
          </w:tcPr>
          <w:p w14:paraId="1FB94A5F" w14:textId="77777777" w:rsidR="00032EC9" w:rsidRPr="009171D1" w:rsidRDefault="00032EC9" w:rsidP="00A01CBB">
            <w:pPr>
              <w:pStyle w:val="TAC"/>
              <w:rPr>
                <w:rFonts w:eastAsia="Yu Mincho" w:cs="Arial"/>
                <w:szCs w:val="18"/>
              </w:rPr>
            </w:pPr>
          </w:p>
        </w:tc>
      </w:tr>
      <w:tr w:rsidR="00032EC9" w:rsidRPr="009171D1" w14:paraId="4B3AFF2F" w14:textId="77777777" w:rsidTr="00A01CBB">
        <w:tc>
          <w:tcPr>
            <w:tcW w:w="325" w:type="pct"/>
            <w:vMerge w:val="restart"/>
            <w:vAlign w:val="center"/>
            <w:hideMark/>
          </w:tcPr>
          <w:p w14:paraId="611EFFB7" w14:textId="77777777" w:rsidR="00032EC9" w:rsidRPr="009171D1" w:rsidRDefault="00032EC9" w:rsidP="00A01CBB">
            <w:pPr>
              <w:pStyle w:val="TAC"/>
              <w:rPr>
                <w:rFonts w:eastAsia="Yu Mincho" w:cs="Arial"/>
                <w:szCs w:val="18"/>
              </w:rPr>
            </w:pPr>
            <w:r w:rsidRPr="009171D1">
              <w:rPr>
                <w:rFonts w:eastAsia="Yu Mincho" w:cs="Arial"/>
                <w:szCs w:val="18"/>
              </w:rPr>
              <w:t>n84</w:t>
            </w:r>
          </w:p>
        </w:tc>
        <w:tc>
          <w:tcPr>
            <w:tcW w:w="415" w:type="pct"/>
            <w:vMerge w:val="restart"/>
            <w:vAlign w:val="center"/>
            <w:hideMark/>
          </w:tcPr>
          <w:p w14:paraId="7D44EAF7"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57F6FD9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396C61D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DF2BEA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34894AC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1205EDDD" w14:textId="77777777" w:rsidR="00032EC9" w:rsidRPr="009171D1" w:rsidRDefault="00032EC9" w:rsidP="00A01CBB">
            <w:pPr>
              <w:pStyle w:val="TAC"/>
              <w:rPr>
                <w:rFonts w:cs="Arial"/>
                <w:szCs w:val="18"/>
              </w:rPr>
            </w:pPr>
            <w:r w:rsidRPr="009171D1">
              <w:rPr>
                <w:rFonts w:cs="Arial"/>
                <w:szCs w:val="18"/>
              </w:rPr>
              <w:t>385500</w:t>
            </w:r>
          </w:p>
        </w:tc>
        <w:tc>
          <w:tcPr>
            <w:tcW w:w="423" w:type="pct"/>
            <w:vAlign w:val="center"/>
          </w:tcPr>
          <w:p w14:paraId="0882F4A8" w14:textId="77777777" w:rsidR="00032EC9" w:rsidRPr="009171D1" w:rsidRDefault="00032EC9" w:rsidP="00A01CBB">
            <w:pPr>
              <w:pStyle w:val="TAC"/>
              <w:rPr>
                <w:rFonts w:cs="Arial"/>
                <w:szCs w:val="18"/>
              </w:rPr>
            </w:pPr>
            <w:r w:rsidRPr="009171D1">
              <w:rPr>
                <w:rFonts w:cs="Arial"/>
                <w:szCs w:val="18"/>
              </w:rPr>
              <w:t>1927.5</w:t>
            </w:r>
          </w:p>
        </w:tc>
        <w:tc>
          <w:tcPr>
            <w:tcW w:w="471" w:type="pct"/>
          </w:tcPr>
          <w:p w14:paraId="22F07B71" w14:textId="77777777" w:rsidR="00032EC9" w:rsidRPr="009171D1" w:rsidRDefault="00032EC9" w:rsidP="00A01CBB">
            <w:pPr>
              <w:pStyle w:val="TAC"/>
              <w:rPr>
                <w:rFonts w:cs="Arial"/>
                <w:szCs w:val="18"/>
                <w:lang w:eastAsia="zh-CN"/>
              </w:rPr>
            </w:pPr>
            <w:r w:rsidRPr="009171D1">
              <w:t>N/A</w:t>
            </w:r>
          </w:p>
        </w:tc>
        <w:tc>
          <w:tcPr>
            <w:tcW w:w="423" w:type="pct"/>
          </w:tcPr>
          <w:p w14:paraId="7EBC708B"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1E36842D"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2C79799B"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7B45BF8" w14:textId="77777777" w:rsidTr="00A01CBB">
        <w:tc>
          <w:tcPr>
            <w:tcW w:w="325" w:type="pct"/>
            <w:vMerge/>
            <w:vAlign w:val="center"/>
          </w:tcPr>
          <w:p w14:paraId="315C79AE" w14:textId="77777777" w:rsidR="00032EC9" w:rsidRPr="009171D1" w:rsidRDefault="00032EC9" w:rsidP="00A01CBB">
            <w:pPr>
              <w:pStyle w:val="TAC"/>
              <w:rPr>
                <w:rFonts w:eastAsia="Yu Mincho" w:cs="Arial"/>
                <w:szCs w:val="18"/>
              </w:rPr>
            </w:pPr>
          </w:p>
        </w:tc>
        <w:tc>
          <w:tcPr>
            <w:tcW w:w="415" w:type="pct"/>
            <w:vMerge/>
            <w:vAlign w:val="center"/>
          </w:tcPr>
          <w:p w14:paraId="43B4C640" w14:textId="77777777" w:rsidR="00032EC9" w:rsidRPr="009171D1" w:rsidRDefault="00032EC9" w:rsidP="00A01CBB">
            <w:pPr>
              <w:pStyle w:val="TAC"/>
              <w:rPr>
                <w:rFonts w:eastAsia="Yu Mincho" w:cs="Arial"/>
                <w:szCs w:val="18"/>
              </w:rPr>
            </w:pPr>
          </w:p>
        </w:tc>
        <w:tc>
          <w:tcPr>
            <w:tcW w:w="320" w:type="pct"/>
            <w:vMerge/>
            <w:vAlign w:val="center"/>
          </w:tcPr>
          <w:p w14:paraId="09266E61"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9171D1" w:rsidRDefault="00032EC9" w:rsidP="00A01CBB">
            <w:pPr>
              <w:spacing w:after="0"/>
              <w:rPr>
                <w:rFonts w:ascii="Arial" w:hAnsi="Arial" w:cs="Arial"/>
                <w:sz w:val="18"/>
                <w:szCs w:val="18"/>
                <w:lang w:eastAsia="zh-CN"/>
              </w:rPr>
            </w:pPr>
          </w:p>
        </w:tc>
        <w:tc>
          <w:tcPr>
            <w:tcW w:w="374" w:type="pct"/>
          </w:tcPr>
          <w:p w14:paraId="1E6E92A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12FBF86B" w14:textId="77777777" w:rsidR="00032EC9" w:rsidRPr="009171D1" w:rsidRDefault="00032EC9" w:rsidP="00A01CBB">
            <w:pPr>
              <w:pStyle w:val="TAC"/>
              <w:rPr>
                <w:rFonts w:cs="Arial"/>
                <w:szCs w:val="18"/>
              </w:rPr>
            </w:pPr>
            <w:r w:rsidRPr="009171D1">
              <w:rPr>
                <w:rFonts w:cs="Arial"/>
                <w:szCs w:val="18"/>
              </w:rPr>
              <w:t>390000</w:t>
            </w:r>
          </w:p>
        </w:tc>
        <w:tc>
          <w:tcPr>
            <w:tcW w:w="423" w:type="pct"/>
            <w:vAlign w:val="center"/>
          </w:tcPr>
          <w:p w14:paraId="6775D0C0" w14:textId="77777777" w:rsidR="00032EC9" w:rsidRPr="009171D1" w:rsidRDefault="00032EC9" w:rsidP="00A01CBB">
            <w:pPr>
              <w:pStyle w:val="TAC"/>
              <w:rPr>
                <w:rFonts w:cs="Arial"/>
                <w:szCs w:val="18"/>
              </w:rPr>
            </w:pPr>
            <w:r w:rsidRPr="009171D1">
              <w:rPr>
                <w:rFonts w:cs="Arial"/>
                <w:szCs w:val="18"/>
              </w:rPr>
              <w:t>1950</w:t>
            </w:r>
          </w:p>
        </w:tc>
        <w:tc>
          <w:tcPr>
            <w:tcW w:w="471" w:type="pct"/>
          </w:tcPr>
          <w:p w14:paraId="2DD63237" w14:textId="77777777" w:rsidR="00032EC9" w:rsidRPr="009171D1" w:rsidRDefault="00032EC9" w:rsidP="00A01CBB">
            <w:pPr>
              <w:pStyle w:val="TAC"/>
              <w:rPr>
                <w:rFonts w:eastAsia="Yu Mincho" w:cs="Arial"/>
                <w:szCs w:val="18"/>
              </w:rPr>
            </w:pPr>
            <w:r w:rsidRPr="009171D1">
              <w:t>N/A</w:t>
            </w:r>
          </w:p>
        </w:tc>
        <w:tc>
          <w:tcPr>
            <w:tcW w:w="423" w:type="pct"/>
          </w:tcPr>
          <w:p w14:paraId="0D512101"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7C6BDF9A" w14:textId="77777777" w:rsidR="00032EC9" w:rsidRPr="009171D1" w:rsidRDefault="00032EC9" w:rsidP="00A01CBB">
            <w:pPr>
              <w:pStyle w:val="TAC"/>
              <w:rPr>
                <w:rFonts w:eastAsia="Yu Mincho" w:cs="Arial"/>
                <w:szCs w:val="18"/>
              </w:rPr>
            </w:pPr>
          </w:p>
        </w:tc>
        <w:tc>
          <w:tcPr>
            <w:tcW w:w="667" w:type="pct"/>
            <w:vMerge/>
          </w:tcPr>
          <w:p w14:paraId="516E18A5" w14:textId="77777777" w:rsidR="00032EC9" w:rsidRPr="009171D1" w:rsidRDefault="00032EC9" w:rsidP="00A01CBB">
            <w:pPr>
              <w:pStyle w:val="TAC"/>
              <w:rPr>
                <w:rFonts w:eastAsia="Yu Mincho" w:cs="Arial"/>
                <w:szCs w:val="18"/>
              </w:rPr>
            </w:pPr>
          </w:p>
        </w:tc>
      </w:tr>
      <w:tr w:rsidR="00032EC9" w:rsidRPr="009171D1" w14:paraId="1A17D41E" w14:textId="77777777" w:rsidTr="00A01CBB">
        <w:tc>
          <w:tcPr>
            <w:tcW w:w="325" w:type="pct"/>
            <w:vMerge/>
            <w:vAlign w:val="center"/>
          </w:tcPr>
          <w:p w14:paraId="2D38ED65" w14:textId="77777777" w:rsidR="00032EC9" w:rsidRPr="009171D1" w:rsidRDefault="00032EC9" w:rsidP="00A01CBB">
            <w:pPr>
              <w:pStyle w:val="TAC"/>
              <w:rPr>
                <w:rFonts w:eastAsia="Yu Mincho" w:cs="Arial"/>
                <w:szCs w:val="18"/>
              </w:rPr>
            </w:pPr>
          </w:p>
        </w:tc>
        <w:tc>
          <w:tcPr>
            <w:tcW w:w="415" w:type="pct"/>
            <w:vMerge/>
            <w:vAlign w:val="center"/>
          </w:tcPr>
          <w:p w14:paraId="7BF80D49" w14:textId="77777777" w:rsidR="00032EC9" w:rsidRPr="009171D1" w:rsidRDefault="00032EC9" w:rsidP="00A01CBB">
            <w:pPr>
              <w:pStyle w:val="TAC"/>
              <w:rPr>
                <w:rFonts w:eastAsia="Yu Mincho" w:cs="Arial"/>
                <w:szCs w:val="18"/>
              </w:rPr>
            </w:pPr>
          </w:p>
        </w:tc>
        <w:tc>
          <w:tcPr>
            <w:tcW w:w="320" w:type="pct"/>
            <w:vMerge/>
            <w:vAlign w:val="center"/>
          </w:tcPr>
          <w:p w14:paraId="7622A24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9171D1" w:rsidRDefault="00032EC9" w:rsidP="00A01CBB">
            <w:pPr>
              <w:spacing w:after="0"/>
              <w:rPr>
                <w:rFonts w:ascii="Arial" w:hAnsi="Arial" w:cs="Arial"/>
                <w:sz w:val="18"/>
                <w:szCs w:val="18"/>
                <w:lang w:eastAsia="zh-CN"/>
              </w:rPr>
            </w:pPr>
          </w:p>
        </w:tc>
        <w:tc>
          <w:tcPr>
            <w:tcW w:w="374" w:type="pct"/>
          </w:tcPr>
          <w:p w14:paraId="4725710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026DF004" w14:textId="77777777" w:rsidR="00032EC9" w:rsidRPr="009171D1" w:rsidRDefault="00032EC9" w:rsidP="00A01CBB">
            <w:pPr>
              <w:pStyle w:val="TAC"/>
              <w:rPr>
                <w:rFonts w:cs="Arial"/>
                <w:szCs w:val="18"/>
              </w:rPr>
            </w:pPr>
            <w:r w:rsidRPr="009171D1">
              <w:rPr>
                <w:rFonts w:cs="Arial"/>
                <w:szCs w:val="18"/>
              </w:rPr>
              <w:t>394500</w:t>
            </w:r>
          </w:p>
        </w:tc>
        <w:tc>
          <w:tcPr>
            <w:tcW w:w="423" w:type="pct"/>
            <w:vAlign w:val="center"/>
          </w:tcPr>
          <w:p w14:paraId="4E9D6E18" w14:textId="77777777" w:rsidR="00032EC9" w:rsidRPr="009171D1" w:rsidRDefault="00032EC9" w:rsidP="00A01CBB">
            <w:pPr>
              <w:pStyle w:val="TAC"/>
              <w:rPr>
                <w:rFonts w:cs="Arial"/>
                <w:szCs w:val="18"/>
              </w:rPr>
            </w:pPr>
            <w:r w:rsidRPr="009171D1">
              <w:rPr>
                <w:rFonts w:cs="Arial"/>
                <w:szCs w:val="18"/>
              </w:rPr>
              <w:t>1972.5</w:t>
            </w:r>
          </w:p>
        </w:tc>
        <w:tc>
          <w:tcPr>
            <w:tcW w:w="471" w:type="pct"/>
          </w:tcPr>
          <w:p w14:paraId="089561BF" w14:textId="77777777" w:rsidR="00032EC9" w:rsidRPr="009171D1" w:rsidRDefault="00032EC9" w:rsidP="00A01CBB">
            <w:pPr>
              <w:pStyle w:val="TAC"/>
              <w:rPr>
                <w:rFonts w:cs="Arial"/>
                <w:szCs w:val="18"/>
                <w:lang w:eastAsia="zh-CN"/>
              </w:rPr>
            </w:pPr>
            <w:r w:rsidRPr="009171D1">
              <w:t>N/A</w:t>
            </w:r>
          </w:p>
        </w:tc>
        <w:tc>
          <w:tcPr>
            <w:tcW w:w="423" w:type="pct"/>
          </w:tcPr>
          <w:p w14:paraId="65D38A64"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F710C65" w14:textId="77777777" w:rsidR="00032EC9" w:rsidRPr="009171D1" w:rsidRDefault="00032EC9" w:rsidP="00A01CBB">
            <w:pPr>
              <w:pStyle w:val="TAC"/>
              <w:rPr>
                <w:rFonts w:eastAsia="Yu Mincho" w:cs="Arial"/>
                <w:szCs w:val="18"/>
              </w:rPr>
            </w:pPr>
          </w:p>
        </w:tc>
        <w:tc>
          <w:tcPr>
            <w:tcW w:w="667" w:type="pct"/>
            <w:vMerge/>
          </w:tcPr>
          <w:p w14:paraId="2EF57860" w14:textId="77777777" w:rsidR="00032EC9" w:rsidRPr="009171D1" w:rsidRDefault="00032EC9" w:rsidP="00A01CBB">
            <w:pPr>
              <w:pStyle w:val="TAC"/>
              <w:rPr>
                <w:rFonts w:eastAsia="Yu Mincho" w:cs="Arial"/>
                <w:szCs w:val="18"/>
              </w:rPr>
            </w:pPr>
          </w:p>
        </w:tc>
      </w:tr>
      <w:tr w:rsidR="00032EC9" w:rsidRPr="009171D1" w14:paraId="528295F1" w14:textId="77777777" w:rsidTr="00A01CBB">
        <w:tc>
          <w:tcPr>
            <w:tcW w:w="325" w:type="pct"/>
            <w:vMerge w:val="restart"/>
            <w:vAlign w:val="center"/>
            <w:hideMark/>
          </w:tcPr>
          <w:p w14:paraId="1F314330" w14:textId="77777777" w:rsidR="00032EC9" w:rsidRPr="009171D1" w:rsidRDefault="00032EC9" w:rsidP="00A01CBB">
            <w:pPr>
              <w:pStyle w:val="TAC"/>
              <w:rPr>
                <w:rFonts w:cs="Arial"/>
                <w:szCs w:val="18"/>
                <w:lang w:eastAsia="zh-CN"/>
              </w:rPr>
            </w:pPr>
            <w:r w:rsidRPr="009171D1">
              <w:rPr>
                <w:rFonts w:cs="Arial"/>
                <w:szCs w:val="18"/>
                <w:lang w:eastAsia="zh-CN"/>
              </w:rPr>
              <w:t>n86</w:t>
            </w:r>
          </w:p>
        </w:tc>
        <w:tc>
          <w:tcPr>
            <w:tcW w:w="415" w:type="pct"/>
            <w:vMerge w:val="restart"/>
            <w:vAlign w:val="center"/>
            <w:hideMark/>
          </w:tcPr>
          <w:p w14:paraId="3FEB5C6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320" w:type="pct"/>
            <w:vMerge w:val="restart"/>
            <w:vAlign w:val="center"/>
          </w:tcPr>
          <w:p w14:paraId="4345D98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9B7DE25"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DD22F2C" w14:textId="77777777" w:rsidR="00032EC9" w:rsidRPr="009171D1" w:rsidRDefault="00032EC9" w:rsidP="00A01CBB">
            <w:pPr>
              <w:pStyle w:val="TAC"/>
              <w:rPr>
                <w:rFonts w:eastAsia="Yu Mincho" w:cs="Arial"/>
                <w:szCs w:val="18"/>
              </w:rPr>
            </w:pPr>
            <w:r w:rsidRPr="009171D1">
              <w:rPr>
                <w:rFonts w:cs="Arial"/>
                <w:szCs w:val="18"/>
                <w:lang w:eastAsia="zh-CN"/>
              </w:rPr>
              <w:lastRenderedPageBreak/>
              <w:t>QPSK</w:t>
            </w:r>
          </w:p>
        </w:tc>
        <w:tc>
          <w:tcPr>
            <w:tcW w:w="374" w:type="pct"/>
          </w:tcPr>
          <w:p w14:paraId="13687CE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lastRenderedPageBreak/>
              <w:t>Low</w:t>
            </w:r>
          </w:p>
        </w:tc>
        <w:tc>
          <w:tcPr>
            <w:tcW w:w="471" w:type="pct"/>
            <w:vAlign w:val="center"/>
          </w:tcPr>
          <w:p w14:paraId="2A8BB209" w14:textId="77777777" w:rsidR="00032EC9" w:rsidRPr="009171D1" w:rsidRDefault="00032EC9" w:rsidP="00A01CBB">
            <w:pPr>
              <w:pStyle w:val="TAC"/>
              <w:rPr>
                <w:rFonts w:cs="Arial"/>
                <w:szCs w:val="18"/>
              </w:rPr>
            </w:pPr>
            <w:r w:rsidRPr="009171D1">
              <w:rPr>
                <w:rFonts w:cs="Arial"/>
                <w:szCs w:val="18"/>
              </w:rPr>
              <w:t>344000</w:t>
            </w:r>
          </w:p>
        </w:tc>
        <w:tc>
          <w:tcPr>
            <w:tcW w:w="423" w:type="pct"/>
            <w:vAlign w:val="center"/>
          </w:tcPr>
          <w:p w14:paraId="4C39C522"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5F4C763A" w14:textId="77777777" w:rsidR="00032EC9" w:rsidRPr="009171D1" w:rsidRDefault="00032EC9" w:rsidP="00A01CBB">
            <w:pPr>
              <w:pStyle w:val="TAC"/>
              <w:rPr>
                <w:rFonts w:cs="Arial"/>
                <w:szCs w:val="18"/>
                <w:lang w:eastAsia="zh-CN"/>
              </w:rPr>
            </w:pPr>
            <w:r w:rsidRPr="009171D1">
              <w:t>N/A</w:t>
            </w:r>
          </w:p>
        </w:tc>
        <w:tc>
          <w:tcPr>
            <w:tcW w:w="423" w:type="pct"/>
          </w:tcPr>
          <w:p w14:paraId="136076D9"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76BC2C42"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2BFAE07B"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71E819E" w14:textId="77777777" w:rsidTr="00A01CBB">
        <w:tc>
          <w:tcPr>
            <w:tcW w:w="325" w:type="pct"/>
            <w:vMerge/>
            <w:vAlign w:val="center"/>
          </w:tcPr>
          <w:p w14:paraId="76BF0E6C" w14:textId="77777777" w:rsidR="00032EC9" w:rsidRPr="009171D1" w:rsidRDefault="00032EC9" w:rsidP="00A01CBB">
            <w:pPr>
              <w:pStyle w:val="TAC"/>
              <w:rPr>
                <w:rFonts w:cs="Arial"/>
                <w:szCs w:val="18"/>
                <w:lang w:eastAsia="zh-CN"/>
              </w:rPr>
            </w:pPr>
          </w:p>
        </w:tc>
        <w:tc>
          <w:tcPr>
            <w:tcW w:w="415" w:type="pct"/>
            <w:vMerge/>
            <w:vAlign w:val="center"/>
          </w:tcPr>
          <w:p w14:paraId="1A993734" w14:textId="77777777" w:rsidR="00032EC9" w:rsidRPr="009171D1" w:rsidRDefault="00032EC9" w:rsidP="00A01CBB">
            <w:pPr>
              <w:pStyle w:val="TAC"/>
              <w:rPr>
                <w:rFonts w:cs="Arial"/>
                <w:szCs w:val="18"/>
                <w:lang w:eastAsia="zh-CN"/>
              </w:rPr>
            </w:pPr>
          </w:p>
        </w:tc>
        <w:tc>
          <w:tcPr>
            <w:tcW w:w="320" w:type="pct"/>
            <w:vMerge/>
            <w:vAlign w:val="center"/>
          </w:tcPr>
          <w:p w14:paraId="02E7840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9171D1" w:rsidRDefault="00032EC9" w:rsidP="00A01CBB">
            <w:pPr>
              <w:spacing w:after="0"/>
              <w:rPr>
                <w:rFonts w:ascii="Arial" w:hAnsi="Arial" w:cs="Arial"/>
                <w:sz w:val="18"/>
                <w:szCs w:val="18"/>
                <w:lang w:eastAsia="zh-CN"/>
              </w:rPr>
            </w:pPr>
          </w:p>
        </w:tc>
        <w:tc>
          <w:tcPr>
            <w:tcW w:w="374" w:type="pct"/>
          </w:tcPr>
          <w:p w14:paraId="105DFA2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0529E3A" w14:textId="77777777" w:rsidR="00032EC9" w:rsidRPr="009171D1" w:rsidRDefault="00032EC9" w:rsidP="00A01CBB">
            <w:pPr>
              <w:pStyle w:val="TAC"/>
              <w:rPr>
                <w:rFonts w:cs="Arial"/>
                <w:szCs w:val="18"/>
              </w:rPr>
            </w:pPr>
            <w:r w:rsidRPr="009171D1">
              <w:rPr>
                <w:rFonts w:cs="Arial"/>
                <w:szCs w:val="18"/>
              </w:rPr>
              <w:t>349000</w:t>
            </w:r>
          </w:p>
        </w:tc>
        <w:tc>
          <w:tcPr>
            <w:tcW w:w="423" w:type="pct"/>
            <w:vAlign w:val="center"/>
          </w:tcPr>
          <w:p w14:paraId="7C8CC928" w14:textId="77777777" w:rsidR="00032EC9" w:rsidRPr="009171D1" w:rsidRDefault="00032EC9" w:rsidP="00A01CBB">
            <w:pPr>
              <w:pStyle w:val="TAC"/>
              <w:rPr>
                <w:rFonts w:cs="Arial"/>
                <w:szCs w:val="18"/>
              </w:rPr>
            </w:pPr>
            <w:r w:rsidRPr="009171D1">
              <w:rPr>
                <w:rFonts w:cs="Arial"/>
                <w:szCs w:val="18"/>
              </w:rPr>
              <w:t>1745</w:t>
            </w:r>
          </w:p>
        </w:tc>
        <w:tc>
          <w:tcPr>
            <w:tcW w:w="471" w:type="pct"/>
          </w:tcPr>
          <w:p w14:paraId="400E00ED" w14:textId="77777777" w:rsidR="00032EC9" w:rsidRPr="009171D1" w:rsidRDefault="00032EC9" w:rsidP="00A01CBB">
            <w:pPr>
              <w:pStyle w:val="TAC"/>
              <w:rPr>
                <w:rFonts w:eastAsia="Yu Mincho" w:cs="Arial"/>
                <w:szCs w:val="18"/>
              </w:rPr>
            </w:pPr>
            <w:r w:rsidRPr="009171D1">
              <w:t>N/A</w:t>
            </w:r>
          </w:p>
        </w:tc>
        <w:tc>
          <w:tcPr>
            <w:tcW w:w="423" w:type="pct"/>
          </w:tcPr>
          <w:p w14:paraId="7446583D"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49B41BB0" w14:textId="77777777" w:rsidR="00032EC9" w:rsidRPr="009171D1" w:rsidRDefault="00032EC9" w:rsidP="00A01CBB">
            <w:pPr>
              <w:pStyle w:val="TAC"/>
              <w:rPr>
                <w:rFonts w:cs="Arial"/>
                <w:szCs w:val="18"/>
                <w:lang w:eastAsia="zh-CN"/>
              </w:rPr>
            </w:pPr>
          </w:p>
        </w:tc>
        <w:tc>
          <w:tcPr>
            <w:tcW w:w="667" w:type="pct"/>
            <w:vMerge/>
            <w:vAlign w:val="center"/>
          </w:tcPr>
          <w:p w14:paraId="1D970EC6" w14:textId="77777777" w:rsidR="00032EC9" w:rsidRPr="009171D1" w:rsidRDefault="00032EC9" w:rsidP="00A01CBB">
            <w:pPr>
              <w:pStyle w:val="TAC"/>
              <w:rPr>
                <w:rFonts w:cs="Arial"/>
                <w:szCs w:val="18"/>
                <w:lang w:eastAsia="zh-CN"/>
              </w:rPr>
            </w:pPr>
          </w:p>
        </w:tc>
      </w:tr>
      <w:tr w:rsidR="00032EC9" w:rsidRPr="009171D1" w14:paraId="270E0A7E" w14:textId="77777777" w:rsidTr="00A01CBB">
        <w:tc>
          <w:tcPr>
            <w:tcW w:w="325" w:type="pct"/>
            <w:vMerge/>
            <w:vAlign w:val="center"/>
          </w:tcPr>
          <w:p w14:paraId="785F735F" w14:textId="77777777" w:rsidR="00032EC9" w:rsidRPr="009171D1" w:rsidRDefault="00032EC9" w:rsidP="00A01CBB">
            <w:pPr>
              <w:pStyle w:val="TAC"/>
              <w:rPr>
                <w:rFonts w:cs="Arial"/>
                <w:szCs w:val="18"/>
                <w:lang w:eastAsia="zh-CN"/>
              </w:rPr>
            </w:pPr>
          </w:p>
        </w:tc>
        <w:tc>
          <w:tcPr>
            <w:tcW w:w="415" w:type="pct"/>
            <w:vMerge/>
            <w:vAlign w:val="center"/>
          </w:tcPr>
          <w:p w14:paraId="00D9EFB6" w14:textId="77777777" w:rsidR="00032EC9" w:rsidRPr="009171D1" w:rsidRDefault="00032EC9" w:rsidP="00A01CBB">
            <w:pPr>
              <w:pStyle w:val="TAC"/>
              <w:rPr>
                <w:rFonts w:cs="Arial"/>
                <w:szCs w:val="18"/>
                <w:lang w:eastAsia="zh-CN"/>
              </w:rPr>
            </w:pPr>
          </w:p>
        </w:tc>
        <w:tc>
          <w:tcPr>
            <w:tcW w:w="320" w:type="pct"/>
            <w:vMerge/>
            <w:vAlign w:val="center"/>
          </w:tcPr>
          <w:p w14:paraId="43CDD7A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9171D1" w:rsidRDefault="00032EC9" w:rsidP="00A01CBB">
            <w:pPr>
              <w:spacing w:after="0"/>
              <w:rPr>
                <w:rFonts w:ascii="Arial" w:hAnsi="Arial" w:cs="Arial"/>
                <w:sz w:val="18"/>
                <w:szCs w:val="18"/>
                <w:lang w:eastAsia="zh-CN"/>
              </w:rPr>
            </w:pPr>
          </w:p>
        </w:tc>
        <w:tc>
          <w:tcPr>
            <w:tcW w:w="374" w:type="pct"/>
          </w:tcPr>
          <w:p w14:paraId="6093AB8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1C2724CB" w14:textId="77777777" w:rsidR="00032EC9" w:rsidRPr="009171D1" w:rsidRDefault="00032EC9" w:rsidP="00A01CBB">
            <w:pPr>
              <w:pStyle w:val="TAC"/>
              <w:rPr>
                <w:rFonts w:cs="Arial"/>
                <w:szCs w:val="18"/>
              </w:rPr>
            </w:pPr>
            <w:r w:rsidRPr="009171D1">
              <w:rPr>
                <w:rFonts w:cs="Arial"/>
                <w:szCs w:val="18"/>
              </w:rPr>
              <w:t>354000</w:t>
            </w:r>
          </w:p>
        </w:tc>
        <w:tc>
          <w:tcPr>
            <w:tcW w:w="423" w:type="pct"/>
            <w:vAlign w:val="center"/>
          </w:tcPr>
          <w:p w14:paraId="24BB4AAD" w14:textId="77777777" w:rsidR="00032EC9" w:rsidRPr="009171D1" w:rsidRDefault="00032EC9" w:rsidP="00A01CBB">
            <w:pPr>
              <w:pStyle w:val="TAC"/>
              <w:rPr>
                <w:rFonts w:cs="Arial"/>
                <w:szCs w:val="18"/>
              </w:rPr>
            </w:pPr>
            <w:r w:rsidRPr="009171D1">
              <w:rPr>
                <w:rFonts w:cs="Arial"/>
                <w:szCs w:val="18"/>
              </w:rPr>
              <w:t>1770</w:t>
            </w:r>
          </w:p>
        </w:tc>
        <w:tc>
          <w:tcPr>
            <w:tcW w:w="471" w:type="pct"/>
          </w:tcPr>
          <w:p w14:paraId="402C9AE6" w14:textId="77777777" w:rsidR="00032EC9" w:rsidRPr="009171D1" w:rsidRDefault="00032EC9" w:rsidP="00A01CBB">
            <w:pPr>
              <w:pStyle w:val="TAC"/>
              <w:rPr>
                <w:rFonts w:cs="Arial"/>
                <w:szCs w:val="18"/>
                <w:lang w:eastAsia="zh-CN"/>
              </w:rPr>
            </w:pPr>
            <w:r w:rsidRPr="009171D1">
              <w:t>N/A</w:t>
            </w:r>
          </w:p>
        </w:tc>
        <w:tc>
          <w:tcPr>
            <w:tcW w:w="423" w:type="pct"/>
          </w:tcPr>
          <w:p w14:paraId="0A3F516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3A22D32E" w14:textId="77777777" w:rsidR="00032EC9" w:rsidRPr="009171D1" w:rsidRDefault="00032EC9" w:rsidP="00A01CBB">
            <w:pPr>
              <w:pStyle w:val="TAC"/>
              <w:rPr>
                <w:rFonts w:cs="Arial"/>
                <w:szCs w:val="18"/>
                <w:lang w:eastAsia="zh-CN"/>
              </w:rPr>
            </w:pPr>
          </w:p>
        </w:tc>
        <w:tc>
          <w:tcPr>
            <w:tcW w:w="667" w:type="pct"/>
            <w:vMerge/>
            <w:vAlign w:val="center"/>
          </w:tcPr>
          <w:p w14:paraId="650C61BA" w14:textId="77777777" w:rsidR="00032EC9" w:rsidRPr="009171D1" w:rsidRDefault="00032EC9" w:rsidP="00A01CBB">
            <w:pPr>
              <w:pStyle w:val="TAC"/>
              <w:rPr>
                <w:rFonts w:cs="Arial"/>
                <w:szCs w:val="18"/>
                <w:lang w:eastAsia="zh-CN"/>
              </w:rPr>
            </w:pPr>
          </w:p>
        </w:tc>
      </w:tr>
      <w:tr w:rsidR="00032EC9" w:rsidRPr="009171D1" w14:paraId="6BB6E83C" w14:textId="77777777" w:rsidTr="00A01CBB">
        <w:tc>
          <w:tcPr>
            <w:tcW w:w="325" w:type="pct"/>
            <w:vMerge w:val="restart"/>
            <w:vAlign w:val="center"/>
          </w:tcPr>
          <w:p w14:paraId="60B54928" w14:textId="77777777" w:rsidR="00032EC9" w:rsidRPr="009171D1" w:rsidRDefault="00032EC9" w:rsidP="00A01CBB">
            <w:pPr>
              <w:pStyle w:val="TAC"/>
              <w:rPr>
                <w:rFonts w:cs="Arial"/>
                <w:szCs w:val="18"/>
                <w:lang w:eastAsia="zh-CN"/>
              </w:rPr>
            </w:pPr>
            <w:r w:rsidRPr="009171D1">
              <w:rPr>
                <w:rFonts w:cs="Arial"/>
                <w:szCs w:val="18"/>
                <w:lang w:eastAsia="zh-CN"/>
              </w:rPr>
              <w:t>N95</w:t>
            </w:r>
          </w:p>
        </w:tc>
        <w:tc>
          <w:tcPr>
            <w:tcW w:w="415" w:type="pct"/>
            <w:vMerge w:val="restart"/>
            <w:vAlign w:val="center"/>
          </w:tcPr>
          <w:p w14:paraId="25C46504"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320" w:type="pct"/>
            <w:vMerge w:val="restart"/>
            <w:vAlign w:val="center"/>
          </w:tcPr>
          <w:p w14:paraId="7A6409F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AE0304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5AA3B3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EAE71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65521C2C" w14:textId="77777777" w:rsidR="00032EC9" w:rsidRPr="009171D1" w:rsidRDefault="00032EC9" w:rsidP="00A01CBB">
            <w:pPr>
              <w:pStyle w:val="TAC"/>
            </w:pPr>
            <w:r w:rsidRPr="009171D1">
              <w:rPr>
                <w:rFonts w:cs="Arial"/>
                <w:color w:val="000000"/>
              </w:rPr>
              <w:t>403000</w:t>
            </w:r>
          </w:p>
        </w:tc>
        <w:tc>
          <w:tcPr>
            <w:tcW w:w="423" w:type="pct"/>
          </w:tcPr>
          <w:p w14:paraId="1A0FA060" w14:textId="77777777" w:rsidR="00032EC9" w:rsidRPr="009171D1" w:rsidRDefault="00032EC9" w:rsidP="00A01CBB">
            <w:pPr>
              <w:pStyle w:val="TAC"/>
            </w:pPr>
            <w:r w:rsidRPr="009171D1">
              <w:rPr>
                <w:rFonts w:cs="Arial"/>
                <w:color w:val="000000"/>
              </w:rPr>
              <w:t>2015</w:t>
            </w:r>
          </w:p>
        </w:tc>
        <w:tc>
          <w:tcPr>
            <w:tcW w:w="471" w:type="pct"/>
          </w:tcPr>
          <w:p w14:paraId="648834ED" w14:textId="77777777" w:rsidR="00032EC9" w:rsidRPr="009171D1" w:rsidRDefault="00032EC9" w:rsidP="00A01CBB">
            <w:pPr>
              <w:pStyle w:val="TAC"/>
              <w:rPr>
                <w:rFonts w:cs="Arial"/>
                <w:szCs w:val="18"/>
                <w:lang w:eastAsia="zh-CN"/>
              </w:rPr>
            </w:pPr>
            <w:r w:rsidRPr="009171D1">
              <w:t>N/A</w:t>
            </w:r>
          </w:p>
        </w:tc>
        <w:tc>
          <w:tcPr>
            <w:tcW w:w="423" w:type="pct"/>
          </w:tcPr>
          <w:p w14:paraId="58634ED3"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74D3CF9D"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7CD0A78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5E67FC7" w14:textId="77777777" w:rsidTr="00A01CBB">
        <w:tc>
          <w:tcPr>
            <w:tcW w:w="325" w:type="pct"/>
            <w:vMerge/>
            <w:vAlign w:val="center"/>
          </w:tcPr>
          <w:p w14:paraId="62F8470C" w14:textId="77777777" w:rsidR="00032EC9" w:rsidRPr="009171D1" w:rsidRDefault="00032EC9" w:rsidP="00A01CBB">
            <w:pPr>
              <w:pStyle w:val="TAC"/>
              <w:rPr>
                <w:rFonts w:cs="Arial"/>
                <w:szCs w:val="18"/>
                <w:lang w:eastAsia="zh-CN"/>
              </w:rPr>
            </w:pPr>
          </w:p>
        </w:tc>
        <w:tc>
          <w:tcPr>
            <w:tcW w:w="415" w:type="pct"/>
            <w:vMerge/>
            <w:vAlign w:val="center"/>
          </w:tcPr>
          <w:p w14:paraId="69CA7DEF" w14:textId="77777777" w:rsidR="00032EC9" w:rsidRPr="009171D1" w:rsidRDefault="00032EC9" w:rsidP="00A01CBB">
            <w:pPr>
              <w:pStyle w:val="TAC"/>
              <w:rPr>
                <w:rFonts w:cs="Arial"/>
                <w:szCs w:val="18"/>
                <w:lang w:eastAsia="zh-CN"/>
              </w:rPr>
            </w:pPr>
          </w:p>
        </w:tc>
        <w:tc>
          <w:tcPr>
            <w:tcW w:w="320" w:type="pct"/>
            <w:vMerge/>
            <w:vAlign w:val="center"/>
          </w:tcPr>
          <w:p w14:paraId="184E2D3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9171D1" w:rsidRDefault="00032EC9" w:rsidP="00A01CBB">
            <w:pPr>
              <w:spacing w:after="0"/>
              <w:rPr>
                <w:rFonts w:ascii="Arial" w:hAnsi="Arial" w:cs="Arial"/>
                <w:sz w:val="18"/>
                <w:szCs w:val="18"/>
                <w:lang w:eastAsia="zh-CN"/>
              </w:rPr>
            </w:pPr>
          </w:p>
        </w:tc>
        <w:tc>
          <w:tcPr>
            <w:tcW w:w="374" w:type="pct"/>
          </w:tcPr>
          <w:p w14:paraId="71478C1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0D54310" w14:textId="77777777" w:rsidR="00032EC9" w:rsidRPr="009171D1" w:rsidRDefault="00032EC9" w:rsidP="00A01CBB">
            <w:pPr>
              <w:pStyle w:val="TAC"/>
            </w:pPr>
            <w:r w:rsidRPr="009171D1">
              <w:rPr>
                <w:rFonts w:cs="Arial"/>
                <w:color w:val="000000"/>
              </w:rPr>
              <w:t>403500</w:t>
            </w:r>
          </w:p>
        </w:tc>
        <w:tc>
          <w:tcPr>
            <w:tcW w:w="423" w:type="pct"/>
          </w:tcPr>
          <w:p w14:paraId="707AA363" w14:textId="77777777" w:rsidR="00032EC9" w:rsidRPr="009171D1" w:rsidRDefault="00032EC9" w:rsidP="00A01CBB">
            <w:pPr>
              <w:pStyle w:val="TAC"/>
            </w:pPr>
            <w:r w:rsidRPr="009171D1">
              <w:rPr>
                <w:rFonts w:cs="Arial"/>
                <w:color w:val="000000"/>
              </w:rPr>
              <w:t>2017.5</w:t>
            </w:r>
          </w:p>
        </w:tc>
        <w:tc>
          <w:tcPr>
            <w:tcW w:w="471" w:type="pct"/>
          </w:tcPr>
          <w:p w14:paraId="2BDB005B" w14:textId="77777777" w:rsidR="00032EC9" w:rsidRPr="009171D1" w:rsidRDefault="00032EC9" w:rsidP="00A01CBB">
            <w:pPr>
              <w:pStyle w:val="TAC"/>
              <w:rPr>
                <w:rFonts w:cs="Arial"/>
                <w:szCs w:val="18"/>
                <w:lang w:eastAsia="zh-CN"/>
              </w:rPr>
            </w:pPr>
            <w:r w:rsidRPr="009171D1">
              <w:t>N/A</w:t>
            </w:r>
          </w:p>
        </w:tc>
        <w:tc>
          <w:tcPr>
            <w:tcW w:w="423" w:type="pct"/>
          </w:tcPr>
          <w:p w14:paraId="0BA9726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E96E754" w14:textId="77777777" w:rsidR="00032EC9" w:rsidRPr="009171D1" w:rsidRDefault="00032EC9" w:rsidP="00A01CBB">
            <w:pPr>
              <w:pStyle w:val="TAC"/>
              <w:rPr>
                <w:rFonts w:cs="Arial"/>
                <w:szCs w:val="18"/>
                <w:lang w:eastAsia="zh-CN"/>
              </w:rPr>
            </w:pPr>
          </w:p>
        </w:tc>
        <w:tc>
          <w:tcPr>
            <w:tcW w:w="667" w:type="pct"/>
            <w:vMerge/>
          </w:tcPr>
          <w:p w14:paraId="7E3582C3" w14:textId="77777777" w:rsidR="00032EC9" w:rsidRPr="009171D1" w:rsidRDefault="00032EC9" w:rsidP="00A01CBB">
            <w:pPr>
              <w:jc w:val="center"/>
              <w:rPr>
                <w:rFonts w:ascii="Arial" w:eastAsia="Yu Mincho" w:hAnsi="Arial" w:cs="Arial"/>
                <w:sz w:val="18"/>
                <w:szCs w:val="18"/>
              </w:rPr>
            </w:pPr>
          </w:p>
        </w:tc>
      </w:tr>
      <w:tr w:rsidR="00032EC9" w:rsidRPr="009171D1" w14:paraId="7402EC2C" w14:textId="77777777" w:rsidTr="00A01CBB">
        <w:tc>
          <w:tcPr>
            <w:tcW w:w="325" w:type="pct"/>
            <w:vMerge/>
            <w:vAlign w:val="center"/>
          </w:tcPr>
          <w:p w14:paraId="56C0E8C2" w14:textId="77777777" w:rsidR="00032EC9" w:rsidRPr="009171D1" w:rsidRDefault="00032EC9" w:rsidP="00A01CBB">
            <w:pPr>
              <w:pStyle w:val="TAC"/>
              <w:rPr>
                <w:rFonts w:cs="Arial"/>
                <w:szCs w:val="18"/>
                <w:lang w:eastAsia="zh-CN"/>
              </w:rPr>
            </w:pPr>
          </w:p>
        </w:tc>
        <w:tc>
          <w:tcPr>
            <w:tcW w:w="415" w:type="pct"/>
            <w:vMerge/>
            <w:vAlign w:val="center"/>
          </w:tcPr>
          <w:p w14:paraId="41AE30CB" w14:textId="77777777" w:rsidR="00032EC9" w:rsidRPr="009171D1" w:rsidRDefault="00032EC9" w:rsidP="00A01CBB">
            <w:pPr>
              <w:pStyle w:val="TAC"/>
              <w:rPr>
                <w:rFonts w:cs="Arial"/>
                <w:szCs w:val="18"/>
                <w:lang w:eastAsia="zh-CN"/>
              </w:rPr>
            </w:pPr>
          </w:p>
        </w:tc>
        <w:tc>
          <w:tcPr>
            <w:tcW w:w="320" w:type="pct"/>
            <w:vMerge/>
            <w:vAlign w:val="center"/>
          </w:tcPr>
          <w:p w14:paraId="5292BF2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9171D1" w:rsidRDefault="00032EC9" w:rsidP="00A01CBB">
            <w:pPr>
              <w:spacing w:after="0"/>
              <w:rPr>
                <w:rFonts w:ascii="Arial" w:hAnsi="Arial" w:cs="Arial"/>
                <w:sz w:val="18"/>
                <w:szCs w:val="18"/>
                <w:lang w:eastAsia="zh-CN"/>
              </w:rPr>
            </w:pPr>
          </w:p>
        </w:tc>
        <w:tc>
          <w:tcPr>
            <w:tcW w:w="374" w:type="pct"/>
          </w:tcPr>
          <w:p w14:paraId="0733CF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9B2117B" w14:textId="77777777" w:rsidR="00032EC9" w:rsidRPr="009171D1" w:rsidRDefault="00032EC9" w:rsidP="00A01CBB">
            <w:pPr>
              <w:pStyle w:val="TAC"/>
            </w:pPr>
            <w:r w:rsidRPr="009171D1">
              <w:rPr>
                <w:rFonts w:cs="Arial"/>
                <w:color w:val="000000"/>
              </w:rPr>
              <w:t>404000</w:t>
            </w:r>
          </w:p>
        </w:tc>
        <w:tc>
          <w:tcPr>
            <w:tcW w:w="423" w:type="pct"/>
          </w:tcPr>
          <w:p w14:paraId="6F559763" w14:textId="77777777" w:rsidR="00032EC9" w:rsidRPr="009171D1" w:rsidRDefault="00032EC9" w:rsidP="00A01CBB">
            <w:pPr>
              <w:pStyle w:val="TAC"/>
            </w:pPr>
            <w:r w:rsidRPr="009171D1">
              <w:rPr>
                <w:rFonts w:cs="Arial"/>
                <w:color w:val="000000"/>
              </w:rPr>
              <w:t>2020</w:t>
            </w:r>
          </w:p>
        </w:tc>
        <w:tc>
          <w:tcPr>
            <w:tcW w:w="471" w:type="pct"/>
          </w:tcPr>
          <w:p w14:paraId="419DACE5" w14:textId="77777777" w:rsidR="00032EC9" w:rsidRPr="009171D1" w:rsidRDefault="00032EC9" w:rsidP="00A01CBB">
            <w:pPr>
              <w:pStyle w:val="TAC"/>
              <w:rPr>
                <w:rFonts w:cs="Arial"/>
                <w:szCs w:val="18"/>
                <w:lang w:eastAsia="zh-CN"/>
              </w:rPr>
            </w:pPr>
            <w:r w:rsidRPr="009171D1">
              <w:t>N/A</w:t>
            </w:r>
          </w:p>
        </w:tc>
        <w:tc>
          <w:tcPr>
            <w:tcW w:w="423" w:type="pct"/>
          </w:tcPr>
          <w:p w14:paraId="58FEB7D0"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3EDE929C" w14:textId="77777777" w:rsidR="00032EC9" w:rsidRPr="009171D1" w:rsidRDefault="00032EC9" w:rsidP="00A01CBB">
            <w:pPr>
              <w:pStyle w:val="TAC"/>
              <w:rPr>
                <w:rFonts w:cs="Arial"/>
                <w:szCs w:val="18"/>
                <w:lang w:eastAsia="zh-CN"/>
              </w:rPr>
            </w:pPr>
          </w:p>
        </w:tc>
        <w:tc>
          <w:tcPr>
            <w:tcW w:w="667" w:type="pct"/>
            <w:vMerge/>
          </w:tcPr>
          <w:p w14:paraId="7BAB41A9" w14:textId="77777777" w:rsidR="00032EC9" w:rsidRPr="009171D1" w:rsidRDefault="00032EC9" w:rsidP="00A01CBB">
            <w:pPr>
              <w:jc w:val="center"/>
              <w:rPr>
                <w:rFonts w:ascii="Arial" w:eastAsia="Yu Mincho" w:hAnsi="Arial" w:cs="Arial"/>
                <w:sz w:val="18"/>
                <w:szCs w:val="18"/>
              </w:rPr>
            </w:pPr>
          </w:p>
        </w:tc>
      </w:tr>
    </w:tbl>
    <w:p w14:paraId="2F2B56E3" w14:textId="77777777" w:rsidR="00032EC9" w:rsidRPr="009171D1" w:rsidRDefault="00032EC9" w:rsidP="00032EC9"/>
    <w:p w14:paraId="2CB10288" w14:textId="77777777" w:rsidR="00032EC9" w:rsidRPr="009171D1" w:rsidRDefault="00032EC9" w:rsidP="00032EC9">
      <w:pPr>
        <w:pStyle w:val="TH"/>
      </w:pPr>
      <w:r w:rsidRPr="009171D1">
        <w:t>Table 5.3-2: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9171D1" w14:paraId="38079D52" w14:textId="77777777" w:rsidTr="00A01CBB">
        <w:trPr>
          <w:trHeight w:val="255"/>
        </w:trPr>
        <w:tc>
          <w:tcPr>
            <w:tcW w:w="303" w:type="pct"/>
            <w:vAlign w:val="center"/>
            <w:hideMark/>
          </w:tcPr>
          <w:p w14:paraId="1DBADA80" w14:textId="77777777" w:rsidR="00032EC9" w:rsidRPr="009171D1" w:rsidRDefault="00032EC9" w:rsidP="00A01CBB">
            <w:pPr>
              <w:pStyle w:val="TAH"/>
              <w:rPr>
                <w:rFonts w:eastAsia="Yu Mincho"/>
              </w:rPr>
            </w:pPr>
            <w:r w:rsidRPr="009171D1">
              <w:rPr>
                <w:lang w:eastAsia="zh-CN"/>
              </w:rPr>
              <w:t>NR Band</w:t>
            </w:r>
          </w:p>
        </w:tc>
        <w:tc>
          <w:tcPr>
            <w:tcW w:w="382" w:type="pct"/>
            <w:vAlign w:val="center"/>
            <w:hideMark/>
          </w:tcPr>
          <w:p w14:paraId="245D11BB" w14:textId="77777777" w:rsidR="00032EC9" w:rsidRPr="009171D1" w:rsidRDefault="00032EC9" w:rsidP="00A01CBB">
            <w:pPr>
              <w:pStyle w:val="TAH"/>
              <w:rPr>
                <w:rFonts w:eastAsia="Yu Mincho"/>
              </w:rPr>
            </w:pPr>
            <w:r w:rsidRPr="009171D1">
              <w:rPr>
                <w:lang w:eastAsia="zh-CN"/>
              </w:rPr>
              <w:t>CBW</w:t>
            </w:r>
            <w:r w:rsidRPr="009171D1">
              <w:rPr>
                <w:lang w:eastAsia="zh-CN"/>
              </w:rPr>
              <w:br/>
              <w:t>(MHz)</w:t>
            </w:r>
          </w:p>
        </w:tc>
        <w:tc>
          <w:tcPr>
            <w:tcW w:w="299" w:type="pct"/>
            <w:vAlign w:val="center"/>
          </w:tcPr>
          <w:p w14:paraId="217DF360" w14:textId="77777777" w:rsidR="00032EC9" w:rsidRPr="009171D1" w:rsidRDefault="00032EC9" w:rsidP="00A01CBB">
            <w:pPr>
              <w:pStyle w:val="TAH"/>
              <w:rPr>
                <w:lang w:eastAsia="zh-CN"/>
              </w:rPr>
            </w:pPr>
            <w:r w:rsidRPr="009171D1">
              <w:rPr>
                <w:lang w:eastAsia="zh-CN"/>
              </w:rPr>
              <w:t>SCS (kHz)</w:t>
            </w:r>
          </w:p>
        </w:tc>
        <w:tc>
          <w:tcPr>
            <w:tcW w:w="464" w:type="pct"/>
            <w:vAlign w:val="center"/>
          </w:tcPr>
          <w:p w14:paraId="77EE6571" w14:textId="77777777" w:rsidR="00032EC9" w:rsidRPr="009171D1" w:rsidRDefault="00032EC9" w:rsidP="00A01CBB">
            <w:pPr>
              <w:pStyle w:val="TAH"/>
              <w:rPr>
                <w:lang w:eastAsia="zh-CN"/>
              </w:rPr>
            </w:pPr>
            <w:r w:rsidRPr="009171D1">
              <w:rPr>
                <w:lang w:eastAsia="zh-CN"/>
              </w:rPr>
              <w:t>DL modulation</w:t>
            </w:r>
          </w:p>
        </w:tc>
        <w:tc>
          <w:tcPr>
            <w:tcW w:w="464" w:type="pct"/>
            <w:vAlign w:val="center"/>
          </w:tcPr>
          <w:p w14:paraId="0FB68967" w14:textId="77777777" w:rsidR="00032EC9" w:rsidRPr="009171D1" w:rsidRDefault="00032EC9" w:rsidP="00A01CBB">
            <w:pPr>
              <w:pStyle w:val="TAH"/>
              <w:rPr>
                <w:lang w:eastAsia="zh-CN"/>
              </w:rPr>
            </w:pPr>
            <w:r w:rsidRPr="009171D1">
              <w:rPr>
                <w:lang w:eastAsia="zh-CN"/>
              </w:rPr>
              <w:t>UL modulation</w:t>
            </w:r>
          </w:p>
        </w:tc>
        <w:tc>
          <w:tcPr>
            <w:tcW w:w="348" w:type="pct"/>
            <w:vAlign w:val="center"/>
          </w:tcPr>
          <w:p w14:paraId="68C1F6E1" w14:textId="77777777" w:rsidR="00032EC9" w:rsidRPr="009171D1" w:rsidRDefault="00032EC9" w:rsidP="00A01CBB">
            <w:pPr>
              <w:pStyle w:val="TAH"/>
              <w:rPr>
                <w:lang w:eastAsia="zh-CN"/>
              </w:rPr>
            </w:pPr>
            <w:r w:rsidRPr="009171D1">
              <w:rPr>
                <w:lang w:eastAsia="zh-CN"/>
              </w:rPr>
              <w:t>Range</w:t>
            </w:r>
          </w:p>
        </w:tc>
        <w:tc>
          <w:tcPr>
            <w:tcW w:w="439" w:type="pct"/>
            <w:vAlign w:val="center"/>
          </w:tcPr>
          <w:p w14:paraId="7428F3FF" w14:textId="77777777" w:rsidR="00032EC9" w:rsidRPr="009171D1" w:rsidRDefault="00032EC9" w:rsidP="00A01CBB">
            <w:pPr>
              <w:pStyle w:val="TAH"/>
            </w:pPr>
            <w:r w:rsidRPr="009171D1">
              <w:t>UL Carrier centre</w:t>
            </w:r>
          </w:p>
          <w:p w14:paraId="62256ACE" w14:textId="77777777" w:rsidR="00032EC9" w:rsidRPr="009171D1" w:rsidRDefault="00032EC9" w:rsidP="00A01CBB">
            <w:pPr>
              <w:pStyle w:val="TAH"/>
              <w:rPr>
                <w:lang w:eastAsia="zh-CN"/>
              </w:rPr>
            </w:pPr>
            <w:r w:rsidRPr="009171D1">
              <w:t>[ARFCN]</w:t>
            </w:r>
          </w:p>
        </w:tc>
        <w:tc>
          <w:tcPr>
            <w:tcW w:w="394" w:type="pct"/>
            <w:vAlign w:val="center"/>
          </w:tcPr>
          <w:p w14:paraId="507F53B3" w14:textId="77777777" w:rsidR="00032EC9" w:rsidRPr="009171D1" w:rsidRDefault="00032EC9" w:rsidP="00A01CBB">
            <w:pPr>
              <w:pStyle w:val="TAH"/>
              <w:rPr>
                <w:lang w:eastAsia="zh-CN"/>
              </w:rPr>
            </w:pPr>
            <w:r w:rsidRPr="009171D1">
              <w:rPr>
                <w:lang w:eastAsia="zh-CN"/>
              </w:rPr>
              <w:t>UL Carrier Center (MHz)</w:t>
            </w:r>
          </w:p>
        </w:tc>
        <w:tc>
          <w:tcPr>
            <w:tcW w:w="439" w:type="pct"/>
            <w:vAlign w:val="center"/>
          </w:tcPr>
          <w:p w14:paraId="3FBAE553" w14:textId="77777777" w:rsidR="00032EC9" w:rsidRPr="009171D1" w:rsidRDefault="00032EC9" w:rsidP="00A01CBB">
            <w:pPr>
              <w:pStyle w:val="TAH"/>
            </w:pPr>
            <w:r w:rsidRPr="009171D1">
              <w:t>DL Carrier centre</w:t>
            </w:r>
          </w:p>
          <w:p w14:paraId="7FFC7F2F" w14:textId="77777777" w:rsidR="00032EC9" w:rsidRPr="009171D1" w:rsidRDefault="00032EC9" w:rsidP="00A01CBB">
            <w:pPr>
              <w:pStyle w:val="TAH"/>
              <w:rPr>
                <w:lang w:eastAsia="zh-CN"/>
              </w:rPr>
            </w:pPr>
            <w:r w:rsidRPr="009171D1">
              <w:t>[ARFCN]</w:t>
            </w:r>
          </w:p>
        </w:tc>
        <w:tc>
          <w:tcPr>
            <w:tcW w:w="394" w:type="pct"/>
            <w:vAlign w:val="center"/>
          </w:tcPr>
          <w:p w14:paraId="14A82CB5" w14:textId="77777777" w:rsidR="00032EC9" w:rsidRPr="009171D1" w:rsidRDefault="00032EC9" w:rsidP="00A01CBB">
            <w:pPr>
              <w:pStyle w:val="TAH"/>
              <w:rPr>
                <w:lang w:eastAsia="zh-CN"/>
              </w:rPr>
            </w:pPr>
            <w:r w:rsidRPr="009171D1">
              <w:rPr>
                <w:lang w:eastAsia="zh-CN"/>
              </w:rPr>
              <w:t>DL Carrier Center (MHz)</w:t>
            </w:r>
          </w:p>
        </w:tc>
        <w:tc>
          <w:tcPr>
            <w:tcW w:w="494" w:type="pct"/>
            <w:vAlign w:val="center"/>
          </w:tcPr>
          <w:p w14:paraId="12C7CE55" w14:textId="77777777" w:rsidR="00032EC9" w:rsidRPr="009171D1" w:rsidRDefault="00032EC9" w:rsidP="00A01CBB">
            <w:pPr>
              <w:pStyle w:val="TAH"/>
              <w:rPr>
                <w:lang w:eastAsia="zh-CN"/>
              </w:rPr>
            </w:pPr>
            <w:r w:rsidRPr="009171D1">
              <w:rPr>
                <w:lang w:eastAsia="zh-CN"/>
              </w:rPr>
              <w:t>UL RB Allocation</w:t>
            </w:r>
          </w:p>
          <w:p w14:paraId="16435DA9" w14:textId="77777777" w:rsidR="00032EC9" w:rsidRPr="009171D1" w:rsidRDefault="00032EC9" w:rsidP="00A01CBB">
            <w:pPr>
              <w:pStyle w:val="TAH"/>
              <w:rPr>
                <w:lang w:eastAsia="zh-CN"/>
              </w:rPr>
            </w:pPr>
            <w:r w:rsidRPr="009171D1">
              <w:rPr>
                <w:bCs/>
              </w:rPr>
              <w:t>(</w:t>
            </w:r>
            <w:r w:rsidRPr="009171D1">
              <w:t>L</w:t>
            </w:r>
            <w:r w:rsidRPr="009171D1">
              <w:rPr>
                <w:vertAlign w:val="subscript"/>
              </w:rPr>
              <w:t>CRB</w:t>
            </w:r>
            <w:r w:rsidRPr="009171D1">
              <w:t xml:space="preserve"> @ </w:t>
            </w:r>
            <w:proofErr w:type="spellStart"/>
            <w:r w:rsidRPr="009171D1">
              <w:t>RB</w:t>
            </w:r>
            <w:r w:rsidRPr="009171D1">
              <w:rPr>
                <w:vertAlign w:val="subscript"/>
              </w:rPr>
              <w:t>start</w:t>
            </w:r>
            <w:proofErr w:type="spellEnd"/>
            <w:r w:rsidRPr="009171D1">
              <w:rPr>
                <w:bCs/>
              </w:rPr>
              <w:t>)</w:t>
            </w:r>
          </w:p>
        </w:tc>
        <w:tc>
          <w:tcPr>
            <w:tcW w:w="582" w:type="pct"/>
            <w:vAlign w:val="center"/>
          </w:tcPr>
          <w:p w14:paraId="316CDA83" w14:textId="77777777" w:rsidR="00032EC9" w:rsidRPr="009171D1" w:rsidRDefault="00032EC9" w:rsidP="00A01CBB">
            <w:pPr>
              <w:pStyle w:val="TAH"/>
              <w:rPr>
                <w:lang w:eastAsia="zh-CN"/>
              </w:rPr>
            </w:pPr>
            <w:r w:rsidRPr="009171D1">
              <w:rPr>
                <w:lang w:eastAsia="zh-CN"/>
              </w:rPr>
              <w:t>DL Configuration (FULL RB,</w:t>
            </w:r>
            <w:r w:rsidRPr="009171D1">
              <w:t xml:space="preserve"> L</w:t>
            </w:r>
            <w:r w:rsidRPr="009171D1">
              <w:rPr>
                <w:vertAlign w:val="subscript"/>
              </w:rPr>
              <w:t>CRB</w:t>
            </w:r>
            <w:r w:rsidRPr="009171D1">
              <w:t xml:space="preserve"> @ </w:t>
            </w:r>
            <w:proofErr w:type="spellStart"/>
            <w:r w:rsidRPr="009171D1">
              <w:t>RB</w:t>
            </w:r>
            <w:r w:rsidRPr="009171D1">
              <w:rPr>
                <w:vertAlign w:val="subscript"/>
              </w:rPr>
              <w:t>start</w:t>
            </w:r>
            <w:proofErr w:type="spellEnd"/>
            <w:r w:rsidRPr="009171D1">
              <w:rPr>
                <w:lang w:eastAsia="zh-CN"/>
              </w:rPr>
              <w:t>)</w:t>
            </w:r>
          </w:p>
        </w:tc>
      </w:tr>
      <w:tr w:rsidR="00032EC9" w:rsidRPr="009171D1" w14:paraId="28A6A1D3" w14:textId="77777777" w:rsidTr="00A01CBB">
        <w:trPr>
          <w:trHeight w:val="87"/>
        </w:trPr>
        <w:tc>
          <w:tcPr>
            <w:tcW w:w="303" w:type="pct"/>
            <w:vMerge w:val="restart"/>
            <w:vAlign w:val="center"/>
            <w:hideMark/>
          </w:tcPr>
          <w:p w14:paraId="172B2271" w14:textId="77777777" w:rsidR="00032EC9" w:rsidRPr="009171D1" w:rsidRDefault="00032EC9" w:rsidP="00A01CBB">
            <w:pPr>
              <w:pStyle w:val="TAC"/>
              <w:rPr>
                <w:rFonts w:eastAsia="Yu Mincho" w:cs="Arial"/>
                <w:szCs w:val="18"/>
              </w:rPr>
            </w:pPr>
            <w:r w:rsidRPr="009171D1">
              <w:rPr>
                <w:rFonts w:eastAsia="Yu Mincho" w:cs="Arial"/>
                <w:szCs w:val="18"/>
              </w:rPr>
              <w:t>n1</w:t>
            </w:r>
          </w:p>
        </w:tc>
        <w:tc>
          <w:tcPr>
            <w:tcW w:w="382" w:type="pct"/>
            <w:vMerge w:val="restart"/>
            <w:vAlign w:val="center"/>
            <w:hideMark/>
          </w:tcPr>
          <w:p w14:paraId="6CD4FFBF"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4264332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190B473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CP-OFDM QPSK</w:t>
            </w:r>
          </w:p>
        </w:tc>
        <w:tc>
          <w:tcPr>
            <w:tcW w:w="464" w:type="pct"/>
            <w:vMerge w:val="restart"/>
            <w:vAlign w:val="center"/>
          </w:tcPr>
          <w:p w14:paraId="60B8FAD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37B60A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F386F2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30D7F7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385500</w:t>
            </w:r>
          </w:p>
        </w:tc>
        <w:tc>
          <w:tcPr>
            <w:tcW w:w="394" w:type="pct"/>
            <w:vAlign w:val="center"/>
          </w:tcPr>
          <w:p w14:paraId="47DEDC1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1927.5</w:t>
            </w:r>
          </w:p>
        </w:tc>
        <w:tc>
          <w:tcPr>
            <w:tcW w:w="439" w:type="pct"/>
            <w:vAlign w:val="center"/>
          </w:tcPr>
          <w:p w14:paraId="4BADD6C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423500</w:t>
            </w:r>
          </w:p>
        </w:tc>
        <w:tc>
          <w:tcPr>
            <w:tcW w:w="394" w:type="pct"/>
            <w:vAlign w:val="center"/>
          </w:tcPr>
          <w:p w14:paraId="6715CFF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2117.5</w:t>
            </w:r>
          </w:p>
        </w:tc>
        <w:tc>
          <w:tcPr>
            <w:tcW w:w="494" w:type="pct"/>
            <w:vMerge w:val="restart"/>
            <w:vAlign w:val="center"/>
          </w:tcPr>
          <w:p w14:paraId="4AD7DC45"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562A1CFB" w14:textId="77777777" w:rsidR="00032EC9" w:rsidRPr="009171D1" w:rsidRDefault="00032EC9" w:rsidP="00A01CBB">
            <w:pPr>
              <w:pStyle w:val="TAC"/>
              <w:rPr>
                <w:rFonts w:eastAsia="Yu Mincho" w:cs="Arial"/>
                <w:szCs w:val="18"/>
              </w:rPr>
            </w:pPr>
            <w:r w:rsidRPr="009171D1">
              <w:rPr>
                <w:rFonts w:cs="Arial"/>
                <w:szCs w:val="18"/>
                <w:lang w:eastAsia="zh-CN"/>
              </w:rPr>
              <w:t>79@0</w:t>
            </w:r>
          </w:p>
        </w:tc>
      </w:tr>
      <w:tr w:rsidR="00032EC9" w:rsidRPr="009171D1" w14:paraId="6C58FF69" w14:textId="77777777" w:rsidTr="00A01CBB">
        <w:trPr>
          <w:trHeight w:val="87"/>
        </w:trPr>
        <w:tc>
          <w:tcPr>
            <w:tcW w:w="303" w:type="pct"/>
            <w:vMerge/>
            <w:vAlign w:val="center"/>
          </w:tcPr>
          <w:p w14:paraId="1B9AF0EC" w14:textId="77777777" w:rsidR="00032EC9" w:rsidRPr="009171D1" w:rsidRDefault="00032EC9" w:rsidP="00A01CBB">
            <w:pPr>
              <w:pStyle w:val="TAC"/>
              <w:rPr>
                <w:rFonts w:eastAsia="Yu Mincho" w:cs="Arial"/>
                <w:szCs w:val="18"/>
              </w:rPr>
            </w:pPr>
          </w:p>
        </w:tc>
        <w:tc>
          <w:tcPr>
            <w:tcW w:w="382" w:type="pct"/>
            <w:vMerge/>
            <w:vAlign w:val="center"/>
          </w:tcPr>
          <w:p w14:paraId="22195C56" w14:textId="77777777" w:rsidR="00032EC9" w:rsidRPr="009171D1" w:rsidRDefault="00032EC9" w:rsidP="00A01CBB">
            <w:pPr>
              <w:pStyle w:val="TAC"/>
              <w:rPr>
                <w:rFonts w:eastAsia="Yu Mincho" w:cs="Arial"/>
                <w:szCs w:val="18"/>
              </w:rPr>
            </w:pPr>
          </w:p>
        </w:tc>
        <w:tc>
          <w:tcPr>
            <w:tcW w:w="299" w:type="pct"/>
            <w:vMerge/>
            <w:vAlign w:val="center"/>
          </w:tcPr>
          <w:p w14:paraId="41F81779" w14:textId="77777777" w:rsidR="00032EC9" w:rsidRPr="009171D1" w:rsidRDefault="00032EC9" w:rsidP="00A01CBB">
            <w:pPr>
              <w:pStyle w:val="TAC"/>
              <w:rPr>
                <w:rFonts w:cs="Arial"/>
                <w:szCs w:val="18"/>
                <w:lang w:eastAsia="zh-CN"/>
              </w:rPr>
            </w:pPr>
          </w:p>
        </w:tc>
        <w:tc>
          <w:tcPr>
            <w:tcW w:w="464" w:type="pct"/>
            <w:vMerge/>
            <w:vAlign w:val="center"/>
          </w:tcPr>
          <w:p w14:paraId="65A95AB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3EF982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390000</w:t>
            </w:r>
          </w:p>
        </w:tc>
        <w:tc>
          <w:tcPr>
            <w:tcW w:w="394" w:type="pct"/>
            <w:vAlign w:val="center"/>
          </w:tcPr>
          <w:p w14:paraId="79ABFE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1950</w:t>
            </w:r>
          </w:p>
        </w:tc>
        <w:tc>
          <w:tcPr>
            <w:tcW w:w="439" w:type="pct"/>
            <w:vAlign w:val="center"/>
          </w:tcPr>
          <w:p w14:paraId="564CB6F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428000</w:t>
            </w:r>
          </w:p>
        </w:tc>
        <w:tc>
          <w:tcPr>
            <w:tcW w:w="394" w:type="pct"/>
            <w:vAlign w:val="center"/>
          </w:tcPr>
          <w:p w14:paraId="58154A5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2140</w:t>
            </w:r>
          </w:p>
        </w:tc>
        <w:tc>
          <w:tcPr>
            <w:tcW w:w="494" w:type="pct"/>
            <w:vMerge/>
            <w:vAlign w:val="center"/>
          </w:tcPr>
          <w:p w14:paraId="43D21FE2" w14:textId="77777777" w:rsidR="00032EC9" w:rsidRPr="009171D1" w:rsidRDefault="00032EC9" w:rsidP="00A01CBB">
            <w:pPr>
              <w:pStyle w:val="TAC"/>
              <w:rPr>
                <w:rFonts w:eastAsia="Yu Mincho" w:cs="Arial"/>
                <w:szCs w:val="18"/>
              </w:rPr>
            </w:pPr>
          </w:p>
        </w:tc>
        <w:tc>
          <w:tcPr>
            <w:tcW w:w="582" w:type="pct"/>
            <w:vMerge/>
            <w:vAlign w:val="center"/>
          </w:tcPr>
          <w:p w14:paraId="6F1DFBFD" w14:textId="77777777" w:rsidR="00032EC9" w:rsidRPr="009171D1" w:rsidRDefault="00032EC9" w:rsidP="00A01CBB">
            <w:pPr>
              <w:pStyle w:val="TAC"/>
              <w:rPr>
                <w:rFonts w:eastAsia="Yu Mincho" w:cs="Arial"/>
                <w:szCs w:val="18"/>
              </w:rPr>
            </w:pPr>
          </w:p>
        </w:tc>
      </w:tr>
      <w:tr w:rsidR="00032EC9" w:rsidRPr="009171D1" w14:paraId="60CAC8AA" w14:textId="77777777" w:rsidTr="00A01CBB">
        <w:trPr>
          <w:trHeight w:val="87"/>
        </w:trPr>
        <w:tc>
          <w:tcPr>
            <w:tcW w:w="303" w:type="pct"/>
            <w:vMerge/>
            <w:vAlign w:val="center"/>
          </w:tcPr>
          <w:p w14:paraId="2D4B4B91" w14:textId="77777777" w:rsidR="00032EC9" w:rsidRPr="009171D1" w:rsidRDefault="00032EC9" w:rsidP="00A01CBB">
            <w:pPr>
              <w:pStyle w:val="TAC"/>
              <w:rPr>
                <w:rFonts w:eastAsia="Yu Mincho" w:cs="Arial"/>
                <w:szCs w:val="18"/>
              </w:rPr>
            </w:pPr>
          </w:p>
        </w:tc>
        <w:tc>
          <w:tcPr>
            <w:tcW w:w="382" w:type="pct"/>
            <w:vMerge/>
            <w:vAlign w:val="center"/>
          </w:tcPr>
          <w:p w14:paraId="3C9ECD39" w14:textId="77777777" w:rsidR="00032EC9" w:rsidRPr="009171D1" w:rsidRDefault="00032EC9" w:rsidP="00A01CBB">
            <w:pPr>
              <w:pStyle w:val="TAC"/>
              <w:rPr>
                <w:rFonts w:eastAsia="Yu Mincho" w:cs="Arial"/>
                <w:szCs w:val="18"/>
              </w:rPr>
            </w:pPr>
          </w:p>
        </w:tc>
        <w:tc>
          <w:tcPr>
            <w:tcW w:w="299" w:type="pct"/>
            <w:vMerge/>
            <w:vAlign w:val="center"/>
          </w:tcPr>
          <w:p w14:paraId="3333CB7D" w14:textId="77777777" w:rsidR="00032EC9" w:rsidRPr="009171D1" w:rsidRDefault="00032EC9" w:rsidP="00A01CBB">
            <w:pPr>
              <w:pStyle w:val="TAC"/>
              <w:rPr>
                <w:rFonts w:cs="Arial"/>
                <w:szCs w:val="18"/>
                <w:lang w:eastAsia="zh-CN"/>
              </w:rPr>
            </w:pPr>
          </w:p>
        </w:tc>
        <w:tc>
          <w:tcPr>
            <w:tcW w:w="464" w:type="pct"/>
            <w:vMerge/>
            <w:vAlign w:val="center"/>
          </w:tcPr>
          <w:p w14:paraId="651254B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5E4C21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394500</w:t>
            </w:r>
          </w:p>
        </w:tc>
        <w:tc>
          <w:tcPr>
            <w:tcW w:w="394" w:type="pct"/>
            <w:vAlign w:val="center"/>
          </w:tcPr>
          <w:p w14:paraId="53F5E3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1972.5</w:t>
            </w:r>
          </w:p>
        </w:tc>
        <w:tc>
          <w:tcPr>
            <w:tcW w:w="439" w:type="pct"/>
            <w:vAlign w:val="center"/>
          </w:tcPr>
          <w:p w14:paraId="1B1E457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432500</w:t>
            </w:r>
          </w:p>
        </w:tc>
        <w:tc>
          <w:tcPr>
            <w:tcW w:w="394" w:type="pct"/>
            <w:vAlign w:val="center"/>
          </w:tcPr>
          <w:p w14:paraId="735A973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2162.5</w:t>
            </w:r>
          </w:p>
        </w:tc>
        <w:tc>
          <w:tcPr>
            <w:tcW w:w="494" w:type="pct"/>
            <w:vMerge/>
            <w:vAlign w:val="center"/>
          </w:tcPr>
          <w:p w14:paraId="75678499" w14:textId="77777777" w:rsidR="00032EC9" w:rsidRPr="009171D1" w:rsidRDefault="00032EC9" w:rsidP="00A01CBB">
            <w:pPr>
              <w:pStyle w:val="TAC"/>
              <w:rPr>
                <w:rFonts w:eastAsia="Yu Mincho" w:cs="Arial"/>
                <w:szCs w:val="18"/>
              </w:rPr>
            </w:pPr>
          </w:p>
        </w:tc>
        <w:tc>
          <w:tcPr>
            <w:tcW w:w="582" w:type="pct"/>
            <w:vMerge/>
            <w:vAlign w:val="center"/>
          </w:tcPr>
          <w:p w14:paraId="1F56D234" w14:textId="77777777" w:rsidR="00032EC9" w:rsidRPr="009171D1" w:rsidRDefault="00032EC9" w:rsidP="00A01CBB">
            <w:pPr>
              <w:pStyle w:val="TAC"/>
              <w:rPr>
                <w:rFonts w:eastAsia="Yu Mincho" w:cs="Arial"/>
                <w:szCs w:val="18"/>
              </w:rPr>
            </w:pPr>
          </w:p>
        </w:tc>
      </w:tr>
      <w:tr w:rsidR="00032EC9" w:rsidRPr="009171D1" w14:paraId="0EA1B61D" w14:textId="77777777" w:rsidTr="00A01CBB">
        <w:trPr>
          <w:trHeight w:val="87"/>
        </w:trPr>
        <w:tc>
          <w:tcPr>
            <w:tcW w:w="303" w:type="pct"/>
            <w:vMerge w:val="restart"/>
            <w:vAlign w:val="center"/>
            <w:hideMark/>
          </w:tcPr>
          <w:p w14:paraId="5E810F4D" w14:textId="77777777" w:rsidR="00032EC9" w:rsidRPr="009171D1" w:rsidRDefault="00032EC9" w:rsidP="00A01CBB">
            <w:pPr>
              <w:pStyle w:val="TAC"/>
              <w:rPr>
                <w:rFonts w:eastAsia="Yu Mincho" w:cs="Arial"/>
                <w:szCs w:val="18"/>
              </w:rPr>
            </w:pPr>
            <w:r w:rsidRPr="009171D1">
              <w:rPr>
                <w:rFonts w:eastAsia="Yu Mincho" w:cs="Arial"/>
                <w:szCs w:val="18"/>
              </w:rPr>
              <w:t>n2</w:t>
            </w:r>
          </w:p>
        </w:tc>
        <w:tc>
          <w:tcPr>
            <w:tcW w:w="382" w:type="pct"/>
            <w:vMerge w:val="restart"/>
            <w:vAlign w:val="center"/>
            <w:hideMark/>
          </w:tcPr>
          <w:p w14:paraId="1834EC3E"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4157D63F"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1C312E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13B987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F95FA0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7A652C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2C3AEBB" w14:textId="77777777" w:rsidR="00032EC9" w:rsidRPr="009171D1" w:rsidRDefault="00032EC9" w:rsidP="00A01CBB">
            <w:pPr>
              <w:pStyle w:val="TAC"/>
              <w:rPr>
                <w:rFonts w:cs="Arial"/>
                <w:szCs w:val="18"/>
                <w:lang w:eastAsia="zh-CN"/>
              </w:rPr>
            </w:pPr>
            <w:r w:rsidRPr="009171D1">
              <w:rPr>
                <w:rFonts w:cs="Arial"/>
                <w:szCs w:val="18"/>
                <w:lang w:eastAsia="zh-CN"/>
              </w:rPr>
              <w:t>371500</w:t>
            </w:r>
          </w:p>
        </w:tc>
        <w:tc>
          <w:tcPr>
            <w:tcW w:w="394" w:type="pct"/>
            <w:vAlign w:val="center"/>
          </w:tcPr>
          <w:p w14:paraId="38132C7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1857.5</w:t>
            </w:r>
          </w:p>
        </w:tc>
        <w:tc>
          <w:tcPr>
            <w:tcW w:w="439" w:type="pct"/>
            <w:vAlign w:val="center"/>
          </w:tcPr>
          <w:p w14:paraId="529E176A" w14:textId="77777777" w:rsidR="00032EC9" w:rsidRPr="009171D1" w:rsidRDefault="00032EC9" w:rsidP="00A01CBB">
            <w:pPr>
              <w:pStyle w:val="TAC"/>
              <w:rPr>
                <w:rFonts w:cs="Arial"/>
                <w:szCs w:val="18"/>
              </w:rPr>
            </w:pPr>
            <w:r w:rsidRPr="009171D1">
              <w:rPr>
                <w:rFonts w:cs="Arial"/>
                <w:szCs w:val="18"/>
              </w:rPr>
              <w:t>387500</w:t>
            </w:r>
          </w:p>
        </w:tc>
        <w:tc>
          <w:tcPr>
            <w:tcW w:w="394" w:type="pct"/>
            <w:vAlign w:val="center"/>
          </w:tcPr>
          <w:p w14:paraId="15F52835" w14:textId="77777777" w:rsidR="00032EC9" w:rsidRPr="009171D1" w:rsidRDefault="00032EC9" w:rsidP="00A01CBB">
            <w:pPr>
              <w:pStyle w:val="TAC"/>
              <w:rPr>
                <w:rFonts w:cs="Arial"/>
                <w:szCs w:val="18"/>
              </w:rPr>
            </w:pPr>
            <w:r w:rsidRPr="009171D1">
              <w:rPr>
                <w:rFonts w:cs="Arial"/>
                <w:szCs w:val="18"/>
              </w:rPr>
              <w:t>1937.5</w:t>
            </w:r>
          </w:p>
        </w:tc>
        <w:tc>
          <w:tcPr>
            <w:tcW w:w="494" w:type="pct"/>
            <w:vMerge w:val="restart"/>
            <w:vAlign w:val="center"/>
          </w:tcPr>
          <w:p w14:paraId="791445E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rPr>
              <w:t>50@29</w:t>
            </w:r>
          </w:p>
        </w:tc>
        <w:tc>
          <w:tcPr>
            <w:tcW w:w="582" w:type="pct"/>
            <w:vMerge w:val="restart"/>
            <w:vAlign w:val="center"/>
          </w:tcPr>
          <w:p w14:paraId="19CAA8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2642D72D" w14:textId="77777777" w:rsidTr="00A01CBB">
        <w:trPr>
          <w:trHeight w:val="87"/>
        </w:trPr>
        <w:tc>
          <w:tcPr>
            <w:tcW w:w="303" w:type="pct"/>
            <w:vMerge/>
            <w:vAlign w:val="center"/>
          </w:tcPr>
          <w:p w14:paraId="6CD4371F" w14:textId="77777777" w:rsidR="00032EC9" w:rsidRPr="009171D1" w:rsidRDefault="00032EC9" w:rsidP="00A01CBB">
            <w:pPr>
              <w:pStyle w:val="TAC"/>
              <w:rPr>
                <w:rFonts w:eastAsia="Yu Mincho" w:cs="Arial"/>
                <w:szCs w:val="18"/>
              </w:rPr>
            </w:pPr>
          </w:p>
        </w:tc>
        <w:tc>
          <w:tcPr>
            <w:tcW w:w="382" w:type="pct"/>
            <w:vMerge/>
            <w:vAlign w:val="center"/>
          </w:tcPr>
          <w:p w14:paraId="24539022" w14:textId="77777777" w:rsidR="00032EC9" w:rsidRPr="009171D1" w:rsidRDefault="00032EC9" w:rsidP="00A01CBB">
            <w:pPr>
              <w:pStyle w:val="TAC"/>
              <w:rPr>
                <w:rFonts w:eastAsia="Yu Mincho" w:cs="Arial"/>
                <w:szCs w:val="18"/>
              </w:rPr>
            </w:pPr>
          </w:p>
        </w:tc>
        <w:tc>
          <w:tcPr>
            <w:tcW w:w="299" w:type="pct"/>
            <w:vMerge/>
            <w:vAlign w:val="center"/>
          </w:tcPr>
          <w:p w14:paraId="34CD232C" w14:textId="77777777" w:rsidR="00032EC9" w:rsidRPr="009171D1" w:rsidRDefault="00032EC9" w:rsidP="00A01CBB">
            <w:pPr>
              <w:pStyle w:val="TAC"/>
              <w:rPr>
                <w:rFonts w:cs="Arial"/>
                <w:szCs w:val="18"/>
                <w:lang w:eastAsia="zh-CN"/>
              </w:rPr>
            </w:pPr>
          </w:p>
        </w:tc>
        <w:tc>
          <w:tcPr>
            <w:tcW w:w="464" w:type="pct"/>
            <w:vMerge/>
            <w:vAlign w:val="center"/>
          </w:tcPr>
          <w:p w14:paraId="3CCB190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00CC4F1" w14:textId="77777777" w:rsidR="00032EC9" w:rsidRPr="009171D1" w:rsidRDefault="00032EC9" w:rsidP="00A01CBB">
            <w:pPr>
              <w:pStyle w:val="TAC"/>
              <w:rPr>
                <w:rFonts w:cs="Arial"/>
                <w:szCs w:val="18"/>
                <w:lang w:eastAsia="zh-CN"/>
              </w:rPr>
            </w:pPr>
            <w:r w:rsidRPr="009171D1">
              <w:rPr>
                <w:rFonts w:cs="Arial"/>
                <w:szCs w:val="18"/>
                <w:lang w:eastAsia="zh-CN"/>
              </w:rPr>
              <w:t>376000</w:t>
            </w:r>
          </w:p>
        </w:tc>
        <w:tc>
          <w:tcPr>
            <w:tcW w:w="394" w:type="pct"/>
            <w:vAlign w:val="center"/>
          </w:tcPr>
          <w:p w14:paraId="54EC051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1880</w:t>
            </w:r>
          </w:p>
        </w:tc>
        <w:tc>
          <w:tcPr>
            <w:tcW w:w="439" w:type="pct"/>
            <w:vAlign w:val="center"/>
          </w:tcPr>
          <w:p w14:paraId="7D8C8F15" w14:textId="77777777" w:rsidR="00032EC9" w:rsidRPr="009171D1" w:rsidRDefault="00032EC9" w:rsidP="00A01CBB">
            <w:pPr>
              <w:pStyle w:val="TAC"/>
              <w:rPr>
                <w:rFonts w:cs="Arial"/>
                <w:szCs w:val="18"/>
              </w:rPr>
            </w:pPr>
            <w:r w:rsidRPr="009171D1">
              <w:rPr>
                <w:rFonts w:cs="Arial"/>
                <w:szCs w:val="18"/>
              </w:rPr>
              <w:t>392000</w:t>
            </w:r>
          </w:p>
        </w:tc>
        <w:tc>
          <w:tcPr>
            <w:tcW w:w="394" w:type="pct"/>
            <w:vAlign w:val="center"/>
          </w:tcPr>
          <w:p w14:paraId="145A1443" w14:textId="77777777" w:rsidR="00032EC9" w:rsidRPr="009171D1" w:rsidRDefault="00032EC9" w:rsidP="00A01CBB">
            <w:pPr>
              <w:pStyle w:val="TAC"/>
              <w:rPr>
                <w:rFonts w:cs="Arial"/>
                <w:szCs w:val="18"/>
              </w:rPr>
            </w:pPr>
            <w:r w:rsidRPr="009171D1">
              <w:rPr>
                <w:rFonts w:cs="Arial"/>
                <w:szCs w:val="18"/>
              </w:rPr>
              <w:t>1960</w:t>
            </w:r>
          </w:p>
        </w:tc>
        <w:tc>
          <w:tcPr>
            <w:tcW w:w="494" w:type="pct"/>
            <w:vMerge/>
            <w:vAlign w:val="center"/>
          </w:tcPr>
          <w:p w14:paraId="5EC81D17" w14:textId="77777777" w:rsidR="00032EC9" w:rsidRPr="009171D1" w:rsidRDefault="00032EC9" w:rsidP="00A01CBB">
            <w:pPr>
              <w:pStyle w:val="TAC"/>
              <w:rPr>
                <w:rFonts w:eastAsia="Yu Mincho" w:cs="Arial"/>
                <w:szCs w:val="18"/>
              </w:rPr>
            </w:pPr>
          </w:p>
        </w:tc>
        <w:tc>
          <w:tcPr>
            <w:tcW w:w="582" w:type="pct"/>
            <w:vMerge/>
            <w:vAlign w:val="center"/>
          </w:tcPr>
          <w:p w14:paraId="3E10D186" w14:textId="77777777" w:rsidR="00032EC9" w:rsidRPr="009171D1" w:rsidRDefault="00032EC9" w:rsidP="00A01CBB">
            <w:pPr>
              <w:pStyle w:val="TAC"/>
              <w:rPr>
                <w:rFonts w:eastAsia="Yu Mincho" w:cs="Arial"/>
                <w:szCs w:val="18"/>
              </w:rPr>
            </w:pPr>
          </w:p>
        </w:tc>
      </w:tr>
      <w:tr w:rsidR="00032EC9" w:rsidRPr="009171D1" w14:paraId="5420F510" w14:textId="77777777" w:rsidTr="00A01CBB">
        <w:trPr>
          <w:trHeight w:val="87"/>
        </w:trPr>
        <w:tc>
          <w:tcPr>
            <w:tcW w:w="303" w:type="pct"/>
            <w:vMerge/>
            <w:vAlign w:val="center"/>
          </w:tcPr>
          <w:p w14:paraId="6D45967D" w14:textId="77777777" w:rsidR="00032EC9" w:rsidRPr="009171D1" w:rsidRDefault="00032EC9" w:rsidP="00A01CBB">
            <w:pPr>
              <w:pStyle w:val="TAC"/>
              <w:rPr>
                <w:rFonts w:eastAsia="Yu Mincho" w:cs="Arial"/>
                <w:szCs w:val="18"/>
              </w:rPr>
            </w:pPr>
          </w:p>
        </w:tc>
        <w:tc>
          <w:tcPr>
            <w:tcW w:w="382" w:type="pct"/>
            <w:vMerge/>
            <w:vAlign w:val="center"/>
          </w:tcPr>
          <w:p w14:paraId="21AB1BA5" w14:textId="77777777" w:rsidR="00032EC9" w:rsidRPr="009171D1" w:rsidRDefault="00032EC9" w:rsidP="00A01CBB">
            <w:pPr>
              <w:pStyle w:val="TAC"/>
              <w:rPr>
                <w:rFonts w:eastAsia="Yu Mincho" w:cs="Arial"/>
                <w:szCs w:val="18"/>
              </w:rPr>
            </w:pPr>
          </w:p>
        </w:tc>
        <w:tc>
          <w:tcPr>
            <w:tcW w:w="299" w:type="pct"/>
            <w:vMerge/>
            <w:vAlign w:val="center"/>
          </w:tcPr>
          <w:p w14:paraId="3C504183" w14:textId="77777777" w:rsidR="00032EC9" w:rsidRPr="009171D1" w:rsidRDefault="00032EC9" w:rsidP="00A01CBB">
            <w:pPr>
              <w:pStyle w:val="TAC"/>
              <w:rPr>
                <w:rFonts w:cs="Arial"/>
                <w:szCs w:val="18"/>
                <w:lang w:eastAsia="zh-CN"/>
              </w:rPr>
            </w:pPr>
          </w:p>
        </w:tc>
        <w:tc>
          <w:tcPr>
            <w:tcW w:w="464" w:type="pct"/>
            <w:vMerge/>
            <w:vAlign w:val="center"/>
          </w:tcPr>
          <w:p w14:paraId="6DEE1DB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3C0C404" w14:textId="77777777" w:rsidR="00032EC9" w:rsidRPr="009171D1" w:rsidRDefault="00032EC9" w:rsidP="00A01CBB">
            <w:pPr>
              <w:pStyle w:val="TAC"/>
              <w:rPr>
                <w:rFonts w:cs="Arial"/>
                <w:szCs w:val="18"/>
                <w:lang w:eastAsia="zh-CN"/>
              </w:rPr>
            </w:pPr>
            <w:r w:rsidRPr="009171D1">
              <w:rPr>
                <w:rFonts w:cs="Arial"/>
                <w:szCs w:val="18"/>
                <w:lang w:eastAsia="zh-CN"/>
              </w:rPr>
              <w:t>380500</w:t>
            </w:r>
          </w:p>
        </w:tc>
        <w:tc>
          <w:tcPr>
            <w:tcW w:w="394" w:type="pct"/>
            <w:vAlign w:val="center"/>
          </w:tcPr>
          <w:p w14:paraId="052CA79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1902.5</w:t>
            </w:r>
          </w:p>
        </w:tc>
        <w:tc>
          <w:tcPr>
            <w:tcW w:w="439" w:type="pct"/>
            <w:vAlign w:val="center"/>
          </w:tcPr>
          <w:p w14:paraId="1D263967" w14:textId="77777777" w:rsidR="00032EC9" w:rsidRPr="009171D1" w:rsidRDefault="00032EC9" w:rsidP="00A01CBB">
            <w:pPr>
              <w:pStyle w:val="TAC"/>
              <w:rPr>
                <w:rFonts w:cs="Arial"/>
                <w:szCs w:val="18"/>
              </w:rPr>
            </w:pPr>
            <w:r w:rsidRPr="009171D1">
              <w:rPr>
                <w:rFonts w:cs="Arial"/>
                <w:szCs w:val="18"/>
              </w:rPr>
              <w:t>396500</w:t>
            </w:r>
          </w:p>
        </w:tc>
        <w:tc>
          <w:tcPr>
            <w:tcW w:w="394" w:type="pct"/>
            <w:vAlign w:val="center"/>
          </w:tcPr>
          <w:p w14:paraId="5E74ED52" w14:textId="77777777" w:rsidR="00032EC9" w:rsidRPr="009171D1" w:rsidRDefault="00032EC9" w:rsidP="00A01CBB">
            <w:pPr>
              <w:pStyle w:val="TAC"/>
              <w:rPr>
                <w:rFonts w:cs="Arial"/>
                <w:szCs w:val="18"/>
              </w:rPr>
            </w:pPr>
            <w:r w:rsidRPr="009171D1">
              <w:rPr>
                <w:rFonts w:cs="Arial"/>
                <w:szCs w:val="18"/>
              </w:rPr>
              <w:t>1982.5</w:t>
            </w:r>
          </w:p>
        </w:tc>
        <w:tc>
          <w:tcPr>
            <w:tcW w:w="494" w:type="pct"/>
            <w:vMerge/>
            <w:vAlign w:val="center"/>
          </w:tcPr>
          <w:p w14:paraId="46C158E0" w14:textId="77777777" w:rsidR="00032EC9" w:rsidRPr="009171D1" w:rsidRDefault="00032EC9" w:rsidP="00A01CBB">
            <w:pPr>
              <w:pStyle w:val="TAC"/>
              <w:rPr>
                <w:rFonts w:eastAsia="Yu Mincho" w:cs="Arial"/>
                <w:szCs w:val="18"/>
              </w:rPr>
            </w:pPr>
          </w:p>
        </w:tc>
        <w:tc>
          <w:tcPr>
            <w:tcW w:w="582" w:type="pct"/>
            <w:vMerge/>
            <w:vAlign w:val="center"/>
          </w:tcPr>
          <w:p w14:paraId="027B6D69" w14:textId="77777777" w:rsidR="00032EC9" w:rsidRPr="009171D1" w:rsidRDefault="00032EC9" w:rsidP="00A01CBB">
            <w:pPr>
              <w:pStyle w:val="TAC"/>
              <w:rPr>
                <w:rFonts w:eastAsia="Yu Mincho" w:cs="Arial"/>
                <w:szCs w:val="18"/>
              </w:rPr>
            </w:pPr>
          </w:p>
        </w:tc>
      </w:tr>
      <w:tr w:rsidR="00032EC9" w:rsidRPr="009171D1" w14:paraId="29255021" w14:textId="77777777" w:rsidTr="00A01CBB">
        <w:trPr>
          <w:trHeight w:val="86"/>
        </w:trPr>
        <w:tc>
          <w:tcPr>
            <w:tcW w:w="303" w:type="pct"/>
            <w:vMerge w:val="restart"/>
            <w:vAlign w:val="center"/>
            <w:hideMark/>
          </w:tcPr>
          <w:p w14:paraId="0F664F31" w14:textId="77777777" w:rsidR="00032EC9" w:rsidRPr="009171D1" w:rsidRDefault="00032EC9" w:rsidP="00A01CBB">
            <w:pPr>
              <w:pStyle w:val="TAC"/>
              <w:rPr>
                <w:rFonts w:eastAsia="Yu Mincho" w:cs="Arial"/>
                <w:szCs w:val="18"/>
              </w:rPr>
            </w:pPr>
            <w:r w:rsidRPr="009171D1">
              <w:rPr>
                <w:rFonts w:eastAsia="Yu Mincho" w:cs="Arial"/>
                <w:szCs w:val="18"/>
              </w:rPr>
              <w:t>n3</w:t>
            </w:r>
          </w:p>
        </w:tc>
        <w:tc>
          <w:tcPr>
            <w:tcW w:w="382" w:type="pct"/>
            <w:vMerge w:val="restart"/>
            <w:vAlign w:val="center"/>
            <w:hideMark/>
          </w:tcPr>
          <w:p w14:paraId="62F8D640"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7F405214"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199BAA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99ABF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F664D9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2BC4CA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3CD6CECF" w14:textId="77777777" w:rsidR="00032EC9" w:rsidRPr="009171D1" w:rsidRDefault="00032EC9" w:rsidP="00A01CBB">
            <w:pPr>
              <w:pStyle w:val="TAC"/>
              <w:rPr>
                <w:rFonts w:cs="Arial"/>
                <w:szCs w:val="18"/>
              </w:rPr>
            </w:pPr>
            <w:r w:rsidRPr="009171D1">
              <w:rPr>
                <w:rFonts w:cs="Arial"/>
                <w:szCs w:val="18"/>
              </w:rPr>
              <w:t>344000</w:t>
            </w:r>
          </w:p>
        </w:tc>
        <w:tc>
          <w:tcPr>
            <w:tcW w:w="394" w:type="pct"/>
            <w:vAlign w:val="center"/>
          </w:tcPr>
          <w:p w14:paraId="17C8B125" w14:textId="77777777" w:rsidR="00032EC9" w:rsidRPr="009171D1" w:rsidRDefault="00032EC9" w:rsidP="00A01CBB">
            <w:pPr>
              <w:pStyle w:val="TAC"/>
              <w:rPr>
                <w:rFonts w:cs="Arial"/>
                <w:szCs w:val="18"/>
              </w:rPr>
            </w:pPr>
            <w:r w:rsidRPr="009171D1">
              <w:rPr>
                <w:rFonts w:cs="Arial"/>
                <w:szCs w:val="18"/>
              </w:rPr>
              <w:t>1720</w:t>
            </w:r>
          </w:p>
        </w:tc>
        <w:tc>
          <w:tcPr>
            <w:tcW w:w="439" w:type="pct"/>
            <w:vAlign w:val="center"/>
          </w:tcPr>
          <w:p w14:paraId="09409909" w14:textId="77777777" w:rsidR="00032EC9" w:rsidRPr="009171D1" w:rsidRDefault="00032EC9" w:rsidP="00A01CBB">
            <w:pPr>
              <w:pStyle w:val="TAC"/>
              <w:rPr>
                <w:rFonts w:cs="Arial"/>
                <w:szCs w:val="18"/>
              </w:rPr>
            </w:pPr>
            <w:r w:rsidRPr="009171D1">
              <w:rPr>
                <w:rFonts w:cs="Arial"/>
                <w:szCs w:val="18"/>
              </w:rPr>
              <w:t>363000</w:t>
            </w:r>
          </w:p>
        </w:tc>
        <w:tc>
          <w:tcPr>
            <w:tcW w:w="394" w:type="pct"/>
            <w:vAlign w:val="center"/>
          </w:tcPr>
          <w:p w14:paraId="0E3B916A" w14:textId="77777777" w:rsidR="00032EC9" w:rsidRPr="009171D1" w:rsidRDefault="00032EC9" w:rsidP="00A01CBB">
            <w:pPr>
              <w:pStyle w:val="TAC"/>
              <w:rPr>
                <w:rFonts w:cs="Arial"/>
                <w:szCs w:val="18"/>
              </w:rPr>
            </w:pPr>
            <w:r w:rsidRPr="009171D1">
              <w:rPr>
                <w:rFonts w:cs="Arial"/>
                <w:szCs w:val="18"/>
              </w:rPr>
              <w:t>1815</w:t>
            </w:r>
          </w:p>
        </w:tc>
        <w:tc>
          <w:tcPr>
            <w:tcW w:w="494" w:type="pct"/>
            <w:vMerge w:val="restart"/>
            <w:vAlign w:val="center"/>
          </w:tcPr>
          <w:p w14:paraId="1E464A41" w14:textId="77777777" w:rsidR="00032EC9" w:rsidRPr="009171D1" w:rsidRDefault="00032EC9" w:rsidP="00A01CBB">
            <w:pPr>
              <w:pStyle w:val="TAC"/>
              <w:rPr>
                <w:rFonts w:eastAsia="Yu Mincho" w:cs="Arial"/>
                <w:szCs w:val="18"/>
              </w:rPr>
            </w:pPr>
            <w:r w:rsidRPr="009171D1">
              <w:rPr>
                <w:rFonts w:cs="Arial"/>
                <w:szCs w:val="18"/>
              </w:rPr>
              <w:t>50@56</w:t>
            </w:r>
          </w:p>
        </w:tc>
        <w:tc>
          <w:tcPr>
            <w:tcW w:w="582" w:type="pct"/>
            <w:vMerge w:val="restart"/>
            <w:vAlign w:val="center"/>
          </w:tcPr>
          <w:p w14:paraId="099B62AE"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1B8AD55E" w14:textId="77777777" w:rsidTr="00A01CBB">
        <w:trPr>
          <w:trHeight w:val="86"/>
        </w:trPr>
        <w:tc>
          <w:tcPr>
            <w:tcW w:w="303" w:type="pct"/>
            <w:vMerge/>
            <w:vAlign w:val="center"/>
          </w:tcPr>
          <w:p w14:paraId="177FCE31" w14:textId="77777777" w:rsidR="00032EC9" w:rsidRPr="009171D1" w:rsidRDefault="00032EC9" w:rsidP="00A01CBB">
            <w:pPr>
              <w:pStyle w:val="TAC"/>
              <w:rPr>
                <w:rFonts w:eastAsia="Yu Mincho" w:cs="Arial"/>
                <w:szCs w:val="18"/>
              </w:rPr>
            </w:pPr>
          </w:p>
        </w:tc>
        <w:tc>
          <w:tcPr>
            <w:tcW w:w="382" w:type="pct"/>
            <w:vMerge/>
            <w:vAlign w:val="center"/>
          </w:tcPr>
          <w:p w14:paraId="1D15FD3A" w14:textId="77777777" w:rsidR="00032EC9" w:rsidRPr="009171D1" w:rsidRDefault="00032EC9" w:rsidP="00A01CBB">
            <w:pPr>
              <w:pStyle w:val="TAC"/>
              <w:rPr>
                <w:rFonts w:eastAsia="Yu Mincho" w:cs="Arial"/>
                <w:szCs w:val="18"/>
              </w:rPr>
            </w:pPr>
          </w:p>
        </w:tc>
        <w:tc>
          <w:tcPr>
            <w:tcW w:w="299" w:type="pct"/>
            <w:vMerge/>
            <w:vAlign w:val="center"/>
          </w:tcPr>
          <w:p w14:paraId="6FA06239" w14:textId="77777777" w:rsidR="00032EC9" w:rsidRPr="009171D1" w:rsidRDefault="00032EC9" w:rsidP="00A01CBB">
            <w:pPr>
              <w:pStyle w:val="TAC"/>
              <w:rPr>
                <w:rFonts w:cs="Arial"/>
                <w:szCs w:val="18"/>
                <w:lang w:eastAsia="zh-CN"/>
              </w:rPr>
            </w:pPr>
          </w:p>
        </w:tc>
        <w:tc>
          <w:tcPr>
            <w:tcW w:w="464" w:type="pct"/>
            <w:vMerge/>
            <w:vAlign w:val="center"/>
          </w:tcPr>
          <w:p w14:paraId="76E521D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5ADED77D" w14:textId="77777777" w:rsidR="00032EC9" w:rsidRPr="009171D1" w:rsidRDefault="00032EC9" w:rsidP="00A01CBB">
            <w:pPr>
              <w:pStyle w:val="TAC"/>
              <w:rPr>
                <w:rFonts w:cs="Arial"/>
                <w:szCs w:val="18"/>
              </w:rPr>
            </w:pPr>
            <w:r w:rsidRPr="009171D1">
              <w:rPr>
                <w:rFonts w:cs="Arial"/>
                <w:szCs w:val="18"/>
              </w:rPr>
              <w:t>349500</w:t>
            </w:r>
          </w:p>
        </w:tc>
        <w:tc>
          <w:tcPr>
            <w:tcW w:w="394" w:type="pct"/>
            <w:vAlign w:val="center"/>
          </w:tcPr>
          <w:p w14:paraId="31FDBC17" w14:textId="77777777" w:rsidR="00032EC9" w:rsidRPr="009171D1" w:rsidRDefault="00032EC9" w:rsidP="00A01CBB">
            <w:pPr>
              <w:pStyle w:val="TAC"/>
              <w:rPr>
                <w:rFonts w:cs="Arial"/>
                <w:szCs w:val="18"/>
              </w:rPr>
            </w:pPr>
            <w:r w:rsidRPr="009171D1">
              <w:rPr>
                <w:rFonts w:cs="Arial"/>
                <w:szCs w:val="18"/>
              </w:rPr>
              <w:t>1747.5</w:t>
            </w:r>
          </w:p>
        </w:tc>
        <w:tc>
          <w:tcPr>
            <w:tcW w:w="439" w:type="pct"/>
            <w:vAlign w:val="center"/>
          </w:tcPr>
          <w:p w14:paraId="6E25847C" w14:textId="77777777" w:rsidR="00032EC9" w:rsidRPr="009171D1" w:rsidRDefault="00032EC9" w:rsidP="00A01CBB">
            <w:pPr>
              <w:pStyle w:val="TAC"/>
              <w:rPr>
                <w:rFonts w:cs="Arial"/>
                <w:szCs w:val="18"/>
              </w:rPr>
            </w:pPr>
            <w:r w:rsidRPr="009171D1">
              <w:rPr>
                <w:rFonts w:cs="Arial"/>
                <w:szCs w:val="18"/>
              </w:rPr>
              <w:t>368500</w:t>
            </w:r>
          </w:p>
        </w:tc>
        <w:tc>
          <w:tcPr>
            <w:tcW w:w="394" w:type="pct"/>
            <w:vAlign w:val="center"/>
          </w:tcPr>
          <w:p w14:paraId="305889DA" w14:textId="77777777" w:rsidR="00032EC9" w:rsidRPr="009171D1" w:rsidRDefault="00032EC9" w:rsidP="00A01CBB">
            <w:pPr>
              <w:pStyle w:val="TAC"/>
              <w:rPr>
                <w:rFonts w:cs="Arial"/>
                <w:szCs w:val="18"/>
              </w:rPr>
            </w:pPr>
            <w:r w:rsidRPr="009171D1">
              <w:rPr>
                <w:rFonts w:cs="Arial"/>
                <w:szCs w:val="18"/>
              </w:rPr>
              <w:t>1842.5</w:t>
            </w:r>
          </w:p>
        </w:tc>
        <w:tc>
          <w:tcPr>
            <w:tcW w:w="494" w:type="pct"/>
            <w:vMerge/>
            <w:vAlign w:val="center"/>
          </w:tcPr>
          <w:p w14:paraId="4FAD2CF6" w14:textId="77777777" w:rsidR="00032EC9" w:rsidRPr="009171D1" w:rsidRDefault="00032EC9" w:rsidP="00A01CBB">
            <w:pPr>
              <w:pStyle w:val="TAC"/>
              <w:rPr>
                <w:rFonts w:eastAsia="Yu Mincho" w:cs="Arial"/>
                <w:szCs w:val="18"/>
              </w:rPr>
            </w:pPr>
          </w:p>
        </w:tc>
        <w:tc>
          <w:tcPr>
            <w:tcW w:w="582" w:type="pct"/>
            <w:vMerge/>
            <w:vAlign w:val="center"/>
          </w:tcPr>
          <w:p w14:paraId="41A2BF1F" w14:textId="77777777" w:rsidR="00032EC9" w:rsidRPr="009171D1" w:rsidRDefault="00032EC9" w:rsidP="00A01CBB">
            <w:pPr>
              <w:pStyle w:val="TAC"/>
              <w:rPr>
                <w:rFonts w:eastAsia="Yu Mincho" w:cs="Arial"/>
                <w:szCs w:val="18"/>
              </w:rPr>
            </w:pPr>
          </w:p>
        </w:tc>
      </w:tr>
      <w:tr w:rsidR="00032EC9" w:rsidRPr="009171D1" w14:paraId="3714365B" w14:textId="77777777" w:rsidTr="00A01CBB">
        <w:trPr>
          <w:trHeight w:val="86"/>
        </w:trPr>
        <w:tc>
          <w:tcPr>
            <w:tcW w:w="303" w:type="pct"/>
            <w:vMerge/>
            <w:vAlign w:val="center"/>
          </w:tcPr>
          <w:p w14:paraId="3828271A" w14:textId="77777777" w:rsidR="00032EC9" w:rsidRPr="009171D1" w:rsidRDefault="00032EC9" w:rsidP="00A01CBB">
            <w:pPr>
              <w:pStyle w:val="TAC"/>
              <w:rPr>
                <w:rFonts w:eastAsia="Yu Mincho" w:cs="Arial"/>
                <w:szCs w:val="18"/>
              </w:rPr>
            </w:pPr>
          </w:p>
        </w:tc>
        <w:tc>
          <w:tcPr>
            <w:tcW w:w="382" w:type="pct"/>
            <w:vMerge/>
            <w:vAlign w:val="center"/>
          </w:tcPr>
          <w:p w14:paraId="7770F3DF" w14:textId="77777777" w:rsidR="00032EC9" w:rsidRPr="009171D1" w:rsidRDefault="00032EC9" w:rsidP="00A01CBB">
            <w:pPr>
              <w:pStyle w:val="TAC"/>
              <w:rPr>
                <w:rFonts w:eastAsia="Yu Mincho" w:cs="Arial"/>
                <w:szCs w:val="18"/>
              </w:rPr>
            </w:pPr>
          </w:p>
        </w:tc>
        <w:tc>
          <w:tcPr>
            <w:tcW w:w="299" w:type="pct"/>
            <w:vMerge/>
            <w:vAlign w:val="center"/>
          </w:tcPr>
          <w:p w14:paraId="4348B3A3" w14:textId="77777777" w:rsidR="00032EC9" w:rsidRPr="009171D1" w:rsidRDefault="00032EC9" w:rsidP="00A01CBB">
            <w:pPr>
              <w:pStyle w:val="TAC"/>
              <w:rPr>
                <w:rFonts w:cs="Arial"/>
                <w:szCs w:val="18"/>
                <w:lang w:eastAsia="zh-CN"/>
              </w:rPr>
            </w:pPr>
          </w:p>
        </w:tc>
        <w:tc>
          <w:tcPr>
            <w:tcW w:w="464" w:type="pct"/>
            <w:vMerge/>
            <w:vAlign w:val="center"/>
          </w:tcPr>
          <w:p w14:paraId="5720575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D4A8B04" w14:textId="77777777" w:rsidR="00032EC9" w:rsidRPr="009171D1" w:rsidRDefault="00032EC9" w:rsidP="00A01CBB">
            <w:pPr>
              <w:pStyle w:val="TAC"/>
              <w:rPr>
                <w:rFonts w:cs="Arial"/>
                <w:szCs w:val="18"/>
              </w:rPr>
            </w:pPr>
            <w:r w:rsidRPr="009171D1">
              <w:rPr>
                <w:rFonts w:cs="Arial"/>
                <w:szCs w:val="18"/>
              </w:rPr>
              <w:t>355000</w:t>
            </w:r>
          </w:p>
        </w:tc>
        <w:tc>
          <w:tcPr>
            <w:tcW w:w="394" w:type="pct"/>
            <w:vAlign w:val="center"/>
          </w:tcPr>
          <w:p w14:paraId="0FC3FBE3" w14:textId="77777777" w:rsidR="00032EC9" w:rsidRPr="009171D1" w:rsidRDefault="00032EC9" w:rsidP="00A01CBB">
            <w:pPr>
              <w:pStyle w:val="TAC"/>
              <w:rPr>
                <w:rFonts w:cs="Arial"/>
                <w:szCs w:val="18"/>
              </w:rPr>
            </w:pPr>
            <w:r w:rsidRPr="009171D1">
              <w:rPr>
                <w:rFonts w:cs="Arial"/>
                <w:szCs w:val="18"/>
              </w:rPr>
              <w:t>1775</w:t>
            </w:r>
          </w:p>
        </w:tc>
        <w:tc>
          <w:tcPr>
            <w:tcW w:w="439" w:type="pct"/>
            <w:vAlign w:val="center"/>
          </w:tcPr>
          <w:p w14:paraId="6CA2E85D" w14:textId="77777777" w:rsidR="00032EC9" w:rsidRPr="009171D1" w:rsidRDefault="00032EC9" w:rsidP="00A01CBB">
            <w:pPr>
              <w:pStyle w:val="TAC"/>
              <w:rPr>
                <w:rFonts w:cs="Arial"/>
                <w:szCs w:val="18"/>
              </w:rPr>
            </w:pPr>
            <w:r w:rsidRPr="009171D1">
              <w:rPr>
                <w:rFonts w:cs="Arial"/>
                <w:szCs w:val="18"/>
              </w:rPr>
              <w:t>374000</w:t>
            </w:r>
          </w:p>
        </w:tc>
        <w:tc>
          <w:tcPr>
            <w:tcW w:w="394" w:type="pct"/>
            <w:vAlign w:val="center"/>
          </w:tcPr>
          <w:p w14:paraId="40B91AC4" w14:textId="77777777" w:rsidR="00032EC9" w:rsidRPr="009171D1" w:rsidRDefault="00032EC9" w:rsidP="00A01CBB">
            <w:pPr>
              <w:pStyle w:val="TAC"/>
              <w:rPr>
                <w:rFonts w:cs="Arial"/>
                <w:szCs w:val="18"/>
              </w:rPr>
            </w:pPr>
            <w:r w:rsidRPr="009171D1">
              <w:rPr>
                <w:rFonts w:cs="Arial"/>
                <w:szCs w:val="18"/>
              </w:rPr>
              <w:t>1870</w:t>
            </w:r>
          </w:p>
        </w:tc>
        <w:tc>
          <w:tcPr>
            <w:tcW w:w="494" w:type="pct"/>
            <w:vMerge/>
            <w:vAlign w:val="center"/>
          </w:tcPr>
          <w:p w14:paraId="1844A919" w14:textId="77777777" w:rsidR="00032EC9" w:rsidRPr="009171D1" w:rsidRDefault="00032EC9" w:rsidP="00A01CBB">
            <w:pPr>
              <w:pStyle w:val="TAC"/>
              <w:rPr>
                <w:rFonts w:eastAsia="Yu Mincho" w:cs="Arial"/>
                <w:szCs w:val="18"/>
              </w:rPr>
            </w:pPr>
          </w:p>
        </w:tc>
        <w:tc>
          <w:tcPr>
            <w:tcW w:w="582" w:type="pct"/>
            <w:vMerge/>
            <w:vAlign w:val="center"/>
          </w:tcPr>
          <w:p w14:paraId="1D17DA08" w14:textId="77777777" w:rsidR="00032EC9" w:rsidRPr="009171D1" w:rsidRDefault="00032EC9" w:rsidP="00A01CBB">
            <w:pPr>
              <w:pStyle w:val="TAC"/>
              <w:rPr>
                <w:rFonts w:eastAsia="Yu Mincho" w:cs="Arial"/>
                <w:szCs w:val="18"/>
              </w:rPr>
            </w:pPr>
          </w:p>
        </w:tc>
      </w:tr>
      <w:tr w:rsidR="00032EC9" w:rsidRPr="009171D1" w14:paraId="7A934176" w14:textId="77777777" w:rsidTr="00A01CBB">
        <w:trPr>
          <w:trHeight w:val="86"/>
        </w:trPr>
        <w:tc>
          <w:tcPr>
            <w:tcW w:w="303" w:type="pct"/>
            <w:vMerge w:val="restart"/>
            <w:vAlign w:val="center"/>
            <w:hideMark/>
          </w:tcPr>
          <w:p w14:paraId="1D76058C" w14:textId="77777777" w:rsidR="00032EC9" w:rsidRPr="009171D1" w:rsidRDefault="00032EC9" w:rsidP="00A01CBB">
            <w:pPr>
              <w:pStyle w:val="TAC"/>
              <w:rPr>
                <w:rFonts w:eastAsia="Yu Mincho" w:cs="Arial"/>
                <w:szCs w:val="18"/>
              </w:rPr>
            </w:pPr>
            <w:r w:rsidRPr="009171D1">
              <w:rPr>
                <w:rFonts w:eastAsia="Yu Mincho" w:cs="Arial"/>
                <w:szCs w:val="18"/>
              </w:rPr>
              <w:t>n5</w:t>
            </w:r>
          </w:p>
        </w:tc>
        <w:tc>
          <w:tcPr>
            <w:tcW w:w="382" w:type="pct"/>
            <w:vMerge w:val="restart"/>
            <w:vAlign w:val="center"/>
            <w:hideMark/>
          </w:tcPr>
          <w:p w14:paraId="53BF801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74A1969E"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761C284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31430A6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73F2278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BE3E67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10C936E" w14:textId="77777777" w:rsidR="00032EC9" w:rsidRPr="009171D1" w:rsidRDefault="00032EC9" w:rsidP="00A01CBB">
            <w:pPr>
              <w:pStyle w:val="TAC"/>
              <w:rPr>
                <w:rFonts w:cs="Arial"/>
                <w:szCs w:val="18"/>
              </w:rPr>
            </w:pPr>
            <w:r w:rsidRPr="009171D1">
              <w:rPr>
                <w:rFonts w:cs="Arial"/>
                <w:szCs w:val="18"/>
              </w:rPr>
              <w:t>166300</w:t>
            </w:r>
          </w:p>
        </w:tc>
        <w:tc>
          <w:tcPr>
            <w:tcW w:w="394" w:type="pct"/>
            <w:vAlign w:val="center"/>
          </w:tcPr>
          <w:p w14:paraId="3A80D201" w14:textId="77777777" w:rsidR="00032EC9" w:rsidRPr="009171D1" w:rsidRDefault="00032EC9" w:rsidP="00A01CBB">
            <w:pPr>
              <w:pStyle w:val="TAC"/>
              <w:rPr>
                <w:rFonts w:cs="Arial"/>
                <w:szCs w:val="18"/>
              </w:rPr>
            </w:pPr>
            <w:r w:rsidRPr="009171D1">
              <w:rPr>
                <w:rFonts w:cs="Arial"/>
                <w:szCs w:val="18"/>
              </w:rPr>
              <w:t>831.5</w:t>
            </w:r>
          </w:p>
        </w:tc>
        <w:tc>
          <w:tcPr>
            <w:tcW w:w="439" w:type="pct"/>
            <w:vAlign w:val="center"/>
          </w:tcPr>
          <w:p w14:paraId="7B05518B" w14:textId="77777777" w:rsidR="00032EC9" w:rsidRPr="009171D1" w:rsidRDefault="00032EC9" w:rsidP="00A01CBB">
            <w:pPr>
              <w:pStyle w:val="TAC"/>
              <w:rPr>
                <w:rFonts w:cs="Arial"/>
                <w:szCs w:val="18"/>
              </w:rPr>
            </w:pPr>
            <w:r w:rsidRPr="009171D1">
              <w:rPr>
                <w:rFonts w:cs="Arial"/>
                <w:szCs w:val="18"/>
              </w:rPr>
              <w:t>175300</w:t>
            </w:r>
          </w:p>
        </w:tc>
        <w:tc>
          <w:tcPr>
            <w:tcW w:w="394" w:type="pct"/>
            <w:vAlign w:val="center"/>
          </w:tcPr>
          <w:p w14:paraId="161631E4" w14:textId="77777777" w:rsidR="00032EC9" w:rsidRPr="009171D1" w:rsidRDefault="00032EC9" w:rsidP="00A01CBB">
            <w:pPr>
              <w:pStyle w:val="TAC"/>
              <w:rPr>
                <w:rFonts w:cs="Arial"/>
                <w:szCs w:val="18"/>
              </w:rPr>
            </w:pPr>
            <w:r w:rsidRPr="009171D1">
              <w:rPr>
                <w:rFonts w:cs="Arial"/>
                <w:szCs w:val="18"/>
              </w:rPr>
              <w:t>876.5</w:t>
            </w:r>
          </w:p>
        </w:tc>
        <w:tc>
          <w:tcPr>
            <w:tcW w:w="494" w:type="pct"/>
            <w:vMerge w:val="restart"/>
            <w:vAlign w:val="center"/>
          </w:tcPr>
          <w:p w14:paraId="6C84BCFC" w14:textId="77777777" w:rsidR="00032EC9" w:rsidRPr="009171D1" w:rsidRDefault="00032EC9" w:rsidP="00A01CBB">
            <w:pPr>
              <w:pStyle w:val="TAC"/>
              <w:rPr>
                <w:rFonts w:eastAsia="Yu Mincho" w:cs="Arial"/>
                <w:szCs w:val="18"/>
              </w:rPr>
            </w:pPr>
            <w:r w:rsidRPr="009171D1">
              <w:rPr>
                <w:rFonts w:cs="Arial"/>
                <w:szCs w:val="18"/>
              </w:rPr>
              <w:t>25@54</w:t>
            </w:r>
          </w:p>
        </w:tc>
        <w:tc>
          <w:tcPr>
            <w:tcW w:w="582" w:type="pct"/>
            <w:vMerge w:val="restart"/>
            <w:vAlign w:val="center"/>
          </w:tcPr>
          <w:p w14:paraId="3B53027D"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8F2DADD" w14:textId="77777777" w:rsidTr="00A01CBB">
        <w:trPr>
          <w:trHeight w:val="86"/>
        </w:trPr>
        <w:tc>
          <w:tcPr>
            <w:tcW w:w="303" w:type="pct"/>
            <w:vMerge/>
            <w:vAlign w:val="center"/>
          </w:tcPr>
          <w:p w14:paraId="7E4333B7" w14:textId="77777777" w:rsidR="00032EC9" w:rsidRPr="009171D1" w:rsidRDefault="00032EC9" w:rsidP="00A01CBB">
            <w:pPr>
              <w:pStyle w:val="TAC"/>
              <w:rPr>
                <w:rFonts w:eastAsia="Yu Mincho" w:cs="Arial"/>
                <w:szCs w:val="18"/>
              </w:rPr>
            </w:pPr>
          </w:p>
        </w:tc>
        <w:tc>
          <w:tcPr>
            <w:tcW w:w="382" w:type="pct"/>
            <w:vMerge/>
            <w:vAlign w:val="center"/>
          </w:tcPr>
          <w:p w14:paraId="7323EA64" w14:textId="77777777" w:rsidR="00032EC9" w:rsidRPr="009171D1" w:rsidRDefault="00032EC9" w:rsidP="00A01CBB">
            <w:pPr>
              <w:pStyle w:val="TAC"/>
              <w:rPr>
                <w:rFonts w:eastAsia="Yu Mincho" w:cs="Arial"/>
                <w:szCs w:val="18"/>
              </w:rPr>
            </w:pPr>
          </w:p>
        </w:tc>
        <w:tc>
          <w:tcPr>
            <w:tcW w:w="299" w:type="pct"/>
            <w:vMerge/>
            <w:vAlign w:val="center"/>
          </w:tcPr>
          <w:p w14:paraId="43E3E25C" w14:textId="77777777" w:rsidR="00032EC9" w:rsidRPr="009171D1" w:rsidRDefault="00032EC9" w:rsidP="00A01CBB">
            <w:pPr>
              <w:pStyle w:val="TAC"/>
              <w:rPr>
                <w:rFonts w:cs="Arial"/>
                <w:szCs w:val="18"/>
                <w:lang w:eastAsia="zh-CN"/>
              </w:rPr>
            </w:pPr>
          </w:p>
        </w:tc>
        <w:tc>
          <w:tcPr>
            <w:tcW w:w="464" w:type="pct"/>
            <w:vMerge/>
            <w:vAlign w:val="center"/>
          </w:tcPr>
          <w:p w14:paraId="186FA9C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4EFD130" w14:textId="77777777" w:rsidR="00032EC9" w:rsidRPr="009171D1" w:rsidRDefault="00032EC9" w:rsidP="00A01CBB">
            <w:pPr>
              <w:pStyle w:val="TAC"/>
              <w:rPr>
                <w:rFonts w:cs="Arial"/>
                <w:szCs w:val="18"/>
              </w:rPr>
            </w:pPr>
            <w:r w:rsidRPr="009171D1">
              <w:rPr>
                <w:rFonts w:cs="Arial"/>
                <w:szCs w:val="18"/>
              </w:rPr>
              <w:t>167300</w:t>
            </w:r>
          </w:p>
        </w:tc>
        <w:tc>
          <w:tcPr>
            <w:tcW w:w="394" w:type="pct"/>
            <w:vAlign w:val="center"/>
          </w:tcPr>
          <w:p w14:paraId="5F390B75" w14:textId="77777777" w:rsidR="00032EC9" w:rsidRPr="009171D1" w:rsidRDefault="00032EC9" w:rsidP="00A01CBB">
            <w:pPr>
              <w:pStyle w:val="TAC"/>
              <w:rPr>
                <w:rFonts w:cs="Arial"/>
                <w:szCs w:val="18"/>
              </w:rPr>
            </w:pPr>
            <w:r w:rsidRPr="009171D1">
              <w:rPr>
                <w:rFonts w:cs="Arial"/>
                <w:szCs w:val="18"/>
              </w:rPr>
              <w:t>836.5</w:t>
            </w:r>
          </w:p>
        </w:tc>
        <w:tc>
          <w:tcPr>
            <w:tcW w:w="439" w:type="pct"/>
            <w:vAlign w:val="center"/>
          </w:tcPr>
          <w:p w14:paraId="2A796C5C" w14:textId="77777777" w:rsidR="00032EC9" w:rsidRPr="009171D1" w:rsidRDefault="00032EC9" w:rsidP="00A01CBB">
            <w:pPr>
              <w:pStyle w:val="TAC"/>
              <w:rPr>
                <w:rFonts w:cs="Arial"/>
                <w:szCs w:val="18"/>
              </w:rPr>
            </w:pPr>
            <w:r w:rsidRPr="009171D1">
              <w:rPr>
                <w:rFonts w:cs="Arial"/>
                <w:szCs w:val="18"/>
              </w:rPr>
              <w:t>176300</w:t>
            </w:r>
          </w:p>
        </w:tc>
        <w:tc>
          <w:tcPr>
            <w:tcW w:w="394" w:type="pct"/>
            <w:vAlign w:val="center"/>
          </w:tcPr>
          <w:p w14:paraId="0F3ECBA2" w14:textId="77777777" w:rsidR="00032EC9" w:rsidRPr="009171D1" w:rsidRDefault="00032EC9" w:rsidP="00A01CBB">
            <w:pPr>
              <w:pStyle w:val="TAC"/>
              <w:rPr>
                <w:rFonts w:cs="Arial"/>
                <w:szCs w:val="18"/>
              </w:rPr>
            </w:pPr>
            <w:r w:rsidRPr="009171D1">
              <w:rPr>
                <w:rFonts w:cs="Arial"/>
                <w:szCs w:val="18"/>
              </w:rPr>
              <w:t>881.5</w:t>
            </w:r>
          </w:p>
        </w:tc>
        <w:tc>
          <w:tcPr>
            <w:tcW w:w="494" w:type="pct"/>
            <w:vMerge/>
            <w:vAlign w:val="center"/>
          </w:tcPr>
          <w:p w14:paraId="7716C0E4" w14:textId="77777777" w:rsidR="00032EC9" w:rsidRPr="009171D1" w:rsidRDefault="00032EC9" w:rsidP="00A01CBB">
            <w:pPr>
              <w:pStyle w:val="TAC"/>
              <w:rPr>
                <w:rFonts w:eastAsia="Yu Mincho" w:cs="Arial"/>
                <w:szCs w:val="18"/>
              </w:rPr>
            </w:pPr>
          </w:p>
        </w:tc>
        <w:tc>
          <w:tcPr>
            <w:tcW w:w="582" w:type="pct"/>
            <w:vMerge/>
            <w:vAlign w:val="center"/>
          </w:tcPr>
          <w:p w14:paraId="3EF2F020" w14:textId="77777777" w:rsidR="00032EC9" w:rsidRPr="009171D1" w:rsidRDefault="00032EC9" w:rsidP="00A01CBB">
            <w:pPr>
              <w:pStyle w:val="TAC"/>
              <w:rPr>
                <w:rFonts w:eastAsia="Yu Mincho" w:cs="Arial"/>
                <w:szCs w:val="18"/>
              </w:rPr>
            </w:pPr>
          </w:p>
        </w:tc>
      </w:tr>
      <w:tr w:rsidR="00032EC9" w:rsidRPr="009171D1" w14:paraId="320EB5E5" w14:textId="77777777" w:rsidTr="00A01CBB">
        <w:trPr>
          <w:trHeight w:val="86"/>
        </w:trPr>
        <w:tc>
          <w:tcPr>
            <w:tcW w:w="303" w:type="pct"/>
            <w:vMerge/>
            <w:vAlign w:val="center"/>
          </w:tcPr>
          <w:p w14:paraId="67C2FE97" w14:textId="77777777" w:rsidR="00032EC9" w:rsidRPr="009171D1" w:rsidRDefault="00032EC9" w:rsidP="00A01CBB">
            <w:pPr>
              <w:pStyle w:val="TAC"/>
              <w:rPr>
                <w:rFonts w:eastAsia="Yu Mincho" w:cs="Arial"/>
                <w:szCs w:val="18"/>
              </w:rPr>
            </w:pPr>
          </w:p>
        </w:tc>
        <w:tc>
          <w:tcPr>
            <w:tcW w:w="382" w:type="pct"/>
            <w:vMerge/>
            <w:vAlign w:val="center"/>
          </w:tcPr>
          <w:p w14:paraId="3EADCA70" w14:textId="77777777" w:rsidR="00032EC9" w:rsidRPr="009171D1" w:rsidRDefault="00032EC9" w:rsidP="00A01CBB">
            <w:pPr>
              <w:pStyle w:val="TAC"/>
              <w:rPr>
                <w:rFonts w:eastAsia="Yu Mincho" w:cs="Arial"/>
                <w:szCs w:val="18"/>
              </w:rPr>
            </w:pPr>
          </w:p>
        </w:tc>
        <w:tc>
          <w:tcPr>
            <w:tcW w:w="299" w:type="pct"/>
            <w:vMerge/>
            <w:vAlign w:val="center"/>
          </w:tcPr>
          <w:p w14:paraId="2C3BED86" w14:textId="77777777" w:rsidR="00032EC9" w:rsidRPr="009171D1" w:rsidRDefault="00032EC9" w:rsidP="00A01CBB">
            <w:pPr>
              <w:pStyle w:val="TAC"/>
              <w:rPr>
                <w:rFonts w:cs="Arial"/>
                <w:szCs w:val="18"/>
                <w:lang w:eastAsia="zh-CN"/>
              </w:rPr>
            </w:pPr>
          </w:p>
        </w:tc>
        <w:tc>
          <w:tcPr>
            <w:tcW w:w="464" w:type="pct"/>
            <w:vMerge/>
            <w:vAlign w:val="center"/>
          </w:tcPr>
          <w:p w14:paraId="1214086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CA40BA1" w14:textId="77777777" w:rsidR="00032EC9" w:rsidRPr="009171D1" w:rsidRDefault="00032EC9" w:rsidP="00A01CBB">
            <w:pPr>
              <w:pStyle w:val="TAC"/>
              <w:rPr>
                <w:rFonts w:cs="Arial"/>
                <w:szCs w:val="18"/>
              </w:rPr>
            </w:pPr>
            <w:r w:rsidRPr="009171D1">
              <w:rPr>
                <w:rFonts w:cs="Arial"/>
                <w:szCs w:val="18"/>
              </w:rPr>
              <w:t>168300</w:t>
            </w:r>
          </w:p>
        </w:tc>
        <w:tc>
          <w:tcPr>
            <w:tcW w:w="394" w:type="pct"/>
            <w:vAlign w:val="center"/>
          </w:tcPr>
          <w:p w14:paraId="6C5F0DB5" w14:textId="77777777" w:rsidR="00032EC9" w:rsidRPr="009171D1" w:rsidRDefault="00032EC9" w:rsidP="00A01CBB">
            <w:pPr>
              <w:pStyle w:val="TAC"/>
              <w:rPr>
                <w:rFonts w:cs="Arial"/>
                <w:szCs w:val="18"/>
              </w:rPr>
            </w:pPr>
            <w:r w:rsidRPr="009171D1">
              <w:rPr>
                <w:rFonts w:cs="Arial"/>
                <w:szCs w:val="18"/>
              </w:rPr>
              <w:t>841.5</w:t>
            </w:r>
          </w:p>
        </w:tc>
        <w:tc>
          <w:tcPr>
            <w:tcW w:w="439" w:type="pct"/>
            <w:vAlign w:val="center"/>
          </w:tcPr>
          <w:p w14:paraId="159DBA17" w14:textId="77777777" w:rsidR="00032EC9" w:rsidRPr="009171D1" w:rsidRDefault="00032EC9" w:rsidP="00A01CBB">
            <w:pPr>
              <w:pStyle w:val="TAC"/>
              <w:rPr>
                <w:rFonts w:cs="Arial"/>
                <w:szCs w:val="18"/>
              </w:rPr>
            </w:pPr>
            <w:r w:rsidRPr="009171D1">
              <w:rPr>
                <w:rFonts w:cs="Arial"/>
                <w:szCs w:val="18"/>
              </w:rPr>
              <w:t>177300</w:t>
            </w:r>
          </w:p>
        </w:tc>
        <w:tc>
          <w:tcPr>
            <w:tcW w:w="394" w:type="pct"/>
            <w:vAlign w:val="center"/>
          </w:tcPr>
          <w:p w14:paraId="5EF8B608" w14:textId="77777777" w:rsidR="00032EC9" w:rsidRPr="009171D1" w:rsidRDefault="00032EC9" w:rsidP="00A01CBB">
            <w:pPr>
              <w:pStyle w:val="TAC"/>
              <w:rPr>
                <w:rFonts w:cs="Arial"/>
                <w:szCs w:val="18"/>
              </w:rPr>
            </w:pPr>
            <w:r w:rsidRPr="009171D1">
              <w:rPr>
                <w:rFonts w:cs="Arial"/>
                <w:szCs w:val="18"/>
              </w:rPr>
              <w:t>886.5</w:t>
            </w:r>
          </w:p>
        </w:tc>
        <w:tc>
          <w:tcPr>
            <w:tcW w:w="494" w:type="pct"/>
            <w:vMerge/>
            <w:vAlign w:val="center"/>
          </w:tcPr>
          <w:p w14:paraId="066C3B29" w14:textId="77777777" w:rsidR="00032EC9" w:rsidRPr="009171D1" w:rsidRDefault="00032EC9" w:rsidP="00A01CBB">
            <w:pPr>
              <w:pStyle w:val="TAC"/>
              <w:rPr>
                <w:rFonts w:eastAsia="Yu Mincho" w:cs="Arial"/>
                <w:szCs w:val="18"/>
              </w:rPr>
            </w:pPr>
          </w:p>
        </w:tc>
        <w:tc>
          <w:tcPr>
            <w:tcW w:w="582" w:type="pct"/>
            <w:vMerge/>
            <w:vAlign w:val="center"/>
          </w:tcPr>
          <w:p w14:paraId="012636BE" w14:textId="77777777" w:rsidR="00032EC9" w:rsidRPr="009171D1" w:rsidRDefault="00032EC9" w:rsidP="00A01CBB">
            <w:pPr>
              <w:pStyle w:val="TAC"/>
              <w:rPr>
                <w:rFonts w:eastAsia="Yu Mincho" w:cs="Arial"/>
                <w:szCs w:val="18"/>
              </w:rPr>
            </w:pPr>
          </w:p>
        </w:tc>
      </w:tr>
      <w:tr w:rsidR="00032EC9" w:rsidRPr="009171D1" w14:paraId="4E1DC049" w14:textId="77777777" w:rsidTr="00A01CBB">
        <w:trPr>
          <w:trHeight w:val="86"/>
        </w:trPr>
        <w:tc>
          <w:tcPr>
            <w:tcW w:w="303" w:type="pct"/>
            <w:vMerge w:val="restart"/>
            <w:vAlign w:val="center"/>
            <w:hideMark/>
          </w:tcPr>
          <w:p w14:paraId="7964E5BC" w14:textId="77777777" w:rsidR="00032EC9" w:rsidRPr="009171D1" w:rsidRDefault="00032EC9" w:rsidP="00A01CBB">
            <w:pPr>
              <w:pStyle w:val="TAC"/>
              <w:rPr>
                <w:rFonts w:eastAsia="Yu Mincho" w:cs="Arial"/>
                <w:szCs w:val="18"/>
              </w:rPr>
            </w:pPr>
            <w:r w:rsidRPr="009171D1">
              <w:rPr>
                <w:rFonts w:eastAsia="Yu Mincho" w:cs="Arial"/>
                <w:szCs w:val="18"/>
              </w:rPr>
              <w:t>n7</w:t>
            </w:r>
          </w:p>
        </w:tc>
        <w:tc>
          <w:tcPr>
            <w:tcW w:w="382" w:type="pct"/>
            <w:vMerge w:val="restart"/>
            <w:vAlign w:val="center"/>
            <w:hideMark/>
          </w:tcPr>
          <w:p w14:paraId="2ECE56F2"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3CEA448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0253B4E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04EDA4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C19AF8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06F28E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38015FC" w14:textId="77777777" w:rsidR="00032EC9" w:rsidRPr="009171D1" w:rsidRDefault="00032EC9" w:rsidP="00A01CBB">
            <w:pPr>
              <w:pStyle w:val="TAC"/>
              <w:rPr>
                <w:rFonts w:cs="Arial"/>
                <w:szCs w:val="18"/>
              </w:rPr>
            </w:pPr>
            <w:r w:rsidRPr="009171D1">
              <w:rPr>
                <w:rFonts w:cs="Arial"/>
                <w:szCs w:val="18"/>
              </w:rPr>
              <w:t>501500</w:t>
            </w:r>
          </w:p>
        </w:tc>
        <w:tc>
          <w:tcPr>
            <w:tcW w:w="394" w:type="pct"/>
            <w:vAlign w:val="center"/>
          </w:tcPr>
          <w:p w14:paraId="33D81AA5" w14:textId="77777777" w:rsidR="00032EC9" w:rsidRPr="009171D1" w:rsidRDefault="00032EC9" w:rsidP="00A01CBB">
            <w:pPr>
              <w:pStyle w:val="TAC"/>
              <w:rPr>
                <w:rFonts w:cs="Arial"/>
                <w:szCs w:val="18"/>
              </w:rPr>
            </w:pPr>
            <w:r w:rsidRPr="009171D1">
              <w:rPr>
                <w:rFonts w:cs="Arial"/>
                <w:szCs w:val="18"/>
              </w:rPr>
              <w:t>2507.5</w:t>
            </w:r>
          </w:p>
        </w:tc>
        <w:tc>
          <w:tcPr>
            <w:tcW w:w="439" w:type="pct"/>
            <w:vAlign w:val="center"/>
          </w:tcPr>
          <w:p w14:paraId="04830B54" w14:textId="77777777" w:rsidR="00032EC9" w:rsidRPr="009171D1" w:rsidRDefault="00032EC9" w:rsidP="00A01CBB">
            <w:pPr>
              <w:pStyle w:val="TAC"/>
              <w:rPr>
                <w:rFonts w:cs="Arial"/>
                <w:szCs w:val="18"/>
              </w:rPr>
            </w:pPr>
            <w:r w:rsidRPr="009171D1">
              <w:rPr>
                <w:rFonts w:cs="Arial"/>
                <w:szCs w:val="18"/>
              </w:rPr>
              <w:t>525500</w:t>
            </w:r>
          </w:p>
        </w:tc>
        <w:tc>
          <w:tcPr>
            <w:tcW w:w="394" w:type="pct"/>
            <w:vAlign w:val="center"/>
          </w:tcPr>
          <w:p w14:paraId="325651C2" w14:textId="77777777" w:rsidR="00032EC9" w:rsidRPr="009171D1" w:rsidRDefault="00032EC9" w:rsidP="00A01CBB">
            <w:pPr>
              <w:pStyle w:val="TAC"/>
              <w:rPr>
                <w:rFonts w:cs="Arial"/>
                <w:szCs w:val="18"/>
              </w:rPr>
            </w:pPr>
            <w:r w:rsidRPr="009171D1">
              <w:rPr>
                <w:rFonts w:cs="Arial"/>
                <w:szCs w:val="18"/>
              </w:rPr>
              <w:t>2627.5</w:t>
            </w:r>
          </w:p>
        </w:tc>
        <w:tc>
          <w:tcPr>
            <w:tcW w:w="494" w:type="pct"/>
            <w:vMerge w:val="restart"/>
            <w:vAlign w:val="center"/>
          </w:tcPr>
          <w:p w14:paraId="348B5AD1"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6127C78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6DACA65A" w14:textId="77777777" w:rsidTr="00A01CBB">
        <w:trPr>
          <w:trHeight w:val="86"/>
        </w:trPr>
        <w:tc>
          <w:tcPr>
            <w:tcW w:w="303" w:type="pct"/>
            <w:vMerge/>
            <w:vAlign w:val="center"/>
          </w:tcPr>
          <w:p w14:paraId="6666863C" w14:textId="77777777" w:rsidR="00032EC9" w:rsidRPr="009171D1" w:rsidRDefault="00032EC9" w:rsidP="00A01CBB">
            <w:pPr>
              <w:pStyle w:val="TAC"/>
              <w:rPr>
                <w:rFonts w:eastAsia="Yu Mincho" w:cs="Arial"/>
                <w:szCs w:val="18"/>
              </w:rPr>
            </w:pPr>
          </w:p>
        </w:tc>
        <w:tc>
          <w:tcPr>
            <w:tcW w:w="382" w:type="pct"/>
            <w:vMerge/>
            <w:vAlign w:val="center"/>
          </w:tcPr>
          <w:p w14:paraId="0638A436" w14:textId="77777777" w:rsidR="00032EC9" w:rsidRPr="009171D1" w:rsidRDefault="00032EC9" w:rsidP="00A01CBB">
            <w:pPr>
              <w:pStyle w:val="TAC"/>
              <w:rPr>
                <w:rFonts w:eastAsia="Yu Mincho" w:cs="Arial"/>
                <w:szCs w:val="18"/>
              </w:rPr>
            </w:pPr>
          </w:p>
        </w:tc>
        <w:tc>
          <w:tcPr>
            <w:tcW w:w="299" w:type="pct"/>
            <w:vMerge/>
            <w:vAlign w:val="center"/>
          </w:tcPr>
          <w:p w14:paraId="46005B1F" w14:textId="77777777" w:rsidR="00032EC9" w:rsidRPr="009171D1" w:rsidRDefault="00032EC9" w:rsidP="00A01CBB">
            <w:pPr>
              <w:pStyle w:val="TAC"/>
              <w:rPr>
                <w:rFonts w:cs="Arial"/>
                <w:szCs w:val="18"/>
                <w:lang w:eastAsia="zh-CN"/>
              </w:rPr>
            </w:pPr>
          </w:p>
        </w:tc>
        <w:tc>
          <w:tcPr>
            <w:tcW w:w="464" w:type="pct"/>
            <w:vMerge/>
            <w:vAlign w:val="center"/>
          </w:tcPr>
          <w:p w14:paraId="16B4943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C9802BC" w14:textId="77777777" w:rsidR="00032EC9" w:rsidRPr="009171D1" w:rsidRDefault="00032EC9" w:rsidP="00A01CBB">
            <w:pPr>
              <w:pStyle w:val="TAC"/>
              <w:rPr>
                <w:rFonts w:cs="Arial"/>
                <w:szCs w:val="18"/>
              </w:rPr>
            </w:pPr>
            <w:r w:rsidRPr="009171D1">
              <w:rPr>
                <w:rFonts w:cs="Arial"/>
                <w:szCs w:val="18"/>
              </w:rPr>
              <w:t>507000</w:t>
            </w:r>
          </w:p>
        </w:tc>
        <w:tc>
          <w:tcPr>
            <w:tcW w:w="394" w:type="pct"/>
            <w:vAlign w:val="center"/>
          </w:tcPr>
          <w:p w14:paraId="2EADC42F" w14:textId="77777777" w:rsidR="00032EC9" w:rsidRPr="009171D1" w:rsidRDefault="00032EC9" w:rsidP="00A01CBB">
            <w:pPr>
              <w:pStyle w:val="TAC"/>
              <w:rPr>
                <w:rFonts w:cs="Arial"/>
                <w:szCs w:val="18"/>
              </w:rPr>
            </w:pPr>
            <w:r w:rsidRPr="009171D1">
              <w:rPr>
                <w:rFonts w:cs="Arial"/>
                <w:szCs w:val="18"/>
              </w:rPr>
              <w:t>2535</w:t>
            </w:r>
          </w:p>
        </w:tc>
        <w:tc>
          <w:tcPr>
            <w:tcW w:w="439" w:type="pct"/>
            <w:vAlign w:val="center"/>
          </w:tcPr>
          <w:p w14:paraId="5B4C0967" w14:textId="77777777" w:rsidR="00032EC9" w:rsidRPr="009171D1" w:rsidRDefault="00032EC9" w:rsidP="00A01CBB">
            <w:pPr>
              <w:pStyle w:val="TAC"/>
              <w:rPr>
                <w:rFonts w:cs="Arial"/>
                <w:szCs w:val="18"/>
              </w:rPr>
            </w:pPr>
            <w:r w:rsidRPr="009171D1">
              <w:rPr>
                <w:rFonts w:cs="Arial"/>
                <w:szCs w:val="18"/>
              </w:rPr>
              <w:t>531000</w:t>
            </w:r>
          </w:p>
        </w:tc>
        <w:tc>
          <w:tcPr>
            <w:tcW w:w="394" w:type="pct"/>
            <w:vAlign w:val="center"/>
          </w:tcPr>
          <w:p w14:paraId="0F119574" w14:textId="77777777" w:rsidR="00032EC9" w:rsidRPr="009171D1" w:rsidRDefault="00032EC9" w:rsidP="00A01CBB">
            <w:pPr>
              <w:pStyle w:val="TAC"/>
              <w:rPr>
                <w:rFonts w:cs="Arial"/>
                <w:szCs w:val="18"/>
              </w:rPr>
            </w:pPr>
            <w:r w:rsidRPr="009171D1">
              <w:rPr>
                <w:rFonts w:cs="Arial"/>
                <w:szCs w:val="18"/>
              </w:rPr>
              <w:t>2655</w:t>
            </w:r>
          </w:p>
        </w:tc>
        <w:tc>
          <w:tcPr>
            <w:tcW w:w="494" w:type="pct"/>
            <w:vMerge/>
            <w:vAlign w:val="center"/>
          </w:tcPr>
          <w:p w14:paraId="309F3F3C" w14:textId="77777777" w:rsidR="00032EC9" w:rsidRPr="009171D1" w:rsidRDefault="00032EC9" w:rsidP="00A01CBB">
            <w:pPr>
              <w:pStyle w:val="TAC"/>
              <w:rPr>
                <w:rFonts w:eastAsia="Yu Mincho" w:cs="Arial"/>
                <w:szCs w:val="18"/>
              </w:rPr>
            </w:pPr>
          </w:p>
        </w:tc>
        <w:tc>
          <w:tcPr>
            <w:tcW w:w="582" w:type="pct"/>
            <w:vMerge/>
            <w:vAlign w:val="center"/>
          </w:tcPr>
          <w:p w14:paraId="6849AE32" w14:textId="77777777" w:rsidR="00032EC9" w:rsidRPr="009171D1" w:rsidRDefault="00032EC9" w:rsidP="00A01CBB">
            <w:pPr>
              <w:pStyle w:val="TAC"/>
              <w:rPr>
                <w:rFonts w:eastAsia="Yu Mincho" w:cs="Arial"/>
                <w:szCs w:val="18"/>
              </w:rPr>
            </w:pPr>
          </w:p>
        </w:tc>
      </w:tr>
      <w:tr w:rsidR="00032EC9" w:rsidRPr="009171D1" w14:paraId="4664355F" w14:textId="77777777" w:rsidTr="00A01CBB">
        <w:trPr>
          <w:trHeight w:val="86"/>
        </w:trPr>
        <w:tc>
          <w:tcPr>
            <w:tcW w:w="303" w:type="pct"/>
            <w:vMerge/>
            <w:vAlign w:val="center"/>
          </w:tcPr>
          <w:p w14:paraId="1376C402" w14:textId="77777777" w:rsidR="00032EC9" w:rsidRPr="009171D1" w:rsidRDefault="00032EC9" w:rsidP="00A01CBB">
            <w:pPr>
              <w:pStyle w:val="TAC"/>
              <w:rPr>
                <w:rFonts w:eastAsia="Yu Mincho" w:cs="Arial"/>
                <w:szCs w:val="18"/>
              </w:rPr>
            </w:pPr>
          </w:p>
        </w:tc>
        <w:tc>
          <w:tcPr>
            <w:tcW w:w="382" w:type="pct"/>
            <w:vMerge/>
            <w:vAlign w:val="center"/>
          </w:tcPr>
          <w:p w14:paraId="4E4A3733" w14:textId="77777777" w:rsidR="00032EC9" w:rsidRPr="009171D1" w:rsidRDefault="00032EC9" w:rsidP="00A01CBB">
            <w:pPr>
              <w:pStyle w:val="TAC"/>
              <w:rPr>
                <w:rFonts w:eastAsia="Yu Mincho" w:cs="Arial"/>
                <w:szCs w:val="18"/>
              </w:rPr>
            </w:pPr>
          </w:p>
        </w:tc>
        <w:tc>
          <w:tcPr>
            <w:tcW w:w="299" w:type="pct"/>
            <w:vMerge/>
            <w:vAlign w:val="center"/>
          </w:tcPr>
          <w:p w14:paraId="10347B65" w14:textId="77777777" w:rsidR="00032EC9" w:rsidRPr="009171D1" w:rsidRDefault="00032EC9" w:rsidP="00A01CBB">
            <w:pPr>
              <w:pStyle w:val="TAC"/>
              <w:rPr>
                <w:rFonts w:cs="Arial"/>
                <w:szCs w:val="18"/>
                <w:lang w:eastAsia="zh-CN"/>
              </w:rPr>
            </w:pPr>
          </w:p>
        </w:tc>
        <w:tc>
          <w:tcPr>
            <w:tcW w:w="464" w:type="pct"/>
            <w:vMerge/>
            <w:vAlign w:val="center"/>
          </w:tcPr>
          <w:p w14:paraId="486E795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5B6ED67" w14:textId="77777777" w:rsidR="00032EC9" w:rsidRPr="009171D1" w:rsidRDefault="00032EC9" w:rsidP="00A01CBB">
            <w:pPr>
              <w:pStyle w:val="TAC"/>
              <w:rPr>
                <w:rFonts w:cs="Arial"/>
                <w:szCs w:val="18"/>
              </w:rPr>
            </w:pPr>
            <w:r w:rsidRPr="009171D1">
              <w:rPr>
                <w:rFonts w:cs="Arial"/>
                <w:szCs w:val="18"/>
              </w:rPr>
              <w:t>512500</w:t>
            </w:r>
          </w:p>
        </w:tc>
        <w:tc>
          <w:tcPr>
            <w:tcW w:w="394" w:type="pct"/>
            <w:vAlign w:val="center"/>
          </w:tcPr>
          <w:p w14:paraId="65BE67A6" w14:textId="77777777" w:rsidR="00032EC9" w:rsidRPr="009171D1" w:rsidRDefault="00032EC9" w:rsidP="00A01CBB">
            <w:pPr>
              <w:pStyle w:val="TAC"/>
              <w:rPr>
                <w:rFonts w:cs="Arial"/>
                <w:szCs w:val="18"/>
              </w:rPr>
            </w:pPr>
            <w:r w:rsidRPr="009171D1">
              <w:rPr>
                <w:rFonts w:cs="Arial"/>
                <w:szCs w:val="18"/>
              </w:rPr>
              <w:t>2562.5</w:t>
            </w:r>
          </w:p>
        </w:tc>
        <w:tc>
          <w:tcPr>
            <w:tcW w:w="439" w:type="pct"/>
            <w:vAlign w:val="center"/>
          </w:tcPr>
          <w:p w14:paraId="549B4656" w14:textId="77777777" w:rsidR="00032EC9" w:rsidRPr="009171D1" w:rsidRDefault="00032EC9" w:rsidP="00A01CBB">
            <w:pPr>
              <w:pStyle w:val="TAC"/>
              <w:rPr>
                <w:rFonts w:cs="Arial"/>
                <w:szCs w:val="18"/>
              </w:rPr>
            </w:pPr>
            <w:r w:rsidRPr="009171D1">
              <w:rPr>
                <w:rFonts w:cs="Arial"/>
                <w:szCs w:val="18"/>
              </w:rPr>
              <w:t>536500</w:t>
            </w:r>
          </w:p>
        </w:tc>
        <w:tc>
          <w:tcPr>
            <w:tcW w:w="394" w:type="pct"/>
            <w:vAlign w:val="center"/>
          </w:tcPr>
          <w:p w14:paraId="63E634D2" w14:textId="77777777" w:rsidR="00032EC9" w:rsidRPr="009171D1" w:rsidRDefault="00032EC9" w:rsidP="00A01CBB">
            <w:pPr>
              <w:pStyle w:val="TAC"/>
              <w:rPr>
                <w:rFonts w:cs="Arial"/>
                <w:szCs w:val="18"/>
              </w:rPr>
            </w:pPr>
            <w:r w:rsidRPr="009171D1">
              <w:rPr>
                <w:rFonts w:cs="Arial"/>
                <w:szCs w:val="18"/>
              </w:rPr>
              <w:t>2682.5</w:t>
            </w:r>
          </w:p>
        </w:tc>
        <w:tc>
          <w:tcPr>
            <w:tcW w:w="494" w:type="pct"/>
            <w:vMerge/>
            <w:vAlign w:val="center"/>
          </w:tcPr>
          <w:p w14:paraId="1185457E" w14:textId="77777777" w:rsidR="00032EC9" w:rsidRPr="009171D1" w:rsidRDefault="00032EC9" w:rsidP="00A01CBB">
            <w:pPr>
              <w:pStyle w:val="TAC"/>
              <w:rPr>
                <w:rFonts w:eastAsia="Yu Mincho" w:cs="Arial"/>
                <w:szCs w:val="18"/>
              </w:rPr>
            </w:pPr>
          </w:p>
        </w:tc>
        <w:tc>
          <w:tcPr>
            <w:tcW w:w="582" w:type="pct"/>
            <w:vMerge/>
            <w:vAlign w:val="center"/>
          </w:tcPr>
          <w:p w14:paraId="40C7A726" w14:textId="77777777" w:rsidR="00032EC9" w:rsidRPr="009171D1" w:rsidRDefault="00032EC9" w:rsidP="00A01CBB">
            <w:pPr>
              <w:pStyle w:val="TAC"/>
              <w:rPr>
                <w:rFonts w:eastAsia="Yu Mincho" w:cs="Arial"/>
                <w:szCs w:val="18"/>
              </w:rPr>
            </w:pPr>
          </w:p>
        </w:tc>
      </w:tr>
      <w:tr w:rsidR="00032EC9" w:rsidRPr="009171D1" w14:paraId="3277D781" w14:textId="77777777" w:rsidTr="00A01CBB">
        <w:trPr>
          <w:trHeight w:val="324"/>
        </w:trPr>
        <w:tc>
          <w:tcPr>
            <w:tcW w:w="303" w:type="pct"/>
            <w:vMerge w:val="restart"/>
            <w:vAlign w:val="center"/>
            <w:hideMark/>
          </w:tcPr>
          <w:p w14:paraId="0D604BD1" w14:textId="77777777" w:rsidR="00032EC9" w:rsidRPr="009171D1" w:rsidRDefault="00032EC9" w:rsidP="00A01CBB">
            <w:pPr>
              <w:pStyle w:val="TAC"/>
              <w:rPr>
                <w:rFonts w:eastAsia="Yu Mincho" w:cs="Arial"/>
                <w:szCs w:val="18"/>
              </w:rPr>
            </w:pPr>
            <w:r w:rsidRPr="009171D1">
              <w:rPr>
                <w:rFonts w:eastAsia="Yu Mincho" w:cs="Arial"/>
                <w:szCs w:val="18"/>
              </w:rPr>
              <w:t>n8</w:t>
            </w:r>
          </w:p>
        </w:tc>
        <w:tc>
          <w:tcPr>
            <w:tcW w:w="382" w:type="pct"/>
            <w:vMerge w:val="restart"/>
            <w:vAlign w:val="center"/>
            <w:hideMark/>
          </w:tcPr>
          <w:p w14:paraId="42493D49"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0EC0E161"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1893012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A9F46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B5AABB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07B183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D5E17A2" w14:textId="77777777" w:rsidR="00032EC9" w:rsidRPr="009171D1" w:rsidRDefault="00032EC9" w:rsidP="00A01CBB">
            <w:pPr>
              <w:pStyle w:val="TAC"/>
              <w:rPr>
                <w:rFonts w:cs="Arial"/>
                <w:szCs w:val="18"/>
              </w:rPr>
            </w:pPr>
            <w:r w:rsidRPr="009171D1">
              <w:rPr>
                <w:rFonts w:cs="Arial"/>
                <w:szCs w:val="18"/>
              </w:rPr>
              <w:t>177500</w:t>
            </w:r>
          </w:p>
        </w:tc>
        <w:tc>
          <w:tcPr>
            <w:tcW w:w="394" w:type="pct"/>
            <w:vAlign w:val="center"/>
          </w:tcPr>
          <w:p w14:paraId="3DBD6729" w14:textId="77777777" w:rsidR="00032EC9" w:rsidRPr="009171D1" w:rsidRDefault="00032EC9" w:rsidP="00A01CBB">
            <w:pPr>
              <w:pStyle w:val="TAC"/>
              <w:rPr>
                <w:rFonts w:cs="Arial"/>
                <w:szCs w:val="18"/>
              </w:rPr>
            </w:pPr>
            <w:r w:rsidRPr="009171D1">
              <w:rPr>
                <w:rFonts w:cs="Arial"/>
                <w:szCs w:val="18"/>
              </w:rPr>
              <w:t>887.5</w:t>
            </w:r>
          </w:p>
        </w:tc>
        <w:tc>
          <w:tcPr>
            <w:tcW w:w="439" w:type="pct"/>
            <w:vAlign w:val="center"/>
          </w:tcPr>
          <w:p w14:paraId="262B6A69" w14:textId="77777777" w:rsidR="00032EC9" w:rsidRPr="009171D1" w:rsidRDefault="00032EC9" w:rsidP="00A01CBB">
            <w:pPr>
              <w:pStyle w:val="TAC"/>
              <w:rPr>
                <w:rFonts w:cs="Arial"/>
                <w:szCs w:val="18"/>
              </w:rPr>
            </w:pPr>
            <w:r w:rsidRPr="009171D1">
              <w:rPr>
                <w:rFonts w:cs="Arial"/>
                <w:szCs w:val="18"/>
              </w:rPr>
              <w:t>186500</w:t>
            </w:r>
          </w:p>
        </w:tc>
        <w:tc>
          <w:tcPr>
            <w:tcW w:w="394" w:type="pct"/>
            <w:vAlign w:val="center"/>
          </w:tcPr>
          <w:p w14:paraId="6A9E01CD" w14:textId="77777777" w:rsidR="00032EC9" w:rsidRPr="009171D1" w:rsidRDefault="00032EC9" w:rsidP="00A01CBB">
            <w:pPr>
              <w:pStyle w:val="TAC"/>
              <w:rPr>
                <w:rFonts w:cs="Arial"/>
                <w:szCs w:val="18"/>
              </w:rPr>
            </w:pPr>
            <w:r w:rsidRPr="009171D1">
              <w:rPr>
                <w:rFonts w:cs="Arial"/>
                <w:szCs w:val="18"/>
              </w:rPr>
              <w:t>932.5</w:t>
            </w:r>
          </w:p>
        </w:tc>
        <w:tc>
          <w:tcPr>
            <w:tcW w:w="494" w:type="pct"/>
            <w:vMerge w:val="restart"/>
            <w:vAlign w:val="center"/>
          </w:tcPr>
          <w:p w14:paraId="4AB81680" w14:textId="77777777" w:rsidR="00032EC9" w:rsidRPr="009171D1" w:rsidRDefault="00032EC9" w:rsidP="00A01CBB">
            <w:pPr>
              <w:pStyle w:val="TAC"/>
              <w:rPr>
                <w:rFonts w:eastAsia="Yu Mincho" w:cs="Arial"/>
                <w:szCs w:val="18"/>
              </w:rPr>
            </w:pPr>
            <w:r w:rsidRPr="009171D1">
              <w:rPr>
                <w:rFonts w:cs="Arial"/>
                <w:szCs w:val="18"/>
              </w:rPr>
              <w:t>25@54</w:t>
            </w:r>
          </w:p>
        </w:tc>
        <w:tc>
          <w:tcPr>
            <w:tcW w:w="582" w:type="pct"/>
            <w:vMerge w:val="restart"/>
            <w:vAlign w:val="center"/>
          </w:tcPr>
          <w:p w14:paraId="1343FE1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2EBFC2D8" w14:textId="77777777" w:rsidTr="00A01CBB">
        <w:trPr>
          <w:trHeight w:val="86"/>
        </w:trPr>
        <w:tc>
          <w:tcPr>
            <w:tcW w:w="303" w:type="pct"/>
            <w:vMerge/>
            <w:vAlign w:val="center"/>
          </w:tcPr>
          <w:p w14:paraId="3A934236" w14:textId="77777777" w:rsidR="00032EC9" w:rsidRPr="009171D1" w:rsidRDefault="00032EC9" w:rsidP="00A01CBB">
            <w:pPr>
              <w:pStyle w:val="TAC"/>
              <w:rPr>
                <w:rFonts w:eastAsia="Yu Mincho" w:cs="Arial"/>
                <w:szCs w:val="18"/>
              </w:rPr>
            </w:pPr>
          </w:p>
        </w:tc>
        <w:tc>
          <w:tcPr>
            <w:tcW w:w="382" w:type="pct"/>
            <w:vMerge/>
            <w:vAlign w:val="center"/>
          </w:tcPr>
          <w:p w14:paraId="3E5FDCFF" w14:textId="77777777" w:rsidR="00032EC9" w:rsidRPr="009171D1" w:rsidRDefault="00032EC9" w:rsidP="00A01CBB">
            <w:pPr>
              <w:pStyle w:val="TAC"/>
              <w:rPr>
                <w:rFonts w:eastAsia="Yu Mincho" w:cs="Arial"/>
                <w:szCs w:val="18"/>
              </w:rPr>
            </w:pPr>
          </w:p>
        </w:tc>
        <w:tc>
          <w:tcPr>
            <w:tcW w:w="299" w:type="pct"/>
            <w:vMerge/>
            <w:vAlign w:val="center"/>
          </w:tcPr>
          <w:p w14:paraId="7EADF222" w14:textId="77777777" w:rsidR="00032EC9" w:rsidRPr="009171D1" w:rsidRDefault="00032EC9" w:rsidP="00A01CBB">
            <w:pPr>
              <w:pStyle w:val="TAC"/>
              <w:rPr>
                <w:rFonts w:cs="Arial"/>
                <w:szCs w:val="18"/>
                <w:lang w:eastAsia="zh-CN"/>
              </w:rPr>
            </w:pPr>
          </w:p>
        </w:tc>
        <w:tc>
          <w:tcPr>
            <w:tcW w:w="464" w:type="pct"/>
            <w:vMerge/>
            <w:vAlign w:val="center"/>
          </w:tcPr>
          <w:p w14:paraId="722EF7D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6834B40" w14:textId="77777777" w:rsidR="00032EC9" w:rsidRPr="009171D1" w:rsidRDefault="00032EC9" w:rsidP="00A01CBB">
            <w:pPr>
              <w:pStyle w:val="TAC"/>
              <w:rPr>
                <w:rFonts w:cs="Arial"/>
                <w:szCs w:val="18"/>
              </w:rPr>
            </w:pPr>
            <w:r w:rsidRPr="009171D1">
              <w:rPr>
                <w:rFonts w:cs="Arial"/>
                <w:szCs w:val="18"/>
              </w:rPr>
              <w:t>179500</w:t>
            </w:r>
          </w:p>
        </w:tc>
        <w:tc>
          <w:tcPr>
            <w:tcW w:w="394" w:type="pct"/>
            <w:vAlign w:val="center"/>
          </w:tcPr>
          <w:p w14:paraId="65EAA2C0" w14:textId="77777777" w:rsidR="00032EC9" w:rsidRPr="009171D1" w:rsidRDefault="00032EC9" w:rsidP="00A01CBB">
            <w:pPr>
              <w:pStyle w:val="TAC"/>
              <w:rPr>
                <w:rFonts w:cs="Arial"/>
                <w:szCs w:val="18"/>
              </w:rPr>
            </w:pPr>
            <w:r w:rsidRPr="009171D1">
              <w:rPr>
                <w:rFonts w:cs="Arial"/>
                <w:szCs w:val="18"/>
              </w:rPr>
              <w:t>897.5</w:t>
            </w:r>
          </w:p>
        </w:tc>
        <w:tc>
          <w:tcPr>
            <w:tcW w:w="439" w:type="pct"/>
            <w:vAlign w:val="center"/>
          </w:tcPr>
          <w:p w14:paraId="75728B0B" w14:textId="77777777" w:rsidR="00032EC9" w:rsidRPr="009171D1" w:rsidRDefault="00032EC9" w:rsidP="00A01CBB">
            <w:pPr>
              <w:pStyle w:val="TAC"/>
              <w:rPr>
                <w:rFonts w:cs="Arial"/>
                <w:szCs w:val="18"/>
              </w:rPr>
            </w:pPr>
            <w:r w:rsidRPr="009171D1">
              <w:rPr>
                <w:rFonts w:cs="Arial"/>
                <w:szCs w:val="18"/>
              </w:rPr>
              <w:t>188500</w:t>
            </w:r>
          </w:p>
        </w:tc>
        <w:tc>
          <w:tcPr>
            <w:tcW w:w="394" w:type="pct"/>
            <w:vAlign w:val="center"/>
          </w:tcPr>
          <w:p w14:paraId="464D2965" w14:textId="77777777" w:rsidR="00032EC9" w:rsidRPr="009171D1" w:rsidRDefault="00032EC9" w:rsidP="00A01CBB">
            <w:pPr>
              <w:pStyle w:val="TAC"/>
              <w:rPr>
                <w:rFonts w:cs="Arial"/>
                <w:szCs w:val="18"/>
              </w:rPr>
            </w:pPr>
            <w:r w:rsidRPr="009171D1">
              <w:rPr>
                <w:rFonts w:cs="Arial"/>
                <w:szCs w:val="18"/>
              </w:rPr>
              <w:t>942.5</w:t>
            </w:r>
          </w:p>
        </w:tc>
        <w:tc>
          <w:tcPr>
            <w:tcW w:w="494" w:type="pct"/>
            <w:vMerge/>
            <w:vAlign w:val="center"/>
          </w:tcPr>
          <w:p w14:paraId="1939E009" w14:textId="77777777" w:rsidR="00032EC9" w:rsidRPr="009171D1" w:rsidRDefault="00032EC9" w:rsidP="00A01CBB">
            <w:pPr>
              <w:pStyle w:val="TAC"/>
              <w:rPr>
                <w:rFonts w:eastAsia="Yu Mincho" w:cs="Arial"/>
                <w:szCs w:val="18"/>
              </w:rPr>
            </w:pPr>
          </w:p>
        </w:tc>
        <w:tc>
          <w:tcPr>
            <w:tcW w:w="582" w:type="pct"/>
            <w:vMerge/>
            <w:vAlign w:val="center"/>
          </w:tcPr>
          <w:p w14:paraId="5C5472AA" w14:textId="77777777" w:rsidR="00032EC9" w:rsidRPr="009171D1" w:rsidRDefault="00032EC9" w:rsidP="00A01CBB">
            <w:pPr>
              <w:pStyle w:val="TAC"/>
              <w:rPr>
                <w:rFonts w:eastAsia="Yu Mincho" w:cs="Arial"/>
                <w:szCs w:val="18"/>
              </w:rPr>
            </w:pPr>
          </w:p>
        </w:tc>
      </w:tr>
      <w:tr w:rsidR="00032EC9" w:rsidRPr="009171D1" w14:paraId="108F2450" w14:textId="77777777" w:rsidTr="00A01CBB">
        <w:trPr>
          <w:trHeight w:val="86"/>
        </w:trPr>
        <w:tc>
          <w:tcPr>
            <w:tcW w:w="303" w:type="pct"/>
            <w:vMerge/>
            <w:vAlign w:val="center"/>
          </w:tcPr>
          <w:p w14:paraId="0DA29F34" w14:textId="77777777" w:rsidR="00032EC9" w:rsidRPr="009171D1" w:rsidRDefault="00032EC9" w:rsidP="00A01CBB">
            <w:pPr>
              <w:pStyle w:val="TAC"/>
              <w:rPr>
                <w:rFonts w:eastAsia="Yu Mincho" w:cs="Arial"/>
                <w:szCs w:val="18"/>
              </w:rPr>
            </w:pPr>
          </w:p>
        </w:tc>
        <w:tc>
          <w:tcPr>
            <w:tcW w:w="382" w:type="pct"/>
            <w:vMerge/>
            <w:vAlign w:val="center"/>
          </w:tcPr>
          <w:p w14:paraId="32C2535A" w14:textId="77777777" w:rsidR="00032EC9" w:rsidRPr="009171D1" w:rsidRDefault="00032EC9" w:rsidP="00A01CBB">
            <w:pPr>
              <w:pStyle w:val="TAC"/>
              <w:rPr>
                <w:rFonts w:eastAsia="Yu Mincho" w:cs="Arial"/>
                <w:szCs w:val="18"/>
              </w:rPr>
            </w:pPr>
          </w:p>
        </w:tc>
        <w:tc>
          <w:tcPr>
            <w:tcW w:w="299" w:type="pct"/>
            <w:vMerge/>
            <w:vAlign w:val="center"/>
          </w:tcPr>
          <w:p w14:paraId="640465C8" w14:textId="77777777" w:rsidR="00032EC9" w:rsidRPr="009171D1" w:rsidRDefault="00032EC9" w:rsidP="00A01CBB">
            <w:pPr>
              <w:pStyle w:val="TAC"/>
              <w:rPr>
                <w:rFonts w:cs="Arial"/>
                <w:szCs w:val="18"/>
                <w:lang w:eastAsia="zh-CN"/>
              </w:rPr>
            </w:pPr>
          </w:p>
        </w:tc>
        <w:tc>
          <w:tcPr>
            <w:tcW w:w="464" w:type="pct"/>
            <w:vMerge/>
            <w:vAlign w:val="center"/>
          </w:tcPr>
          <w:p w14:paraId="17C18B7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EF63AA6" w14:textId="77777777" w:rsidR="00032EC9" w:rsidRPr="009171D1" w:rsidRDefault="00032EC9" w:rsidP="00A01CBB">
            <w:pPr>
              <w:pStyle w:val="TAC"/>
              <w:rPr>
                <w:rFonts w:cs="Arial"/>
                <w:szCs w:val="18"/>
              </w:rPr>
            </w:pPr>
            <w:r w:rsidRPr="009171D1">
              <w:rPr>
                <w:rFonts w:cs="Arial"/>
                <w:szCs w:val="18"/>
              </w:rPr>
              <w:t>181500</w:t>
            </w:r>
          </w:p>
        </w:tc>
        <w:tc>
          <w:tcPr>
            <w:tcW w:w="394" w:type="pct"/>
            <w:vAlign w:val="center"/>
          </w:tcPr>
          <w:p w14:paraId="3734CF5E" w14:textId="77777777" w:rsidR="00032EC9" w:rsidRPr="009171D1" w:rsidRDefault="00032EC9" w:rsidP="00A01CBB">
            <w:pPr>
              <w:pStyle w:val="TAC"/>
              <w:rPr>
                <w:rFonts w:cs="Arial"/>
                <w:szCs w:val="18"/>
              </w:rPr>
            </w:pPr>
            <w:r w:rsidRPr="009171D1">
              <w:rPr>
                <w:rFonts w:cs="Arial"/>
                <w:szCs w:val="18"/>
              </w:rPr>
              <w:t>907.5</w:t>
            </w:r>
          </w:p>
        </w:tc>
        <w:tc>
          <w:tcPr>
            <w:tcW w:w="439" w:type="pct"/>
            <w:vAlign w:val="center"/>
          </w:tcPr>
          <w:p w14:paraId="0004138E" w14:textId="77777777" w:rsidR="00032EC9" w:rsidRPr="009171D1" w:rsidRDefault="00032EC9" w:rsidP="00A01CBB">
            <w:pPr>
              <w:pStyle w:val="TAC"/>
              <w:rPr>
                <w:rFonts w:cs="Arial"/>
                <w:szCs w:val="18"/>
              </w:rPr>
            </w:pPr>
            <w:r w:rsidRPr="009171D1">
              <w:rPr>
                <w:rFonts w:cs="Arial"/>
                <w:szCs w:val="18"/>
              </w:rPr>
              <w:t>190500</w:t>
            </w:r>
          </w:p>
        </w:tc>
        <w:tc>
          <w:tcPr>
            <w:tcW w:w="394" w:type="pct"/>
            <w:vAlign w:val="center"/>
          </w:tcPr>
          <w:p w14:paraId="376EF039" w14:textId="77777777" w:rsidR="00032EC9" w:rsidRPr="009171D1" w:rsidRDefault="00032EC9" w:rsidP="00A01CBB">
            <w:pPr>
              <w:pStyle w:val="TAC"/>
              <w:rPr>
                <w:rFonts w:cs="Arial"/>
                <w:szCs w:val="18"/>
              </w:rPr>
            </w:pPr>
            <w:r w:rsidRPr="009171D1">
              <w:rPr>
                <w:rFonts w:cs="Arial"/>
                <w:szCs w:val="18"/>
              </w:rPr>
              <w:t>952.5</w:t>
            </w:r>
          </w:p>
        </w:tc>
        <w:tc>
          <w:tcPr>
            <w:tcW w:w="494" w:type="pct"/>
            <w:vMerge/>
            <w:vAlign w:val="center"/>
          </w:tcPr>
          <w:p w14:paraId="3602990B" w14:textId="77777777" w:rsidR="00032EC9" w:rsidRPr="009171D1" w:rsidRDefault="00032EC9" w:rsidP="00A01CBB">
            <w:pPr>
              <w:pStyle w:val="TAC"/>
              <w:rPr>
                <w:rFonts w:eastAsia="Yu Mincho" w:cs="Arial"/>
                <w:szCs w:val="18"/>
              </w:rPr>
            </w:pPr>
          </w:p>
        </w:tc>
        <w:tc>
          <w:tcPr>
            <w:tcW w:w="582" w:type="pct"/>
            <w:vMerge/>
            <w:vAlign w:val="center"/>
          </w:tcPr>
          <w:p w14:paraId="1CB616A3" w14:textId="77777777" w:rsidR="00032EC9" w:rsidRPr="009171D1" w:rsidRDefault="00032EC9" w:rsidP="00A01CBB">
            <w:pPr>
              <w:pStyle w:val="TAC"/>
              <w:rPr>
                <w:rFonts w:eastAsia="Yu Mincho" w:cs="Arial"/>
                <w:szCs w:val="18"/>
              </w:rPr>
            </w:pPr>
          </w:p>
        </w:tc>
      </w:tr>
      <w:tr w:rsidR="00032EC9" w:rsidRPr="009171D1" w14:paraId="4993E307" w14:textId="77777777" w:rsidTr="00A01CBB">
        <w:trPr>
          <w:trHeight w:val="86"/>
        </w:trPr>
        <w:tc>
          <w:tcPr>
            <w:tcW w:w="303" w:type="pct"/>
            <w:vMerge w:val="restart"/>
            <w:vAlign w:val="center"/>
            <w:hideMark/>
          </w:tcPr>
          <w:p w14:paraId="5E70D446" w14:textId="77777777" w:rsidR="00032EC9" w:rsidRPr="009171D1" w:rsidRDefault="00032EC9" w:rsidP="00A01CBB">
            <w:pPr>
              <w:pStyle w:val="TAC"/>
              <w:rPr>
                <w:rFonts w:cs="Arial"/>
                <w:szCs w:val="18"/>
                <w:lang w:eastAsia="zh-CN"/>
              </w:rPr>
            </w:pPr>
            <w:r w:rsidRPr="009171D1">
              <w:rPr>
                <w:rFonts w:cs="Arial"/>
                <w:szCs w:val="18"/>
                <w:lang w:eastAsia="zh-CN"/>
              </w:rPr>
              <w:t>n12</w:t>
            </w:r>
          </w:p>
        </w:tc>
        <w:tc>
          <w:tcPr>
            <w:tcW w:w="382" w:type="pct"/>
            <w:vMerge w:val="restart"/>
            <w:vAlign w:val="center"/>
            <w:hideMark/>
          </w:tcPr>
          <w:p w14:paraId="298C58A6"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299" w:type="pct"/>
            <w:vMerge w:val="restart"/>
            <w:vAlign w:val="center"/>
          </w:tcPr>
          <w:p w14:paraId="08319C45"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464" w:type="pct"/>
            <w:vMerge w:val="restart"/>
            <w:vAlign w:val="center"/>
          </w:tcPr>
          <w:p w14:paraId="7244ACE0"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FA8F4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FC6233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F40DA0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5F92678" w14:textId="77777777" w:rsidR="00032EC9" w:rsidRPr="009171D1" w:rsidRDefault="00032EC9" w:rsidP="00A01CBB">
            <w:pPr>
              <w:pStyle w:val="TAC"/>
              <w:rPr>
                <w:rFonts w:cs="Arial"/>
                <w:szCs w:val="18"/>
              </w:rPr>
            </w:pPr>
            <w:r w:rsidRPr="009171D1">
              <w:rPr>
                <w:rFonts w:cs="Arial"/>
                <w:szCs w:val="18"/>
              </w:rPr>
              <w:t>140800</w:t>
            </w:r>
          </w:p>
        </w:tc>
        <w:tc>
          <w:tcPr>
            <w:tcW w:w="394" w:type="pct"/>
            <w:vAlign w:val="center"/>
          </w:tcPr>
          <w:p w14:paraId="0245A0F7" w14:textId="77777777" w:rsidR="00032EC9" w:rsidRPr="009171D1" w:rsidRDefault="00032EC9" w:rsidP="00A01CBB">
            <w:pPr>
              <w:pStyle w:val="TAC"/>
              <w:rPr>
                <w:rFonts w:cs="Arial"/>
                <w:szCs w:val="18"/>
              </w:rPr>
            </w:pPr>
            <w:r w:rsidRPr="009171D1">
              <w:rPr>
                <w:rFonts w:cs="Arial"/>
                <w:szCs w:val="18"/>
              </w:rPr>
              <w:t>704</w:t>
            </w:r>
          </w:p>
        </w:tc>
        <w:tc>
          <w:tcPr>
            <w:tcW w:w="439" w:type="pct"/>
            <w:vAlign w:val="center"/>
          </w:tcPr>
          <w:p w14:paraId="443CCF44" w14:textId="77777777" w:rsidR="00032EC9" w:rsidRPr="009171D1" w:rsidRDefault="00032EC9" w:rsidP="00A01CBB">
            <w:pPr>
              <w:pStyle w:val="TAC"/>
              <w:rPr>
                <w:rFonts w:cs="Arial"/>
                <w:szCs w:val="18"/>
              </w:rPr>
            </w:pPr>
            <w:r w:rsidRPr="009171D1">
              <w:rPr>
                <w:rFonts w:cs="Arial"/>
                <w:szCs w:val="18"/>
              </w:rPr>
              <w:t>146800</w:t>
            </w:r>
          </w:p>
        </w:tc>
        <w:tc>
          <w:tcPr>
            <w:tcW w:w="394" w:type="pct"/>
            <w:vAlign w:val="center"/>
          </w:tcPr>
          <w:p w14:paraId="6BE82BA2" w14:textId="77777777" w:rsidR="00032EC9" w:rsidRPr="009171D1" w:rsidRDefault="00032EC9" w:rsidP="00A01CBB">
            <w:pPr>
              <w:pStyle w:val="TAC"/>
              <w:rPr>
                <w:rFonts w:cs="Arial"/>
                <w:szCs w:val="18"/>
              </w:rPr>
            </w:pPr>
            <w:r w:rsidRPr="009171D1">
              <w:rPr>
                <w:rFonts w:cs="Arial"/>
                <w:szCs w:val="18"/>
              </w:rPr>
              <w:t>734</w:t>
            </w:r>
          </w:p>
        </w:tc>
        <w:tc>
          <w:tcPr>
            <w:tcW w:w="494" w:type="pct"/>
            <w:vMerge w:val="restart"/>
            <w:vAlign w:val="center"/>
          </w:tcPr>
          <w:p w14:paraId="44DEE514" w14:textId="77777777" w:rsidR="00032EC9" w:rsidRPr="009171D1" w:rsidRDefault="00032EC9" w:rsidP="00A01CBB">
            <w:pPr>
              <w:pStyle w:val="TAC"/>
              <w:rPr>
                <w:rFonts w:cs="Arial"/>
                <w:szCs w:val="18"/>
                <w:lang w:eastAsia="zh-CN"/>
              </w:rPr>
            </w:pPr>
            <w:r w:rsidRPr="009171D1">
              <w:rPr>
                <w:rFonts w:cs="Arial"/>
                <w:szCs w:val="18"/>
              </w:rPr>
              <w:t>20@32</w:t>
            </w:r>
          </w:p>
        </w:tc>
        <w:tc>
          <w:tcPr>
            <w:tcW w:w="582" w:type="pct"/>
            <w:vMerge w:val="restart"/>
            <w:vAlign w:val="center"/>
          </w:tcPr>
          <w:p w14:paraId="36071A97"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37E1864" w14:textId="77777777" w:rsidTr="00A01CBB">
        <w:trPr>
          <w:trHeight w:val="86"/>
        </w:trPr>
        <w:tc>
          <w:tcPr>
            <w:tcW w:w="303" w:type="pct"/>
            <w:vMerge/>
            <w:vAlign w:val="center"/>
          </w:tcPr>
          <w:p w14:paraId="49796B05" w14:textId="77777777" w:rsidR="00032EC9" w:rsidRPr="009171D1" w:rsidRDefault="00032EC9" w:rsidP="00A01CBB">
            <w:pPr>
              <w:pStyle w:val="TAC"/>
              <w:rPr>
                <w:rFonts w:cs="Arial"/>
                <w:szCs w:val="18"/>
                <w:lang w:eastAsia="zh-CN"/>
              </w:rPr>
            </w:pPr>
          </w:p>
        </w:tc>
        <w:tc>
          <w:tcPr>
            <w:tcW w:w="382" w:type="pct"/>
            <w:vMerge/>
            <w:vAlign w:val="center"/>
          </w:tcPr>
          <w:p w14:paraId="520B72BC" w14:textId="77777777" w:rsidR="00032EC9" w:rsidRPr="009171D1" w:rsidRDefault="00032EC9" w:rsidP="00A01CBB">
            <w:pPr>
              <w:pStyle w:val="TAC"/>
              <w:rPr>
                <w:rFonts w:cs="Arial"/>
                <w:szCs w:val="18"/>
                <w:lang w:eastAsia="zh-CN"/>
              </w:rPr>
            </w:pPr>
          </w:p>
        </w:tc>
        <w:tc>
          <w:tcPr>
            <w:tcW w:w="299" w:type="pct"/>
            <w:vMerge/>
            <w:vAlign w:val="center"/>
          </w:tcPr>
          <w:p w14:paraId="1C3D80EC" w14:textId="77777777" w:rsidR="00032EC9" w:rsidRPr="009171D1" w:rsidRDefault="00032EC9" w:rsidP="00A01CBB">
            <w:pPr>
              <w:pStyle w:val="TAC"/>
              <w:rPr>
                <w:rFonts w:cs="Arial"/>
                <w:szCs w:val="18"/>
                <w:lang w:eastAsia="zh-CN"/>
              </w:rPr>
            </w:pPr>
          </w:p>
        </w:tc>
        <w:tc>
          <w:tcPr>
            <w:tcW w:w="464" w:type="pct"/>
            <w:vMerge/>
            <w:vAlign w:val="center"/>
          </w:tcPr>
          <w:p w14:paraId="7E87A36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13A42CD" w14:textId="77777777" w:rsidR="00032EC9" w:rsidRPr="009171D1" w:rsidRDefault="00032EC9" w:rsidP="00A01CBB">
            <w:pPr>
              <w:pStyle w:val="TAC"/>
              <w:rPr>
                <w:rFonts w:cs="Arial"/>
                <w:szCs w:val="18"/>
              </w:rPr>
            </w:pPr>
            <w:r w:rsidRPr="009171D1">
              <w:rPr>
                <w:rFonts w:cs="Arial"/>
                <w:szCs w:val="18"/>
              </w:rPr>
              <w:t>141500</w:t>
            </w:r>
          </w:p>
        </w:tc>
        <w:tc>
          <w:tcPr>
            <w:tcW w:w="394" w:type="pct"/>
            <w:vAlign w:val="center"/>
          </w:tcPr>
          <w:p w14:paraId="03216E58" w14:textId="77777777" w:rsidR="00032EC9" w:rsidRPr="009171D1" w:rsidRDefault="00032EC9" w:rsidP="00A01CBB">
            <w:pPr>
              <w:pStyle w:val="TAC"/>
              <w:rPr>
                <w:rFonts w:cs="Arial"/>
                <w:szCs w:val="18"/>
              </w:rPr>
            </w:pPr>
            <w:r w:rsidRPr="009171D1">
              <w:rPr>
                <w:rFonts w:cs="Arial"/>
                <w:szCs w:val="18"/>
              </w:rPr>
              <w:t>707.5</w:t>
            </w:r>
          </w:p>
        </w:tc>
        <w:tc>
          <w:tcPr>
            <w:tcW w:w="439" w:type="pct"/>
            <w:vAlign w:val="center"/>
          </w:tcPr>
          <w:p w14:paraId="3492DE77" w14:textId="77777777" w:rsidR="00032EC9" w:rsidRPr="009171D1" w:rsidRDefault="00032EC9" w:rsidP="00A01CBB">
            <w:pPr>
              <w:pStyle w:val="TAC"/>
              <w:rPr>
                <w:rFonts w:cs="Arial"/>
                <w:szCs w:val="18"/>
              </w:rPr>
            </w:pPr>
            <w:r w:rsidRPr="009171D1">
              <w:rPr>
                <w:rFonts w:cs="Arial"/>
                <w:szCs w:val="18"/>
              </w:rPr>
              <w:t>147500</w:t>
            </w:r>
          </w:p>
        </w:tc>
        <w:tc>
          <w:tcPr>
            <w:tcW w:w="394" w:type="pct"/>
            <w:vAlign w:val="center"/>
          </w:tcPr>
          <w:p w14:paraId="016D536D" w14:textId="77777777" w:rsidR="00032EC9" w:rsidRPr="009171D1" w:rsidRDefault="00032EC9" w:rsidP="00A01CBB">
            <w:pPr>
              <w:pStyle w:val="TAC"/>
              <w:rPr>
                <w:rFonts w:cs="Arial"/>
                <w:szCs w:val="18"/>
              </w:rPr>
            </w:pPr>
            <w:r w:rsidRPr="009171D1">
              <w:rPr>
                <w:rFonts w:cs="Arial"/>
                <w:szCs w:val="18"/>
              </w:rPr>
              <w:t>737.5</w:t>
            </w:r>
          </w:p>
        </w:tc>
        <w:tc>
          <w:tcPr>
            <w:tcW w:w="494" w:type="pct"/>
            <w:vMerge/>
            <w:vAlign w:val="center"/>
          </w:tcPr>
          <w:p w14:paraId="5A263F0F" w14:textId="77777777" w:rsidR="00032EC9" w:rsidRPr="009171D1" w:rsidRDefault="00032EC9" w:rsidP="00A01CBB">
            <w:pPr>
              <w:pStyle w:val="TAC"/>
              <w:rPr>
                <w:rFonts w:cs="Arial"/>
                <w:szCs w:val="18"/>
                <w:lang w:eastAsia="zh-CN"/>
              </w:rPr>
            </w:pPr>
          </w:p>
        </w:tc>
        <w:tc>
          <w:tcPr>
            <w:tcW w:w="582" w:type="pct"/>
            <w:vMerge/>
            <w:vAlign w:val="center"/>
          </w:tcPr>
          <w:p w14:paraId="084E00B7" w14:textId="77777777" w:rsidR="00032EC9" w:rsidRPr="009171D1" w:rsidRDefault="00032EC9" w:rsidP="00A01CBB">
            <w:pPr>
              <w:pStyle w:val="TAC"/>
              <w:rPr>
                <w:rFonts w:cs="Arial"/>
                <w:szCs w:val="18"/>
                <w:lang w:eastAsia="zh-CN"/>
              </w:rPr>
            </w:pPr>
          </w:p>
        </w:tc>
      </w:tr>
      <w:tr w:rsidR="00032EC9" w:rsidRPr="009171D1" w14:paraId="023DE29D" w14:textId="77777777" w:rsidTr="00A01CBB">
        <w:trPr>
          <w:trHeight w:val="86"/>
        </w:trPr>
        <w:tc>
          <w:tcPr>
            <w:tcW w:w="303" w:type="pct"/>
            <w:vMerge/>
            <w:vAlign w:val="center"/>
          </w:tcPr>
          <w:p w14:paraId="077A78BE" w14:textId="77777777" w:rsidR="00032EC9" w:rsidRPr="009171D1" w:rsidRDefault="00032EC9" w:rsidP="00A01CBB">
            <w:pPr>
              <w:pStyle w:val="TAC"/>
              <w:rPr>
                <w:rFonts w:cs="Arial"/>
                <w:szCs w:val="18"/>
                <w:lang w:eastAsia="zh-CN"/>
              </w:rPr>
            </w:pPr>
          </w:p>
        </w:tc>
        <w:tc>
          <w:tcPr>
            <w:tcW w:w="382" w:type="pct"/>
            <w:vMerge/>
            <w:vAlign w:val="center"/>
          </w:tcPr>
          <w:p w14:paraId="0076BE49" w14:textId="77777777" w:rsidR="00032EC9" w:rsidRPr="009171D1" w:rsidRDefault="00032EC9" w:rsidP="00A01CBB">
            <w:pPr>
              <w:pStyle w:val="TAC"/>
              <w:rPr>
                <w:rFonts w:cs="Arial"/>
                <w:szCs w:val="18"/>
                <w:lang w:eastAsia="zh-CN"/>
              </w:rPr>
            </w:pPr>
          </w:p>
        </w:tc>
        <w:tc>
          <w:tcPr>
            <w:tcW w:w="299" w:type="pct"/>
            <w:vMerge/>
            <w:vAlign w:val="center"/>
          </w:tcPr>
          <w:p w14:paraId="666E9EE7" w14:textId="77777777" w:rsidR="00032EC9" w:rsidRPr="009171D1" w:rsidRDefault="00032EC9" w:rsidP="00A01CBB">
            <w:pPr>
              <w:pStyle w:val="TAC"/>
              <w:rPr>
                <w:rFonts w:cs="Arial"/>
                <w:szCs w:val="18"/>
                <w:lang w:eastAsia="zh-CN"/>
              </w:rPr>
            </w:pPr>
          </w:p>
        </w:tc>
        <w:tc>
          <w:tcPr>
            <w:tcW w:w="464" w:type="pct"/>
            <w:vMerge/>
            <w:vAlign w:val="center"/>
          </w:tcPr>
          <w:p w14:paraId="3CD3007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018B778C" w14:textId="77777777" w:rsidR="00032EC9" w:rsidRPr="009171D1" w:rsidRDefault="00032EC9" w:rsidP="00A01CBB">
            <w:pPr>
              <w:pStyle w:val="TAC"/>
              <w:rPr>
                <w:rFonts w:cs="Arial"/>
                <w:szCs w:val="18"/>
              </w:rPr>
            </w:pPr>
            <w:r w:rsidRPr="009171D1">
              <w:rPr>
                <w:rFonts w:cs="Arial"/>
                <w:szCs w:val="18"/>
              </w:rPr>
              <w:t>142200</w:t>
            </w:r>
          </w:p>
        </w:tc>
        <w:tc>
          <w:tcPr>
            <w:tcW w:w="394" w:type="pct"/>
            <w:vAlign w:val="center"/>
          </w:tcPr>
          <w:p w14:paraId="5E75DAF3" w14:textId="77777777" w:rsidR="00032EC9" w:rsidRPr="009171D1" w:rsidRDefault="00032EC9" w:rsidP="00A01CBB">
            <w:pPr>
              <w:pStyle w:val="TAC"/>
              <w:rPr>
                <w:rFonts w:cs="Arial"/>
                <w:szCs w:val="18"/>
              </w:rPr>
            </w:pPr>
            <w:r w:rsidRPr="009171D1">
              <w:rPr>
                <w:rFonts w:cs="Arial"/>
                <w:szCs w:val="18"/>
              </w:rPr>
              <w:t>711</w:t>
            </w:r>
          </w:p>
        </w:tc>
        <w:tc>
          <w:tcPr>
            <w:tcW w:w="439" w:type="pct"/>
            <w:vAlign w:val="center"/>
          </w:tcPr>
          <w:p w14:paraId="6A5D72BE" w14:textId="77777777" w:rsidR="00032EC9" w:rsidRPr="009171D1" w:rsidRDefault="00032EC9" w:rsidP="00A01CBB">
            <w:pPr>
              <w:pStyle w:val="TAC"/>
              <w:rPr>
                <w:rFonts w:cs="Arial"/>
                <w:szCs w:val="18"/>
              </w:rPr>
            </w:pPr>
            <w:r w:rsidRPr="009171D1">
              <w:rPr>
                <w:rFonts w:cs="Arial"/>
                <w:szCs w:val="18"/>
              </w:rPr>
              <w:t>148200</w:t>
            </w:r>
          </w:p>
        </w:tc>
        <w:tc>
          <w:tcPr>
            <w:tcW w:w="394" w:type="pct"/>
            <w:vAlign w:val="center"/>
          </w:tcPr>
          <w:p w14:paraId="1E07DFDB" w14:textId="77777777" w:rsidR="00032EC9" w:rsidRPr="009171D1" w:rsidRDefault="00032EC9" w:rsidP="00A01CBB">
            <w:pPr>
              <w:pStyle w:val="TAC"/>
              <w:rPr>
                <w:rFonts w:cs="Arial"/>
                <w:szCs w:val="18"/>
              </w:rPr>
            </w:pPr>
            <w:r w:rsidRPr="009171D1">
              <w:rPr>
                <w:rFonts w:cs="Arial"/>
                <w:szCs w:val="18"/>
              </w:rPr>
              <w:t>741</w:t>
            </w:r>
          </w:p>
        </w:tc>
        <w:tc>
          <w:tcPr>
            <w:tcW w:w="494" w:type="pct"/>
            <w:vMerge/>
            <w:vAlign w:val="center"/>
          </w:tcPr>
          <w:p w14:paraId="2F239F90" w14:textId="77777777" w:rsidR="00032EC9" w:rsidRPr="009171D1" w:rsidRDefault="00032EC9" w:rsidP="00A01CBB">
            <w:pPr>
              <w:pStyle w:val="TAC"/>
              <w:rPr>
                <w:rFonts w:cs="Arial"/>
                <w:szCs w:val="18"/>
                <w:lang w:eastAsia="zh-CN"/>
              </w:rPr>
            </w:pPr>
          </w:p>
        </w:tc>
        <w:tc>
          <w:tcPr>
            <w:tcW w:w="582" w:type="pct"/>
            <w:vMerge/>
            <w:vAlign w:val="center"/>
          </w:tcPr>
          <w:p w14:paraId="04AD2A56" w14:textId="77777777" w:rsidR="00032EC9" w:rsidRPr="009171D1" w:rsidRDefault="00032EC9" w:rsidP="00A01CBB">
            <w:pPr>
              <w:pStyle w:val="TAC"/>
              <w:rPr>
                <w:rFonts w:cs="Arial"/>
                <w:szCs w:val="18"/>
                <w:lang w:eastAsia="zh-CN"/>
              </w:rPr>
            </w:pPr>
          </w:p>
        </w:tc>
      </w:tr>
      <w:tr w:rsidR="00032EC9" w:rsidRPr="009171D1" w14:paraId="69A1DC31" w14:textId="77777777" w:rsidTr="00A01CBB">
        <w:trPr>
          <w:trHeight w:val="86"/>
        </w:trPr>
        <w:tc>
          <w:tcPr>
            <w:tcW w:w="303" w:type="pct"/>
            <w:vMerge w:val="restart"/>
            <w:vAlign w:val="center"/>
            <w:hideMark/>
          </w:tcPr>
          <w:p w14:paraId="1B2B4B7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n14</w:t>
            </w:r>
          </w:p>
        </w:tc>
        <w:tc>
          <w:tcPr>
            <w:tcW w:w="382" w:type="pct"/>
            <w:vMerge w:val="restart"/>
            <w:vAlign w:val="center"/>
            <w:hideMark/>
          </w:tcPr>
          <w:p w14:paraId="66FA26E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299" w:type="pct"/>
            <w:vMerge w:val="restart"/>
            <w:vAlign w:val="center"/>
          </w:tcPr>
          <w:p w14:paraId="25B3A8F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7865C9E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40033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6C1F4ED"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9DE0C9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7695537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158600</w:t>
            </w:r>
          </w:p>
        </w:tc>
        <w:tc>
          <w:tcPr>
            <w:tcW w:w="394" w:type="pct"/>
            <w:vMerge w:val="restart"/>
            <w:vAlign w:val="center"/>
          </w:tcPr>
          <w:p w14:paraId="59B0FEC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793</w:t>
            </w:r>
          </w:p>
        </w:tc>
        <w:tc>
          <w:tcPr>
            <w:tcW w:w="439" w:type="pct"/>
            <w:vMerge w:val="restart"/>
            <w:vAlign w:val="center"/>
          </w:tcPr>
          <w:p w14:paraId="762B422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152600</w:t>
            </w:r>
          </w:p>
        </w:tc>
        <w:tc>
          <w:tcPr>
            <w:tcW w:w="394" w:type="pct"/>
            <w:vMerge w:val="restart"/>
            <w:vAlign w:val="center"/>
          </w:tcPr>
          <w:p w14:paraId="7495C9E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763</w:t>
            </w:r>
          </w:p>
        </w:tc>
        <w:tc>
          <w:tcPr>
            <w:tcW w:w="494" w:type="pct"/>
            <w:vMerge w:val="restart"/>
            <w:vAlign w:val="center"/>
          </w:tcPr>
          <w:p w14:paraId="316F86F3"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20@32</w:t>
            </w:r>
          </w:p>
        </w:tc>
        <w:tc>
          <w:tcPr>
            <w:tcW w:w="582" w:type="pct"/>
            <w:vMerge w:val="restart"/>
            <w:vAlign w:val="center"/>
          </w:tcPr>
          <w:p w14:paraId="1E98DEA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0A35708C" w14:textId="77777777" w:rsidTr="00A01CBB">
        <w:trPr>
          <w:trHeight w:val="86"/>
        </w:trPr>
        <w:tc>
          <w:tcPr>
            <w:tcW w:w="303" w:type="pct"/>
            <w:vMerge/>
            <w:vAlign w:val="center"/>
          </w:tcPr>
          <w:p w14:paraId="018940DC"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02DB0CFC"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9171D1"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9171D1"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5CABEDA" w14:textId="77777777" w:rsidTr="00A01CBB">
        <w:trPr>
          <w:trHeight w:val="86"/>
        </w:trPr>
        <w:tc>
          <w:tcPr>
            <w:tcW w:w="303" w:type="pct"/>
            <w:vMerge/>
            <w:vAlign w:val="center"/>
          </w:tcPr>
          <w:p w14:paraId="3F2B6DD8"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58F9E99F"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9171D1"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9171D1"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DD2A099" w14:textId="77777777" w:rsidTr="00A01CBB">
        <w:trPr>
          <w:trHeight w:val="86"/>
        </w:trPr>
        <w:tc>
          <w:tcPr>
            <w:tcW w:w="303" w:type="pct"/>
            <w:vMerge w:val="restart"/>
            <w:vAlign w:val="center"/>
            <w:hideMark/>
          </w:tcPr>
          <w:p w14:paraId="4E08529D" w14:textId="77777777" w:rsidR="00032EC9" w:rsidRPr="009171D1" w:rsidRDefault="00032EC9" w:rsidP="00A01CBB">
            <w:pPr>
              <w:pStyle w:val="TAC"/>
              <w:rPr>
                <w:rFonts w:eastAsia="Yu Mincho" w:cs="Arial"/>
                <w:szCs w:val="18"/>
              </w:rPr>
            </w:pPr>
            <w:r w:rsidRPr="009171D1">
              <w:rPr>
                <w:rFonts w:eastAsia="Yu Mincho" w:cs="Arial"/>
                <w:szCs w:val="18"/>
              </w:rPr>
              <w:t>n20</w:t>
            </w:r>
          </w:p>
        </w:tc>
        <w:tc>
          <w:tcPr>
            <w:tcW w:w="382" w:type="pct"/>
            <w:vMerge w:val="restart"/>
            <w:vAlign w:val="center"/>
            <w:hideMark/>
          </w:tcPr>
          <w:p w14:paraId="30562B5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74C8E44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9EA121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3C4F3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5B55BA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98A21B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33C0941" w14:textId="77777777" w:rsidR="00032EC9" w:rsidRPr="009171D1" w:rsidRDefault="00032EC9" w:rsidP="00A01CBB">
            <w:pPr>
              <w:pStyle w:val="TAC"/>
              <w:rPr>
                <w:rFonts w:cs="Arial"/>
                <w:szCs w:val="18"/>
              </w:rPr>
            </w:pPr>
            <w:r w:rsidRPr="009171D1">
              <w:rPr>
                <w:rFonts w:cs="Arial"/>
                <w:szCs w:val="18"/>
              </w:rPr>
              <w:t>167900</w:t>
            </w:r>
          </w:p>
        </w:tc>
        <w:tc>
          <w:tcPr>
            <w:tcW w:w="394" w:type="pct"/>
            <w:vAlign w:val="center"/>
          </w:tcPr>
          <w:p w14:paraId="013BB6B1" w14:textId="77777777" w:rsidR="00032EC9" w:rsidRPr="009171D1" w:rsidRDefault="00032EC9" w:rsidP="00A01CBB">
            <w:pPr>
              <w:pStyle w:val="TAC"/>
              <w:rPr>
                <w:rFonts w:cs="Arial"/>
                <w:szCs w:val="18"/>
              </w:rPr>
            </w:pPr>
            <w:r w:rsidRPr="009171D1">
              <w:rPr>
                <w:rFonts w:cs="Arial"/>
                <w:szCs w:val="18"/>
              </w:rPr>
              <w:t>839.5</w:t>
            </w:r>
          </w:p>
        </w:tc>
        <w:tc>
          <w:tcPr>
            <w:tcW w:w="439" w:type="pct"/>
            <w:vAlign w:val="center"/>
          </w:tcPr>
          <w:p w14:paraId="6ADC60FE" w14:textId="77777777" w:rsidR="00032EC9" w:rsidRPr="009171D1" w:rsidRDefault="00032EC9" w:rsidP="00A01CBB">
            <w:pPr>
              <w:pStyle w:val="TAC"/>
              <w:rPr>
                <w:rFonts w:cs="Arial"/>
                <w:szCs w:val="18"/>
              </w:rPr>
            </w:pPr>
            <w:r w:rsidRPr="009171D1">
              <w:rPr>
                <w:rFonts w:cs="Arial"/>
                <w:szCs w:val="18"/>
              </w:rPr>
              <w:t>159700</w:t>
            </w:r>
          </w:p>
        </w:tc>
        <w:tc>
          <w:tcPr>
            <w:tcW w:w="394" w:type="pct"/>
            <w:vAlign w:val="center"/>
          </w:tcPr>
          <w:p w14:paraId="2381CF10" w14:textId="77777777" w:rsidR="00032EC9" w:rsidRPr="009171D1" w:rsidRDefault="00032EC9" w:rsidP="00A01CBB">
            <w:pPr>
              <w:pStyle w:val="TAC"/>
              <w:rPr>
                <w:rFonts w:cs="Arial"/>
                <w:szCs w:val="18"/>
              </w:rPr>
            </w:pPr>
            <w:r w:rsidRPr="009171D1">
              <w:rPr>
                <w:rFonts w:cs="Arial"/>
                <w:szCs w:val="18"/>
              </w:rPr>
              <w:t>798.5</w:t>
            </w:r>
          </w:p>
        </w:tc>
        <w:tc>
          <w:tcPr>
            <w:tcW w:w="494" w:type="pct"/>
            <w:vMerge w:val="restart"/>
            <w:vAlign w:val="center"/>
          </w:tcPr>
          <w:p w14:paraId="45F14F49" w14:textId="77777777" w:rsidR="00032EC9" w:rsidRPr="009171D1" w:rsidRDefault="00032EC9" w:rsidP="00A01CBB">
            <w:pPr>
              <w:pStyle w:val="TAC"/>
              <w:rPr>
                <w:rFonts w:eastAsia="Yu Mincho" w:cs="Arial"/>
                <w:szCs w:val="18"/>
              </w:rPr>
            </w:pPr>
            <w:r w:rsidRPr="009171D1">
              <w:rPr>
                <w:rFonts w:cs="Arial"/>
                <w:szCs w:val="18"/>
              </w:rPr>
              <w:t>20@11</w:t>
            </w:r>
          </w:p>
        </w:tc>
        <w:tc>
          <w:tcPr>
            <w:tcW w:w="582" w:type="pct"/>
            <w:vMerge w:val="restart"/>
            <w:vAlign w:val="center"/>
          </w:tcPr>
          <w:p w14:paraId="557B7F61"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97D9618" w14:textId="77777777" w:rsidTr="00A01CBB">
        <w:trPr>
          <w:trHeight w:val="86"/>
        </w:trPr>
        <w:tc>
          <w:tcPr>
            <w:tcW w:w="303" w:type="pct"/>
            <w:vMerge/>
            <w:vAlign w:val="center"/>
          </w:tcPr>
          <w:p w14:paraId="14681129" w14:textId="77777777" w:rsidR="00032EC9" w:rsidRPr="009171D1" w:rsidRDefault="00032EC9" w:rsidP="00A01CBB">
            <w:pPr>
              <w:pStyle w:val="TAC"/>
              <w:rPr>
                <w:rFonts w:eastAsia="Yu Mincho" w:cs="Arial"/>
                <w:szCs w:val="18"/>
              </w:rPr>
            </w:pPr>
          </w:p>
        </w:tc>
        <w:tc>
          <w:tcPr>
            <w:tcW w:w="382" w:type="pct"/>
            <w:vMerge/>
            <w:vAlign w:val="center"/>
          </w:tcPr>
          <w:p w14:paraId="776703DE" w14:textId="77777777" w:rsidR="00032EC9" w:rsidRPr="009171D1" w:rsidRDefault="00032EC9" w:rsidP="00A01CBB">
            <w:pPr>
              <w:pStyle w:val="TAC"/>
              <w:rPr>
                <w:rFonts w:eastAsia="Yu Mincho" w:cs="Arial"/>
                <w:szCs w:val="18"/>
              </w:rPr>
            </w:pPr>
          </w:p>
        </w:tc>
        <w:tc>
          <w:tcPr>
            <w:tcW w:w="299" w:type="pct"/>
            <w:vMerge/>
            <w:vAlign w:val="center"/>
          </w:tcPr>
          <w:p w14:paraId="460C61C5" w14:textId="77777777" w:rsidR="00032EC9" w:rsidRPr="009171D1" w:rsidRDefault="00032EC9" w:rsidP="00A01CBB">
            <w:pPr>
              <w:pStyle w:val="TAC"/>
              <w:rPr>
                <w:rFonts w:cs="Arial"/>
                <w:szCs w:val="18"/>
                <w:lang w:eastAsia="zh-CN"/>
              </w:rPr>
            </w:pPr>
          </w:p>
        </w:tc>
        <w:tc>
          <w:tcPr>
            <w:tcW w:w="464" w:type="pct"/>
            <w:vMerge/>
            <w:vAlign w:val="center"/>
          </w:tcPr>
          <w:p w14:paraId="640FA1C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3DB183B" w14:textId="77777777" w:rsidR="00032EC9" w:rsidRPr="009171D1" w:rsidRDefault="00032EC9" w:rsidP="00A01CBB">
            <w:pPr>
              <w:pStyle w:val="TAC"/>
              <w:rPr>
                <w:rFonts w:cs="Arial"/>
                <w:szCs w:val="18"/>
              </w:rPr>
            </w:pPr>
            <w:r w:rsidRPr="009171D1">
              <w:rPr>
                <w:rFonts w:cs="Arial"/>
                <w:szCs w:val="18"/>
              </w:rPr>
              <w:t>169400</w:t>
            </w:r>
          </w:p>
        </w:tc>
        <w:tc>
          <w:tcPr>
            <w:tcW w:w="394" w:type="pct"/>
            <w:vAlign w:val="center"/>
          </w:tcPr>
          <w:p w14:paraId="773D6A2B" w14:textId="77777777" w:rsidR="00032EC9" w:rsidRPr="009171D1" w:rsidRDefault="00032EC9" w:rsidP="00A01CBB">
            <w:pPr>
              <w:pStyle w:val="TAC"/>
              <w:rPr>
                <w:rFonts w:cs="Arial"/>
                <w:szCs w:val="18"/>
              </w:rPr>
            </w:pPr>
            <w:r w:rsidRPr="009171D1">
              <w:rPr>
                <w:rFonts w:cs="Arial"/>
                <w:szCs w:val="18"/>
              </w:rPr>
              <w:t>847</w:t>
            </w:r>
          </w:p>
        </w:tc>
        <w:tc>
          <w:tcPr>
            <w:tcW w:w="439" w:type="pct"/>
            <w:vAlign w:val="center"/>
          </w:tcPr>
          <w:p w14:paraId="0A1EF28E" w14:textId="77777777" w:rsidR="00032EC9" w:rsidRPr="009171D1" w:rsidRDefault="00032EC9" w:rsidP="00A01CBB">
            <w:pPr>
              <w:pStyle w:val="TAC"/>
              <w:rPr>
                <w:rFonts w:cs="Arial"/>
                <w:szCs w:val="18"/>
              </w:rPr>
            </w:pPr>
            <w:r w:rsidRPr="009171D1">
              <w:rPr>
                <w:rFonts w:cs="Arial"/>
                <w:szCs w:val="18"/>
              </w:rPr>
              <w:t>161200</w:t>
            </w:r>
          </w:p>
        </w:tc>
        <w:tc>
          <w:tcPr>
            <w:tcW w:w="394" w:type="pct"/>
            <w:vAlign w:val="center"/>
          </w:tcPr>
          <w:p w14:paraId="604BD9AC" w14:textId="77777777" w:rsidR="00032EC9" w:rsidRPr="009171D1" w:rsidRDefault="00032EC9" w:rsidP="00A01CBB">
            <w:pPr>
              <w:pStyle w:val="TAC"/>
              <w:rPr>
                <w:rFonts w:cs="Arial"/>
                <w:szCs w:val="18"/>
              </w:rPr>
            </w:pPr>
            <w:r w:rsidRPr="009171D1">
              <w:rPr>
                <w:rFonts w:cs="Arial"/>
                <w:szCs w:val="18"/>
              </w:rPr>
              <w:t>806</w:t>
            </w:r>
          </w:p>
        </w:tc>
        <w:tc>
          <w:tcPr>
            <w:tcW w:w="494" w:type="pct"/>
            <w:vMerge/>
            <w:vAlign w:val="center"/>
          </w:tcPr>
          <w:p w14:paraId="58EA7C24" w14:textId="77777777" w:rsidR="00032EC9" w:rsidRPr="009171D1" w:rsidRDefault="00032EC9" w:rsidP="00A01CBB">
            <w:pPr>
              <w:pStyle w:val="TAC"/>
              <w:rPr>
                <w:rFonts w:eastAsia="Yu Mincho" w:cs="Arial"/>
                <w:szCs w:val="18"/>
              </w:rPr>
            </w:pPr>
          </w:p>
        </w:tc>
        <w:tc>
          <w:tcPr>
            <w:tcW w:w="582" w:type="pct"/>
            <w:vMerge/>
            <w:vAlign w:val="center"/>
          </w:tcPr>
          <w:p w14:paraId="36A9570E" w14:textId="77777777" w:rsidR="00032EC9" w:rsidRPr="009171D1" w:rsidRDefault="00032EC9" w:rsidP="00A01CBB">
            <w:pPr>
              <w:pStyle w:val="TAC"/>
              <w:rPr>
                <w:rFonts w:eastAsia="Yu Mincho" w:cs="Arial"/>
                <w:szCs w:val="18"/>
              </w:rPr>
            </w:pPr>
          </w:p>
        </w:tc>
      </w:tr>
      <w:tr w:rsidR="00032EC9" w:rsidRPr="009171D1" w14:paraId="65618B56" w14:textId="77777777" w:rsidTr="00A01CBB">
        <w:trPr>
          <w:trHeight w:val="86"/>
        </w:trPr>
        <w:tc>
          <w:tcPr>
            <w:tcW w:w="303" w:type="pct"/>
            <w:vMerge/>
            <w:vAlign w:val="center"/>
          </w:tcPr>
          <w:p w14:paraId="01F3E0AD" w14:textId="77777777" w:rsidR="00032EC9" w:rsidRPr="009171D1" w:rsidRDefault="00032EC9" w:rsidP="00A01CBB">
            <w:pPr>
              <w:pStyle w:val="TAC"/>
              <w:rPr>
                <w:rFonts w:eastAsia="Yu Mincho" w:cs="Arial"/>
                <w:szCs w:val="18"/>
              </w:rPr>
            </w:pPr>
          </w:p>
        </w:tc>
        <w:tc>
          <w:tcPr>
            <w:tcW w:w="382" w:type="pct"/>
            <w:vMerge/>
            <w:vAlign w:val="center"/>
          </w:tcPr>
          <w:p w14:paraId="03FF0B0B" w14:textId="77777777" w:rsidR="00032EC9" w:rsidRPr="009171D1" w:rsidRDefault="00032EC9" w:rsidP="00A01CBB">
            <w:pPr>
              <w:pStyle w:val="TAC"/>
              <w:rPr>
                <w:rFonts w:eastAsia="Yu Mincho" w:cs="Arial"/>
                <w:szCs w:val="18"/>
              </w:rPr>
            </w:pPr>
          </w:p>
        </w:tc>
        <w:tc>
          <w:tcPr>
            <w:tcW w:w="299" w:type="pct"/>
            <w:vMerge/>
            <w:vAlign w:val="center"/>
          </w:tcPr>
          <w:p w14:paraId="6A574F55" w14:textId="77777777" w:rsidR="00032EC9" w:rsidRPr="009171D1" w:rsidRDefault="00032EC9" w:rsidP="00A01CBB">
            <w:pPr>
              <w:pStyle w:val="TAC"/>
              <w:rPr>
                <w:rFonts w:cs="Arial"/>
                <w:szCs w:val="18"/>
                <w:lang w:eastAsia="zh-CN"/>
              </w:rPr>
            </w:pPr>
          </w:p>
        </w:tc>
        <w:tc>
          <w:tcPr>
            <w:tcW w:w="464" w:type="pct"/>
            <w:vMerge/>
            <w:vAlign w:val="center"/>
          </w:tcPr>
          <w:p w14:paraId="328B526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0BF5D1FC" w14:textId="77777777" w:rsidR="00032EC9" w:rsidRPr="009171D1" w:rsidRDefault="00032EC9" w:rsidP="00A01CBB">
            <w:pPr>
              <w:pStyle w:val="TAC"/>
              <w:rPr>
                <w:rFonts w:cs="Arial"/>
                <w:szCs w:val="18"/>
              </w:rPr>
            </w:pPr>
            <w:r w:rsidRPr="009171D1">
              <w:rPr>
                <w:rFonts w:cs="Arial"/>
                <w:szCs w:val="18"/>
              </w:rPr>
              <w:t>170900</w:t>
            </w:r>
          </w:p>
        </w:tc>
        <w:tc>
          <w:tcPr>
            <w:tcW w:w="394" w:type="pct"/>
            <w:vAlign w:val="center"/>
          </w:tcPr>
          <w:p w14:paraId="708563B8" w14:textId="77777777" w:rsidR="00032EC9" w:rsidRPr="009171D1" w:rsidRDefault="00032EC9" w:rsidP="00A01CBB">
            <w:pPr>
              <w:pStyle w:val="TAC"/>
              <w:rPr>
                <w:rFonts w:cs="Arial"/>
                <w:szCs w:val="18"/>
              </w:rPr>
            </w:pPr>
            <w:r w:rsidRPr="009171D1">
              <w:rPr>
                <w:rFonts w:cs="Arial"/>
                <w:szCs w:val="18"/>
              </w:rPr>
              <w:t>854.5</w:t>
            </w:r>
          </w:p>
        </w:tc>
        <w:tc>
          <w:tcPr>
            <w:tcW w:w="439" w:type="pct"/>
            <w:vAlign w:val="center"/>
          </w:tcPr>
          <w:p w14:paraId="484F8C5E" w14:textId="77777777" w:rsidR="00032EC9" w:rsidRPr="009171D1" w:rsidRDefault="00032EC9" w:rsidP="00A01CBB">
            <w:pPr>
              <w:pStyle w:val="TAC"/>
              <w:rPr>
                <w:rFonts w:cs="Arial"/>
                <w:szCs w:val="18"/>
              </w:rPr>
            </w:pPr>
            <w:r w:rsidRPr="009171D1">
              <w:rPr>
                <w:rFonts w:cs="Arial"/>
                <w:szCs w:val="18"/>
              </w:rPr>
              <w:t>162700</w:t>
            </w:r>
          </w:p>
        </w:tc>
        <w:tc>
          <w:tcPr>
            <w:tcW w:w="394" w:type="pct"/>
            <w:vAlign w:val="center"/>
          </w:tcPr>
          <w:p w14:paraId="2EC8DC2C" w14:textId="77777777" w:rsidR="00032EC9" w:rsidRPr="009171D1" w:rsidRDefault="00032EC9" w:rsidP="00A01CBB">
            <w:pPr>
              <w:pStyle w:val="TAC"/>
              <w:rPr>
                <w:rFonts w:cs="Arial"/>
                <w:szCs w:val="18"/>
              </w:rPr>
            </w:pPr>
            <w:r w:rsidRPr="009171D1">
              <w:rPr>
                <w:rFonts w:cs="Arial"/>
                <w:szCs w:val="18"/>
              </w:rPr>
              <w:t>813.5</w:t>
            </w:r>
          </w:p>
        </w:tc>
        <w:tc>
          <w:tcPr>
            <w:tcW w:w="494" w:type="pct"/>
            <w:vMerge/>
            <w:vAlign w:val="center"/>
          </w:tcPr>
          <w:p w14:paraId="6AB35EA5" w14:textId="77777777" w:rsidR="00032EC9" w:rsidRPr="009171D1" w:rsidRDefault="00032EC9" w:rsidP="00A01CBB">
            <w:pPr>
              <w:pStyle w:val="TAC"/>
              <w:rPr>
                <w:rFonts w:eastAsia="Yu Mincho" w:cs="Arial"/>
                <w:szCs w:val="18"/>
              </w:rPr>
            </w:pPr>
          </w:p>
        </w:tc>
        <w:tc>
          <w:tcPr>
            <w:tcW w:w="582" w:type="pct"/>
            <w:vMerge/>
            <w:vAlign w:val="center"/>
          </w:tcPr>
          <w:p w14:paraId="7E42D7E6" w14:textId="77777777" w:rsidR="00032EC9" w:rsidRPr="009171D1" w:rsidRDefault="00032EC9" w:rsidP="00A01CBB">
            <w:pPr>
              <w:pStyle w:val="TAC"/>
              <w:rPr>
                <w:rFonts w:eastAsia="Yu Mincho" w:cs="Arial"/>
                <w:szCs w:val="18"/>
              </w:rPr>
            </w:pPr>
          </w:p>
        </w:tc>
      </w:tr>
      <w:tr w:rsidR="00032EC9" w:rsidRPr="009171D1" w14:paraId="42A888AC" w14:textId="77777777" w:rsidTr="00A01CBB">
        <w:trPr>
          <w:trHeight w:val="189"/>
        </w:trPr>
        <w:tc>
          <w:tcPr>
            <w:tcW w:w="303" w:type="pct"/>
            <w:vMerge w:val="restart"/>
            <w:vAlign w:val="center"/>
            <w:hideMark/>
          </w:tcPr>
          <w:p w14:paraId="6A2B5AF3" w14:textId="77777777" w:rsidR="00032EC9" w:rsidRPr="009171D1" w:rsidRDefault="00032EC9" w:rsidP="00A01CBB">
            <w:pPr>
              <w:pStyle w:val="TAC"/>
              <w:rPr>
                <w:rFonts w:eastAsia="Yu Mincho" w:cs="Arial"/>
                <w:szCs w:val="18"/>
              </w:rPr>
            </w:pPr>
            <w:r w:rsidRPr="009171D1">
              <w:rPr>
                <w:rFonts w:eastAsia="Yu Mincho" w:cs="Arial"/>
                <w:szCs w:val="18"/>
              </w:rPr>
              <w:t>n25</w:t>
            </w:r>
          </w:p>
        </w:tc>
        <w:tc>
          <w:tcPr>
            <w:tcW w:w="382" w:type="pct"/>
            <w:vMerge w:val="restart"/>
            <w:vAlign w:val="center"/>
            <w:hideMark/>
          </w:tcPr>
          <w:p w14:paraId="1C4D0E0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531FA551"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0015E38E"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2C76AD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75BADE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32B439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DCC0AEA" w14:textId="77777777" w:rsidR="00032EC9" w:rsidRPr="009171D1" w:rsidRDefault="00032EC9" w:rsidP="00A01CBB">
            <w:pPr>
              <w:pStyle w:val="TAC"/>
              <w:rPr>
                <w:rFonts w:cs="Arial"/>
                <w:szCs w:val="18"/>
              </w:rPr>
            </w:pPr>
            <w:r w:rsidRPr="009171D1">
              <w:rPr>
                <w:rFonts w:cs="Arial"/>
                <w:szCs w:val="18"/>
              </w:rPr>
              <w:t>371500</w:t>
            </w:r>
          </w:p>
        </w:tc>
        <w:tc>
          <w:tcPr>
            <w:tcW w:w="394" w:type="pct"/>
            <w:vAlign w:val="center"/>
          </w:tcPr>
          <w:p w14:paraId="37CB6270" w14:textId="77777777" w:rsidR="00032EC9" w:rsidRPr="009171D1" w:rsidRDefault="00032EC9" w:rsidP="00A01CBB">
            <w:pPr>
              <w:pStyle w:val="TAC"/>
              <w:rPr>
                <w:rFonts w:cs="Arial"/>
                <w:szCs w:val="18"/>
              </w:rPr>
            </w:pPr>
            <w:r w:rsidRPr="009171D1">
              <w:rPr>
                <w:rFonts w:cs="Arial"/>
                <w:szCs w:val="18"/>
              </w:rPr>
              <w:t>1857.5</w:t>
            </w:r>
          </w:p>
        </w:tc>
        <w:tc>
          <w:tcPr>
            <w:tcW w:w="439" w:type="pct"/>
            <w:vAlign w:val="center"/>
          </w:tcPr>
          <w:p w14:paraId="108C3BB5" w14:textId="77777777" w:rsidR="00032EC9" w:rsidRPr="009171D1" w:rsidRDefault="00032EC9" w:rsidP="00A01CBB">
            <w:pPr>
              <w:pStyle w:val="TAC"/>
              <w:rPr>
                <w:rFonts w:cs="Arial"/>
                <w:szCs w:val="18"/>
              </w:rPr>
            </w:pPr>
            <w:r w:rsidRPr="009171D1">
              <w:rPr>
                <w:rFonts w:cs="Arial"/>
                <w:szCs w:val="18"/>
              </w:rPr>
              <w:t>387500</w:t>
            </w:r>
          </w:p>
        </w:tc>
        <w:tc>
          <w:tcPr>
            <w:tcW w:w="394" w:type="pct"/>
            <w:vAlign w:val="center"/>
          </w:tcPr>
          <w:p w14:paraId="6EDB3A23" w14:textId="77777777" w:rsidR="00032EC9" w:rsidRPr="009171D1" w:rsidRDefault="00032EC9" w:rsidP="00A01CBB">
            <w:pPr>
              <w:pStyle w:val="TAC"/>
              <w:rPr>
                <w:rFonts w:cs="Arial"/>
                <w:szCs w:val="18"/>
              </w:rPr>
            </w:pPr>
            <w:r w:rsidRPr="009171D1">
              <w:rPr>
                <w:rFonts w:cs="Arial"/>
                <w:szCs w:val="18"/>
              </w:rPr>
              <w:t>1937.5</w:t>
            </w:r>
          </w:p>
        </w:tc>
        <w:tc>
          <w:tcPr>
            <w:tcW w:w="494" w:type="pct"/>
            <w:vMerge w:val="restart"/>
            <w:vAlign w:val="center"/>
          </w:tcPr>
          <w:p w14:paraId="6B523112" w14:textId="77777777" w:rsidR="00032EC9" w:rsidRPr="009171D1" w:rsidRDefault="00032EC9" w:rsidP="00A01CBB">
            <w:pPr>
              <w:pStyle w:val="TAC"/>
              <w:rPr>
                <w:rFonts w:eastAsia="Yu Mincho" w:cs="Arial"/>
                <w:szCs w:val="18"/>
              </w:rPr>
            </w:pPr>
            <w:r w:rsidRPr="009171D1">
              <w:rPr>
                <w:rFonts w:cs="Arial"/>
                <w:szCs w:val="18"/>
              </w:rPr>
              <w:t>50@29</w:t>
            </w:r>
          </w:p>
        </w:tc>
        <w:tc>
          <w:tcPr>
            <w:tcW w:w="582" w:type="pct"/>
            <w:vMerge w:val="restart"/>
            <w:vAlign w:val="center"/>
          </w:tcPr>
          <w:p w14:paraId="4B3170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D7F3135" w14:textId="77777777" w:rsidTr="00A01CBB">
        <w:trPr>
          <w:trHeight w:val="86"/>
        </w:trPr>
        <w:tc>
          <w:tcPr>
            <w:tcW w:w="303" w:type="pct"/>
            <w:vMerge/>
            <w:vAlign w:val="center"/>
          </w:tcPr>
          <w:p w14:paraId="568FF5AA" w14:textId="77777777" w:rsidR="00032EC9" w:rsidRPr="009171D1" w:rsidRDefault="00032EC9" w:rsidP="00A01CBB">
            <w:pPr>
              <w:pStyle w:val="TAC"/>
              <w:rPr>
                <w:rFonts w:eastAsia="Yu Mincho" w:cs="Arial"/>
                <w:szCs w:val="18"/>
              </w:rPr>
            </w:pPr>
          </w:p>
        </w:tc>
        <w:tc>
          <w:tcPr>
            <w:tcW w:w="382" w:type="pct"/>
            <w:vMerge/>
            <w:vAlign w:val="center"/>
          </w:tcPr>
          <w:p w14:paraId="6BD06A06" w14:textId="77777777" w:rsidR="00032EC9" w:rsidRPr="009171D1" w:rsidRDefault="00032EC9" w:rsidP="00A01CBB">
            <w:pPr>
              <w:pStyle w:val="TAC"/>
              <w:rPr>
                <w:rFonts w:eastAsia="Yu Mincho" w:cs="Arial"/>
                <w:szCs w:val="18"/>
              </w:rPr>
            </w:pPr>
          </w:p>
        </w:tc>
        <w:tc>
          <w:tcPr>
            <w:tcW w:w="299" w:type="pct"/>
            <w:vMerge/>
            <w:vAlign w:val="center"/>
          </w:tcPr>
          <w:p w14:paraId="35805E45" w14:textId="77777777" w:rsidR="00032EC9" w:rsidRPr="009171D1" w:rsidRDefault="00032EC9" w:rsidP="00A01CBB">
            <w:pPr>
              <w:pStyle w:val="TAC"/>
              <w:rPr>
                <w:rFonts w:cs="Arial"/>
                <w:szCs w:val="18"/>
                <w:lang w:eastAsia="zh-CN"/>
              </w:rPr>
            </w:pPr>
          </w:p>
        </w:tc>
        <w:tc>
          <w:tcPr>
            <w:tcW w:w="464" w:type="pct"/>
            <w:vMerge/>
            <w:vAlign w:val="center"/>
          </w:tcPr>
          <w:p w14:paraId="18AD3AB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69761E4" w14:textId="77777777" w:rsidR="00032EC9" w:rsidRPr="009171D1" w:rsidRDefault="00032EC9" w:rsidP="00A01CBB">
            <w:pPr>
              <w:pStyle w:val="TAC"/>
              <w:rPr>
                <w:rFonts w:cs="Arial"/>
                <w:szCs w:val="18"/>
              </w:rPr>
            </w:pPr>
            <w:r w:rsidRPr="009171D1">
              <w:rPr>
                <w:rFonts w:cs="Arial"/>
                <w:szCs w:val="18"/>
              </w:rPr>
              <w:t>376500</w:t>
            </w:r>
          </w:p>
        </w:tc>
        <w:tc>
          <w:tcPr>
            <w:tcW w:w="394" w:type="pct"/>
            <w:vAlign w:val="center"/>
          </w:tcPr>
          <w:p w14:paraId="5893475C" w14:textId="77777777" w:rsidR="00032EC9" w:rsidRPr="009171D1" w:rsidRDefault="00032EC9" w:rsidP="00A01CBB">
            <w:pPr>
              <w:pStyle w:val="TAC"/>
              <w:rPr>
                <w:rFonts w:cs="Arial"/>
                <w:szCs w:val="18"/>
              </w:rPr>
            </w:pPr>
            <w:r w:rsidRPr="009171D1">
              <w:rPr>
                <w:rFonts w:cs="Arial"/>
                <w:szCs w:val="18"/>
              </w:rPr>
              <w:t>1882.5</w:t>
            </w:r>
          </w:p>
        </w:tc>
        <w:tc>
          <w:tcPr>
            <w:tcW w:w="439" w:type="pct"/>
            <w:vAlign w:val="center"/>
          </w:tcPr>
          <w:p w14:paraId="252584F7" w14:textId="77777777" w:rsidR="00032EC9" w:rsidRPr="009171D1" w:rsidRDefault="00032EC9" w:rsidP="00A01CBB">
            <w:pPr>
              <w:pStyle w:val="TAC"/>
              <w:rPr>
                <w:rFonts w:cs="Arial"/>
                <w:szCs w:val="18"/>
              </w:rPr>
            </w:pPr>
            <w:r w:rsidRPr="009171D1">
              <w:rPr>
                <w:rFonts w:cs="Arial"/>
                <w:szCs w:val="18"/>
              </w:rPr>
              <w:t>392500</w:t>
            </w:r>
          </w:p>
        </w:tc>
        <w:tc>
          <w:tcPr>
            <w:tcW w:w="394" w:type="pct"/>
            <w:vAlign w:val="center"/>
          </w:tcPr>
          <w:p w14:paraId="2B6ACAD4" w14:textId="77777777" w:rsidR="00032EC9" w:rsidRPr="009171D1" w:rsidRDefault="00032EC9" w:rsidP="00A01CBB">
            <w:pPr>
              <w:pStyle w:val="TAC"/>
              <w:rPr>
                <w:rFonts w:cs="Arial"/>
                <w:szCs w:val="18"/>
              </w:rPr>
            </w:pPr>
            <w:r w:rsidRPr="009171D1">
              <w:rPr>
                <w:rFonts w:cs="Arial"/>
                <w:szCs w:val="18"/>
              </w:rPr>
              <w:t>1962.5</w:t>
            </w:r>
          </w:p>
        </w:tc>
        <w:tc>
          <w:tcPr>
            <w:tcW w:w="494" w:type="pct"/>
            <w:vMerge/>
            <w:vAlign w:val="center"/>
          </w:tcPr>
          <w:p w14:paraId="3AF3EB5A" w14:textId="77777777" w:rsidR="00032EC9" w:rsidRPr="009171D1" w:rsidRDefault="00032EC9" w:rsidP="00A01CBB">
            <w:pPr>
              <w:pStyle w:val="TAC"/>
              <w:rPr>
                <w:rFonts w:eastAsia="Yu Mincho" w:cs="Arial"/>
                <w:szCs w:val="18"/>
              </w:rPr>
            </w:pPr>
          </w:p>
        </w:tc>
        <w:tc>
          <w:tcPr>
            <w:tcW w:w="582" w:type="pct"/>
            <w:vMerge/>
            <w:vAlign w:val="center"/>
          </w:tcPr>
          <w:p w14:paraId="3A98A859" w14:textId="77777777" w:rsidR="00032EC9" w:rsidRPr="009171D1" w:rsidRDefault="00032EC9" w:rsidP="00A01CBB">
            <w:pPr>
              <w:pStyle w:val="TAC"/>
              <w:rPr>
                <w:rFonts w:eastAsia="Yu Mincho" w:cs="Arial"/>
                <w:szCs w:val="18"/>
              </w:rPr>
            </w:pPr>
          </w:p>
        </w:tc>
      </w:tr>
      <w:tr w:rsidR="00032EC9" w:rsidRPr="009171D1" w14:paraId="4ED2BE2E" w14:textId="77777777" w:rsidTr="00A01CBB">
        <w:trPr>
          <w:trHeight w:val="86"/>
        </w:trPr>
        <w:tc>
          <w:tcPr>
            <w:tcW w:w="303" w:type="pct"/>
            <w:vMerge/>
            <w:vAlign w:val="center"/>
          </w:tcPr>
          <w:p w14:paraId="638F6DAF" w14:textId="77777777" w:rsidR="00032EC9" w:rsidRPr="009171D1" w:rsidRDefault="00032EC9" w:rsidP="00A01CBB">
            <w:pPr>
              <w:pStyle w:val="TAC"/>
              <w:rPr>
                <w:rFonts w:eastAsia="Yu Mincho" w:cs="Arial"/>
                <w:szCs w:val="18"/>
              </w:rPr>
            </w:pPr>
          </w:p>
        </w:tc>
        <w:tc>
          <w:tcPr>
            <w:tcW w:w="382" w:type="pct"/>
            <w:vMerge/>
            <w:vAlign w:val="center"/>
          </w:tcPr>
          <w:p w14:paraId="106FAB98" w14:textId="77777777" w:rsidR="00032EC9" w:rsidRPr="009171D1" w:rsidRDefault="00032EC9" w:rsidP="00A01CBB">
            <w:pPr>
              <w:pStyle w:val="TAC"/>
              <w:rPr>
                <w:rFonts w:eastAsia="Yu Mincho" w:cs="Arial"/>
                <w:szCs w:val="18"/>
              </w:rPr>
            </w:pPr>
          </w:p>
        </w:tc>
        <w:tc>
          <w:tcPr>
            <w:tcW w:w="299" w:type="pct"/>
            <w:vMerge/>
            <w:vAlign w:val="center"/>
          </w:tcPr>
          <w:p w14:paraId="2716919B" w14:textId="77777777" w:rsidR="00032EC9" w:rsidRPr="009171D1" w:rsidRDefault="00032EC9" w:rsidP="00A01CBB">
            <w:pPr>
              <w:pStyle w:val="TAC"/>
              <w:rPr>
                <w:rFonts w:cs="Arial"/>
                <w:szCs w:val="18"/>
                <w:lang w:eastAsia="zh-CN"/>
              </w:rPr>
            </w:pPr>
          </w:p>
        </w:tc>
        <w:tc>
          <w:tcPr>
            <w:tcW w:w="464" w:type="pct"/>
            <w:vMerge/>
            <w:vAlign w:val="center"/>
          </w:tcPr>
          <w:p w14:paraId="27DCA14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15038B2B" w14:textId="77777777" w:rsidR="00032EC9" w:rsidRPr="009171D1" w:rsidRDefault="00032EC9" w:rsidP="00A01CBB">
            <w:pPr>
              <w:pStyle w:val="TAC"/>
              <w:rPr>
                <w:rFonts w:cs="Arial"/>
                <w:szCs w:val="18"/>
              </w:rPr>
            </w:pPr>
            <w:r w:rsidRPr="009171D1">
              <w:rPr>
                <w:rFonts w:cs="Arial"/>
                <w:szCs w:val="18"/>
              </w:rPr>
              <w:t>381500</w:t>
            </w:r>
          </w:p>
        </w:tc>
        <w:tc>
          <w:tcPr>
            <w:tcW w:w="394" w:type="pct"/>
            <w:vAlign w:val="center"/>
          </w:tcPr>
          <w:p w14:paraId="43FEBCE6" w14:textId="77777777" w:rsidR="00032EC9" w:rsidRPr="009171D1" w:rsidRDefault="00032EC9" w:rsidP="00A01CBB">
            <w:pPr>
              <w:pStyle w:val="TAC"/>
              <w:rPr>
                <w:rFonts w:cs="Arial"/>
                <w:szCs w:val="18"/>
              </w:rPr>
            </w:pPr>
            <w:r w:rsidRPr="009171D1">
              <w:rPr>
                <w:rFonts w:cs="Arial"/>
                <w:szCs w:val="18"/>
              </w:rPr>
              <w:t>1907.5</w:t>
            </w:r>
          </w:p>
        </w:tc>
        <w:tc>
          <w:tcPr>
            <w:tcW w:w="439" w:type="pct"/>
            <w:vAlign w:val="center"/>
          </w:tcPr>
          <w:p w14:paraId="1EA199F3" w14:textId="77777777" w:rsidR="00032EC9" w:rsidRPr="009171D1" w:rsidRDefault="00032EC9" w:rsidP="00A01CBB">
            <w:pPr>
              <w:pStyle w:val="TAC"/>
              <w:rPr>
                <w:rFonts w:cs="Arial"/>
                <w:szCs w:val="18"/>
              </w:rPr>
            </w:pPr>
            <w:r w:rsidRPr="009171D1">
              <w:rPr>
                <w:rFonts w:cs="Arial"/>
                <w:szCs w:val="18"/>
              </w:rPr>
              <w:t>397500</w:t>
            </w:r>
          </w:p>
        </w:tc>
        <w:tc>
          <w:tcPr>
            <w:tcW w:w="394" w:type="pct"/>
            <w:vAlign w:val="center"/>
          </w:tcPr>
          <w:p w14:paraId="389BC350" w14:textId="77777777" w:rsidR="00032EC9" w:rsidRPr="009171D1" w:rsidRDefault="00032EC9" w:rsidP="00A01CBB">
            <w:pPr>
              <w:pStyle w:val="TAC"/>
              <w:rPr>
                <w:rFonts w:cs="Arial"/>
                <w:szCs w:val="18"/>
              </w:rPr>
            </w:pPr>
            <w:r w:rsidRPr="009171D1">
              <w:rPr>
                <w:rFonts w:cs="Arial"/>
                <w:szCs w:val="18"/>
              </w:rPr>
              <w:t>1987.5</w:t>
            </w:r>
          </w:p>
        </w:tc>
        <w:tc>
          <w:tcPr>
            <w:tcW w:w="494" w:type="pct"/>
            <w:vMerge/>
            <w:vAlign w:val="center"/>
          </w:tcPr>
          <w:p w14:paraId="4AA0AB34" w14:textId="77777777" w:rsidR="00032EC9" w:rsidRPr="009171D1" w:rsidRDefault="00032EC9" w:rsidP="00A01CBB">
            <w:pPr>
              <w:pStyle w:val="TAC"/>
              <w:rPr>
                <w:rFonts w:eastAsia="Yu Mincho" w:cs="Arial"/>
                <w:szCs w:val="18"/>
              </w:rPr>
            </w:pPr>
          </w:p>
        </w:tc>
        <w:tc>
          <w:tcPr>
            <w:tcW w:w="582" w:type="pct"/>
            <w:vMerge/>
            <w:vAlign w:val="center"/>
          </w:tcPr>
          <w:p w14:paraId="10D4CD40" w14:textId="77777777" w:rsidR="00032EC9" w:rsidRPr="009171D1" w:rsidRDefault="00032EC9" w:rsidP="00A01CBB">
            <w:pPr>
              <w:pStyle w:val="TAC"/>
              <w:rPr>
                <w:rFonts w:eastAsia="Yu Mincho" w:cs="Arial"/>
                <w:szCs w:val="18"/>
              </w:rPr>
            </w:pPr>
          </w:p>
        </w:tc>
      </w:tr>
      <w:tr w:rsidR="00032EC9" w:rsidRPr="009171D1" w14:paraId="3309C306" w14:textId="77777777" w:rsidTr="00A01CBB">
        <w:trPr>
          <w:trHeight w:val="86"/>
        </w:trPr>
        <w:tc>
          <w:tcPr>
            <w:tcW w:w="303" w:type="pct"/>
            <w:vMerge w:val="restart"/>
            <w:vAlign w:val="center"/>
            <w:hideMark/>
          </w:tcPr>
          <w:p w14:paraId="05D6D1D1" w14:textId="77777777" w:rsidR="00032EC9" w:rsidRPr="009171D1" w:rsidRDefault="00032EC9" w:rsidP="00A01CBB">
            <w:pPr>
              <w:pStyle w:val="TAC"/>
              <w:rPr>
                <w:rFonts w:eastAsia="Yu Mincho" w:cs="Arial"/>
                <w:szCs w:val="18"/>
              </w:rPr>
            </w:pPr>
            <w:r w:rsidRPr="009171D1">
              <w:rPr>
                <w:rFonts w:eastAsia="Yu Mincho" w:cs="Arial"/>
                <w:szCs w:val="18"/>
              </w:rPr>
              <w:t>n26</w:t>
            </w:r>
          </w:p>
        </w:tc>
        <w:tc>
          <w:tcPr>
            <w:tcW w:w="382" w:type="pct"/>
            <w:vMerge w:val="restart"/>
            <w:vAlign w:val="center"/>
            <w:hideMark/>
          </w:tcPr>
          <w:p w14:paraId="1D3BF002"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1F732F3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20E7AE3F"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314691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7111B9F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018A5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C8F3F4E" w14:textId="77777777" w:rsidR="00032EC9" w:rsidRPr="009171D1" w:rsidRDefault="00032EC9" w:rsidP="00A01CBB">
            <w:pPr>
              <w:pStyle w:val="TAC"/>
              <w:rPr>
                <w:rFonts w:cs="Arial"/>
                <w:szCs w:val="18"/>
              </w:rPr>
            </w:pPr>
            <w:r w:rsidRPr="009171D1">
              <w:rPr>
                <w:rFonts w:cs="Arial"/>
                <w:szCs w:val="18"/>
              </w:rPr>
              <w:t>163800</w:t>
            </w:r>
          </w:p>
        </w:tc>
        <w:tc>
          <w:tcPr>
            <w:tcW w:w="394" w:type="pct"/>
            <w:vAlign w:val="center"/>
          </w:tcPr>
          <w:p w14:paraId="7E7C8513" w14:textId="77777777" w:rsidR="00032EC9" w:rsidRPr="009171D1" w:rsidRDefault="00032EC9" w:rsidP="00A01CBB">
            <w:pPr>
              <w:pStyle w:val="TAC"/>
              <w:rPr>
                <w:rFonts w:cs="Arial"/>
                <w:szCs w:val="18"/>
              </w:rPr>
            </w:pPr>
            <w:r w:rsidRPr="009171D1">
              <w:rPr>
                <w:rFonts w:cs="Arial"/>
                <w:szCs w:val="18"/>
              </w:rPr>
              <w:t>819</w:t>
            </w:r>
          </w:p>
        </w:tc>
        <w:tc>
          <w:tcPr>
            <w:tcW w:w="439" w:type="pct"/>
            <w:vAlign w:val="center"/>
          </w:tcPr>
          <w:p w14:paraId="0A0A1FC5" w14:textId="77777777" w:rsidR="00032EC9" w:rsidRPr="009171D1" w:rsidRDefault="00032EC9" w:rsidP="00A01CBB">
            <w:pPr>
              <w:pStyle w:val="TAC"/>
              <w:rPr>
                <w:rFonts w:cs="Arial"/>
                <w:szCs w:val="18"/>
              </w:rPr>
            </w:pPr>
            <w:r w:rsidRPr="009171D1">
              <w:rPr>
                <w:rFonts w:cs="Arial"/>
                <w:szCs w:val="18"/>
              </w:rPr>
              <w:t>172800</w:t>
            </w:r>
          </w:p>
        </w:tc>
        <w:tc>
          <w:tcPr>
            <w:tcW w:w="394" w:type="pct"/>
            <w:vAlign w:val="center"/>
          </w:tcPr>
          <w:p w14:paraId="41717167" w14:textId="77777777" w:rsidR="00032EC9" w:rsidRPr="009171D1" w:rsidRDefault="00032EC9" w:rsidP="00A01CBB">
            <w:pPr>
              <w:pStyle w:val="TAC"/>
              <w:rPr>
                <w:rFonts w:cs="Arial"/>
                <w:szCs w:val="18"/>
              </w:rPr>
            </w:pPr>
            <w:r w:rsidRPr="009171D1">
              <w:rPr>
                <w:rFonts w:cs="Arial"/>
                <w:szCs w:val="18"/>
              </w:rPr>
              <w:t>864</w:t>
            </w:r>
          </w:p>
        </w:tc>
        <w:tc>
          <w:tcPr>
            <w:tcW w:w="494" w:type="pct"/>
            <w:vMerge w:val="restart"/>
            <w:vAlign w:val="center"/>
          </w:tcPr>
          <w:p w14:paraId="38185608" w14:textId="77777777" w:rsidR="00032EC9" w:rsidRPr="009171D1" w:rsidRDefault="00032EC9" w:rsidP="00A01CBB">
            <w:pPr>
              <w:pStyle w:val="TAC"/>
              <w:rPr>
                <w:rFonts w:eastAsia="Yu Mincho" w:cs="Arial"/>
                <w:szCs w:val="18"/>
              </w:rPr>
            </w:pPr>
            <w:r w:rsidRPr="009171D1">
              <w:rPr>
                <w:rFonts w:cs="Arial"/>
                <w:szCs w:val="18"/>
              </w:rPr>
              <w:t>25@27</w:t>
            </w:r>
          </w:p>
        </w:tc>
        <w:tc>
          <w:tcPr>
            <w:tcW w:w="582" w:type="pct"/>
            <w:vMerge w:val="restart"/>
            <w:vAlign w:val="center"/>
          </w:tcPr>
          <w:p w14:paraId="18A9540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04C40334" w14:textId="77777777" w:rsidTr="00A01CBB">
        <w:trPr>
          <w:trHeight w:val="86"/>
        </w:trPr>
        <w:tc>
          <w:tcPr>
            <w:tcW w:w="303" w:type="pct"/>
            <w:vMerge/>
            <w:vAlign w:val="center"/>
          </w:tcPr>
          <w:p w14:paraId="188B8A49" w14:textId="77777777" w:rsidR="00032EC9" w:rsidRPr="009171D1" w:rsidRDefault="00032EC9" w:rsidP="00A01CBB">
            <w:pPr>
              <w:pStyle w:val="TAC"/>
              <w:rPr>
                <w:rFonts w:eastAsia="Yu Mincho" w:cs="Arial"/>
                <w:szCs w:val="18"/>
              </w:rPr>
            </w:pPr>
          </w:p>
        </w:tc>
        <w:tc>
          <w:tcPr>
            <w:tcW w:w="382" w:type="pct"/>
            <w:vMerge/>
            <w:vAlign w:val="center"/>
          </w:tcPr>
          <w:p w14:paraId="3C44C279" w14:textId="77777777" w:rsidR="00032EC9" w:rsidRPr="009171D1" w:rsidRDefault="00032EC9" w:rsidP="00A01CBB">
            <w:pPr>
              <w:pStyle w:val="TAC"/>
              <w:rPr>
                <w:rFonts w:eastAsia="Yu Mincho" w:cs="Arial"/>
                <w:szCs w:val="18"/>
              </w:rPr>
            </w:pPr>
          </w:p>
        </w:tc>
        <w:tc>
          <w:tcPr>
            <w:tcW w:w="299" w:type="pct"/>
            <w:vMerge/>
            <w:vAlign w:val="center"/>
          </w:tcPr>
          <w:p w14:paraId="34E57F63" w14:textId="77777777" w:rsidR="00032EC9" w:rsidRPr="009171D1" w:rsidRDefault="00032EC9" w:rsidP="00A01CBB">
            <w:pPr>
              <w:pStyle w:val="TAC"/>
              <w:rPr>
                <w:rFonts w:cs="Arial"/>
                <w:szCs w:val="18"/>
                <w:lang w:eastAsia="zh-CN"/>
              </w:rPr>
            </w:pPr>
          </w:p>
        </w:tc>
        <w:tc>
          <w:tcPr>
            <w:tcW w:w="464" w:type="pct"/>
            <w:vMerge/>
            <w:vAlign w:val="center"/>
          </w:tcPr>
          <w:p w14:paraId="6354D43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1FA3D7A" w14:textId="77777777" w:rsidR="00032EC9" w:rsidRPr="009171D1" w:rsidRDefault="00032EC9" w:rsidP="00A01CBB">
            <w:pPr>
              <w:pStyle w:val="TAC"/>
              <w:rPr>
                <w:rFonts w:cs="Arial"/>
                <w:szCs w:val="18"/>
              </w:rPr>
            </w:pPr>
            <w:r w:rsidRPr="009171D1">
              <w:rPr>
                <w:rFonts w:cs="Arial"/>
                <w:szCs w:val="18"/>
              </w:rPr>
              <w:t>166300</w:t>
            </w:r>
          </w:p>
        </w:tc>
        <w:tc>
          <w:tcPr>
            <w:tcW w:w="394" w:type="pct"/>
            <w:vAlign w:val="center"/>
          </w:tcPr>
          <w:p w14:paraId="681546F6" w14:textId="77777777" w:rsidR="00032EC9" w:rsidRPr="009171D1" w:rsidRDefault="00032EC9" w:rsidP="00A01CBB">
            <w:pPr>
              <w:pStyle w:val="TAC"/>
              <w:rPr>
                <w:rFonts w:cs="Arial"/>
                <w:szCs w:val="18"/>
              </w:rPr>
            </w:pPr>
            <w:r w:rsidRPr="009171D1">
              <w:rPr>
                <w:rFonts w:cs="Arial"/>
                <w:szCs w:val="18"/>
              </w:rPr>
              <w:t>831.5</w:t>
            </w:r>
          </w:p>
        </w:tc>
        <w:tc>
          <w:tcPr>
            <w:tcW w:w="439" w:type="pct"/>
            <w:vAlign w:val="center"/>
          </w:tcPr>
          <w:p w14:paraId="13503CD0" w14:textId="77777777" w:rsidR="00032EC9" w:rsidRPr="009171D1" w:rsidRDefault="00032EC9" w:rsidP="00A01CBB">
            <w:pPr>
              <w:pStyle w:val="TAC"/>
              <w:rPr>
                <w:rFonts w:cs="Arial"/>
                <w:szCs w:val="18"/>
              </w:rPr>
            </w:pPr>
            <w:r w:rsidRPr="009171D1">
              <w:rPr>
                <w:rFonts w:cs="Arial"/>
                <w:szCs w:val="18"/>
              </w:rPr>
              <w:t>175300</w:t>
            </w:r>
          </w:p>
        </w:tc>
        <w:tc>
          <w:tcPr>
            <w:tcW w:w="394" w:type="pct"/>
            <w:vAlign w:val="center"/>
          </w:tcPr>
          <w:p w14:paraId="0839AB31" w14:textId="77777777" w:rsidR="00032EC9" w:rsidRPr="009171D1" w:rsidRDefault="00032EC9" w:rsidP="00A01CBB">
            <w:pPr>
              <w:pStyle w:val="TAC"/>
              <w:rPr>
                <w:rFonts w:cs="Arial"/>
                <w:szCs w:val="18"/>
              </w:rPr>
            </w:pPr>
            <w:r w:rsidRPr="009171D1">
              <w:rPr>
                <w:rFonts w:cs="Arial"/>
                <w:szCs w:val="18"/>
              </w:rPr>
              <w:t>876.5</w:t>
            </w:r>
          </w:p>
        </w:tc>
        <w:tc>
          <w:tcPr>
            <w:tcW w:w="494" w:type="pct"/>
            <w:vMerge/>
            <w:vAlign w:val="center"/>
          </w:tcPr>
          <w:p w14:paraId="2769300C" w14:textId="77777777" w:rsidR="00032EC9" w:rsidRPr="009171D1" w:rsidRDefault="00032EC9" w:rsidP="00A01CBB">
            <w:pPr>
              <w:pStyle w:val="TAC"/>
              <w:rPr>
                <w:rFonts w:eastAsia="Yu Mincho" w:cs="Arial"/>
                <w:szCs w:val="18"/>
              </w:rPr>
            </w:pPr>
          </w:p>
        </w:tc>
        <w:tc>
          <w:tcPr>
            <w:tcW w:w="582" w:type="pct"/>
            <w:vMerge/>
            <w:vAlign w:val="center"/>
          </w:tcPr>
          <w:p w14:paraId="09650D83" w14:textId="77777777" w:rsidR="00032EC9" w:rsidRPr="009171D1" w:rsidRDefault="00032EC9" w:rsidP="00A01CBB">
            <w:pPr>
              <w:pStyle w:val="TAC"/>
              <w:rPr>
                <w:rFonts w:eastAsia="Yu Mincho" w:cs="Arial"/>
                <w:szCs w:val="18"/>
              </w:rPr>
            </w:pPr>
          </w:p>
        </w:tc>
      </w:tr>
      <w:tr w:rsidR="00032EC9" w:rsidRPr="009171D1" w14:paraId="1AA43B98" w14:textId="77777777" w:rsidTr="00A01CBB">
        <w:trPr>
          <w:trHeight w:val="86"/>
        </w:trPr>
        <w:tc>
          <w:tcPr>
            <w:tcW w:w="303" w:type="pct"/>
            <w:vMerge/>
            <w:vAlign w:val="center"/>
          </w:tcPr>
          <w:p w14:paraId="6EBBA699" w14:textId="77777777" w:rsidR="00032EC9" w:rsidRPr="009171D1" w:rsidRDefault="00032EC9" w:rsidP="00A01CBB">
            <w:pPr>
              <w:pStyle w:val="TAC"/>
              <w:rPr>
                <w:rFonts w:eastAsia="Yu Mincho" w:cs="Arial"/>
                <w:szCs w:val="18"/>
              </w:rPr>
            </w:pPr>
          </w:p>
        </w:tc>
        <w:tc>
          <w:tcPr>
            <w:tcW w:w="382" w:type="pct"/>
            <w:vMerge/>
            <w:vAlign w:val="center"/>
          </w:tcPr>
          <w:p w14:paraId="2FF32B14" w14:textId="77777777" w:rsidR="00032EC9" w:rsidRPr="009171D1" w:rsidRDefault="00032EC9" w:rsidP="00A01CBB">
            <w:pPr>
              <w:pStyle w:val="TAC"/>
              <w:rPr>
                <w:rFonts w:eastAsia="Yu Mincho" w:cs="Arial"/>
                <w:szCs w:val="18"/>
              </w:rPr>
            </w:pPr>
          </w:p>
        </w:tc>
        <w:tc>
          <w:tcPr>
            <w:tcW w:w="299" w:type="pct"/>
            <w:vMerge/>
            <w:vAlign w:val="center"/>
          </w:tcPr>
          <w:p w14:paraId="1EC85C89" w14:textId="77777777" w:rsidR="00032EC9" w:rsidRPr="009171D1" w:rsidRDefault="00032EC9" w:rsidP="00A01CBB">
            <w:pPr>
              <w:pStyle w:val="TAC"/>
              <w:rPr>
                <w:rFonts w:cs="Arial"/>
                <w:szCs w:val="18"/>
                <w:lang w:eastAsia="zh-CN"/>
              </w:rPr>
            </w:pPr>
          </w:p>
        </w:tc>
        <w:tc>
          <w:tcPr>
            <w:tcW w:w="464" w:type="pct"/>
            <w:vMerge/>
            <w:vAlign w:val="center"/>
          </w:tcPr>
          <w:p w14:paraId="0792A51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BFBA1F2" w14:textId="77777777" w:rsidR="00032EC9" w:rsidRPr="009171D1" w:rsidRDefault="00032EC9" w:rsidP="00A01CBB">
            <w:pPr>
              <w:pStyle w:val="TAC"/>
              <w:rPr>
                <w:rFonts w:cs="Arial"/>
                <w:szCs w:val="18"/>
              </w:rPr>
            </w:pPr>
            <w:r w:rsidRPr="009171D1">
              <w:rPr>
                <w:rFonts w:cs="Arial"/>
                <w:szCs w:val="18"/>
              </w:rPr>
              <w:t>168800</w:t>
            </w:r>
          </w:p>
        </w:tc>
        <w:tc>
          <w:tcPr>
            <w:tcW w:w="394" w:type="pct"/>
            <w:vAlign w:val="center"/>
          </w:tcPr>
          <w:p w14:paraId="7F80CC6D" w14:textId="77777777" w:rsidR="00032EC9" w:rsidRPr="009171D1" w:rsidRDefault="00032EC9" w:rsidP="00A01CBB">
            <w:pPr>
              <w:pStyle w:val="TAC"/>
              <w:rPr>
                <w:rFonts w:cs="Arial"/>
                <w:szCs w:val="18"/>
              </w:rPr>
            </w:pPr>
            <w:r w:rsidRPr="009171D1">
              <w:rPr>
                <w:rFonts w:cs="Arial"/>
                <w:szCs w:val="18"/>
              </w:rPr>
              <w:t>844</w:t>
            </w:r>
          </w:p>
        </w:tc>
        <w:tc>
          <w:tcPr>
            <w:tcW w:w="439" w:type="pct"/>
            <w:vAlign w:val="center"/>
          </w:tcPr>
          <w:p w14:paraId="0B2F7A32" w14:textId="77777777" w:rsidR="00032EC9" w:rsidRPr="009171D1" w:rsidRDefault="00032EC9" w:rsidP="00A01CBB">
            <w:pPr>
              <w:pStyle w:val="TAC"/>
              <w:rPr>
                <w:rFonts w:cs="Arial"/>
                <w:szCs w:val="18"/>
              </w:rPr>
            </w:pPr>
            <w:r w:rsidRPr="009171D1">
              <w:rPr>
                <w:rFonts w:cs="Arial"/>
                <w:szCs w:val="18"/>
              </w:rPr>
              <w:t>177800</w:t>
            </w:r>
          </w:p>
        </w:tc>
        <w:tc>
          <w:tcPr>
            <w:tcW w:w="394" w:type="pct"/>
            <w:vAlign w:val="center"/>
          </w:tcPr>
          <w:p w14:paraId="376F88BC" w14:textId="77777777" w:rsidR="00032EC9" w:rsidRPr="009171D1" w:rsidRDefault="00032EC9" w:rsidP="00A01CBB">
            <w:pPr>
              <w:pStyle w:val="TAC"/>
              <w:rPr>
                <w:rFonts w:cs="Arial"/>
                <w:szCs w:val="18"/>
              </w:rPr>
            </w:pPr>
            <w:r w:rsidRPr="009171D1">
              <w:rPr>
                <w:rFonts w:cs="Arial"/>
                <w:szCs w:val="18"/>
              </w:rPr>
              <w:t>889</w:t>
            </w:r>
          </w:p>
        </w:tc>
        <w:tc>
          <w:tcPr>
            <w:tcW w:w="494" w:type="pct"/>
            <w:vMerge/>
            <w:vAlign w:val="center"/>
          </w:tcPr>
          <w:p w14:paraId="4CDD7375" w14:textId="77777777" w:rsidR="00032EC9" w:rsidRPr="009171D1" w:rsidRDefault="00032EC9" w:rsidP="00A01CBB">
            <w:pPr>
              <w:pStyle w:val="TAC"/>
              <w:rPr>
                <w:rFonts w:eastAsia="Yu Mincho" w:cs="Arial"/>
                <w:szCs w:val="18"/>
              </w:rPr>
            </w:pPr>
          </w:p>
        </w:tc>
        <w:tc>
          <w:tcPr>
            <w:tcW w:w="582" w:type="pct"/>
            <w:vMerge/>
            <w:vAlign w:val="center"/>
          </w:tcPr>
          <w:p w14:paraId="66A31D34" w14:textId="77777777" w:rsidR="00032EC9" w:rsidRPr="009171D1" w:rsidRDefault="00032EC9" w:rsidP="00A01CBB">
            <w:pPr>
              <w:pStyle w:val="TAC"/>
              <w:rPr>
                <w:rFonts w:eastAsia="Yu Mincho" w:cs="Arial"/>
                <w:szCs w:val="18"/>
              </w:rPr>
            </w:pPr>
          </w:p>
        </w:tc>
      </w:tr>
      <w:tr w:rsidR="00032EC9" w:rsidRPr="009171D1" w14:paraId="42AC4B79" w14:textId="77777777" w:rsidTr="00A01CBB">
        <w:trPr>
          <w:trHeight w:val="86"/>
        </w:trPr>
        <w:tc>
          <w:tcPr>
            <w:tcW w:w="303" w:type="pct"/>
            <w:vMerge w:val="restart"/>
            <w:vAlign w:val="center"/>
            <w:hideMark/>
          </w:tcPr>
          <w:p w14:paraId="298EF8AF" w14:textId="77777777" w:rsidR="00032EC9" w:rsidRPr="009171D1" w:rsidRDefault="00032EC9" w:rsidP="00A01CBB">
            <w:pPr>
              <w:pStyle w:val="TAC"/>
              <w:rPr>
                <w:rFonts w:eastAsia="Yu Mincho" w:cs="Arial"/>
                <w:szCs w:val="18"/>
              </w:rPr>
            </w:pPr>
            <w:r w:rsidRPr="009171D1">
              <w:rPr>
                <w:rFonts w:eastAsia="Yu Mincho" w:cs="Arial"/>
                <w:szCs w:val="18"/>
              </w:rPr>
              <w:t>n28</w:t>
            </w:r>
          </w:p>
        </w:tc>
        <w:tc>
          <w:tcPr>
            <w:tcW w:w="382" w:type="pct"/>
            <w:vMerge w:val="restart"/>
            <w:vAlign w:val="center"/>
            <w:hideMark/>
          </w:tcPr>
          <w:p w14:paraId="6CE70978"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76632DC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5DF84B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AF2D8C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17295D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3EB53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5F38733" w14:textId="77777777" w:rsidR="00032EC9" w:rsidRPr="009171D1" w:rsidRDefault="00032EC9" w:rsidP="00A01CBB">
            <w:pPr>
              <w:pStyle w:val="TAC"/>
              <w:rPr>
                <w:rFonts w:cs="Arial"/>
                <w:szCs w:val="18"/>
              </w:rPr>
            </w:pPr>
            <w:r w:rsidRPr="009171D1">
              <w:t>142600</w:t>
            </w:r>
          </w:p>
        </w:tc>
        <w:tc>
          <w:tcPr>
            <w:tcW w:w="394" w:type="pct"/>
            <w:vAlign w:val="center"/>
          </w:tcPr>
          <w:p w14:paraId="4A968F36" w14:textId="77777777" w:rsidR="00032EC9" w:rsidRPr="009171D1" w:rsidRDefault="00032EC9" w:rsidP="00A01CBB">
            <w:pPr>
              <w:pStyle w:val="TAC"/>
              <w:rPr>
                <w:rFonts w:cs="Arial"/>
                <w:szCs w:val="18"/>
              </w:rPr>
            </w:pPr>
            <w:r w:rsidRPr="009171D1">
              <w:t>713</w:t>
            </w:r>
          </w:p>
        </w:tc>
        <w:tc>
          <w:tcPr>
            <w:tcW w:w="439" w:type="pct"/>
            <w:vAlign w:val="center"/>
          </w:tcPr>
          <w:p w14:paraId="0D00E2BC" w14:textId="77777777" w:rsidR="00032EC9" w:rsidRPr="009171D1" w:rsidRDefault="00032EC9" w:rsidP="00A01CBB">
            <w:pPr>
              <w:pStyle w:val="TAC"/>
              <w:rPr>
                <w:rFonts w:cs="Arial"/>
                <w:szCs w:val="18"/>
              </w:rPr>
            </w:pPr>
            <w:r w:rsidRPr="009171D1">
              <w:t>153600</w:t>
            </w:r>
          </w:p>
        </w:tc>
        <w:tc>
          <w:tcPr>
            <w:tcW w:w="394" w:type="pct"/>
            <w:vAlign w:val="center"/>
          </w:tcPr>
          <w:p w14:paraId="76071126" w14:textId="77777777" w:rsidR="00032EC9" w:rsidRPr="009171D1" w:rsidRDefault="00032EC9" w:rsidP="00A01CBB">
            <w:pPr>
              <w:pStyle w:val="TAC"/>
              <w:rPr>
                <w:rFonts w:cs="Arial"/>
                <w:szCs w:val="18"/>
              </w:rPr>
            </w:pPr>
            <w:r w:rsidRPr="009171D1">
              <w:t>768</w:t>
            </w:r>
          </w:p>
        </w:tc>
        <w:tc>
          <w:tcPr>
            <w:tcW w:w="494" w:type="pct"/>
            <w:vMerge w:val="restart"/>
            <w:vAlign w:val="center"/>
          </w:tcPr>
          <w:p w14:paraId="0829CA41" w14:textId="77777777" w:rsidR="00032EC9" w:rsidRPr="009171D1" w:rsidRDefault="00032EC9" w:rsidP="00A01CBB">
            <w:pPr>
              <w:pStyle w:val="TAC"/>
              <w:rPr>
                <w:rFonts w:eastAsia="Yu Mincho" w:cs="Arial"/>
                <w:szCs w:val="18"/>
              </w:rPr>
            </w:pPr>
            <w:r w:rsidRPr="009171D1">
              <w:t>25@81</w:t>
            </w:r>
          </w:p>
        </w:tc>
        <w:tc>
          <w:tcPr>
            <w:tcW w:w="582" w:type="pct"/>
            <w:vMerge w:val="restart"/>
            <w:vAlign w:val="center"/>
          </w:tcPr>
          <w:p w14:paraId="4640E55F" w14:textId="77777777" w:rsidR="00032EC9" w:rsidRPr="009171D1" w:rsidRDefault="00032EC9" w:rsidP="00F545C9">
            <w:pPr>
              <w:pStyle w:val="TAC"/>
              <w:rPr>
                <w:rFonts w:cs="Arial"/>
                <w:szCs w:val="18"/>
              </w:rPr>
            </w:pPr>
            <w:r w:rsidRPr="009171D1">
              <w:rPr>
                <w:rFonts w:cs="Arial"/>
                <w:szCs w:val="18"/>
              </w:rPr>
              <w:t>106@0</w:t>
            </w:r>
          </w:p>
        </w:tc>
      </w:tr>
      <w:tr w:rsidR="00032EC9" w:rsidRPr="009171D1" w14:paraId="70177312" w14:textId="77777777" w:rsidTr="00A01CBB">
        <w:trPr>
          <w:trHeight w:val="86"/>
        </w:trPr>
        <w:tc>
          <w:tcPr>
            <w:tcW w:w="303" w:type="pct"/>
            <w:vMerge/>
            <w:vAlign w:val="center"/>
          </w:tcPr>
          <w:p w14:paraId="66D83241" w14:textId="77777777" w:rsidR="00032EC9" w:rsidRPr="009171D1" w:rsidRDefault="00032EC9" w:rsidP="00A01CBB">
            <w:pPr>
              <w:pStyle w:val="TAC"/>
              <w:rPr>
                <w:rFonts w:eastAsia="Yu Mincho" w:cs="Arial"/>
                <w:szCs w:val="18"/>
              </w:rPr>
            </w:pPr>
          </w:p>
        </w:tc>
        <w:tc>
          <w:tcPr>
            <w:tcW w:w="382" w:type="pct"/>
            <w:vMerge/>
            <w:vAlign w:val="center"/>
          </w:tcPr>
          <w:p w14:paraId="0F0CC487" w14:textId="77777777" w:rsidR="00032EC9" w:rsidRPr="009171D1" w:rsidRDefault="00032EC9" w:rsidP="00A01CBB">
            <w:pPr>
              <w:pStyle w:val="TAC"/>
              <w:rPr>
                <w:rFonts w:eastAsia="Yu Mincho" w:cs="Arial"/>
                <w:szCs w:val="18"/>
              </w:rPr>
            </w:pPr>
          </w:p>
        </w:tc>
        <w:tc>
          <w:tcPr>
            <w:tcW w:w="299" w:type="pct"/>
            <w:vMerge/>
            <w:vAlign w:val="center"/>
          </w:tcPr>
          <w:p w14:paraId="77DC2B82" w14:textId="77777777" w:rsidR="00032EC9" w:rsidRPr="009171D1" w:rsidRDefault="00032EC9" w:rsidP="00A01CBB">
            <w:pPr>
              <w:pStyle w:val="TAC"/>
              <w:rPr>
                <w:rFonts w:cs="Arial"/>
                <w:szCs w:val="18"/>
                <w:lang w:eastAsia="zh-CN"/>
              </w:rPr>
            </w:pPr>
          </w:p>
        </w:tc>
        <w:tc>
          <w:tcPr>
            <w:tcW w:w="464" w:type="pct"/>
            <w:vMerge/>
            <w:vAlign w:val="center"/>
          </w:tcPr>
          <w:p w14:paraId="547E0A7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001C859" w14:textId="77777777" w:rsidR="00032EC9" w:rsidRPr="009171D1" w:rsidRDefault="00032EC9" w:rsidP="00A01CBB">
            <w:pPr>
              <w:pStyle w:val="TAC"/>
              <w:rPr>
                <w:rFonts w:cs="Arial"/>
                <w:szCs w:val="18"/>
              </w:rPr>
            </w:pPr>
            <w:r w:rsidRPr="009171D1">
              <w:t>145600</w:t>
            </w:r>
          </w:p>
        </w:tc>
        <w:tc>
          <w:tcPr>
            <w:tcW w:w="394" w:type="pct"/>
            <w:vAlign w:val="center"/>
          </w:tcPr>
          <w:p w14:paraId="2F6FAA51" w14:textId="77777777" w:rsidR="00032EC9" w:rsidRPr="009171D1" w:rsidRDefault="00032EC9" w:rsidP="00A01CBB">
            <w:pPr>
              <w:pStyle w:val="TAC"/>
              <w:rPr>
                <w:rFonts w:cs="Arial"/>
                <w:szCs w:val="18"/>
              </w:rPr>
            </w:pPr>
            <w:r w:rsidRPr="009171D1">
              <w:t>728</w:t>
            </w:r>
          </w:p>
        </w:tc>
        <w:tc>
          <w:tcPr>
            <w:tcW w:w="439" w:type="pct"/>
            <w:vAlign w:val="center"/>
          </w:tcPr>
          <w:p w14:paraId="69E5B0CD" w14:textId="77777777" w:rsidR="00032EC9" w:rsidRPr="009171D1" w:rsidRDefault="00032EC9" w:rsidP="00A01CBB">
            <w:pPr>
              <w:pStyle w:val="TAC"/>
              <w:rPr>
                <w:rFonts w:cs="Arial"/>
                <w:szCs w:val="18"/>
              </w:rPr>
            </w:pPr>
            <w:r w:rsidRPr="009171D1">
              <w:t>156600</w:t>
            </w:r>
          </w:p>
        </w:tc>
        <w:tc>
          <w:tcPr>
            <w:tcW w:w="394" w:type="pct"/>
            <w:vAlign w:val="center"/>
          </w:tcPr>
          <w:p w14:paraId="2BBC9E56" w14:textId="77777777" w:rsidR="00032EC9" w:rsidRPr="009171D1" w:rsidRDefault="00032EC9" w:rsidP="00A01CBB">
            <w:pPr>
              <w:pStyle w:val="TAC"/>
              <w:rPr>
                <w:rFonts w:cs="Arial"/>
                <w:szCs w:val="18"/>
              </w:rPr>
            </w:pPr>
            <w:r w:rsidRPr="009171D1">
              <w:t>783</w:t>
            </w:r>
          </w:p>
        </w:tc>
        <w:tc>
          <w:tcPr>
            <w:tcW w:w="494" w:type="pct"/>
            <w:vMerge/>
            <w:vAlign w:val="center"/>
          </w:tcPr>
          <w:p w14:paraId="7E13185D" w14:textId="77777777" w:rsidR="00032EC9" w:rsidRPr="009171D1" w:rsidRDefault="00032EC9" w:rsidP="00A01CBB">
            <w:pPr>
              <w:pStyle w:val="TAC"/>
              <w:rPr>
                <w:rFonts w:eastAsia="Yu Mincho" w:cs="Arial"/>
                <w:szCs w:val="18"/>
              </w:rPr>
            </w:pPr>
          </w:p>
        </w:tc>
        <w:tc>
          <w:tcPr>
            <w:tcW w:w="582" w:type="pct"/>
            <w:vMerge/>
            <w:vAlign w:val="center"/>
          </w:tcPr>
          <w:p w14:paraId="3D9AA0CB" w14:textId="77777777" w:rsidR="00032EC9" w:rsidRPr="009171D1" w:rsidRDefault="00032EC9" w:rsidP="00A01CBB">
            <w:pPr>
              <w:pStyle w:val="TAC"/>
              <w:rPr>
                <w:rFonts w:eastAsia="Yu Mincho" w:cs="Arial"/>
                <w:szCs w:val="18"/>
              </w:rPr>
            </w:pPr>
          </w:p>
        </w:tc>
      </w:tr>
      <w:tr w:rsidR="00032EC9" w:rsidRPr="009171D1" w14:paraId="3BC16328" w14:textId="77777777" w:rsidTr="00A01CBB">
        <w:trPr>
          <w:trHeight w:val="298"/>
        </w:trPr>
        <w:tc>
          <w:tcPr>
            <w:tcW w:w="303" w:type="pct"/>
            <w:vMerge/>
            <w:vAlign w:val="center"/>
          </w:tcPr>
          <w:p w14:paraId="4EA665E3" w14:textId="77777777" w:rsidR="00032EC9" w:rsidRPr="009171D1" w:rsidRDefault="00032EC9" w:rsidP="00A01CBB">
            <w:pPr>
              <w:pStyle w:val="TAC"/>
              <w:rPr>
                <w:rFonts w:eastAsia="Yu Mincho" w:cs="Arial"/>
                <w:szCs w:val="18"/>
              </w:rPr>
            </w:pPr>
          </w:p>
        </w:tc>
        <w:tc>
          <w:tcPr>
            <w:tcW w:w="382" w:type="pct"/>
            <w:vMerge/>
            <w:vAlign w:val="center"/>
          </w:tcPr>
          <w:p w14:paraId="609F821D" w14:textId="77777777" w:rsidR="00032EC9" w:rsidRPr="009171D1" w:rsidRDefault="00032EC9" w:rsidP="00A01CBB">
            <w:pPr>
              <w:pStyle w:val="TAC"/>
              <w:rPr>
                <w:rFonts w:eastAsia="Yu Mincho" w:cs="Arial"/>
                <w:szCs w:val="18"/>
              </w:rPr>
            </w:pPr>
          </w:p>
        </w:tc>
        <w:tc>
          <w:tcPr>
            <w:tcW w:w="299" w:type="pct"/>
            <w:vMerge/>
            <w:vAlign w:val="center"/>
          </w:tcPr>
          <w:p w14:paraId="624F8BC4" w14:textId="77777777" w:rsidR="00032EC9" w:rsidRPr="009171D1" w:rsidRDefault="00032EC9" w:rsidP="00A01CBB">
            <w:pPr>
              <w:pStyle w:val="TAC"/>
              <w:rPr>
                <w:rFonts w:cs="Arial"/>
                <w:szCs w:val="18"/>
                <w:lang w:eastAsia="zh-CN"/>
              </w:rPr>
            </w:pPr>
          </w:p>
        </w:tc>
        <w:tc>
          <w:tcPr>
            <w:tcW w:w="464" w:type="pct"/>
            <w:vMerge/>
            <w:vAlign w:val="center"/>
          </w:tcPr>
          <w:p w14:paraId="20B1DA5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D06E8AE" w14:textId="77777777" w:rsidR="00032EC9" w:rsidRPr="009171D1" w:rsidRDefault="00032EC9" w:rsidP="00A01CBB">
            <w:pPr>
              <w:pStyle w:val="TAC"/>
              <w:rPr>
                <w:rFonts w:cs="Arial"/>
                <w:szCs w:val="18"/>
              </w:rPr>
            </w:pPr>
            <w:r w:rsidRPr="009171D1">
              <w:t>147600</w:t>
            </w:r>
          </w:p>
        </w:tc>
        <w:tc>
          <w:tcPr>
            <w:tcW w:w="394" w:type="pct"/>
            <w:vAlign w:val="center"/>
          </w:tcPr>
          <w:p w14:paraId="3D194BAE" w14:textId="77777777" w:rsidR="00032EC9" w:rsidRPr="009171D1" w:rsidRDefault="00032EC9" w:rsidP="00A01CBB">
            <w:pPr>
              <w:pStyle w:val="TAC"/>
              <w:rPr>
                <w:rFonts w:cs="Arial"/>
                <w:szCs w:val="18"/>
              </w:rPr>
            </w:pPr>
            <w:r w:rsidRPr="009171D1">
              <w:t>738</w:t>
            </w:r>
          </w:p>
        </w:tc>
        <w:tc>
          <w:tcPr>
            <w:tcW w:w="439" w:type="pct"/>
            <w:vAlign w:val="center"/>
          </w:tcPr>
          <w:p w14:paraId="0E791E6B" w14:textId="77777777" w:rsidR="00032EC9" w:rsidRPr="009171D1" w:rsidRDefault="00032EC9" w:rsidP="00A01CBB">
            <w:pPr>
              <w:pStyle w:val="TAC"/>
              <w:rPr>
                <w:rFonts w:cs="Arial"/>
                <w:szCs w:val="18"/>
              </w:rPr>
            </w:pPr>
            <w:r w:rsidRPr="009171D1">
              <w:t>158600</w:t>
            </w:r>
          </w:p>
        </w:tc>
        <w:tc>
          <w:tcPr>
            <w:tcW w:w="394" w:type="pct"/>
            <w:vAlign w:val="center"/>
          </w:tcPr>
          <w:p w14:paraId="579097EE" w14:textId="77777777" w:rsidR="00032EC9" w:rsidRPr="009171D1" w:rsidRDefault="00032EC9" w:rsidP="00A01CBB">
            <w:pPr>
              <w:pStyle w:val="TAC"/>
              <w:rPr>
                <w:rFonts w:cs="Arial"/>
                <w:szCs w:val="18"/>
              </w:rPr>
            </w:pPr>
            <w:r w:rsidRPr="009171D1">
              <w:t>793</w:t>
            </w:r>
          </w:p>
        </w:tc>
        <w:tc>
          <w:tcPr>
            <w:tcW w:w="494" w:type="pct"/>
            <w:vMerge/>
            <w:vAlign w:val="center"/>
          </w:tcPr>
          <w:p w14:paraId="612173FA" w14:textId="77777777" w:rsidR="00032EC9" w:rsidRPr="009171D1" w:rsidRDefault="00032EC9" w:rsidP="00A01CBB">
            <w:pPr>
              <w:pStyle w:val="TAC"/>
              <w:rPr>
                <w:rFonts w:eastAsia="Yu Mincho" w:cs="Arial"/>
                <w:szCs w:val="18"/>
              </w:rPr>
            </w:pPr>
          </w:p>
        </w:tc>
        <w:tc>
          <w:tcPr>
            <w:tcW w:w="582" w:type="pct"/>
            <w:vMerge/>
            <w:vAlign w:val="center"/>
          </w:tcPr>
          <w:p w14:paraId="5B6B3AF3" w14:textId="77777777" w:rsidR="00032EC9" w:rsidRPr="009171D1" w:rsidRDefault="00032EC9" w:rsidP="00A01CBB">
            <w:pPr>
              <w:pStyle w:val="TAC"/>
              <w:rPr>
                <w:rFonts w:eastAsia="Yu Mincho" w:cs="Arial"/>
                <w:szCs w:val="18"/>
              </w:rPr>
            </w:pPr>
          </w:p>
        </w:tc>
      </w:tr>
      <w:tr w:rsidR="00032EC9" w:rsidRPr="009171D1" w14:paraId="5264F47F" w14:textId="77777777" w:rsidTr="00A01CBB">
        <w:trPr>
          <w:trHeight w:val="86"/>
        </w:trPr>
        <w:tc>
          <w:tcPr>
            <w:tcW w:w="303" w:type="pct"/>
            <w:vMerge w:val="restart"/>
            <w:vAlign w:val="center"/>
            <w:hideMark/>
          </w:tcPr>
          <w:p w14:paraId="0505B81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n30</w:t>
            </w:r>
          </w:p>
        </w:tc>
        <w:tc>
          <w:tcPr>
            <w:tcW w:w="382" w:type="pct"/>
            <w:vMerge w:val="restart"/>
            <w:vAlign w:val="center"/>
            <w:hideMark/>
          </w:tcPr>
          <w:p w14:paraId="4773496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299" w:type="pct"/>
            <w:vMerge w:val="restart"/>
            <w:vAlign w:val="center"/>
          </w:tcPr>
          <w:p w14:paraId="2CD3DD7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56E4116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67C308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55D6C0D" w14:textId="77777777" w:rsidR="00032EC9" w:rsidRPr="009171D1" w:rsidRDefault="00032EC9" w:rsidP="00A01CBB">
            <w:pPr>
              <w:pStyle w:val="TAC"/>
              <w:rPr>
                <w:rFonts w:eastAsia="Yu Mincho" w:cs="Arial"/>
                <w:szCs w:val="18"/>
              </w:rPr>
            </w:pPr>
            <w:r w:rsidRPr="009171D1">
              <w:rPr>
                <w:rFonts w:cs="Arial"/>
                <w:szCs w:val="18"/>
                <w:lang w:eastAsia="zh-CN"/>
              </w:rPr>
              <w:lastRenderedPageBreak/>
              <w:t>QPSK</w:t>
            </w:r>
          </w:p>
        </w:tc>
        <w:tc>
          <w:tcPr>
            <w:tcW w:w="348" w:type="pct"/>
            <w:vAlign w:val="center"/>
          </w:tcPr>
          <w:p w14:paraId="4C07087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lastRenderedPageBreak/>
              <w:t>Low</w:t>
            </w:r>
          </w:p>
        </w:tc>
        <w:tc>
          <w:tcPr>
            <w:tcW w:w="439" w:type="pct"/>
            <w:vMerge w:val="restart"/>
            <w:vAlign w:val="center"/>
          </w:tcPr>
          <w:p w14:paraId="44DD6E1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462000</w:t>
            </w:r>
          </w:p>
        </w:tc>
        <w:tc>
          <w:tcPr>
            <w:tcW w:w="394" w:type="pct"/>
            <w:vMerge w:val="restart"/>
            <w:vAlign w:val="center"/>
          </w:tcPr>
          <w:p w14:paraId="7DD62C0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2310</w:t>
            </w:r>
          </w:p>
        </w:tc>
        <w:tc>
          <w:tcPr>
            <w:tcW w:w="439" w:type="pct"/>
            <w:vMerge w:val="restart"/>
            <w:vAlign w:val="center"/>
          </w:tcPr>
          <w:p w14:paraId="1C649636" w14:textId="77777777" w:rsidR="00032EC9" w:rsidRPr="009171D1" w:rsidRDefault="00032EC9" w:rsidP="00A01CBB">
            <w:pPr>
              <w:pStyle w:val="TAC"/>
              <w:rPr>
                <w:rFonts w:cs="Arial"/>
                <w:szCs w:val="18"/>
              </w:rPr>
            </w:pPr>
            <w:r w:rsidRPr="009171D1">
              <w:rPr>
                <w:rFonts w:cs="Arial"/>
                <w:color w:val="000000"/>
              </w:rPr>
              <w:t>471000</w:t>
            </w:r>
          </w:p>
        </w:tc>
        <w:tc>
          <w:tcPr>
            <w:tcW w:w="394" w:type="pct"/>
            <w:vMerge w:val="restart"/>
            <w:vAlign w:val="center"/>
          </w:tcPr>
          <w:p w14:paraId="59E364F7" w14:textId="77777777" w:rsidR="00032EC9" w:rsidRPr="009171D1" w:rsidRDefault="00032EC9" w:rsidP="00A01CBB">
            <w:pPr>
              <w:pStyle w:val="TAC"/>
              <w:rPr>
                <w:rFonts w:cs="Arial"/>
                <w:szCs w:val="18"/>
              </w:rPr>
            </w:pPr>
            <w:r w:rsidRPr="009171D1">
              <w:rPr>
                <w:rFonts w:cs="Arial"/>
                <w:color w:val="000000"/>
              </w:rPr>
              <w:t>2355</w:t>
            </w:r>
          </w:p>
        </w:tc>
        <w:tc>
          <w:tcPr>
            <w:tcW w:w="494" w:type="pct"/>
            <w:vMerge w:val="restart"/>
            <w:vAlign w:val="center"/>
          </w:tcPr>
          <w:p w14:paraId="03A53F4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20@32</w:t>
            </w:r>
          </w:p>
        </w:tc>
        <w:tc>
          <w:tcPr>
            <w:tcW w:w="582" w:type="pct"/>
            <w:vMerge w:val="restart"/>
            <w:vAlign w:val="center"/>
          </w:tcPr>
          <w:p w14:paraId="7579880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E2380D6" w14:textId="77777777" w:rsidTr="00A01CBB">
        <w:trPr>
          <w:trHeight w:val="86"/>
        </w:trPr>
        <w:tc>
          <w:tcPr>
            <w:tcW w:w="303" w:type="pct"/>
            <w:vMerge/>
            <w:vAlign w:val="center"/>
          </w:tcPr>
          <w:p w14:paraId="06049890"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0167B43F" w14:textId="77777777" w:rsidR="00032EC9" w:rsidRPr="009171D1" w:rsidRDefault="00032EC9" w:rsidP="00A01CBB">
            <w:pPr>
              <w:pStyle w:val="TAC"/>
              <w:rPr>
                <w:rFonts w:cs="Arial"/>
                <w:color w:val="000000"/>
                <w:szCs w:val="18"/>
              </w:rPr>
            </w:pPr>
          </w:p>
        </w:tc>
        <w:tc>
          <w:tcPr>
            <w:tcW w:w="394" w:type="pct"/>
            <w:vMerge/>
            <w:vAlign w:val="center"/>
          </w:tcPr>
          <w:p w14:paraId="027A8D16" w14:textId="77777777" w:rsidR="00032EC9" w:rsidRPr="009171D1" w:rsidRDefault="00032EC9" w:rsidP="00A01CBB">
            <w:pPr>
              <w:pStyle w:val="TAC"/>
              <w:rPr>
                <w:rFonts w:cs="Arial"/>
                <w:color w:val="000000"/>
                <w:szCs w:val="18"/>
              </w:rPr>
            </w:pPr>
          </w:p>
        </w:tc>
        <w:tc>
          <w:tcPr>
            <w:tcW w:w="439" w:type="pct"/>
            <w:vMerge/>
            <w:vAlign w:val="center"/>
          </w:tcPr>
          <w:p w14:paraId="32834150" w14:textId="77777777" w:rsidR="00032EC9" w:rsidRPr="009171D1" w:rsidRDefault="00032EC9" w:rsidP="00A01CBB">
            <w:pPr>
              <w:pStyle w:val="TAC"/>
              <w:rPr>
                <w:rFonts w:cs="Arial"/>
                <w:szCs w:val="18"/>
              </w:rPr>
            </w:pPr>
          </w:p>
        </w:tc>
        <w:tc>
          <w:tcPr>
            <w:tcW w:w="394" w:type="pct"/>
            <w:vMerge/>
            <w:vAlign w:val="center"/>
          </w:tcPr>
          <w:p w14:paraId="706D6180" w14:textId="77777777" w:rsidR="00032EC9" w:rsidRPr="009171D1" w:rsidRDefault="00032EC9" w:rsidP="00A01CBB">
            <w:pPr>
              <w:pStyle w:val="TAC"/>
              <w:rPr>
                <w:rFonts w:cs="Arial"/>
                <w:szCs w:val="18"/>
              </w:rPr>
            </w:pPr>
          </w:p>
        </w:tc>
        <w:tc>
          <w:tcPr>
            <w:tcW w:w="494" w:type="pct"/>
            <w:vMerge/>
            <w:vAlign w:val="center"/>
          </w:tcPr>
          <w:p w14:paraId="2F426F56"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44B5A191" w14:textId="77777777" w:rsidTr="00A01CBB">
        <w:trPr>
          <w:trHeight w:val="86"/>
        </w:trPr>
        <w:tc>
          <w:tcPr>
            <w:tcW w:w="303" w:type="pct"/>
            <w:vMerge/>
            <w:vAlign w:val="center"/>
          </w:tcPr>
          <w:p w14:paraId="73125CE4"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51D02A43" w14:textId="77777777" w:rsidR="00032EC9" w:rsidRPr="009171D1" w:rsidRDefault="00032EC9" w:rsidP="00A01CBB">
            <w:pPr>
              <w:pStyle w:val="TAC"/>
              <w:rPr>
                <w:rFonts w:cs="Arial"/>
                <w:color w:val="000000"/>
                <w:szCs w:val="18"/>
              </w:rPr>
            </w:pPr>
          </w:p>
        </w:tc>
        <w:tc>
          <w:tcPr>
            <w:tcW w:w="394" w:type="pct"/>
            <w:vMerge/>
            <w:vAlign w:val="center"/>
          </w:tcPr>
          <w:p w14:paraId="39F21C97" w14:textId="77777777" w:rsidR="00032EC9" w:rsidRPr="009171D1" w:rsidRDefault="00032EC9" w:rsidP="00A01CBB">
            <w:pPr>
              <w:pStyle w:val="TAC"/>
              <w:rPr>
                <w:rFonts w:cs="Arial"/>
                <w:color w:val="000000"/>
                <w:szCs w:val="18"/>
              </w:rPr>
            </w:pPr>
          </w:p>
        </w:tc>
        <w:tc>
          <w:tcPr>
            <w:tcW w:w="439" w:type="pct"/>
            <w:vMerge/>
            <w:vAlign w:val="center"/>
          </w:tcPr>
          <w:p w14:paraId="183F94F0" w14:textId="77777777" w:rsidR="00032EC9" w:rsidRPr="009171D1" w:rsidRDefault="00032EC9" w:rsidP="00A01CBB">
            <w:pPr>
              <w:pStyle w:val="TAC"/>
              <w:rPr>
                <w:rFonts w:cs="Arial"/>
                <w:szCs w:val="18"/>
              </w:rPr>
            </w:pPr>
          </w:p>
        </w:tc>
        <w:tc>
          <w:tcPr>
            <w:tcW w:w="394" w:type="pct"/>
            <w:vMerge/>
            <w:vAlign w:val="center"/>
          </w:tcPr>
          <w:p w14:paraId="5A418AFC" w14:textId="77777777" w:rsidR="00032EC9" w:rsidRPr="009171D1" w:rsidRDefault="00032EC9" w:rsidP="00A01CBB">
            <w:pPr>
              <w:pStyle w:val="TAC"/>
              <w:rPr>
                <w:rFonts w:cs="Arial"/>
                <w:szCs w:val="18"/>
              </w:rPr>
            </w:pPr>
          </w:p>
        </w:tc>
        <w:tc>
          <w:tcPr>
            <w:tcW w:w="494" w:type="pct"/>
            <w:vMerge/>
            <w:vAlign w:val="center"/>
          </w:tcPr>
          <w:p w14:paraId="1F7DD08C"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43B0BC6" w14:textId="77777777" w:rsidTr="00A01CBB">
        <w:trPr>
          <w:trHeight w:val="86"/>
        </w:trPr>
        <w:tc>
          <w:tcPr>
            <w:tcW w:w="303" w:type="pct"/>
            <w:vMerge w:val="restart"/>
            <w:vAlign w:val="center"/>
            <w:hideMark/>
          </w:tcPr>
          <w:p w14:paraId="07040EF9" w14:textId="77777777" w:rsidR="00032EC9" w:rsidRPr="009171D1" w:rsidRDefault="00032EC9" w:rsidP="00A01CBB">
            <w:pPr>
              <w:pStyle w:val="TAC"/>
              <w:rPr>
                <w:rFonts w:eastAsia="Yu Mincho" w:cs="Arial"/>
                <w:szCs w:val="18"/>
              </w:rPr>
            </w:pPr>
            <w:r w:rsidRPr="009171D1">
              <w:rPr>
                <w:rFonts w:eastAsia="Yu Mincho" w:cs="Arial"/>
                <w:szCs w:val="18"/>
              </w:rPr>
              <w:t>n34</w:t>
            </w:r>
          </w:p>
        </w:tc>
        <w:tc>
          <w:tcPr>
            <w:tcW w:w="382" w:type="pct"/>
            <w:vMerge w:val="restart"/>
            <w:vAlign w:val="center"/>
            <w:hideMark/>
          </w:tcPr>
          <w:p w14:paraId="41BF0B06"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5916B13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69A0C4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ED61CE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720396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A4678E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C9861DA" w14:textId="77777777" w:rsidR="00032EC9" w:rsidRPr="009171D1" w:rsidRDefault="00032EC9" w:rsidP="00A01CBB">
            <w:pPr>
              <w:pStyle w:val="TAC"/>
              <w:rPr>
                <w:rFonts w:cs="Arial"/>
                <w:szCs w:val="18"/>
              </w:rPr>
            </w:pPr>
            <w:r w:rsidRPr="009171D1">
              <w:rPr>
                <w:rFonts w:cs="Arial"/>
                <w:szCs w:val="18"/>
              </w:rPr>
              <w:t>403000</w:t>
            </w:r>
          </w:p>
        </w:tc>
        <w:tc>
          <w:tcPr>
            <w:tcW w:w="394" w:type="pct"/>
            <w:vAlign w:val="center"/>
          </w:tcPr>
          <w:p w14:paraId="1CEEA351" w14:textId="77777777" w:rsidR="00032EC9" w:rsidRPr="009171D1" w:rsidRDefault="00032EC9" w:rsidP="00A01CBB">
            <w:pPr>
              <w:pStyle w:val="TAC"/>
              <w:rPr>
                <w:rFonts w:cs="Arial"/>
                <w:szCs w:val="18"/>
              </w:rPr>
            </w:pPr>
            <w:r w:rsidRPr="009171D1">
              <w:rPr>
                <w:rFonts w:cs="Arial"/>
                <w:szCs w:val="18"/>
              </w:rPr>
              <w:t>2015</w:t>
            </w:r>
          </w:p>
        </w:tc>
        <w:tc>
          <w:tcPr>
            <w:tcW w:w="439" w:type="pct"/>
            <w:vAlign w:val="center"/>
          </w:tcPr>
          <w:p w14:paraId="09FC19F8" w14:textId="77777777" w:rsidR="00032EC9" w:rsidRPr="009171D1" w:rsidRDefault="00032EC9" w:rsidP="00A01CBB">
            <w:pPr>
              <w:pStyle w:val="TAC"/>
              <w:rPr>
                <w:rFonts w:cs="Arial"/>
                <w:szCs w:val="18"/>
              </w:rPr>
            </w:pPr>
            <w:r w:rsidRPr="009171D1">
              <w:rPr>
                <w:rFonts w:cs="Arial"/>
                <w:szCs w:val="18"/>
              </w:rPr>
              <w:t>403000</w:t>
            </w:r>
          </w:p>
        </w:tc>
        <w:tc>
          <w:tcPr>
            <w:tcW w:w="394" w:type="pct"/>
            <w:vAlign w:val="center"/>
          </w:tcPr>
          <w:p w14:paraId="277CF3C5" w14:textId="77777777" w:rsidR="00032EC9" w:rsidRPr="009171D1" w:rsidRDefault="00032EC9" w:rsidP="00A01CBB">
            <w:pPr>
              <w:pStyle w:val="TAC"/>
              <w:rPr>
                <w:rFonts w:cs="Arial"/>
                <w:szCs w:val="18"/>
              </w:rPr>
            </w:pPr>
            <w:r w:rsidRPr="009171D1">
              <w:rPr>
                <w:rFonts w:cs="Arial"/>
                <w:szCs w:val="18"/>
              </w:rPr>
              <w:t>2015</w:t>
            </w:r>
          </w:p>
        </w:tc>
        <w:tc>
          <w:tcPr>
            <w:tcW w:w="494" w:type="pct"/>
            <w:vMerge w:val="restart"/>
            <w:vAlign w:val="center"/>
          </w:tcPr>
          <w:p w14:paraId="7FA09AA3" w14:textId="77777777" w:rsidR="00032EC9" w:rsidRPr="009171D1" w:rsidRDefault="00032EC9" w:rsidP="00A01CBB">
            <w:pPr>
              <w:pStyle w:val="TAC"/>
              <w:rPr>
                <w:rFonts w:eastAsia="Yu Mincho" w:cs="Arial"/>
                <w:szCs w:val="18"/>
              </w:rPr>
            </w:pPr>
            <w:r w:rsidRPr="009171D1">
              <w:rPr>
                <w:rFonts w:cs="Arial"/>
                <w:szCs w:val="18"/>
              </w:rPr>
              <w:t>50@0</w:t>
            </w:r>
          </w:p>
        </w:tc>
        <w:tc>
          <w:tcPr>
            <w:tcW w:w="582" w:type="pct"/>
            <w:vMerge w:val="restart"/>
            <w:vAlign w:val="center"/>
          </w:tcPr>
          <w:p w14:paraId="4F5969C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25A46371" w14:textId="77777777" w:rsidTr="00A01CBB">
        <w:trPr>
          <w:trHeight w:val="86"/>
        </w:trPr>
        <w:tc>
          <w:tcPr>
            <w:tcW w:w="303" w:type="pct"/>
            <w:vMerge/>
            <w:vAlign w:val="center"/>
          </w:tcPr>
          <w:p w14:paraId="583F6BAB" w14:textId="77777777" w:rsidR="00032EC9" w:rsidRPr="009171D1" w:rsidRDefault="00032EC9" w:rsidP="00A01CBB">
            <w:pPr>
              <w:pStyle w:val="TAC"/>
              <w:rPr>
                <w:rFonts w:eastAsia="Yu Mincho" w:cs="Arial"/>
                <w:szCs w:val="18"/>
              </w:rPr>
            </w:pPr>
          </w:p>
        </w:tc>
        <w:tc>
          <w:tcPr>
            <w:tcW w:w="382" w:type="pct"/>
            <w:vMerge/>
            <w:vAlign w:val="center"/>
          </w:tcPr>
          <w:p w14:paraId="14125691" w14:textId="77777777" w:rsidR="00032EC9" w:rsidRPr="009171D1" w:rsidRDefault="00032EC9" w:rsidP="00A01CBB">
            <w:pPr>
              <w:pStyle w:val="TAC"/>
              <w:rPr>
                <w:rFonts w:eastAsia="Yu Mincho" w:cs="Arial"/>
                <w:szCs w:val="18"/>
              </w:rPr>
            </w:pPr>
          </w:p>
        </w:tc>
        <w:tc>
          <w:tcPr>
            <w:tcW w:w="299" w:type="pct"/>
            <w:vMerge/>
            <w:vAlign w:val="center"/>
          </w:tcPr>
          <w:p w14:paraId="1E8FAB2E" w14:textId="77777777" w:rsidR="00032EC9" w:rsidRPr="009171D1" w:rsidRDefault="00032EC9" w:rsidP="00A01CBB">
            <w:pPr>
              <w:pStyle w:val="TAC"/>
              <w:rPr>
                <w:rFonts w:cs="Arial"/>
                <w:szCs w:val="18"/>
                <w:lang w:eastAsia="zh-CN"/>
              </w:rPr>
            </w:pPr>
          </w:p>
        </w:tc>
        <w:tc>
          <w:tcPr>
            <w:tcW w:w="464" w:type="pct"/>
            <w:vMerge/>
            <w:vAlign w:val="center"/>
          </w:tcPr>
          <w:p w14:paraId="08A6C78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C189BBE" w14:textId="77777777" w:rsidR="00032EC9" w:rsidRPr="009171D1" w:rsidRDefault="00032EC9" w:rsidP="00A01CBB">
            <w:pPr>
              <w:pStyle w:val="TAC"/>
              <w:rPr>
                <w:rFonts w:cs="Arial"/>
                <w:szCs w:val="18"/>
              </w:rPr>
            </w:pPr>
            <w:r w:rsidRPr="009171D1">
              <w:rPr>
                <w:rFonts w:cs="Arial"/>
                <w:szCs w:val="18"/>
              </w:rPr>
              <w:t>403500</w:t>
            </w:r>
          </w:p>
        </w:tc>
        <w:tc>
          <w:tcPr>
            <w:tcW w:w="394" w:type="pct"/>
            <w:vAlign w:val="center"/>
          </w:tcPr>
          <w:p w14:paraId="671B9ECA" w14:textId="77777777" w:rsidR="00032EC9" w:rsidRPr="009171D1" w:rsidRDefault="00032EC9" w:rsidP="00A01CBB">
            <w:pPr>
              <w:pStyle w:val="TAC"/>
              <w:rPr>
                <w:rFonts w:cs="Arial"/>
                <w:szCs w:val="18"/>
              </w:rPr>
            </w:pPr>
            <w:r w:rsidRPr="009171D1">
              <w:rPr>
                <w:rFonts w:cs="Arial"/>
                <w:szCs w:val="18"/>
              </w:rPr>
              <w:t>2017.5</w:t>
            </w:r>
          </w:p>
        </w:tc>
        <w:tc>
          <w:tcPr>
            <w:tcW w:w="439" w:type="pct"/>
            <w:vAlign w:val="center"/>
          </w:tcPr>
          <w:p w14:paraId="29A79243" w14:textId="77777777" w:rsidR="00032EC9" w:rsidRPr="009171D1" w:rsidRDefault="00032EC9" w:rsidP="00A01CBB">
            <w:pPr>
              <w:pStyle w:val="TAC"/>
              <w:rPr>
                <w:rFonts w:cs="Arial"/>
                <w:szCs w:val="18"/>
              </w:rPr>
            </w:pPr>
            <w:r w:rsidRPr="009171D1">
              <w:rPr>
                <w:rFonts w:cs="Arial"/>
                <w:szCs w:val="18"/>
              </w:rPr>
              <w:t>403500</w:t>
            </w:r>
          </w:p>
        </w:tc>
        <w:tc>
          <w:tcPr>
            <w:tcW w:w="394" w:type="pct"/>
            <w:vAlign w:val="center"/>
          </w:tcPr>
          <w:p w14:paraId="1CA2D6E1" w14:textId="77777777" w:rsidR="00032EC9" w:rsidRPr="009171D1" w:rsidRDefault="00032EC9" w:rsidP="00A01CBB">
            <w:pPr>
              <w:pStyle w:val="TAC"/>
              <w:rPr>
                <w:rFonts w:cs="Arial"/>
                <w:szCs w:val="18"/>
              </w:rPr>
            </w:pPr>
            <w:r w:rsidRPr="009171D1">
              <w:rPr>
                <w:rFonts w:cs="Arial"/>
                <w:szCs w:val="18"/>
              </w:rPr>
              <w:t>2017.5</w:t>
            </w:r>
          </w:p>
        </w:tc>
        <w:tc>
          <w:tcPr>
            <w:tcW w:w="494" w:type="pct"/>
            <w:vMerge/>
            <w:vAlign w:val="center"/>
          </w:tcPr>
          <w:p w14:paraId="2E1A349B" w14:textId="77777777" w:rsidR="00032EC9" w:rsidRPr="009171D1" w:rsidRDefault="00032EC9" w:rsidP="00A01CBB">
            <w:pPr>
              <w:pStyle w:val="TAC"/>
              <w:rPr>
                <w:rFonts w:eastAsia="Yu Mincho" w:cs="Arial"/>
                <w:szCs w:val="18"/>
              </w:rPr>
            </w:pPr>
          </w:p>
        </w:tc>
        <w:tc>
          <w:tcPr>
            <w:tcW w:w="582" w:type="pct"/>
            <w:vMerge/>
            <w:vAlign w:val="center"/>
          </w:tcPr>
          <w:p w14:paraId="3E60E0FF" w14:textId="77777777" w:rsidR="00032EC9" w:rsidRPr="009171D1" w:rsidRDefault="00032EC9" w:rsidP="00A01CBB">
            <w:pPr>
              <w:pStyle w:val="TAC"/>
              <w:rPr>
                <w:rFonts w:eastAsia="Yu Mincho" w:cs="Arial"/>
                <w:szCs w:val="18"/>
              </w:rPr>
            </w:pPr>
          </w:p>
        </w:tc>
      </w:tr>
      <w:tr w:rsidR="00032EC9" w:rsidRPr="009171D1" w14:paraId="3D2A4FA2" w14:textId="77777777" w:rsidTr="00A01CBB">
        <w:trPr>
          <w:trHeight w:val="86"/>
        </w:trPr>
        <w:tc>
          <w:tcPr>
            <w:tcW w:w="303" w:type="pct"/>
            <w:vMerge/>
            <w:vAlign w:val="center"/>
          </w:tcPr>
          <w:p w14:paraId="2E87A07F" w14:textId="77777777" w:rsidR="00032EC9" w:rsidRPr="009171D1" w:rsidRDefault="00032EC9" w:rsidP="00A01CBB">
            <w:pPr>
              <w:pStyle w:val="TAC"/>
              <w:rPr>
                <w:rFonts w:eastAsia="Yu Mincho" w:cs="Arial"/>
                <w:szCs w:val="18"/>
              </w:rPr>
            </w:pPr>
          </w:p>
        </w:tc>
        <w:tc>
          <w:tcPr>
            <w:tcW w:w="382" w:type="pct"/>
            <w:vMerge/>
            <w:vAlign w:val="center"/>
          </w:tcPr>
          <w:p w14:paraId="2424F5B1" w14:textId="77777777" w:rsidR="00032EC9" w:rsidRPr="009171D1" w:rsidRDefault="00032EC9" w:rsidP="00A01CBB">
            <w:pPr>
              <w:pStyle w:val="TAC"/>
              <w:rPr>
                <w:rFonts w:eastAsia="Yu Mincho" w:cs="Arial"/>
                <w:szCs w:val="18"/>
              </w:rPr>
            </w:pPr>
          </w:p>
        </w:tc>
        <w:tc>
          <w:tcPr>
            <w:tcW w:w="299" w:type="pct"/>
            <w:vMerge/>
            <w:vAlign w:val="center"/>
          </w:tcPr>
          <w:p w14:paraId="38F23AB4" w14:textId="77777777" w:rsidR="00032EC9" w:rsidRPr="009171D1" w:rsidRDefault="00032EC9" w:rsidP="00A01CBB">
            <w:pPr>
              <w:pStyle w:val="TAC"/>
              <w:rPr>
                <w:rFonts w:cs="Arial"/>
                <w:szCs w:val="18"/>
                <w:lang w:eastAsia="zh-CN"/>
              </w:rPr>
            </w:pPr>
          </w:p>
        </w:tc>
        <w:tc>
          <w:tcPr>
            <w:tcW w:w="464" w:type="pct"/>
            <w:vMerge/>
            <w:vAlign w:val="center"/>
          </w:tcPr>
          <w:p w14:paraId="3FC2D61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17B84CA" w14:textId="77777777" w:rsidR="00032EC9" w:rsidRPr="009171D1" w:rsidRDefault="00032EC9" w:rsidP="00A01CBB">
            <w:pPr>
              <w:pStyle w:val="TAC"/>
              <w:rPr>
                <w:rFonts w:cs="Arial"/>
                <w:szCs w:val="18"/>
              </w:rPr>
            </w:pPr>
            <w:r w:rsidRPr="009171D1">
              <w:rPr>
                <w:rFonts w:cs="Arial"/>
                <w:szCs w:val="18"/>
              </w:rPr>
              <w:t>404000</w:t>
            </w:r>
          </w:p>
        </w:tc>
        <w:tc>
          <w:tcPr>
            <w:tcW w:w="394" w:type="pct"/>
            <w:vAlign w:val="center"/>
          </w:tcPr>
          <w:p w14:paraId="2AA2407B" w14:textId="77777777" w:rsidR="00032EC9" w:rsidRPr="009171D1" w:rsidRDefault="00032EC9" w:rsidP="00A01CBB">
            <w:pPr>
              <w:pStyle w:val="TAC"/>
              <w:rPr>
                <w:rFonts w:cs="Arial"/>
                <w:szCs w:val="18"/>
              </w:rPr>
            </w:pPr>
            <w:r w:rsidRPr="009171D1">
              <w:rPr>
                <w:rFonts w:cs="Arial"/>
                <w:szCs w:val="18"/>
              </w:rPr>
              <w:t>2020</w:t>
            </w:r>
          </w:p>
        </w:tc>
        <w:tc>
          <w:tcPr>
            <w:tcW w:w="439" w:type="pct"/>
            <w:vAlign w:val="center"/>
          </w:tcPr>
          <w:p w14:paraId="2D907558" w14:textId="77777777" w:rsidR="00032EC9" w:rsidRPr="009171D1" w:rsidRDefault="00032EC9" w:rsidP="00A01CBB">
            <w:pPr>
              <w:pStyle w:val="TAC"/>
              <w:rPr>
                <w:rFonts w:cs="Arial"/>
                <w:szCs w:val="18"/>
              </w:rPr>
            </w:pPr>
            <w:r w:rsidRPr="009171D1">
              <w:rPr>
                <w:rFonts w:cs="Arial"/>
                <w:szCs w:val="18"/>
              </w:rPr>
              <w:t>404000</w:t>
            </w:r>
          </w:p>
        </w:tc>
        <w:tc>
          <w:tcPr>
            <w:tcW w:w="394" w:type="pct"/>
            <w:vAlign w:val="center"/>
          </w:tcPr>
          <w:p w14:paraId="19F26F76" w14:textId="77777777" w:rsidR="00032EC9" w:rsidRPr="009171D1" w:rsidRDefault="00032EC9" w:rsidP="00A01CBB">
            <w:pPr>
              <w:pStyle w:val="TAC"/>
              <w:rPr>
                <w:rFonts w:cs="Arial"/>
                <w:szCs w:val="18"/>
              </w:rPr>
            </w:pPr>
            <w:r w:rsidRPr="009171D1">
              <w:rPr>
                <w:rFonts w:cs="Arial"/>
                <w:szCs w:val="18"/>
              </w:rPr>
              <w:t>2020</w:t>
            </w:r>
          </w:p>
        </w:tc>
        <w:tc>
          <w:tcPr>
            <w:tcW w:w="494" w:type="pct"/>
            <w:vMerge/>
            <w:vAlign w:val="center"/>
          </w:tcPr>
          <w:p w14:paraId="04AAC814" w14:textId="77777777" w:rsidR="00032EC9" w:rsidRPr="009171D1" w:rsidRDefault="00032EC9" w:rsidP="00A01CBB">
            <w:pPr>
              <w:pStyle w:val="TAC"/>
              <w:rPr>
                <w:rFonts w:eastAsia="Yu Mincho" w:cs="Arial"/>
                <w:szCs w:val="18"/>
              </w:rPr>
            </w:pPr>
          </w:p>
        </w:tc>
        <w:tc>
          <w:tcPr>
            <w:tcW w:w="582" w:type="pct"/>
            <w:vMerge/>
            <w:vAlign w:val="center"/>
          </w:tcPr>
          <w:p w14:paraId="26CA6250" w14:textId="77777777" w:rsidR="00032EC9" w:rsidRPr="009171D1" w:rsidRDefault="00032EC9" w:rsidP="00A01CBB">
            <w:pPr>
              <w:pStyle w:val="TAC"/>
              <w:rPr>
                <w:rFonts w:eastAsia="Yu Mincho" w:cs="Arial"/>
                <w:szCs w:val="18"/>
              </w:rPr>
            </w:pPr>
          </w:p>
        </w:tc>
      </w:tr>
      <w:tr w:rsidR="00032EC9" w:rsidRPr="009171D1" w14:paraId="03A10182" w14:textId="77777777" w:rsidTr="00A01CBB">
        <w:trPr>
          <w:trHeight w:val="86"/>
        </w:trPr>
        <w:tc>
          <w:tcPr>
            <w:tcW w:w="303" w:type="pct"/>
            <w:vMerge w:val="restart"/>
            <w:vAlign w:val="center"/>
            <w:hideMark/>
          </w:tcPr>
          <w:p w14:paraId="1B3DD903" w14:textId="77777777" w:rsidR="00032EC9" w:rsidRPr="009171D1" w:rsidRDefault="00032EC9" w:rsidP="00A01CBB">
            <w:pPr>
              <w:pStyle w:val="TAC"/>
              <w:rPr>
                <w:rFonts w:eastAsia="Yu Mincho" w:cs="Arial"/>
                <w:szCs w:val="18"/>
              </w:rPr>
            </w:pPr>
            <w:r w:rsidRPr="009171D1">
              <w:rPr>
                <w:rFonts w:eastAsia="Yu Mincho" w:cs="Arial"/>
                <w:szCs w:val="18"/>
              </w:rPr>
              <w:t>n38</w:t>
            </w:r>
          </w:p>
        </w:tc>
        <w:tc>
          <w:tcPr>
            <w:tcW w:w="382" w:type="pct"/>
            <w:vMerge w:val="restart"/>
            <w:vAlign w:val="center"/>
            <w:hideMark/>
          </w:tcPr>
          <w:p w14:paraId="2EBB15CB"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5A3FCE1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CD1E47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B36146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4B97A3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A92CF9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D31FF56" w14:textId="77777777" w:rsidR="00032EC9" w:rsidRPr="009171D1" w:rsidRDefault="00032EC9" w:rsidP="00A01CBB">
            <w:pPr>
              <w:pStyle w:val="TAC"/>
              <w:rPr>
                <w:rFonts w:cs="Arial"/>
                <w:szCs w:val="18"/>
              </w:rPr>
            </w:pPr>
            <w:r w:rsidRPr="009171D1">
              <w:rPr>
                <w:rFonts w:cs="Arial"/>
                <w:szCs w:val="18"/>
              </w:rPr>
              <w:t>515500</w:t>
            </w:r>
          </w:p>
        </w:tc>
        <w:tc>
          <w:tcPr>
            <w:tcW w:w="394" w:type="pct"/>
            <w:vAlign w:val="center"/>
          </w:tcPr>
          <w:p w14:paraId="721D6446" w14:textId="77777777" w:rsidR="00032EC9" w:rsidRPr="009171D1" w:rsidRDefault="00032EC9" w:rsidP="00A01CBB">
            <w:pPr>
              <w:pStyle w:val="TAC"/>
              <w:rPr>
                <w:rFonts w:cs="Arial"/>
                <w:szCs w:val="18"/>
              </w:rPr>
            </w:pPr>
            <w:r w:rsidRPr="009171D1">
              <w:rPr>
                <w:rFonts w:cs="Arial"/>
                <w:szCs w:val="18"/>
              </w:rPr>
              <w:t>2577.5</w:t>
            </w:r>
          </w:p>
        </w:tc>
        <w:tc>
          <w:tcPr>
            <w:tcW w:w="439" w:type="pct"/>
            <w:vAlign w:val="center"/>
          </w:tcPr>
          <w:p w14:paraId="6C9CD00E" w14:textId="77777777" w:rsidR="00032EC9" w:rsidRPr="009171D1" w:rsidRDefault="00032EC9" w:rsidP="00A01CBB">
            <w:pPr>
              <w:pStyle w:val="TAC"/>
              <w:rPr>
                <w:rFonts w:cs="Arial"/>
                <w:szCs w:val="18"/>
              </w:rPr>
            </w:pPr>
            <w:r w:rsidRPr="009171D1">
              <w:rPr>
                <w:rFonts w:cs="Arial"/>
                <w:szCs w:val="18"/>
              </w:rPr>
              <w:t>515500</w:t>
            </w:r>
          </w:p>
        </w:tc>
        <w:tc>
          <w:tcPr>
            <w:tcW w:w="394" w:type="pct"/>
            <w:vAlign w:val="center"/>
          </w:tcPr>
          <w:p w14:paraId="56E6A863" w14:textId="77777777" w:rsidR="00032EC9" w:rsidRPr="009171D1" w:rsidRDefault="00032EC9" w:rsidP="00A01CBB">
            <w:pPr>
              <w:pStyle w:val="TAC"/>
              <w:rPr>
                <w:rFonts w:cs="Arial"/>
                <w:szCs w:val="18"/>
              </w:rPr>
            </w:pPr>
            <w:r w:rsidRPr="009171D1">
              <w:rPr>
                <w:rFonts w:cs="Arial"/>
                <w:szCs w:val="18"/>
              </w:rPr>
              <w:t>2577.5</w:t>
            </w:r>
          </w:p>
        </w:tc>
        <w:tc>
          <w:tcPr>
            <w:tcW w:w="494" w:type="pct"/>
            <w:vMerge w:val="restart"/>
            <w:vAlign w:val="center"/>
          </w:tcPr>
          <w:p w14:paraId="69D6CF2E" w14:textId="77777777" w:rsidR="00032EC9" w:rsidRPr="009171D1" w:rsidRDefault="00032EC9" w:rsidP="00A01CBB">
            <w:pPr>
              <w:pStyle w:val="TAC"/>
              <w:rPr>
                <w:rFonts w:eastAsia="Yu Mincho" w:cs="Arial"/>
                <w:szCs w:val="18"/>
              </w:rPr>
            </w:pPr>
            <w:r w:rsidRPr="009171D1">
              <w:rPr>
                <w:rFonts w:cs="Arial"/>
                <w:szCs w:val="18"/>
              </w:rPr>
              <w:t>75@0</w:t>
            </w:r>
          </w:p>
        </w:tc>
        <w:tc>
          <w:tcPr>
            <w:tcW w:w="582" w:type="pct"/>
            <w:vMerge w:val="restart"/>
            <w:vAlign w:val="center"/>
          </w:tcPr>
          <w:p w14:paraId="70D703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C43A000" w14:textId="77777777" w:rsidTr="00A01CBB">
        <w:trPr>
          <w:trHeight w:val="86"/>
        </w:trPr>
        <w:tc>
          <w:tcPr>
            <w:tcW w:w="303" w:type="pct"/>
            <w:vMerge/>
            <w:vAlign w:val="center"/>
          </w:tcPr>
          <w:p w14:paraId="52C381F6" w14:textId="77777777" w:rsidR="00032EC9" w:rsidRPr="009171D1" w:rsidRDefault="00032EC9" w:rsidP="00A01CBB">
            <w:pPr>
              <w:pStyle w:val="TAC"/>
              <w:rPr>
                <w:rFonts w:eastAsia="Yu Mincho" w:cs="Arial"/>
                <w:szCs w:val="18"/>
              </w:rPr>
            </w:pPr>
          </w:p>
        </w:tc>
        <w:tc>
          <w:tcPr>
            <w:tcW w:w="382" w:type="pct"/>
            <w:vMerge/>
            <w:vAlign w:val="center"/>
          </w:tcPr>
          <w:p w14:paraId="315D9AE0" w14:textId="77777777" w:rsidR="00032EC9" w:rsidRPr="009171D1" w:rsidRDefault="00032EC9" w:rsidP="00A01CBB">
            <w:pPr>
              <w:pStyle w:val="TAC"/>
              <w:rPr>
                <w:rFonts w:eastAsia="Yu Mincho" w:cs="Arial"/>
                <w:szCs w:val="18"/>
              </w:rPr>
            </w:pPr>
          </w:p>
        </w:tc>
        <w:tc>
          <w:tcPr>
            <w:tcW w:w="299" w:type="pct"/>
            <w:vMerge/>
            <w:vAlign w:val="center"/>
          </w:tcPr>
          <w:p w14:paraId="6F0B5B6A" w14:textId="77777777" w:rsidR="00032EC9" w:rsidRPr="009171D1" w:rsidRDefault="00032EC9" w:rsidP="00A01CBB">
            <w:pPr>
              <w:pStyle w:val="TAC"/>
              <w:rPr>
                <w:rFonts w:cs="Arial"/>
                <w:szCs w:val="18"/>
                <w:lang w:eastAsia="zh-CN"/>
              </w:rPr>
            </w:pPr>
          </w:p>
        </w:tc>
        <w:tc>
          <w:tcPr>
            <w:tcW w:w="464" w:type="pct"/>
            <w:vMerge/>
            <w:vAlign w:val="center"/>
          </w:tcPr>
          <w:p w14:paraId="21BEDBC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2F52C88" w14:textId="77777777" w:rsidR="00032EC9" w:rsidRPr="009171D1" w:rsidRDefault="00032EC9" w:rsidP="00A01CBB">
            <w:pPr>
              <w:pStyle w:val="TAC"/>
              <w:rPr>
                <w:rFonts w:cs="Arial"/>
                <w:szCs w:val="18"/>
              </w:rPr>
            </w:pPr>
            <w:r w:rsidRPr="009171D1">
              <w:rPr>
                <w:rFonts w:cs="Arial"/>
                <w:szCs w:val="18"/>
              </w:rPr>
              <w:t>519000</w:t>
            </w:r>
          </w:p>
        </w:tc>
        <w:tc>
          <w:tcPr>
            <w:tcW w:w="394" w:type="pct"/>
            <w:vAlign w:val="center"/>
          </w:tcPr>
          <w:p w14:paraId="12B9FFA7" w14:textId="77777777" w:rsidR="00032EC9" w:rsidRPr="009171D1" w:rsidRDefault="00032EC9" w:rsidP="00A01CBB">
            <w:pPr>
              <w:pStyle w:val="TAC"/>
              <w:rPr>
                <w:rFonts w:cs="Arial"/>
                <w:szCs w:val="18"/>
              </w:rPr>
            </w:pPr>
            <w:r w:rsidRPr="009171D1">
              <w:rPr>
                <w:rFonts w:cs="Arial"/>
                <w:szCs w:val="18"/>
              </w:rPr>
              <w:t>2595</w:t>
            </w:r>
          </w:p>
        </w:tc>
        <w:tc>
          <w:tcPr>
            <w:tcW w:w="439" w:type="pct"/>
            <w:vAlign w:val="center"/>
          </w:tcPr>
          <w:p w14:paraId="04915D86" w14:textId="77777777" w:rsidR="00032EC9" w:rsidRPr="009171D1" w:rsidRDefault="00032EC9" w:rsidP="00A01CBB">
            <w:pPr>
              <w:pStyle w:val="TAC"/>
              <w:rPr>
                <w:rFonts w:cs="Arial"/>
                <w:szCs w:val="18"/>
              </w:rPr>
            </w:pPr>
            <w:r w:rsidRPr="009171D1">
              <w:rPr>
                <w:rFonts w:cs="Arial"/>
                <w:szCs w:val="18"/>
              </w:rPr>
              <w:t>519000</w:t>
            </w:r>
          </w:p>
        </w:tc>
        <w:tc>
          <w:tcPr>
            <w:tcW w:w="394" w:type="pct"/>
            <w:vAlign w:val="center"/>
          </w:tcPr>
          <w:p w14:paraId="57BD9C78" w14:textId="77777777" w:rsidR="00032EC9" w:rsidRPr="009171D1" w:rsidRDefault="00032EC9" w:rsidP="00A01CBB">
            <w:pPr>
              <w:pStyle w:val="TAC"/>
              <w:rPr>
                <w:rFonts w:cs="Arial"/>
                <w:szCs w:val="18"/>
              </w:rPr>
            </w:pPr>
            <w:r w:rsidRPr="009171D1">
              <w:rPr>
                <w:rFonts w:cs="Arial"/>
                <w:szCs w:val="18"/>
              </w:rPr>
              <w:t>2595</w:t>
            </w:r>
          </w:p>
        </w:tc>
        <w:tc>
          <w:tcPr>
            <w:tcW w:w="494" w:type="pct"/>
            <w:vMerge/>
            <w:vAlign w:val="center"/>
          </w:tcPr>
          <w:p w14:paraId="202889AD" w14:textId="77777777" w:rsidR="00032EC9" w:rsidRPr="009171D1" w:rsidRDefault="00032EC9" w:rsidP="00A01CBB">
            <w:pPr>
              <w:pStyle w:val="TAC"/>
              <w:rPr>
                <w:rFonts w:eastAsia="Yu Mincho" w:cs="Arial"/>
                <w:szCs w:val="18"/>
              </w:rPr>
            </w:pPr>
          </w:p>
        </w:tc>
        <w:tc>
          <w:tcPr>
            <w:tcW w:w="582" w:type="pct"/>
            <w:vMerge/>
            <w:vAlign w:val="center"/>
          </w:tcPr>
          <w:p w14:paraId="4E3682C5" w14:textId="77777777" w:rsidR="00032EC9" w:rsidRPr="009171D1" w:rsidRDefault="00032EC9" w:rsidP="00A01CBB">
            <w:pPr>
              <w:pStyle w:val="TAC"/>
              <w:rPr>
                <w:rFonts w:eastAsia="Yu Mincho" w:cs="Arial"/>
                <w:szCs w:val="18"/>
              </w:rPr>
            </w:pPr>
          </w:p>
        </w:tc>
      </w:tr>
      <w:tr w:rsidR="00032EC9" w:rsidRPr="009171D1" w14:paraId="34F02A4E" w14:textId="77777777" w:rsidTr="00A01CBB">
        <w:trPr>
          <w:trHeight w:val="86"/>
        </w:trPr>
        <w:tc>
          <w:tcPr>
            <w:tcW w:w="303" w:type="pct"/>
            <w:vMerge/>
            <w:vAlign w:val="center"/>
          </w:tcPr>
          <w:p w14:paraId="695DF112" w14:textId="77777777" w:rsidR="00032EC9" w:rsidRPr="009171D1" w:rsidRDefault="00032EC9" w:rsidP="00A01CBB">
            <w:pPr>
              <w:pStyle w:val="TAC"/>
              <w:rPr>
                <w:rFonts w:eastAsia="Yu Mincho" w:cs="Arial"/>
                <w:szCs w:val="18"/>
              </w:rPr>
            </w:pPr>
          </w:p>
        </w:tc>
        <w:tc>
          <w:tcPr>
            <w:tcW w:w="382" w:type="pct"/>
            <w:vMerge/>
            <w:vAlign w:val="center"/>
          </w:tcPr>
          <w:p w14:paraId="53F62DE8" w14:textId="77777777" w:rsidR="00032EC9" w:rsidRPr="009171D1" w:rsidRDefault="00032EC9" w:rsidP="00A01CBB">
            <w:pPr>
              <w:pStyle w:val="TAC"/>
              <w:rPr>
                <w:rFonts w:eastAsia="Yu Mincho" w:cs="Arial"/>
                <w:szCs w:val="18"/>
              </w:rPr>
            </w:pPr>
          </w:p>
        </w:tc>
        <w:tc>
          <w:tcPr>
            <w:tcW w:w="299" w:type="pct"/>
            <w:vMerge/>
            <w:vAlign w:val="center"/>
          </w:tcPr>
          <w:p w14:paraId="264C0C7A" w14:textId="77777777" w:rsidR="00032EC9" w:rsidRPr="009171D1" w:rsidRDefault="00032EC9" w:rsidP="00A01CBB">
            <w:pPr>
              <w:pStyle w:val="TAC"/>
              <w:rPr>
                <w:rFonts w:cs="Arial"/>
                <w:szCs w:val="18"/>
                <w:lang w:eastAsia="zh-CN"/>
              </w:rPr>
            </w:pPr>
          </w:p>
        </w:tc>
        <w:tc>
          <w:tcPr>
            <w:tcW w:w="464" w:type="pct"/>
            <w:vMerge/>
            <w:vAlign w:val="center"/>
          </w:tcPr>
          <w:p w14:paraId="4E876D1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1364C2C" w14:textId="77777777" w:rsidR="00032EC9" w:rsidRPr="009171D1" w:rsidRDefault="00032EC9" w:rsidP="00A01CBB">
            <w:pPr>
              <w:pStyle w:val="TAC"/>
              <w:rPr>
                <w:rFonts w:cs="Arial"/>
                <w:szCs w:val="18"/>
              </w:rPr>
            </w:pPr>
            <w:r w:rsidRPr="009171D1">
              <w:rPr>
                <w:rFonts w:cs="Arial"/>
                <w:szCs w:val="18"/>
              </w:rPr>
              <w:t>522500</w:t>
            </w:r>
          </w:p>
        </w:tc>
        <w:tc>
          <w:tcPr>
            <w:tcW w:w="394" w:type="pct"/>
            <w:vAlign w:val="center"/>
          </w:tcPr>
          <w:p w14:paraId="0B14FD0B" w14:textId="77777777" w:rsidR="00032EC9" w:rsidRPr="009171D1" w:rsidRDefault="00032EC9" w:rsidP="00A01CBB">
            <w:pPr>
              <w:pStyle w:val="TAC"/>
              <w:rPr>
                <w:rFonts w:cs="Arial"/>
                <w:szCs w:val="18"/>
              </w:rPr>
            </w:pPr>
            <w:r w:rsidRPr="009171D1">
              <w:rPr>
                <w:rFonts w:cs="Arial"/>
                <w:szCs w:val="18"/>
              </w:rPr>
              <w:t>2612.5</w:t>
            </w:r>
          </w:p>
        </w:tc>
        <w:tc>
          <w:tcPr>
            <w:tcW w:w="439" w:type="pct"/>
            <w:vAlign w:val="center"/>
          </w:tcPr>
          <w:p w14:paraId="3F3C464B" w14:textId="77777777" w:rsidR="00032EC9" w:rsidRPr="009171D1" w:rsidRDefault="00032EC9" w:rsidP="00A01CBB">
            <w:pPr>
              <w:pStyle w:val="TAC"/>
              <w:rPr>
                <w:rFonts w:cs="Arial"/>
                <w:szCs w:val="18"/>
              </w:rPr>
            </w:pPr>
            <w:r w:rsidRPr="009171D1">
              <w:rPr>
                <w:rFonts w:cs="Arial"/>
                <w:szCs w:val="18"/>
              </w:rPr>
              <w:t>522500</w:t>
            </w:r>
          </w:p>
        </w:tc>
        <w:tc>
          <w:tcPr>
            <w:tcW w:w="394" w:type="pct"/>
            <w:vAlign w:val="center"/>
          </w:tcPr>
          <w:p w14:paraId="06618709" w14:textId="77777777" w:rsidR="00032EC9" w:rsidRPr="009171D1" w:rsidRDefault="00032EC9" w:rsidP="00A01CBB">
            <w:pPr>
              <w:pStyle w:val="TAC"/>
              <w:rPr>
                <w:rFonts w:cs="Arial"/>
                <w:szCs w:val="18"/>
              </w:rPr>
            </w:pPr>
            <w:r w:rsidRPr="009171D1">
              <w:rPr>
                <w:rFonts w:cs="Arial"/>
                <w:szCs w:val="18"/>
              </w:rPr>
              <w:t>2612.5</w:t>
            </w:r>
          </w:p>
        </w:tc>
        <w:tc>
          <w:tcPr>
            <w:tcW w:w="494" w:type="pct"/>
            <w:vMerge/>
            <w:vAlign w:val="center"/>
          </w:tcPr>
          <w:p w14:paraId="66862B4D" w14:textId="77777777" w:rsidR="00032EC9" w:rsidRPr="009171D1" w:rsidRDefault="00032EC9" w:rsidP="00A01CBB">
            <w:pPr>
              <w:pStyle w:val="TAC"/>
              <w:rPr>
                <w:rFonts w:eastAsia="Yu Mincho" w:cs="Arial"/>
                <w:szCs w:val="18"/>
              </w:rPr>
            </w:pPr>
          </w:p>
        </w:tc>
        <w:tc>
          <w:tcPr>
            <w:tcW w:w="582" w:type="pct"/>
            <w:vMerge/>
            <w:vAlign w:val="center"/>
          </w:tcPr>
          <w:p w14:paraId="44380A4E" w14:textId="77777777" w:rsidR="00032EC9" w:rsidRPr="009171D1" w:rsidRDefault="00032EC9" w:rsidP="00A01CBB">
            <w:pPr>
              <w:pStyle w:val="TAC"/>
              <w:rPr>
                <w:rFonts w:eastAsia="Yu Mincho" w:cs="Arial"/>
                <w:szCs w:val="18"/>
              </w:rPr>
            </w:pPr>
          </w:p>
        </w:tc>
      </w:tr>
      <w:tr w:rsidR="00032EC9" w:rsidRPr="009171D1" w14:paraId="1CD39CF9" w14:textId="77777777" w:rsidTr="00A01CBB">
        <w:trPr>
          <w:trHeight w:val="86"/>
        </w:trPr>
        <w:tc>
          <w:tcPr>
            <w:tcW w:w="303" w:type="pct"/>
            <w:vMerge w:val="restart"/>
            <w:vAlign w:val="center"/>
            <w:hideMark/>
          </w:tcPr>
          <w:p w14:paraId="7C93AF40" w14:textId="77777777" w:rsidR="00032EC9" w:rsidRPr="009171D1" w:rsidRDefault="00032EC9" w:rsidP="00A01CBB">
            <w:pPr>
              <w:pStyle w:val="TAC"/>
              <w:rPr>
                <w:rFonts w:eastAsia="Yu Mincho" w:cs="Arial"/>
                <w:szCs w:val="18"/>
              </w:rPr>
            </w:pPr>
            <w:r w:rsidRPr="009171D1">
              <w:rPr>
                <w:rFonts w:eastAsia="Yu Mincho" w:cs="Arial"/>
                <w:szCs w:val="18"/>
              </w:rPr>
              <w:t>n39</w:t>
            </w:r>
          </w:p>
        </w:tc>
        <w:tc>
          <w:tcPr>
            <w:tcW w:w="382" w:type="pct"/>
            <w:vMerge w:val="restart"/>
            <w:vAlign w:val="center"/>
            <w:hideMark/>
          </w:tcPr>
          <w:p w14:paraId="48B71DF0"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34046B69"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2899723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1BF5E0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58624C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63DCD0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BEF13C7" w14:textId="77777777" w:rsidR="00032EC9" w:rsidRPr="009171D1" w:rsidRDefault="00032EC9" w:rsidP="00A01CBB">
            <w:pPr>
              <w:pStyle w:val="TAC"/>
              <w:rPr>
                <w:rFonts w:cs="Arial"/>
                <w:szCs w:val="18"/>
              </w:rPr>
            </w:pPr>
            <w:r w:rsidRPr="009171D1">
              <w:rPr>
                <w:rFonts w:cs="Arial"/>
                <w:szCs w:val="18"/>
              </w:rPr>
              <w:t>378000</w:t>
            </w:r>
          </w:p>
        </w:tc>
        <w:tc>
          <w:tcPr>
            <w:tcW w:w="394" w:type="pct"/>
            <w:vAlign w:val="center"/>
          </w:tcPr>
          <w:p w14:paraId="2DD6A6C4" w14:textId="77777777" w:rsidR="00032EC9" w:rsidRPr="009171D1" w:rsidRDefault="00032EC9" w:rsidP="00A01CBB">
            <w:pPr>
              <w:pStyle w:val="TAC"/>
              <w:rPr>
                <w:rFonts w:cs="Arial"/>
                <w:szCs w:val="18"/>
              </w:rPr>
            </w:pPr>
            <w:r w:rsidRPr="009171D1">
              <w:rPr>
                <w:rFonts w:cs="Arial"/>
                <w:szCs w:val="18"/>
              </w:rPr>
              <w:t>1890</w:t>
            </w:r>
          </w:p>
        </w:tc>
        <w:tc>
          <w:tcPr>
            <w:tcW w:w="439" w:type="pct"/>
            <w:vAlign w:val="center"/>
          </w:tcPr>
          <w:p w14:paraId="1EC86F24" w14:textId="77777777" w:rsidR="00032EC9" w:rsidRPr="009171D1" w:rsidRDefault="00032EC9" w:rsidP="00A01CBB">
            <w:pPr>
              <w:pStyle w:val="TAC"/>
              <w:rPr>
                <w:rFonts w:cs="Arial"/>
                <w:szCs w:val="18"/>
              </w:rPr>
            </w:pPr>
            <w:r w:rsidRPr="009171D1">
              <w:rPr>
                <w:rFonts w:cs="Arial"/>
                <w:szCs w:val="18"/>
              </w:rPr>
              <w:t>378000</w:t>
            </w:r>
          </w:p>
        </w:tc>
        <w:tc>
          <w:tcPr>
            <w:tcW w:w="394" w:type="pct"/>
            <w:vAlign w:val="center"/>
          </w:tcPr>
          <w:p w14:paraId="0A5C8BED" w14:textId="77777777" w:rsidR="00032EC9" w:rsidRPr="009171D1" w:rsidRDefault="00032EC9" w:rsidP="00A01CBB">
            <w:pPr>
              <w:pStyle w:val="TAC"/>
              <w:rPr>
                <w:rFonts w:cs="Arial"/>
                <w:szCs w:val="18"/>
              </w:rPr>
            </w:pPr>
            <w:r w:rsidRPr="009171D1">
              <w:rPr>
                <w:rFonts w:cs="Arial"/>
                <w:szCs w:val="18"/>
              </w:rPr>
              <w:t>1890</w:t>
            </w:r>
          </w:p>
        </w:tc>
        <w:tc>
          <w:tcPr>
            <w:tcW w:w="494" w:type="pct"/>
            <w:vMerge w:val="restart"/>
            <w:vAlign w:val="center"/>
          </w:tcPr>
          <w:p w14:paraId="1B70C064" w14:textId="77777777" w:rsidR="00032EC9" w:rsidRPr="009171D1" w:rsidRDefault="00032EC9" w:rsidP="00A01CBB">
            <w:pPr>
              <w:pStyle w:val="TAC"/>
              <w:rPr>
                <w:rFonts w:eastAsia="Yu Mincho" w:cs="Arial"/>
                <w:szCs w:val="18"/>
              </w:rPr>
            </w:pPr>
            <w:r w:rsidRPr="009171D1">
              <w:rPr>
                <w:rFonts w:cs="Arial"/>
                <w:szCs w:val="18"/>
              </w:rPr>
              <w:t>100@0</w:t>
            </w:r>
          </w:p>
        </w:tc>
        <w:tc>
          <w:tcPr>
            <w:tcW w:w="582" w:type="pct"/>
            <w:vMerge w:val="restart"/>
            <w:vAlign w:val="center"/>
          </w:tcPr>
          <w:p w14:paraId="4F91862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3DAC8121" w14:textId="77777777" w:rsidTr="00A01CBB">
        <w:trPr>
          <w:trHeight w:val="86"/>
        </w:trPr>
        <w:tc>
          <w:tcPr>
            <w:tcW w:w="303" w:type="pct"/>
            <w:vMerge/>
            <w:vAlign w:val="center"/>
          </w:tcPr>
          <w:p w14:paraId="7D39AF08" w14:textId="77777777" w:rsidR="00032EC9" w:rsidRPr="009171D1" w:rsidRDefault="00032EC9" w:rsidP="00A01CBB">
            <w:pPr>
              <w:pStyle w:val="TAC"/>
              <w:rPr>
                <w:rFonts w:eastAsia="Yu Mincho" w:cs="Arial"/>
                <w:szCs w:val="18"/>
              </w:rPr>
            </w:pPr>
          </w:p>
        </w:tc>
        <w:tc>
          <w:tcPr>
            <w:tcW w:w="382" w:type="pct"/>
            <w:vMerge/>
            <w:vAlign w:val="center"/>
          </w:tcPr>
          <w:p w14:paraId="28FCB70D" w14:textId="77777777" w:rsidR="00032EC9" w:rsidRPr="009171D1" w:rsidRDefault="00032EC9" w:rsidP="00A01CBB">
            <w:pPr>
              <w:pStyle w:val="TAC"/>
              <w:rPr>
                <w:rFonts w:eastAsia="Yu Mincho" w:cs="Arial"/>
                <w:szCs w:val="18"/>
              </w:rPr>
            </w:pPr>
          </w:p>
        </w:tc>
        <w:tc>
          <w:tcPr>
            <w:tcW w:w="299" w:type="pct"/>
            <w:vMerge/>
            <w:vAlign w:val="center"/>
          </w:tcPr>
          <w:p w14:paraId="02072BFE" w14:textId="77777777" w:rsidR="00032EC9" w:rsidRPr="009171D1" w:rsidRDefault="00032EC9" w:rsidP="00A01CBB">
            <w:pPr>
              <w:pStyle w:val="TAC"/>
              <w:rPr>
                <w:rFonts w:cs="Arial"/>
                <w:szCs w:val="18"/>
                <w:lang w:eastAsia="zh-CN"/>
              </w:rPr>
            </w:pPr>
          </w:p>
        </w:tc>
        <w:tc>
          <w:tcPr>
            <w:tcW w:w="464" w:type="pct"/>
            <w:vMerge/>
            <w:vAlign w:val="center"/>
          </w:tcPr>
          <w:p w14:paraId="682F609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C4D8BD7" w14:textId="77777777" w:rsidR="00032EC9" w:rsidRPr="009171D1" w:rsidRDefault="00032EC9" w:rsidP="00A01CBB">
            <w:pPr>
              <w:pStyle w:val="TAC"/>
              <w:rPr>
                <w:rFonts w:cs="Arial"/>
                <w:szCs w:val="18"/>
              </w:rPr>
            </w:pPr>
            <w:r w:rsidRPr="009171D1">
              <w:rPr>
                <w:rFonts w:cs="Arial"/>
                <w:szCs w:val="18"/>
              </w:rPr>
              <w:t>380000</w:t>
            </w:r>
          </w:p>
        </w:tc>
        <w:tc>
          <w:tcPr>
            <w:tcW w:w="394" w:type="pct"/>
            <w:vAlign w:val="center"/>
          </w:tcPr>
          <w:p w14:paraId="75FAA40C" w14:textId="77777777" w:rsidR="00032EC9" w:rsidRPr="009171D1" w:rsidRDefault="00032EC9" w:rsidP="00A01CBB">
            <w:pPr>
              <w:pStyle w:val="TAC"/>
              <w:rPr>
                <w:rFonts w:cs="Arial"/>
                <w:szCs w:val="18"/>
              </w:rPr>
            </w:pPr>
            <w:r w:rsidRPr="009171D1">
              <w:rPr>
                <w:rFonts w:cs="Arial"/>
                <w:szCs w:val="18"/>
              </w:rPr>
              <w:t>1900</w:t>
            </w:r>
          </w:p>
        </w:tc>
        <w:tc>
          <w:tcPr>
            <w:tcW w:w="439" w:type="pct"/>
            <w:vAlign w:val="center"/>
          </w:tcPr>
          <w:p w14:paraId="2B7464C2" w14:textId="77777777" w:rsidR="00032EC9" w:rsidRPr="009171D1" w:rsidRDefault="00032EC9" w:rsidP="00A01CBB">
            <w:pPr>
              <w:pStyle w:val="TAC"/>
              <w:rPr>
                <w:rFonts w:cs="Arial"/>
                <w:szCs w:val="18"/>
              </w:rPr>
            </w:pPr>
            <w:r w:rsidRPr="009171D1">
              <w:rPr>
                <w:rFonts w:cs="Arial"/>
                <w:szCs w:val="18"/>
              </w:rPr>
              <w:t>380000</w:t>
            </w:r>
          </w:p>
        </w:tc>
        <w:tc>
          <w:tcPr>
            <w:tcW w:w="394" w:type="pct"/>
            <w:vAlign w:val="center"/>
          </w:tcPr>
          <w:p w14:paraId="2B4A3ED2" w14:textId="77777777" w:rsidR="00032EC9" w:rsidRPr="009171D1" w:rsidRDefault="00032EC9" w:rsidP="00A01CBB">
            <w:pPr>
              <w:pStyle w:val="TAC"/>
              <w:rPr>
                <w:rFonts w:cs="Arial"/>
                <w:szCs w:val="18"/>
              </w:rPr>
            </w:pPr>
            <w:r w:rsidRPr="009171D1">
              <w:rPr>
                <w:rFonts w:cs="Arial"/>
                <w:szCs w:val="18"/>
              </w:rPr>
              <w:t>1900</w:t>
            </w:r>
          </w:p>
        </w:tc>
        <w:tc>
          <w:tcPr>
            <w:tcW w:w="494" w:type="pct"/>
            <w:vMerge/>
            <w:vAlign w:val="center"/>
          </w:tcPr>
          <w:p w14:paraId="5A58B7AF" w14:textId="77777777" w:rsidR="00032EC9" w:rsidRPr="009171D1" w:rsidRDefault="00032EC9" w:rsidP="00A01CBB">
            <w:pPr>
              <w:pStyle w:val="TAC"/>
              <w:rPr>
                <w:rFonts w:eastAsia="Yu Mincho" w:cs="Arial"/>
                <w:szCs w:val="18"/>
              </w:rPr>
            </w:pPr>
          </w:p>
        </w:tc>
        <w:tc>
          <w:tcPr>
            <w:tcW w:w="582" w:type="pct"/>
            <w:vMerge/>
            <w:vAlign w:val="center"/>
          </w:tcPr>
          <w:p w14:paraId="188B93A9" w14:textId="77777777" w:rsidR="00032EC9" w:rsidRPr="009171D1" w:rsidRDefault="00032EC9" w:rsidP="00A01CBB">
            <w:pPr>
              <w:pStyle w:val="TAC"/>
              <w:rPr>
                <w:rFonts w:eastAsia="Yu Mincho" w:cs="Arial"/>
                <w:szCs w:val="18"/>
              </w:rPr>
            </w:pPr>
          </w:p>
        </w:tc>
      </w:tr>
      <w:tr w:rsidR="00032EC9" w:rsidRPr="009171D1" w14:paraId="59CC0365" w14:textId="77777777" w:rsidTr="00A01CBB">
        <w:trPr>
          <w:trHeight w:val="86"/>
        </w:trPr>
        <w:tc>
          <w:tcPr>
            <w:tcW w:w="303" w:type="pct"/>
            <w:vMerge/>
            <w:vAlign w:val="center"/>
          </w:tcPr>
          <w:p w14:paraId="1DE29473" w14:textId="77777777" w:rsidR="00032EC9" w:rsidRPr="009171D1" w:rsidRDefault="00032EC9" w:rsidP="00A01CBB">
            <w:pPr>
              <w:pStyle w:val="TAC"/>
              <w:rPr>
                <w:rFonts w:eastAsia="Yu Mincho" w:cs="Arial"/>
                <w:szCs w:val="18"/>
              </w:rPr>
            </w:pPr>
          </w:p>
        </w:tc>
        <w:tc>
          <w:tcPr>
            <w:tcW w:w="382" w:type="pct"/>
            <w:vMerge/>
            <w:vAlign w:val="center"/>
          </w:tcPr>
          <w:p w14:paraId="1865C1DE" w14:textId="77777777" w:rsidR="00032EC9" w:rsidRPr="009171D1" w:rsidRDefault="00032EC9" w:rsidP="00A01CBB">
            <w:pPr>
              <w:pStyle w:val="TAC"/>
              <w:rPr>
                <w:rFonts w:eastAsia="Yu Mincho" w:cs="Arial"/>
                <w:szCs w:val="18"/>
              </w:rPr>
            </w:pPr>
          </w:p>
        </w:tc>
        <w:tc>
          <w:tcPr>
            <w:tcW w:w="299" w:type="pct"/>
            <w:vMerge/>
            <w:vAlign w:val="center"/>
          </w:tcPr>
          <w:p w14:paraId="12CB1D12" w14:textId="77777777" w:rsidR="00032EC9" w:rsidRPr="009171D1" w:rsidRDefault="00032EC9" w:rsidP="00A01CBB">
            <w:pPr>
              <w:pStyle w:val="TAC"/>
              <w:rPr>
                <w:rFonts w:cs="Arial"/>
                <w:szCs w:val="18"/>
                <w:lang w:eastAsia="zh-CN"/>
              </w:rPr>
            </w:pPr>
          </w:p>
        </w:tc>
        <w:tc>
          <w:tcPr>
            <w:tcW w:w="464" w:type="pct"/>
            <w:vMerge/>
            <w:vAlign w:val="center"/>
          </w:tcPr>
          <w:p w14:paraId="1526F09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0399AF0" w14:textId="77777777" w:rsidR="00032EC9" w:rsidRPr="009171D1" w:rsidRDefault="00032EC9" w:rsidP="00A01CBB">
            <w:pPr>
              <w:pStyle w:val="TAC"/>
              <w:rPr>
                <w:rFonts w:cs="Arial"/>
                <w:szCs w:val="18"/>
              </w:rPr>
            </w:pPr>
            <w:r w:rsidRPr="009171D1">
              <w:rPr>
                <w:rFonts w:cs="Arial"/>
                <w:szCs w:val="18"/>
              </w:rPr>
              <w:t>382000</w:t>
            </w:r>
          </w:p>
        </w:tc>
        <w:tc>
          <w:tcPr>
            <w:tcW w:w="394" w:type="pct"/>
            <w:vAlign w:val="center"/>
          </w:tcPr>
          <w:p w14:paraId="5CF9B7B6" w14:textId="77777777" w:rsidR="00032EC9" w:rsidRPr="009171D1" w:rsidRDefault="00032EC9" w:rsidP="00A01CBB">
            <w:pPr>
              <w:pStyle w:val="TAC"/>
              <w:rPr>
                <w:rFonts w:cs="Arial"/>
                <w:szCs w:val="18"/>
              </w:rPr>
            </w:pPr>
            <w:r w:rsidRPr="009171D1">
              <w:rPr>
                <w:rFonts w:cs="Arial"/>
                <w:szCs w:val="18"/>
              </w:rPr>
              <w:t>1910</w:t>
            </w:r>
          </w:p>
        </w:tc>
        <w:tc>
          <w:tcPr>
            <w:tcW w:w="439" w:type="pct"/>
            <w:vAlign w:val="center"/>
          </w:tcPr>
          <w:p w14:paraId="7309A8BD" w14:textId="77777777" w:rsidR="00032EC9" w:rsidRPr="009171D1" w:rsidRDefault="00032EC9" w:rsidP="00A01CBB">
            <w:pPr>
              <w:pStyle w:val="TAC"/>
              <w:rPr>
                <w:rFonts w:cs="Arial"/>
                <w:szCs w:val="18"/>
              </w:rPr>
            </w:pPr>
            <w:r w:rsidRPr="009171D1">
              <w:rPr>
                <w:rFonts w:cs="Arial"/>
                <w:szCs w:val="18"/>
              </w:rPr>
              <w:t>382000</w:t>
            </w:r>
          </w:p>
        </w:tc>
        <w:tc>
          <w:tcPr>
            <w:tcW w:w="394" w:type="pct"/>
            <w:vAlign w:val="center"/>
          </w:tcPr>
          <w:p w14:paraId="549B62E1" w14:textId="77777777" w:rsidR="00032EC9" w:rsidRPr="009171D1" w:rsidRDefault="00032EC9" w:rsidP="00A01CBB">
            <w:pPr>
              <w:pStyle w:val="TAC"/>
              <w:rPr>
                <w:rFonts w:cs="Arial"/>
                <w:szCs w:val="18"/>
              </w:rPr>
            </w:pPr>
            <w:r w:rsidRPr="009171D1">
              <w:rPr>
                <w:rFonts w:cs="Arial"/>
                <w:szCs w:val="18"/>
              </w:rPr>
              <w:t>1910</w:t>
            </w:r>
          </w:p>
        </w:tc>
        <w:tc>
          <w:tcPr>
            <w:tcW w:w="494" w:type="pct"/>
            <w:vMerge/>
            <w:vAlign w:val="center"/>
          </w:tcPr>
          <w:p w14:paraId="682D3444" w14:textId="77777777" w:rsidR="00032EC9" w:rsidRPr="009171D1" w:rsidRDefault="00032EC9" w:rsidP="00A01CBB">
            <w:pPr>
              <w:pStyle w:val="TAC"/>
              <w:rPr>
                <w:rFonts w:eastAsia="Yu Mincho" w:cs="Arial"/>
                <w:szCs w:val="18"/>
              </w:rPr>
            </w:pPr>
          </w:p>
        </w:tc>
        <w:tc>
          <w:tcPr>
            <w:tcW w:w="582" w:type="pct"/>
            <w:vMerge/>
            <w:vAlign w:val="center"/>
          </w:tcPr>
          <w:p w14:paraId="293B0F70" w14:textId="77777777" w:rsidR="00032EC9" w:rsidRPr="009171D1" w:rsidRDefault="00032EC9" w:rsidP="00A01CBB">
            <w:pPr>
              <w:pStyle w:val="TAC"/>
              <w:rPr>
                <w:rFonts w:eastAsia="Yu Mincho" w:cs="Arial"/>
                <w:szCs w:val="18"/>
              </w:rPr>
            </w:pPr>
          </w:p>
        </w:tc>
      </w:tr>
      <w:tr w:rsidR="00032EC9" w:rsidRPr="009171D1" w14:paraId="50AFC26B" w14:textId="77777777" w:rsidTr="00A01CBB">
        <w:trPr>
          <w:trHeight w:val="86"/>
        </w:trPr>
        <w:tc>
          <w:tcPr>
            <w:tcW w:w="303" w:type="pct"/>
            <w:vMerge w:val="restart"/>
            <w:vAlign w:val="center"/>
            <w:hideMark/>
          </w:tcPr>
          <w:p w14:paraId="02AB0D04" w14:textId="77777777" w:rsidR="00032EC9" w:rsidRPr="009171D1" w:rsidRDefault="00032EC9" w:rsidP="00A01CBB">
            <w:pPr>
              <w:pStyle w:val="TAC"/>
              <w:rPr>
                <w:rFonts w:eastAsia="Yu Mincho" w:cs="Arial"/>
                <w:szCs w:val="18"/>
              </w:rPr>
            </w:pPr>
            <w:r w:rsidRPr="009171D1">
              <w:rPr>
                <w:rFonts w:eastAsia="Yu Mincho" w:cs="Arial"/>
                <w:szCs w:val="18"/>
              </w:rPr>
              <w:t>n40</w:t>
            </w:r>
          </w:p>
        </w:tc>
        <w:tc>
          <w:tcPr>
            <w:tcW w:w="382" w:type="pct"/>
            <w:vMerge w:val="restart"/>
            <w:vAlign w:val="center"/>
            <w:hideMark/>
          </w:tcPr>
          <w:p w14:paraId="771F0554" w14:textId="77777777" w:rsidR="00032EC9" w:rsidRPr="009171D1" w:rsidRDefault="00032EC9" w:rsidP="00A01CBB">
            <w:pPr>
              <w:pStyle w:val="TAC"/>
              <w:rPr>
                <w:rFonts w:eastAsia="Yu Mincho" w:cs="Arial"/>
                <w:szCs w:val="18"/>
              </w:rPr>
            </w:pPr>
            <w:r w:rsidRPr="009171D1">
              <w:rPr>
                <w:rFonts w:eastAsia="Yu Mincho" w:cs="Arial"/>
                <w:szCs w:val="18"/>
              </w:rPr>
              <w:t>30</w:t>
            </w:r>
          </w:p>
        </w:tc>
        <w:tc>
          <w:tcPr>
            <w:tcW w:w="299" w:type="pct"/>
            <w:vMerge w:val="restart"/>
            <w:vAlign w:val="center"/>
          </w:tcPr>
          <w:p w14:paraId="7C1C4E2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4EFB2B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AA71FD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87E733F"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6180B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37B691B" w14:textId="77777777" w:rsidR="00032EC9" w:rsidRPr="009171D1" w:rsidRDefault="00032EC9" w:rsidP="00A01CBB">
            <w:pPr>
              <w:pStyle w:val="TAC"/>
              <w:rPr>
                <w:rFonts w:cs="Arial"/>
                <w:szCs w:val="18"/>
              </w:rPr>
            </w:pPr>
            <w:r w:rsidRPr="009171D1">
              <w:rPr>
                <w:rFonts w:cs="Arial"/>
                <w:szCs w:val="18"/>
              </w:rPr>
              <w:t>463000</w:t>
            </w:r>
          </w:p>
        </w:tc>
        <w:tc>
          <w:tcPr>
            <w:tcW w:w="394" w:type="pct"/>
            <w:vAlign w:val="center"/>
          </w:tcPr>
          <w:p w14:paraId="107C0B1A" w14:textId="77777777" w:rsidR="00032EC9" w:rsidRPr="009171D1" w:rsidRDefault="00032EC9" w:rsidP="00A01CBB">
            <w:pPr>
              <w:pStyle w:val="TAC"/>
              <w:rPr>
                <w:rFonts w:cs="Arial"/>
                <w:szCs w:val="18"/>
              </w:rPr>
            </w:pPr>
            <w:r w:rsidRPr="009171D1">
              <w:rPr>
                <w:rFonts w:cs="Arial"/>
                <w:szCs w:val="18"/>
              </w:rPr>
              <w:t>2315</w:t>
            </w:r>
          </w:p>
        </w:tc>
        <w:tc>
          <w:tcPr>
            <w:tcW w:w="439" w:type="pct"/>
            <w:vAlign w:val="center"/>
          </w:tcPr>
          <w:p w14:paraId="01C29334" w14:textId="77777777" w:rsidR="00032EC9" w:rsidRPr="009171D1" w:rsidRDefault="00032EC9" w:rsidP="00A01CBB">
            <w:pPr>
              <w:pStyle w:val="TAC"/>
              <w:rPr>
                <w:rFonts w:cs="Arial"/>
                <w:szCs w:val="18"/>
              </w:rPr>
            </w:pPr>
            <w:r w:rsidRPr="009171D1">
              <w:rPr>
                <w:rFonts w:cs="Arial"/>
                <w:szCs w:val="18"/>
              </w:rPr>
              <w:t>463000</w:t>
            </w:r>
          </w:p>
        </w:tc>
        <w:tc>
          <w:tcPr>
            <w:tcW w:w="394" w:type="pct"/>
            <w:vAlign w:val="center"/>
          </w:tcPr>
          <w:p w14:paraId="2095F28E" w14:textId="77777777" w:rsidR="00032EC9" w:rsidRPr="009171D1" w:rsidRDefault="00032EC9" w:rsidP="00A01CBB">
            <w:pPr>
              <w:pStyle w:val="TAC"/>
              <w:rPr>
                <w:rFonts w:cs="Arial"/>
                <w:szCs w:val="18"/>
              </w:rPr>
            </w:pPr>
            <w:r w:rsidRPr="009171D1">
              <w:rPr>
                <w:rFonts w:cs="Arial"/>
                <w:szCs w:val="18"/>
              </w:rPr>
              <w:t>2315</w:t>
            </w:r>
          </w:p>
        </w:tc>
        <w:tc>
          <w:tcPr>
            <w:tcW w:w="494" w:type="pct"/>
            <w:vMerge w:val="restart"/>
            <w:vAlign w:val="center"/>
          </w:tcPr>
          <w:p w14:paraId="33870210" w14:textId="77777777" w:rsidR="00032EC9" w:rsidRPr="009171D1" w:rsidRDefault="00032EC9" w:rsidP="00A01CBB">
            <w:pPr>
              <w:pStyle w:val="TAC"/>
              <w:rPr>
                <w:rFonts w:eastAsia="Yu Mincho" w:cs="Arial"/>
                <w:szCs w:val="18"/>
              </w:rPr>
            </w:pPr>
            <w:r w:rsidRPr="009171D1">
              <w:rPr>
                <w:rFonts w:cs="Arial"/>
                <w:szCs w:val="18"/>
                <w:lang w:eastAsia="zh-CN"/>
              </w:rPr>
              <w:t>160@0</w:t>
            </w:r>
          </w:p>
        </w:tc>
        <w:tc>
          <w:tcPr>
            <w:tcW w:w="582" w:type="pct"/>
            <w:vMerge w:val="restart"/>
            <w:vAlign w:val="center"/>
          </w:tcPr>
          <w:p w14:paraId="5D66ED70"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160@0</w:t>
            </w:r>
          </w:p>
        </w:tc>
      </w:tr>
      <w:tr w:rsidR="00032EC9" w:rsidRPr="009171D1" w14:paraId="691BFBAF" w14:textId="77777777" w:rsidTr="00A01CBB">
        <w:trPr>
          <w:trHeight w:val="86"/>
        </w:trPr>
        <w:tc>
          <w:tcPr>
            <w:tcW w:w="303" w:type="pct"/>
            <w:vMerge/>
            <w:vAlign w:val="center"/>
          </w:tcPr>
          <w:p w14:paraId="01C26FD2" w14:textId="77777777" w:rsidR="00032EC9" w:rsidRPr="009171D1" w:rsidRDefault="00032EC9" w:rsidP="00A01CBB">
            <w:pPr>
              <w:pStyle w:val="TAC"/>
              <w:rPr>
                <w:rFonts w:eastAsia="Yu Mincho" w:cs="Arial"/>
                <w:szCs w:val="18"/>
              </w:rPr>
            </w:pPr>
          </w:p>
        </w:tc>
        <w:tc>
          <w:tcPr>
            <w:tcW w:w="382" w:type="pct"/>
            <w:vMerge/>
            <w:vAlign w:val="center"/>
          </w:tcPr>
          <w:p w14:paraId="1B4882D0" w14:textId="77777777" w:rsidR="00032EC9" w:rsidRPr="009171D1" w:rsidRDefault="00032EC9" w:rsidP="00A01CBB">
            <w:pPr>
              <w:pStyle w:val="TAC"/>
              <w:rPr>
                <w:rFonts w:eastAsia="Yu Mincho" w:cs="Arial"/>
                <w:szCs w:val="18"/>
              </w:rPr>
            </w:pPr>
          </w:p>
        </w:tc>
        <w:tc>
          <w:tcPr>
            <w:tcW w:w="299" w:type="pct"/>
            <w:vMerge/>
            <w:vAlign w:val="center"/>
          </w:tcPr>
          <w:p w14:paraId="47CF2FE5" w14:textId="77777777" w:rsidR="00032EC9" w:rsidRPr="009171D1" w:rsidRDefault="00032EC9" w:rsidP="00A01CBB">
            <w:pPr>
              <w:pStyle w:val="TAC"/>
              <w:rPr>
                <w:rFonts w:cs="Arial"/>
                <w:szCs w:val="18"/>
                <w:lang w:eastAsia="zh-CN"/>
              </w:rPr>
            </w:pPr>
          </w:p>
        </w:tc>
        <w:tc>
          <w:tcPr>
            <w:tcW w:w="464" w:type="pct"/>
            <w:vMerge/>
            <w:vAlign w:val="center"/>
          </w:tcPr>
          <w:p w14:paraId="726D35D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3E26B88" w14:textId="77777777" w:rsidR="00032EC9" w:rsidRPr="009171D1" w:rsidRDefault="00032EC9" w:rsidP="00A01CBB">
            <w:pPr>
              <w:pStyle w:val="TAC"/>
              <w:rPr>
                <w:rFonts w:cs="Arial"/>
                <w:szCs w:val="18"/>
              </w:rPr>
            </w:pPr>
            <w:r w:rsidRPr="009171D1">
              <w:rPr>
                <w:rFonts w:cs="Arial"/>
                <w:szCs w:val="18"/>
              </w:rPr>
              <w:t>470000</w:t>
            </w:r>
          </w:p>
        </w:tc>
        <w:tc>
          <w:tcPr>
            <w:tcW w:w="394" w:type="pct"/>
            <w:vAlign w:val="center"/>
          </w:tcPr>
          <w:p w14:paraId="2043E1E7" w14:textId="77777777" w:rsidR="00032EC9" w:rsidRPr="009171D1" w:rsidRDefault="00032EC9" w:rsidP="00A01CBB">
            <w:pPr>
              <w:pStyle w:val="TAC"/>
              <w:rPr>
                <w:rFonts w:cs="Arial"/>
                <w:szCs w:val="18"/>
              </w:rPr>
            </w:pPr>
            <w:r w:rsidRPr="009171D1">
              <w:rPr>
                <w:rFonts w:cs="Arial"/>
                <w:szCs w:val="18"/>
              </w:rPr>
              <w:t>2350</w:t>
            </w:r>
          </w:p>
        </w:tc>
        <w:tc>
          <w:tcPr>
            <w:tcW w:w="439" w:type="pct"/>
            <w:vAlign w:val="center"/>
          </w:tcPr>
          <w:p w14:paraId="673E15CF" w14:textId="77777777" w:rsidR="00032EC9" w:rsidRPr="009171D1" w:rsidRDefault="00032EC9" w:rsidP="00A01CBB">
            <w:pPr>
              <w:pStyle w:val="TAC"/>
              <w:rPr>
                <w:rFonts w:cs="Arial"/>
                <w:szCs w:val="18"/>
              </w:rPr>
            </w:pPr>
            <w:r w:rsidRPr="009171D1">
              <w:rPr>
                <w:rFonts w:cs="Arial"/>
                <w:szCs w:val="18"/>
              </w:rPr>
              <w:t>470000</w:t>
            </w:r>
          </w:p>
        </w:tc>
        <w:tc>
          <w:tcPr>
            <w:tcW w:w="394" w:type="pct"/>
            <w:vAlign w:val="center"/>
          </w:tcPr>
          <w:p w14:paraId="53D79D8F" w14:textId="77777777" w:rsidR="00032EC9" w:rsidRPr="009171D1" w:rsidRDefault="00032EC9" w:rsidP="00A01CBB">
            <w:pPr>
              <w:pStyle w:val="TAC"/>
              <w:rPr>
                <w:rFonts w:cs="Arial"/>
                <w:szCs w:val="18"/>
              </w:rPr>
            </w:pPr>
            <w:r w:rsidRPr="009171D1">
              <w:rPr>
                <w:rFonts w:cs="Arial"/>
                <w:szCs w:val="18"/>
              </w:rPr>
              <w:t>2350</w:t>
            </w:r>
          </w:p>
        </w:tc>
        <w:tc>
          <w:tcPr>
            <w:tcW w:w="494" w:type="pct"/>
            <w:vMerge/>
            <w:vAlign w:val="center"/>
          </w:tcPr>
          <w:p w14:paraId="11C45E5A" w14:textId="77777777" w:rsidR="00032EC9" w:rsidRPr="009171D1" w:rsidRDefault="00032EC9" w:rsidP="00A01CBB">
            <w:pPr>
              <w:pStyle w:val="TAC"/>
              <w:rPr>
                <w:rFonts w:eastAsia="Yu Mincho" w:cs="Arial"/>
                <w:szCs w:val="18"/>
              </w:rPr>
            </w:pPr>
          </w:p>
        </w:tc>
        <w:tc>
          <w:tcPr>
            <w:tcW w:w="582" w:type="pct"/>
            <w:vMerge/>
            <w:vAlign w:val="center"/>
          </w:tcPr>
          <w:p w14:paraId="35646FA6" w14:textId="77777777" w:rsidR="00032EC9" w:rsidRPr="009171D1" w:rsidRDefault="00032EC9" w:rsidP="00A01CBB">
            <w:pPr>
              <w:pStyle w:val="TAC"/>
              <w:rPr>
                <w:rFonts w:eastAsia="Yu Mincho" w:cs="Arial"/>
                <w:szCs w:val="18"/>
              </w:rPr>
            </w:pPr>
          </w:p>
        </w:tc>
      </w:tr>
      <w:tr w:rsidR="00032EC9" w:rsidRPr="009171D1" w14:paraId="06E1FE18" w14:textId="77777777" w:rsidTr="00A01CBB">
        <w:trPr>
          <w:trHeight w:val="86"/>
        </w:trPr>
        <w:tc>
          <w:tcPr>
            <w:tcW w:w="303" w:type="pct"/>
            <w:vMerge/>
            <w:vAlign w:val="center"/>
          </w:tcPr>
          <w:p w14:paraId="7193543E" w14:textId="77777777" w:rsidR="00032EC9" w:rsidRPr="009171D1" w:rsidRDefault="00032EC9" w:rsidP="00A01CBB">
            <w:pPr>
              <w:pStyle w:val="TAC"/>
              <w:rPr>
                <w:rFonts w:eastAsia="Yu Mincho" w:cs="Arial"/>
                <w:szCs w:val="18"/>
              </w:rPr>
            </w:pPr>
          </w:p>
        </w:tc>
        <w:tc>
          <w:tcPr>
            <w:tcW w:w="382" w:type="pct"/>
            <w:vMerge/>
            <w:vAlign w:val="center"/>
          </w:tcPr>
          <w:p w14:paraId="3C13CF67" w14:textId="77777777" w:rsidR="00032EC9" w:rsidRPr="009171D1" w:rsidRDefault="00032EC9" w:rsidP="00A01CBB">
            <w:pPr>
              <w:pStyle w:val="TAC"/>
              <w:rPr>
                <w:rFonts w:eastAsia="Yu Mincho" w:cs="Arial"/>
                <w:szCs w:val="18"/>
              </w:rPr>
            </w:pPr>
          </w:p>
        </w:tc>
        <w:tc>
          <w:tcPr>
            <w:tcW w:w="299" w:type="pct"/>
            <w:vMerge/>
            <w:vAlign w:val="center"/>
          </w:tcPr>
          <w:p w14:paraId="5F086614" w14:textId="77777777" w:rsidR="00032EC9" w:rsidRPr="009171D1" w:rsidRDefault="00032EC9" w:rsidP="00A01CBB">
            <w:pPr>
              <w:pStyle w:val="TAC"/>
              <w:rPr>
                <w:rFonts w:cs="Arial"/>
                <w:szCs w:val="18"/>
                <w:lang w:eastAsia="zh-CN"/>
              </w:rPr>
            </w:pPr>
          </w:p>
        </w:tc>
        <w:tc>
          <w:tcPr>
            <w:tcW w:w="464" w:type="pct"/>
            <w:vMerge/>
            <w:vAlign w:val="center"/>
          </w:tcPr>
          <w:p w14:paraId="6040E7E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4F87495B" w14:textId="77777777" w:rsidR="00032EC9" w:rsidRPr="009171D1" w:rsidRDefault="00032EC9" w:rsidP="00A01CBB">
            <w:pPr>
              <w:pStyle w:val="TAC"/>
              <w:rPr>
                <w:rFonts w:cs="Arial"/>
                <w:szCs w:val="18"/>
              </w:rPr>
            </w:pPr>
            <w:r w:rsidRPr="009171D1">
              <w:rPr>
                <w:rFonts w:cs="Arial"/>
                <w:szCs w:val="18"/>
              </w:rPr>
              <w:t>477000</w:t>
            </w:r>
          </w:p>
        </w:tc>
        <w:tc>
          <w:tcPr>
            <w:tcW w:w="394" w:type="pct"/>
            <w:vAlign w:val="center"/>
          </w:tcPr>
          <w:p w14:paraId="141619CE" w14:textId="77777777" w:rsidR="00032EC9" w:rsidRPr="009171D1" w:rsidRDefault="00032EC9" w:rsidP="00A01CBB">
            <w:pPr>
              <w:pStyle w:val="TAC"/>
              <w:rPr>
                <w:rFonts w:cs="Arial"/>
                <w:szCs w:val="18"/>
              </w:rPr>
            </w:pPr>
            <w:r w:rsidRPr="009171D1">
              <w:rPr>
                <w:rFonts w:cs="Arial"/>
                <w:szCs w:val="18"/>
              </w:rPr>
              <w:t>2385</w:t>
            </w:r>
          </w:p>
        </w:tc>
        <w:tc>
          <w:tcPr>
            <w:tcW w:w="439" w:type="pct"/>
            <w:vAlign w:val="center"/>
          </w:tcPr>
          <w:p w14:paraId="2EE89CF9" w14:textId="77777777" w:rsidR="00032EC9" w:rsidRPr="009171D1" w:rsidRDefault="00032EC9" w:rsidP="00A01CBB">
            <w:pPr>
              <w:pStyle w:val="TAC"/>
              <w:rPr>
                <w:rFonts w:cs="Arial"/>
                <w:szCs w:val="18"/>
              </w:rPr>
            </w:pPr>
            <w:r w:rsidRPr="009171D1">
              <w:rPr>
                <w:rFonts w:cs="Arial"/>
                <w:szCs w:val="18"/>
              </w:rPr>
              <w:t>477000</w:t>
            </w:r>
          </w:p>
        </w:tc>
        <w:tc>
          <w:tcPr>
            <w:tcW w:w="394" w:type="pct"/>
            <w:vAlign w:val="center"/>
          </w:tcPr>
          <w:p w14:paraId="2CDACB95" w14:textId="77777777" w:rsidR="00032EC9" w:rsidRPr="009171D1" w:rsidRDefault="00032EC9" w:rsidP="00A01CBB">
            <w:pPr>
              <w:pStyle w:val="TAC"/>
              <w:rPr>
                <w:rFonts w:cs="Arial"/>
                <w:szCs w:val="18"/>
              </w:rPr>
            </w:pPr>
            <w:r w:rsidRPr="009171D1">
              <w:rPr>
                <w:rFonts w:cs="Arial"/>
                <w:szCs w:val="18"/>
              </w:rPr>
              <w:t>2385</w:t>
            </w:r>
          </w:p>
        </w:tc>
        <w:tc>
          <w:tcPr>
            <w:tcW w:w="494" w:type="pct"/>
            <w:vMerge/>
            <w:vAlign w:val="center"/>
          </w:tcPr>
          <w:p w14:paraId="60C0E5C6" w14:textId="77777777" w:rsidR="00032EC9" w:rsidRPr="009171D1" w:rsidRDefault="00032EC9" w:rsidP="00A01CBB">
            <w:pPr>
              <w:pStyle w:val="TAC"/>
              <w:rPr>
                <w:rFonts w:eastAsia="Yu Mincho" w:cs="Arial"/>
                <w:szCs w:val="18"/>
              </w:rPr>
            </w:pPr>
          </w:p>
        </w:tc>
        <w:tc>
          <w:tcPr>
            <w:tcW w:w="582" w:type="pct"/>
            <w:vMerge/>
            <w:vAlign w:val="center"/>
          </w:tcPr>
          <w:p w14:paraId="633BC42E" w14:textId="77777777" w:rsidR="00032EC9" w:rsidRPr="009171D1" w:rsidRDefault="00032EC9" w:rsidP="00A01CBB">
            <w:pPr>
              <w:pStyle w:val="TAC"/>
              <w:rPr>
                <w:rFonts w:eastAsia="Yu Mincho" w:cs="Arial"/>
                <w:szCs w:val="18"/>
              </w:rPr>
            </w:pPr>
          </w:p>
        </w:tc>
      </w:tr>
      <w:tr w:rsidR="00032EC9" w:rsidRPr="009171D1" w14:paraId="6FDB3E6E" w14:textId="77777777" w:rsidTr="00A01CBB">
        <w:trPr>
          <w:trHeight w:val="86"/>
        </w:trPr>
        <w:tc>
          <w:tcPr>
            <w:tcW w:w="303" w:type="pct"/>
            <w:vMerge w:val="restart"/>
            <w:vAlign w:val="center"/>
            <w:hideMark/>
          </w:tcPr>
          <w:p w14:paraId="26DD88FB" w14:textId="77777777" w:rsidR="00032EC9" w:rsidRPr="009171D1" w:rsidRDefault="00032EC9" w:rsidP="00A01CBB">
            <w:pPr>
              <w:pStyle w:val="TAC"/>
              <w:rPr>
                <w:rFonts w:eastAsia="Yu Mincho" w:cs="Arial"/>
                <w:szCs w:val="18"/>
              </w:rPr>
            </w:pPr>
            <w:r w:rsidRPr="009171D1">
              <w:rPr>
                <w:rFonts w:eastAsia="Yu Mincho" w:cs="Arial"/>
                <w:szCs w:val="18"/>
              </w:rPr>
              <w:t>n41</w:t>
            </w:r>
          </w:p>
        </w:tc>
        <w:tc>
          <w:tcPr>
            <w:tcW w:w="382" w:type="pct"/>
            <w:vMerge w:val="restart"/>
            <w:vAlign w:val="center"/>
            <w:hideMark/>
          </w:tcPr>
          <w:p w14:paraId="1BDCC9BF"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00345F96"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74439DA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034D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6B2EE3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968834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981EEFA" w14:textId="77777777" w:rsidR="00032EC9" w:rsidRPr="009171D1" w:rsidRDefault="00032EC9" w:rsidP="00A01CBB">
            <w:pPr>
              <w:pStyle w:val="TAC"/>
              <w:rPr>
                <w:rFonts w:cs="Arial"/>
                <w:szCs w:val="18"/>
              </w:rPr>
            </w:pPr>
            <w:r w:rsidRPr="009171D1">
              <w:t>509202</w:t>
            </w:r>
          </w:p>
        </w:tc>
        <w:tc>
          <w:tcPr>
            <w:tcW w:w="394" w:type="pct"/>
            <w:vAlign w:val="center"/>
          </w:tcPr>
          <w:p w14:paraId="78B9A3AA" w14:textId="77777777" w:rsidR="00032EC9" w:rsidRPr="009171D1" w:rsidRDefault="00032EC9" w:rsidP="00A01CBB">
            <w:pPr>
              <w:pStyle w:val="TAC"/>
              <w:rPr>
                <w:rFonts w:cs="Arial"/>
                <w:szCs w:val="18"/>
              </w:rPr>
            </w:pPr>
            <w:r w:rsidRPr="009171D1">
              <w:t>2546.01</w:t>
            </w:r>
          </w:p>
        </w:tc>
        <w:tc>
          <w:tcPr>
            <w:tcW w:w="439" w:type="pct"/>
            <w:vAlign w:val="center"/>
          </w:tcPr>
          <w:p w14:paraId="04C8AF77" w14:textId="77777777" w:rsidR="00032EC9" w:rsidRPr="009171D1" w:rsidRDefault="00032EC9" w:rsidP="00A01CBB">
            <w:pPr>
              <w:pStyle w:val="TAC"/>
              <w:rPr>
                <w:rFonts w:cs="Arial"/>
                <w:szCs w:val="18"/>
              </w:rPr>
            </w:pPr>
            <w:r w:rsidRPr="009171D1">
              <w:t>509202</w:t>
            </w:r>
          </w:p>
        </w:tc>
        <w:tc>
          <w:tcPr>
            <w:tcW w:w="394" w:type="pct"/>
            <w:vAlign w:val="center"/>
          </w:tcPr>
          <w:p w14:paraId="220021B4" w14:textId="77777777" w:rsidR="00032EC9" w:rsidRPr="009171D1" w:rsidRDefault="00032EC9" w:rsidP="00A01CBB">
            <w:pPr>
              <w:pStyle w:val="TAC"/>
              <w:rPr>
                <w:rFonts w:cs="Arial"/>
                <w:szCs w:val="18"/>
              </w:rPr>
            </w:pPr>
            <w:r w:rsidRPr="009171D1">
              <w:t>2546.01</w:t>
            </w:r>
          </w:p>
        </w:tc>
        <w:tc>
          <w:tcPr>
            <w:tcW w:w="494" w:type="pct"/>
            <w:vMerge w:val="restart"/>
            <w:vAlign w:val="center"/>
          </w:tcPr>
          <w:p w14:paraId="7A19B614"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476B063D" w14:textId="77777777" w:rsidR="00032EC9" w:rsidRPr="009171D1" w:rsidRDefault="00032EC9" w:rsidP="00F545C9">
            <w:pPr>
              <w:pStyle w:val="TAC"/>
              <w:rPr>
                <w:rFonts w:cs="Arial"/>
                <w:szCs w:val="18"/>
              </w:rPr>
            </w:pPr>
            <w:r w:rsidRPr="009171D1">
              <w:rPr>
                <w:szCs w:val="18"/>
              </w:rPr>
              <w:t>273@0</w:t>
            </w:r>
          </w:p>
        </w:tc>
      </w:tr>
      <w:tr w:rsidR="00032EC9" w:rsidRPr="009171D1" w14:paraId="313EE378" w14:textId="77777777" w:rsidTr="00A01CBB">
        <w:trPr>
          <w:trHeight w:val="86"/>
        </w:trPr>
        <w:tc>
          <w:tcPr>
            <w:tcW w:w="303" w:type="pct"/>
            <w:vMerge/>
            <w:vAlign w:val="center"/>
          </w:tcPr>
          <w:p w14:paraId="48F6EDDC" w14:textId="77777777" w:rsidR="00032EC9" w:rsidRPr="009171D1" w:rsidRDefault="00032EC9" w:rsidP="00A01CBB">
            <w:pPr>
              <w:pStyle w:val="TAC"/>
              <w:rPr>
                <w:rFonts w:eastAsia="Yu Mincho" w:cs="Arial"/>
                <w:szCs w:val="18"/>
              </w:rPr>
            </w:pPr>
          </w:p>
        </w:tc>
        <w:tc>
          <w:tcPr>
            <w:tcW w:w="382" w:type="pct"/>
            <w:vMerge/>
            <w:vAlign w:val="center"/>
          </w:tcPr>
          <w:p w14:paraId="440FD9FA" w14:textId="77777777" w:rsidR="00032EC9" w:rsidRPr="009171D1" w:rsidRDefault="00032EC9" w:rsidP="00A01CBB">
            <w:pPr>
              <w:pStyle w:val="TAC"/>
              <w:rPr>
                <w:rFonts w:eastAsia="Yu Mincho" w:cs="Arial"/>
                <w:szCs w:val="18"/>
              </w:rPr>
            </w:pPr>
          </w:p>
        </w:tc>
        <w:tc>
          <w:tcPr>
            <w:tcW w:w="299" w:type="pct"/>
            <w:vMerge/>
            <w:vAlign w:val="center"/>
          </w:tcPr>
          <w:p w14:paraId="2F2A297B" w14:textId="77777777" w:rsidR="00032EC9" w:rsidRPr="009171D1" w:rsidRDefault="00032EC9" w:rsidP="00A01CBB">
            <w:pPr>
              <w:pStyle w:val="TAC"/>
              <w:rPr>
                <w:rFonts w:cs="Arial"/>
                <w:szCs w:val="18"/>
                <w:lang w:eastAsia="zh-CN"/>
              </w:rPr>
            </w:pPr>
          </w:p>
        </w:tc>
        <w:tc>
          <w:tcPr>
            <w:tcW w:w="464" w:type="pct"/>
            <w:vMerge/>
            <w:vAlign w:val="center"/>
          </w:tcPr>
          <w:p w14:paraId="7F862F7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A8EF47D" w14:textId="77777777" w:rsidR="00032EC9" w:rsidRPr="009171D1" w:rsidRDefault="00032EC9" w:rsidP="00A01CBB">
            <w:pPr>
              <w:pStyle w:val="TAC"/>
              <w:rPr>
                <w:rFonts w:cs="Arial"/>
                <w:szCs w:val="18"/>
              </w:rPr>
            </w:pPr>
            <w:r w:rsidRPr="009171D1">
              <w:t>518598</w:t>
            </w:r>
          </w:p>
        </w:tc>
        <w:tc>
          <w:tcPr>
            <w:tcW w:w="394" w:type="pct"/>
            <w:vAlign w:val="center"/>
          </w:tcPr>
          <w:p w14:paraId="694642B0" w14:textId="77777777" w:rsidR="00032EC9" w:rsidRPr="009171D1" w:rsidRDefault="00032EC9" w:rsidP="00A01CBB">
            <w:pPr>
              <w:pStyle w:val="TAC"/>
              <w:rPr>
                <w:rFonts w:cs="Arial"/>
                <w:szCs w:val="18"/>
              </w:rPr>
            </w:pPr>
            <w:r w:rsidRPr="009171D1">
              <w:t>2592.99</w:t>
            </w:r>
          </w:p>
        </w:tc>
        <w:tc>
          <w:tcPr>
            <w:tcW w:w="439" w:type="pct"/>
            <w:vAlign w:val="center"/>
          </w:tcPr>
          <w:p w14:paraId="47794DA0" w14:textId="77777777" w:rsidR="00032EC9" w:rsidRPr="009171D1" w:rsidRDefault="00032EC9" w:rsidP="00A01CBB">
            <w:pPr>
              <w:pStyle w:val="TAC"/>
              <w:rPr>
                <w:rFonts w:cs="Arial"/>
                <w:szCs w:val="18"/>
              </w:rPr>
            </w:pPr>
            <w:r w:rsidRPr="009171D1">
              <w:t>518598</w:t>
            </w:r>
          </w:p>
        </w:tc>
        <w:tc>
          <w:tcPr>
            <w:tcW w:w="394" w:type="pct"/>
            <w:vAlign w:val="center"/>
          </w:tcPr>
          <w:p w14:paraId="13A3DE5A" w14:textId="77777777" w:rsidR="00032EC9" w:rsidRPr="009171D1" w:rsidRDefault="00032EC9" w:rsidP="00A01CBB">
            <w:pPr>
              <w:pStyle w:val="TAC"/>
              <w:rPr>
                <w:rFonts w:cs="Arial"/>
                <w:szCs w:val="18"/>
              </w:rPr>
            </w:pPr>
            <w:r w:rsidRPr="009171D1">
              <w:t>2592.99</w:t>
            </w:r>
          </w:p>
        </w:tc>
        <w:tc>
          <w:tcPr>
            <w:tcW w:w="494" w:type="pct"/>
            <w:vMerge/>
            <w:vAlign w:val="center"/>
          </w:tcPr>
          <w:p w14:paraId="1095D367" w14:textId="77777777" w:rsidR="00032EC9" w:rsidRPr="009171D1" w:rsidRDefault="00032EC9" w:rsidP="00A01CBB">
            <w:pPr>
              <w:pStyle w:val="TAC"/>
              <w:rPr>
                <w:rFonts w:eastAsia="Yu Mincho" w:cs="Arial"/>
                <w:szCs w:val="18"/>
              </w:rPr>
            </w:pPr>
          </w:p>
        </w:tc>
        <w:tc>
          <w:tcPr>
            <w:tcW w:w="582" w:type="pct"/>
            <w:vMerge/>
            <w:vAlign w:val="center"/>
          </w:tcPr>
          <w:p w14:paraId="5EDBCC71" w14:textId="77777777" w:rsidR="00032EC9" w:rsidRPr="009171D1" w:rsidRDefault="00032EC9" w:rsidP="00A01CBB">
            <w:pPr>
              <w:pStyle w:val="TAC"/>
              <w:rPr>
                <w:rFonts w:eastAsia="Yu Mincho" w:cs="Arial"/>
                <w:szCs w:val="18"/>
              </w:rPr>
            </w:pPr>
          </w:p>
        </w:tc>
      </w:tr>
      <w:tr w:rsidR="00032EC9" w:rsidRPr="009171D1" w14:paraId="70C49C81" w14:textId="77777777" w:rsidTr="00A01CBB">
        <w:trPr>
          <w:trHeight w:val="86"/>
        </w:trPr>
        <w:tc>
          <w:tcPr>
            <w:tcW w:w="303" w:type="pct"/>
            <w:vMerge/>
            <w:vAlign w:val="center"/>
          </w:tcPr>
          <w:p w14:paraId="54A932F5" w14:textId="77777777" w:rsidR="00032EC9" w:rsidRPr="009171D1" w:rsidRDefault="00032EC9" w:rsidP="00A01CBB">
            <w:pPr>
              <w:pStyle w:val="TAC"/>
              <w:rPr>
                <w:rFonts w:eastAsia="Yu Mincho" w:cs="Arial"/>
                <w:szCs w:val="18"/>
              </w:rPr>
            </w:pPr>
          </w:p>
        </w:tc>
        <w:tc>
          <w:tcPr>
            <w:tcW w:w="382" w:type="pct"/>
            <w:vMerge/>
            <w:vAlign w:val="center"/>
          </w:tcPr>
          <w:p w14:paraId="7A14BBF7" w14:textId="77777777" w:rsidR="00032EC9" w:rsidRPr="009171D1" w:rsidRDefault="00032EC9" w:rsidP="00A01CBB">
            <w:pPr>
              <w:pStyle w:val="TAC"/>
              <w:rPr>
                <w:rFonts w:eastAsia="Yu Mincho" w:cs="Arial"/>
                <w:szCs w:val="18"/>
              </w:rPr>
            </w:pPr>
          </w:p>
        </w:tc>
        <w:tc>
          <w:tcPr>
            <w:tcW w:w="299" w:type="pct"/>
            <w:vMerge/>
            <w:vAlign w:val="center"/>
          </w:tcPr>
          <w:p w14:paraId="087BE034" w14:textId="77777777" w:rsidR="00032EC9" w:rsidRPr="009171D1" w:rsidRDefault="00032EC9" w:rsidP="00A01CBB">
            <w:pPr>
              <w:pStyle w:val="TAC"/>
              <w:rPr>
                <w:rFonts w:cs="Arial"/>
                <w:szCs w:val="18"/>
                <w:lang w:eastAsia="zh-CN"/>
              </w:rPr>
            </w:pPr>
          </w:p>
        </w:tc>
        <w:tc>
          <w:tcPr>
            <w:tcW w:w="464" w:type="pct"/>
            <w:vMerge/>
            <w:vAlign w:val="center"/>
          </w:tcPr>
          <w:p w14:paraId="1354ECE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3DDCAC6" w14:textId="77777777" w:rsidR="00032EC9" w:rsidRPr="009171D1" w:rsidRDefault="00032EC9" w:rsidP="00A01CBB">
            <w:pPr>
              <w:pStyle w:val="TAC"/>
              <w:rPr>
                <w:rFonts w:cs="Arial"/>
                <w:szCs w:val="18"/>
              </w:rPr>
            </w:pPr>
            <w:r w:rsidRPr="009171D1">
              <w:t>528000</w:t>
            </w:r>
          </w:p>
        </w:tc>
        <w:tc>
          <w:tcPr>
            <w:tcW w:w="394" w:type="pct"/>
            <w:vAlign w:val="center"/>
          </w:tcPr>
          <w:p w14:paraId="5EB8E12C" w14:textId="77777777" w:rsidR="00032EC9" w:rsidRPr="009171D1" w:rsidRDefault="00032EC9" w:rsidP="00A01CBB">
            <w:pPr>
              <w:pStyle w:val="TAC"/>
              <w:rPr>
                <w:rFonts w:cs="Arial"/>
                <w:szCs w:val="18"/>
              </w:rPr>
            </w:pPr>
            <w:r w:rsidRPr="009171D1">
              <w:t>2640</w:t>
            </w:r>
          </w:p>
        </w:tc>
        <w:tc>
          <w:tcPr>
            <w:tcW w:w="439" w:type="pct"/>
            <w:vAlign w:val="center"/>
          </w:tcPr>
          <w:p w14:paraId="75A34D9E" w14:textId="77777777" w:rsidR="00032EC9" w:rsidRPr="009171D1" w:rsidRDefault="00032EC9" w:rsidP="00A01CBB">
            <w:pPr>
              <w:pStyle w:val="TAC"/>
              <w:rPr>
                <w:rFonts w:cs="Arial"/>
                <w:szCs w:val="18"/>
              </w:rPr>
            </w:pPr>
            <w:r w:rsidRPr="009171D1">
              <w:t>528000</w:t>
            </w:r>
          </w:p>
        </w:tc>
        <w:tc>
          <w:tcPr>
            <w:tcW w:w="394" w:type="pct"/>
            <w:vAlign w:val="center"/>
          </w:tcPr>
          <w:p w14:paraId="14E5912D" w14:textId="77777777" w:rsidR="00032EC9" w:rsidRPr="009171D1" w:rsidRDefault="00032EC9" w:rsidP="00A01CBB">
            <w:pPr>
              <w:pStyle w:val="TAC"/>
              <w:rPr>
                <w:rFonts w:cs="Arial"/>
                <w:szCs w:val="18"/>
              </w:rPr>
            </w:pPr>
            <w:r w:rsidRPr="009171D1">
              <w:t>2640</w:t>
            </w:r>
          </w:p>
        </w:tc>
        <w:tc>
          <w:tcPr>
            <w:tcW w:w="494" w:type="pct"/>
            <w:vMerge/>
            <w:vAlign w:val="center"/>
          </w:tcPr>
          <w:p w14:paraId="45FF18AE" w14:textId="77777777" w:rsidR="00032EC9" w:rsidRPr="009171D1" w:rsidRDefault="00032EC9" w:rsidP="00A01CBB">
            <w:pPr>
              <w:pStyle w:val="TAC"/>
              <w:rPr>
                <w:rFonts w:eastAsia="Yu Mincho" w:cs="Arial"/>
                <w:szCs w:val="18"/>
              </w:rPr>
            </w:pPr>
          </w:p>
        </w:tc>
        <w:tc>
          <w:tcPr>
            <w:tcW w:w="582" w:type="pct"/>
            <w:vMerge/>
            <w:vAlign w:val="center"/>
          </w:tcPr>
          <w:p w14:paraId="6662A0ED" w14:textId="77777777" w:rsidR="00032EC9" w:rsidRPr="009171D1" w:rsidRDefault="00032EC9" w:rsidP="00A01CBB">
            <w:pPr>
              <w:pStyle w:val="TAC"/>
              <w:rPr>
                <w:rFonts w:eastAsia="Yu Mincho" w:cs="Arial"/>
                <w:szCs w:val="18"/>
              </w:rPr>
            </w:pPr>
          </w:p>
        </w:tc>
      </w:tr>
      <w:tr w:rsidR="00032EC9" w:rsidRPr="009171D1" w14:paraId="304E17C6" w14:textId="77777777" w:rsidTr="00A01CBB">
        <w:trPr>
          <w:trHeight w:val="86"/>
        </w:trPr>
        <w:tc>
          <w:tcPr>
            <w:tcW w:w="303" w:type="pct"/>
            <w:vMerge w:val="restart"/>
            <w:vAlign w:val="center"/>
            <w:hideMark/>
          </w:tcPr>
          <w:p w14:paraId="41B4FD1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n48</w:t>
            </w:r>
          </w:p>
        </w:tc>
        <w:tc>
          <w:tcPr>
            <w:tcW w:w="382" w:type="pct"/>
            <w:vMerge w:val="restart"/>
            <w:vAlign w:val="center"/>
            <w:hideMark/>
          </w:tcPr>
          <w:p w14:paraId="575E61D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20</w:t>
            </w:r>
          </w:p>
        </w:tc>
        <w:tc>
          <w:tcPr>
            <w:tcW w:w="299" w:type="pct"/>
            <w:vMerge w:val="restart"/>
            <w:vAlign w:val="center"/>
          </w:tcPr>
          <w:p w14:paraId="5ADCC3C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624EC1F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2740E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95A427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6B3B0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6884D30" w14:textId="77777777" w:rsidR="00032EC9" w:rsidRPr="009171D1" w:rsidRDefault="00032EC9" w:rsidP="00A01CBB">
            <w:pPr>
              <w:pStyle w:val="TAC"/>
              <w:rPr>
                <w:rFonts w:cs="Arial"/>
                <w:szCs w:val="18"/>
              </w:rPr>
            </w:pPr>
            <w:r w:rsidRPr="009171D1">
              <w:rPr>
                <w:rFonts w:cs="Arial"/>
                <w:szCs w:val="18"/>
              </w:rPr>
              <w:t>637334</w:t>
            </w:r>
          </w:p>
        </w:tc>
        <w:tc>
          <w:tcPr>
            <w:tcW w:w="394" w:type="pct"/>
            <w:vAlign w:val="center"/>
          </w:tcPr>
          <w:p w14:paraId="760606F9" w14:textId="77777777" w:rsidR="00032EC9" w:rsidRPr="009171D1" w:rsidRDefault="00032EC9" w:rsidP="00A01CBB">
            <w:pPr>
              <w:pStyle w:val="TAC"/>
              <w:rPr>
                <w:rFonts w:cs="Arial"/>
                <w:szCs w:val="18"/>
              </w:rPr>
            </w:pPr>
            <w:r w:rsidRPr="009171D1">
              <w:rPr>
                <w:rFonts w:cs="Arial"/>
                <w:szCs w:val="18"/>
              </w:rPr>
              <w:t>3560.01</w:t>
            </w:r>
          </w:p>
        </w:tc>
        <w:tc>
          <w:tcPr>
            <w:tcW w:w="439" w:type="pct"/>
            <w:vAlign w:val="center"/>
          </w:tcPr>
          <w:p w14:paraId="604664CF" w14:textId="77777777" w:rsidR="00032EC9" w:rsidRPr="009171D1" w:rsidRDefault="00032EC9" w:rsidP="00A01CBB">
            <w:pPr>
              <w:pStyle w:val="TAC"/>
              <w:rPr>
                <w:rFonts w:cs="Arial"/>
                <w:szCs w:val="18"/>
              </w:rPr>
            </w:pPr>
            <w:r w:rsidRPr="009171D1">
              <w:rPr>
                <w:rFonts w:cs="Arial"/>
                <w:szCs w:val="18"/>
              </w:rPr>
              <w:t>637334</w:t>
            </w:r>
          </w:p>
        </w:tc>
        <w:tc>
          <w:tcPr>
            <w:tcW w:w="394" w:type="pct"/>
            <w:vAlign w:val="center"/>
          </w:tcPr>
          <w:p w14:paraId="079637D6" w14:textId="77777777" w:rsidR="00032EC9" w:rsidRPr="009171D1" w:rsidRDefault="00032EC9" w:rsidP="00A01CBB">
            <w:pPr>
              <w:pStyle w:val="TAC"/>
              <w:rPr>
                <w:rFonts w:cs="Arial"/>
                <w:szCs w:val="18"/>
              </w:rPr>
            </w:pPr>
            <w:r w:rsidRPr="009171D1">
              <w:rPr>
                <w:rFonts w:cs="Arial"/>
                <w:szCs w:val="18"/>
              </w:rPr>
              <w:t>3560.01</w:t>
            </w:r>
          </w:p>
        </w:tc>
        <w:tc>
          <w:tcPr>
            <w:tcW w:w="494" w:type="pct"/>
            <w:vMerge w:val="restart"/>
            <w:vAlign w:val="center"/>
          </w:tcPr>
          <w:p w14:paraId="28E8D00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100@0</w:t>
            </w:r>
          </w:p>
        </w:tc>
        <w:tc>
          <w:tcPr>
            <w:tcW w:w="582" w:type="pct"/>
            <w:vMerge w:val="restart"/>
            <w:vAlign w:val="center"/>
          </w:tcPr>
          <w:p w14:paraId="06817AB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52DB13A1" w14:textId="77777777" w:rsidTr="00A01CBB">
        <w:trPr>
          <w:trHeight w:val="86"/>
        </w:trPr>
        <w:tc>
          <w:tcPr>
            <w:tcW w:w="303" w:type="pct"/>
            <w:vMerge/>
            <w:vAlign w:val="center"/>
          </w:tcPr>
          <w:p w14:paraId="3EF2D77A"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C76F87B" w14:textId="77777777" w:rsidR="00032EC9" w:rsidRPr="009171D1" w:rsidRDefault="00032EC9" w:rsidP="00A01CBB">
            <w:pPr>
              <w:pStyle w:val="TAC"/>
              <w:rPr>
                <w:rFonts w:cs="Arial"/>
                <w:szCs w:val="18"/>
              </w:rPr>
            </w:pPr>
            <w:r w:rsidRPr="009171D1">
              <w:rPr>
                <w:rFonts w:cs="Arial"/>
                <w:szCs w:val="18"/>
              </w:rPr>
              <w:t>641666</w:t>
            </w:r>
          </w:p>
        </w:tc>
        <w:tc>
          <w:tcPr>
            <w:tcW w:w="394" w:type="pct"/>
            <w:vAlign w:val="center"/>
          </w:tcPr>
          <w:p w14:paraId="0B2765D9" w14:textId="77777777" w:rsidR="00032EC9" w:rsidRPr="009171D1" w:rsidRDefault="00032EC9" w:rsidP="00A01CBB">
            <w:pPr>
              <w:pStyle w:val="TAC"/>
              <w:rPr>
                <w:rFonts w:cs="Arial"/>
                <w:szCs w:val="18"/>
              </w:rPr>
            </w:pPr>
            <w:r w:rsidRPr="009171D1">
              <w:rPr>
                <w:rFonts w:cs="Arial"/>
                <w:szCs w:val="18"/>
              </w:rPr>
              <w:t>3624.99</w:t>
            </w:r>
          </w:p>
        </w:tc>
        <w:tc>
          <w:tcPr>
            <w:tcW w:w="439" w:type="pct"/>
            <w:vAlign w:val="center"/>
          </w:tcPr>
          <w:p w14:paraId="017ADD2C" w14:textId="77777777" w:rsidR="00032EC9" w:rsidRPr="009171D1" w:rsidRDefault="00032EC9" w:rsidP="00A01CBB">
            <w:pPr>
              <w:pStyle w:val="TAC"/>
              <w:rPr>
                <w:rFonts w:cs="Arial"/>
                <w:szCs w:val="18"/>
              </w:rPr>
            </w:pPr>
            <w:r w:rsidRPr="009171D1">
              <w:rPr>
                <w:rFonts w:cs="Arial"/>
                <w:szCs w:val="18"/>
              </w:rPr>
              <w:t>641666</w:t>
            </w:r>
          </w:p>
        </w:tc>
        <w:tc>
          <w:tcPr>
            <w:tcW w:w="394" w:type="pct"/>
            <w:vAlign w:val="center"/>
          </w:tcPr>
          <w:p w14:paraId="6183A252" w14:textId="77777777" w:rsidR="00032EC9" w:rsidRPr="009171D1" w:rsidRDefault="00032EC9" w:rsidP="00A01CBB">
            <w:pPr>
              <w:pStyle w:val="TAC"/>
              <w:rPr>
                <w:rFonts w:cs="Arial"/>
                <w:szCs w:val="18"/>
              </w:rPr>
            </w:pPr>
            <w:r w:rsidRPr="009171D1">
              <w:rPr>
                <w:rFonts w:cs="Arial"/>
                <w:szCs w:val="18"/>
              </w:rPr>
              <w:t>3624.99</w:t>
            </w:r>
          </w:p>
        </w:tc>
        <w:tc>
          <w:tcPr>
            <w:tcW w:w="494" w:type="pct"/>
            <w:vMerge/>
            <w:vAlign w:val="center"/>
          </w:tcPr>
          <w:p w14:paraId="11F70C9E"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6E3D31FE" w14:textId="77777777" w:rsidTr="00A01CBB">
        <w:trPr>
          <w:trHeight w:val="86"/>
        </w:trPr>
        <w:tc>
          <w:tcPr>
            <w:tcW w:w="303" w:type="pct"/>
            <w:vMerge/>
            <w:vAlign w:val="center"/>
          </w:tcPr>
          <w:p w14:paraId="398CE992"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8842AA5" w14:textId="77777777" w:rsidR="00032EC9" w:rsidRPr="009171D1" w:rsidRDefault="00032EC9" w:rsidP="00A01CBB">
            <w:pPr>
              <w:pStyle w:val="TAC"/>
              <w:rPr>
                <w:rFonts w:cs="Arial"/>
                <w:szCs w:val="18"/>
              </w:rPr>
            </w:pPr>
            <w:r w:rsidRPr="009171D1">
              <w:rPr>
                <w:rFonts w:cs="Arial"/>
                <w:szCs w:val="18"/>
              </w:rPr>
              <w:t>646000</w:t>
            </w:r>
          </w:p>
        </w:tc>
        <w:tc>
          <w:tcPr>
            <w:tcW w:w="394" w:type="pct"/>
            <w:vAlign w:val="center"/>
          </w:tcPr>
          <w:p w14:paraId="7164BA34" w14:textId="77777777" w:rsidR="00032EC9" w:rsidRPr="009171D1" w:rsidRDefault="00032EC9" w:rsidP="00A01CBB">
            <w:pPr>
              <w:pStyle w:val="TAC"/>
              <w:rPr>
                <w:rFonts w:cs="Arial"/>
                <w:szCs w:val="18"/>
              </w:rPr>
            </w:pPr>
            <w:r w:rsidRPr="009171D1">
              <w:rPr>
                <w:rFonts w:cs="Arial"/>
                <w:szCs w:val="18"/>
              </w:rPr>
              <w:t>3690</w:t>
            </w:r>
          </w:p>
        </w:tc>
        <w:tc>
          <w:tcPr>
            <w:tcW w:w="439" w:type="pct"/>
            <w:vAlign w:val="center"/>
          </w:tcPr>
          <w:p w14:paraId="40485AEC" w14:textId="77777777" w:rsidR="00032EC9" w:rsidRPr="009171D1" w:rsidRDefault="00032EC9" w:rsidP="00A01CBB">
            <w:pPr>
              <w:pStyle w:val="TAC"/>
              <w:rPr>
                <w:rFonts w:cs="Arial"/>
                <w:szCs w:val="18"/>
              </w:rPr>
            </w:pPr>
            <w:r w:rsidRPr="009171D1">
              <w:rPr>
                <w:rFonts w:cs="Arial"/>
                <w:szCs w:val="18"/>
              </w:rPr>
              <w:t>646000</w:t>
            </w:r>
          </w:p>
        </w:tc>
        <w:tc>
          <w:tcPr>
            <w:tcW w:w="394" w:type="pct"/>
            <w:vAlign w:val="center"/>
          </w:tcPr>
          <w:p w14:paraId="32D4D74B" w14:textId="77777777" w:rsidR="00032EC9" w:rsidRPr="009171D1" w:rsidRDefault="00032EC9" w:rsidP="00A01CBB">
            <w:pPr>
              <w:pStyle w:val="TAC"/>
              <w:rPr>
                <w:rFonts w:cs="Arial"/>
                <w:szCs w:val="18"/>
              </w:rPr>
            </w:pPr>
            <w:r w:rsidRPr="009171D1">
              <w:rPr>
                <w:rFonts w:cs="Arial"/>
                <w:szCs w:val="18"/>
              </w:rPr>
              <w:t>3690</w:t>
            </w:r>
          </w:p>
        </w:tc>
        <w:tc>
          <w:tcPr>
            <w:tcW w:w="494" w:type="pct"/>
            <w:vMerge/>
            <w:vAlign w:val="center"/>
          </w:tcPr>
          <w:p w14:paraId="2A541DA2"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2A726641" w14:textId="77777777" w:rsidTr="00A01CBB">
        <w:trPr>
          <w:trHeight w:val="86"/>
        </w:trPr>
        <w:tc>
          <w:tcPr>
            <w:tcW w:w="303" w:type="pct"/>
            <w:vMerge w:val="restart"/>
            <w:vAlign w:val="center"/>
            <w:hideMark/>
          </w:tcPr>
          <w:p w14:paraId="3CB3DEAD" w14:textId="77777777" w:rsidR="00032EC9" w:rsidRPr="009171D1" w:rsidRDefault="00032EC9" w:rsidP="00A01CBB">
            <w:pPr>
              <w:pStyle w:val="TAC"/>
              <w:rPr>
                <w:rFonts w:cs="Arial"/>
                <w:szCs w:val="18"/>
                <w:lang w:eastAsia="zh-CN"/>
              </w:rPr>
            </w:pPr>
            <w:r w:rsidRPr="009171D1">
              <w:rPr>
                <w:rFonts w:cs="Arial"/>
                <w:szCs w:val="18"/>
                <w:lang w:eastAsia="zh-CN"/>
              </w:rPr>
              <w:t>n50</w:t>
            </w:r>
          </w:p>
        </w:tc>
        <w:tc>
          <w:tcPr>
            <w:tcW w:w="382" w:type="pct"/>
            <w:vMerge w:val="restart"/>
            <w:vAlign w:val="center"/>
            <w:hideMark/>
          </w:tcPr>
          <w:p w14:paraId="5B7260F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299" w:type="pct"/>
            <w:vMerge w:val="restart"/>
            <w:vAlign w:val="center"/>
          </w:tcPr>
          <w:p w14:paraId="4E0001C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71514C1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6E1FB6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6769CD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F6B0E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9198D56" w14:textId="77777777" w:rsidR="00032EC9" w:rsidRPr="009171D1" w:rsidRDefault="00032EC9" w:rsidP="00A01CBB">
            <w:pPr>
              <w:pStyle w:val="TAC"/>
              <w:rPr>
                <w:rFonts w:cs="Arial"/>
                <w:szCs w:val="18"/>
              </w:rPr>
            </w:pPr>
            <w:r w:rsidRPr="009171D1">
              <w:rPr>
                <w:rFonts w:cs="Arial"/>
                <w:szCs w:val="18"/>
              </w:rPr>
              <w:t>288400</w:t>
            </w:r>
          </w:p>
        </w:tc>
        <w:tc>
          <w:tcPr>
            <w:tcW w:w="394" w:type="pct"/>
            <w:vAlign w:val="center"/>
          </w:tcPr>
          <w:p w14:paraId="745007E9" w14:textId="77777777" w:rsidR="00032EC9" w:rsidRPr="009171D1" w:rsidRDefault="00032EC9" w:rsidP="00A01CBB">
            <w:pPr>
              <w:pStyle w:val="TAC"/>
              <w:rPr>
                <w:rFonts w:cs="Arial"/>
                <w:szCs w:val="18"/>
              </w:rPr>
            </w:pPr>
            <w:r w:rsidRPr="009171D1">
              <w:rPr>
                <w:rFonts w:cs="Arial"/>
                <w:szCs w:val="18"/>
              </w:rPr>
              <w:t>1442</w:t>
            </w:r>
          </w:p>
        </w:tc>
        <w:tc>
          <w:tcPr>
            <w:tcW w:w="439" w:type="pct"/>
            <w:vAlign w:val="center"/>
          </w:tcPr>
          <w:p w14:paraId="3D4C7686" w14:textId="77777777" w:rsidR="00032EC9" w:rsidRPr="009171D1" w:rsidRDefault="00032EC9" w:rsidP="00A01CBB">
            <w:pPr>
              <w:pStyle w:val="TAC"/>
              <w:rPr>
                <w:rFonts w:cs="Arial"/>
                <w:szCs w:val="18"/>
              </w:rPr>
            </w:pPr>
            <w:r w:rsidRPr="009171D1">
              <w:rPr>
                <w:rFonts w:cs="Arial"/>
                <w:szCs w:val="18"/>
              </w:rPr>
              <w:t>288400</w:t>
            </w:r>
          </w:p>
        </w:tc>
        <w:tc>
          <w:tcPr>
            <w:tcW w:w="394" w:type="pct"/>
            <w:vAlign w:val="center"/>
          </w:tcPr>
          <w:p w14:paraId="396BB657" w14:textId="77777777" w:rsidR="00032EC9" w:rsidRPr="009171D1" w:rsidRDefault="00032EC9" w:rsidP="00A01CBB">
            <w:pPr>
              <w:pStyle w:val="TAC"/>
              <w:rPr>
                <w:rFonts w:cs="Arial"/>
                <w:szCs w:val="18"/>
              </w:rPr>
            </w:pPr>
            <w:r w:rsidRPr="009171D1">
              <w:rPr>
                <w:rFonts w:cs="Arial"/>
                <w:szCs w:val="18"/>
              </w:rPr>
              <w:t>1442</w:t>
            </w:r>
          </w:p>
        </w:tc>
        <w:tc>
          <w:tcPr>
            <w:tcW w:w="494" w:type="pct"/>
            <w:vMerge w:val="restart"/>
            <w:vAlign w:val="center"/>
          </w:tcPr>
          <w:p w14:paraId="743F0244" w14:textId="77777777" w:rsidR="00032EC9" w:rsidRPr="009171D1" w:rsidRDefault="00032EC9" w:rsidP="00A01CBB">
            <w:pPr>
              <w:pStyle w:val="TAC"/>
              <w:rPr>
                <w:rFonts w:cs="Arial"/>
                <w:szCs w:val="18"/>
                <w:lang w:eastAsia="zh-CN"/>
              </w:rPr>
            </w:pPr>
            <w:r w:rsidRPr="009171D1">
              <w:rPr>
                <w:rFonts w:cs="Arial"/>
                <w:szCs w:val="18"/>
              </w:rPr>
              <w:t>100@0</w:t>
            </w:r>
          </w:p>
        </w:tc>
        <w:tc>
          <w:tcPr>
            <w:tcW w:w="582" w:type="pct"/>
            <w:vMerge w:val="restart"/>
            <w:vAlign w:val="center"/>
          </w:tcPr>
          <w:p w14:paraId="3046E2A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51E546B6" w14:textId="77777777" w:rsidTr="00A01CBB">
        <w:trPr>
          <w:trHeight w:val="86"/>
        </w:trPr>
        <w:tc>
          <w:tcPr>
            <w:tcW w:w="303" w:type="pct"/>
            <w:vMerge/>
            <w:vAlign w:val="center"/>
          </w:tcPr>
          <w:p w14:paraId="01C9A4EF" w14:textId="77777777" w:rsidR="00032EC9" w:rsidRPr="009171D1" w:rsidRDefault="00032EC9" w:rsidP="00A01CBB">
            <w:pPr>
              <w:pStyle w:val="TAC"/>
              <w:rPr>
                <w:rFonts w:cs="Arial"/>
                <w:szCs w:val="18"/>
                <w:lang w:eastAsia="zh-CN"/>
              </w:rPr>
            </w:pPr>
          </w:p>
        </w:tc>
        <w:tc>
          <w:tcPr>
            <w:tcW w:w="382" w:type="pct"/>
            <w:vMerge/>
            <w:vAlign w:val="center"/>
          </w:tcPr>
          <w:p w14:paraId="2FC905B8" w14:textId="77777777" w:rsidR="00032EC9" w:rsidRPr="009171D1" w:rsidRDefault="00032EC9" w:rsidP="00A01CBB">
            <w:pPr>
              <w:pStyle w:val="TAC"/>
              <w:rPr>
                <w:rFonts w:cs="Arial"/>
                <w:szCs w:val="18"/>
                <w:lang w:eastAsia="zh-CN"/>
              </w:rPr>
            </w:pPr>
          </w:p>
        </w:tc>
        <w:tc>
          <w:tcPr>
            <w:tcW w:w="299" w:type="pct"/>
            <w:vMerge/>
            <w:vAlign w:val="center"/>
          </w:tcPr>
          <w:p w14:paraId="4DED33B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2B295DBE" w14:textId="77777777" w:rsidR="00032EC9" w:rsidRPr="009171D1" w:rsidRDefault="00032EC9" w:rsidP="00A01CBB">
            <w:pPr>
              <w:pStyle w:val="TAC"/>
              <w:rPr>
                <w:rFonts w:cs="Arial"/>
                <w:szCs w:val="18"/>
              </w:rPr>
            </w:pPr>
            <w:r w:rsidRPr="009171D1">
              <w:rPr>
                <w:rFonts w:cs="Arial"/>
                <w:szCs w:val="18"/>
              </w:rPr>
              <w:t>294900</w:t>
            </w:r>
          </w:p>
        </w:tc>
        <w:tc>
          <w:tcPr>
            <w:tcW w:w="394" w:type="pct"/>
            <w:vAlign w:val="center"/>
          </w:tcPr>
          <w:p w14:paraId="6CFE17BD" w14:textId="77777777" w:rsidR="00032EC9" w:rsidRPr="009171D1" w:rsidRDefault="00032EC9" w:rsidP="00A01CBB">
            <w:pPr>
              <w:pStyle w:val="TAC"/>
              <w:rPr>
                <w:rFonts w:cs="Arial"/>
                <w:szCs w:val="18"/>
              </w:rPr>
            </w:pPr>
            <w:r w:rsidRPr="009171D1">
              <w:rPr>
                <w:rFonts w:cs="Arial"/>
                <w:szCs w:val="18"/>
              </w:rPr>
              <w:t>1474.5</w:t>
            </w:r>
          </w:p>
        </w:tc>
        <w:tc>
          <w:tcPr>
            <w:tcW w:w="439" w:type="pct"/>
            <w:vAlign w:val="center"/>
          </w:tcPr>
          <w:p w14:paraId="6AE1A611" w14:textId="77777777" w:rsidR="00032EC9" w:rsidRPr="009171D1" w:rsidRDefault="00032EC9" w:rsidP="00A01CBB">
            <w:pPr>
              <w:pStyle w:val="TAC"/>
              <w:rPr>
                <w:rFonts w:cs="Arial"/>
                <w:szCs w:val="18"/>
              </w:rPr>
            </w:pPr>
            <w:r w:rsidRPr="009171D1">
              <w:rPr>
                <w:rFonts w:cs="Arial"/>
                <w:szCs w:val="18"/>
              </w:rPr>
              <w:t>294900</w:t>
            </w:r>
          </w:p>
        </w:tc>
        <w:tc>
          <w:tcPr>
            <w:tcW w:w="394" w:type="pct"/>
            <w:vAlign w:val="center"/>
          </w:tcPr>
          <w:p w14:paraId="6DACD67B" w14:textId="77777777" w:rsidR="00032EC9" w:rsidRPr="009171D1" w:rsidRDefault="00032EC9" w:rsidP="00A01CBB">
            <w:pPr>
              <w:pStyle w:val="TAC"/>
              <w:rPr>
                <w:rFonts w:cs="Arial"/>
                <w:szCs w:val="18"/>
              </w:rPr>
            </w:pPr>
            <w:r w:rsidRPr="009171D1">
              <w:rPr>
                <w:rFonts w:cs="Arial"/>
                <w:szCs w:val="18"/>
              </w:rPr>
              <w:t>1474.5</w:t>
            </w:r>
          </w:p>
        </w:tc>
        <w:tc>
          <w:tcPr>
            <w:tcW w:w="494" w:type="pct"/>
            <w:vMerge/>
            <w:vAlign w:val="center"/>
          </w:tcPr>
          <w:p w14:paraId="1AAD13B6" w14:textId="77777777" w:rsidR="00032EC9" w:rsidRPr="009171D1" w:rsidRDefault="00032EC9" w:rsidP="00A01CBB">
            <w:pPr>
              <w:pStyle w:val="TAC"/>
              <w:rPr>
                <w:rFonts w:cs="Arial"/>
                <w:szCs w:val="18"/>
                <w:lang w:eastAsia="zh-CN"/>
              </w:rPr>
            </w:pPr>
          </w:p>
        </w:tc>
        <w:tc>
          <w:tcPr>
            <w:tcW w:w="582" w:type="pct"/>
            <w:vMerge/>
            <w:vAlign w:val="center"/>
          </w:tcPr>
          <w:p w14:paraId="7CD9FDA9" w14:textId="77777777" w:rsidR="00032EC9" w:rsidRPr="009171D1" w:rsidRDefault="00032EC9" w:rsidP="00A01CBB">
            <w:pPr>
              <w:pStyle w:val="TAC"/>
              <w:rPr>
                <w:rFonts w:cs="Arial"/>
                <w:szCs w:val="18"/>
                <w:lang w:eastAsia="zh-CN"/>
              </w:rPr>
            </w:pPr>
          </w:p>
        </w:tc>
      </w:tr>
      <w:tr w:rsidR="00032EC9" w:rsidRPr="009171D1" w14:paraId="27885C0A" w14:textId="77777777" w:rsidTr="00A01CBB">
        <w:trPr>
          <w:trHeight w:val="86"/>
        </w:trPr>
        <w:tc>
          <w:tcPr>
            <w:tcW w:w="303" w:type="pct"/>
            <w:vMerge/>
            <w:vAlign w:val="center"/>
          </w:tcPr>
          <w:p w14:paraId="63D699F1" w14:textId="77777777" w:rsidR="00032EC9" w:rsidRPr="009171D1" w:rsidRDefault="00032EC9" w:rsidP="00A01CBB">
            <w:pPr>
              <w:pStyle w:val="TAC"/>
              <w:rPr>
                <w:rFonts w:cs="Arial"/>
                <w:szCs w:val="18"/>
                <w:lang w:eastAsia="zh-CN"/>
              </w:rPr>
            </w:pPr>
          </w:p>
        </w:tc>
        <w:tc>
          <w:tcPr>
            <w:tcW w:w="382" w:type="pct"/>
            <w:vMerge/>
            <w:vAlign w:val="center"/>
          </w:tcPr>
          <w:p w14:paraId="3ADCACFC" w14:textId="77777777" w:rsidR="00032EC9" w:rsidRPr="009171D1" w:rsidRDefault="00032EC9" w:rsidP="00A01CBB">
            <w:pPr>
              <w:pStyle w:val="TAC"/>
              <w:rPr>
                <w:rFonts w:cs="Arial"/>
                <w:szCs w:val="18"/>
                <w:lang w:eastAsia="zh-CN"/>
              </w:rPr>
            </w:pPr>
          </w:p>
        </w:tc>
        <w:tc>
          <w:tcPr>
            <w:tcW w:w="299" w:type="pct"/>
            <w:vMerge/>
            <w:vAlign w:val="center"/>
          </w:tcPr>
          <w:p w14:paraId="3EE511BE"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861EDC2" w14:textId="77777777" w:rsidR="00032EC9" w:rsidRPr="009171D1" w:rsidRDefault="00032EC9" w:rsidP="00A01CBB">
            <w:pPr>
              <w:pStyle w:val="TAC"/>
              <w:rPr>
                <w:rFonts w:cs="Arial"/>
                <w:szCs w:val="18"/>
              </w:rPr>
            </w:pPr>
            <w:r w:rsidRPr="009171D1">
              <w:rPr>
                <w:rFonts w:cs="Arial"/>
                <w:szCs w:val="18"/>
              </w:rPr>
              <w:t>301400</w:t>
            </w:r>
          </w:p>
        </w:tc>
        <w:tc>
          <w:tcPr>
            <w:tcW w:w="394" w:type="pct"/>
            <w:vAlign w:val="center"/>
          </w:tcPr>
          <w:p w14:paraId="4FEAEB17" w14:textId="77777777" w:rsidR="00032EC9" w:rsidRPr="009171D1" w:rsidRDefault="00032EC9" w:rsidP="00A01CBB">
            <w:pPr>
              <w:pStyle w:val="TAC"/>
              <w:rPr>
                <w:rFonts w:cs="Arial"/>
                <w:szCs w:val="18"/>
              </w:rPr>
            </w:pPr>
            <w:r w:rsidRPr="009171D1">
              <w:rPr>
                <w:rFonts w:cs="Arial"/>
                <w:szCs w:val="18"/>
              </w:rPr>
              <w:t>1507</w:t>
            </w:r>
          </w:p>
        </w:tc>
        <w:tc>
          <w:tcPr>
            <w:tcW w:w="439" w:type="pct"/>
            <w:vAlign w:val="center"/>
          </w:tcPr>
          <w:p w14:paraId="0249B35E" w14:textId="77777777" w:rsidR="00032EC9" w:rsidRPr="009171D1" w:rsidRDefault="00032EC9" w:rsidP="00A01CBB">
            <w:pPr>
              <w:pStyle w:val="TAC"/>
              <w:rPr>
                <w:rFonts w:cs="Arial"/>
                <w:szCs w:val="18"/>
              </w:rPr>
            </w:pPr>
            <w:r w:rsidRPr="009171D1">
              <w:rPr>
                <w:rFonts w:cs="Arial"/>
                <w:szCs w:val="18"/>
              </w:rPr>
              <w:t>301400</w:t>
            </w:r>
          </w:p>
        </w:tc>
        <w:tc>
          <w:tcPr>
            <w:tcW w:w="394" w:type="pct"/>
            <w:vAlign w:val="center"/>
          </w:tcPr>
          <w:p w14:paraId="6072C0BD" w14:textId="77777777" w:rsidR="00032EC9" w:rsidRPr="009171D1" w:rsidRDefault="00032EC9" w:rsidP="00A01CBB">
            <w:pPr>
              <w:pStyle w:val="TAC"/>
              <w:rPr>
                <w:rFonts w:cs="Arial"/>
                <w:szCs w:val="18"/>
              </w:rPr>
            </w:pPr>
            <w:r w:rsidRPr="009171D1">
              <w:rPr>
                <w:rFonts w:cs="Arial"/>
                <w:szCs w:val="18"/>
              </w:rPr>
              <w:t>1507</w:t>
            </w:r>
          </w:p>
        </w:tc>
        <w:tc>
          <w:tcPr>
            <w:tcW w:w="494" w:type="pct"/>
            <w:vMerge/>
            <w:vAlign w:val="center"/>
          </w:tcPr>
          <w:p w14:paraId="2D58F738" w14:textId="77777777" w:rsidR="00032EC9" w:rsidRPr="009171D1" w:rsidRDefault="00032EC9" w:rsidP="00A01CBB">
            <w:pPr>
              <w:pStyle w:val="TAC"/>
              <w:rPr>
                <w:rFonts w:cs="Arial"/>
                <w:szCs w:val="18"/>
                <w:lang w:eastAsia="zh-CN"/>
              </w:rPr>
            </w:pPr>
          </w:p>
        </w:tc>
        <w:tc>
          <w:tcPr>
            <w:tcW w:w="582" w:type="pct"/>
            <w:vMerge/>
            <w:vAlign w:val="center"/>
          </w:tcPr>
          <w:p w14:paraId="4910E0AE" w14:textId="77777777" w:rsidR="00032EC9" w:rsidRPr="009171D1" w:rsidRDefault="00032EC9" w:rsidP="00A01CBB">
            <w:pPr>
              <w:pStyle w:val="TAC"/>
              <w:rPr>
                <w:rFonts w:cs="Arial"/>
                <w:szCs w:val="18"/>
                <w:lang w:eastAsia="zh-CN"/>
              </w:rPr>
            </w:pPr>
          </w:p>
        </w:tc>
      </w:tr>
      <w:tr w:rsidR="00032EC9" w:rsidRPr="009171D1" w14:paraId="1C5B5E1E" w14:textId="77777777" w:rsidTr="00A01CBB">
        <w:trPr>
          <w:trHeight w:val="86"/>
        </w:trPr>
        <w:tc>
          <w:tcPr>
            <w:tcW w:w="303" w:type="pct"/>
            <w:vMerge w:val="restart"/>
            <w:vAlign w:val="center"/>
            <w:hideMark/>
          </w:tcPr>
          <w:p w14:paraId="353FA388" w14:textId="77777777" w:rsidR="00032EC9" w:rsidRPr="009171D1" w:rsidRDefault="00032EC9" w:rsidP="00A01CBB">
            <w:pPr>
              <w:pStyle w:val="TAC"/>
              <w:rPr>
                <w:rFonts w:eastAsia="Yu Mincho" w:cs="Arial"/>
                <w:szCs w:val="18"/>
              </w:rPr>
            </w:pPr>
            <w:r w:rsidRPr="009171D1">
              <w:rPr>
                <w:rFonts w:eastAsia="Yu Mincho" w:cs="Arial"/>
                <w:szCs w:val="18"/>
              </w:rPr>
              <w:t>n51</w:t>
            </w:r>
          </w:p>
        </w:tc>
        <w:tc>
          <w:tcPr>
            <w:tcW w:w="382" w:type="pct"/>
            <w:vMerge w:val="restart"/>
            <w:vAlign w:val="center"/>
            <w:hideMark/>
          </w:tcPr>
          <w:p w14:paraId="65715F36" w14:textId="77777777" w:rsidR="00032EC9" w:rsidRPr="009171D1" w:rsidRDefault="00032EC9" w:rsidP="00A01CBB">
            <w:pPr>
              <w:pStyle w:val="TAC"/>
              <w:rPr>
                <w:rFonts w:eastAsia="Yu Mincho" w:cs="Arial"/>
                <w:szCs w:val="18"/>
              </w:rPr>
            </w:pPr>
            <w:r w:rsidRPr="009171D1">
              <w:rPr>
                <w:rFonts w:eastAsia="Yu Mincho" w:cs="Arial"/>
                <w:szCs w:val="18"/>
              </w:rPr>
              <w:t>5</w:t>
            </w:r>
          </w:p>
        </w:tc>
        <w:tc>
          <w:tcPr>
            <w:tcW w:w="299" w:type="pct"/>
            <w:vMerge w:val="restart"/>
            <w:vAlign w:val="center"/>
          </w:tcPr>
          <w:p w14:paraId="495E8D6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4B63B31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ADB1B5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2B43D6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67A49B1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30DEB92B"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6B726B1A" w14:textId="77777777" w:rsidR="00032EC9" w:rsidRPr="009171D1" w:rsidRDefault="00032EC9" w:rsidP="00A01CBB">
            <w:pPr>
              <w:pStyle w:val="TAC"/>
              <w:rPr>
                <w:rFonts w:eastAsia="Yu Mincho" w:cs="Arial"/>
                <w:szCs w:val="18"/>
              </w:rPr>
            </w:pPr>
            <w:r w:rsidRPr="009171D1">
              <w:rPr>
                <w:rFonts w:cs="Arial"/>
                <w:szCs w:val="18"/>
              </w:rPr>
              <w:t>1429.5</w:t>
            </w:r>
          </w:p>
        </w:tc>
        <w:tc>
          <w:tcPr>
            <w:tcW w:w="439" w:type="pct"/>
            <w:vMerge w:val="restart"/>
            <w:vAlign w:val="center"/>
          </w:tcPr>
          <w:p w14:paraId="1F83C566"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1D38A4C3" w14:textId="77777777" w:rsidR="00032EC9" w:rsidRPr="009171D1" w:rsidRDefault="00032EC9" w:rsidP="00A01CBB">
            <w:pPr>
              <w:pStyle w:val="TAC"/>
              <w:rPr>
                <w:rFonts w:eastAsia="Yu Mincho" w:cs="Arial"/>
                <w:szCs w:val="18"/>
              </w:rPr>
            </w:pPr>
            <w:r w:rsidRPr="009171D1">
              <w:rPr>
                <w:rFonts w:cs="Arial"/>
                <w:szCs w:val="18"/>
              </w:rPr>
              <w:t>1429.5</w:t>
            </w:r>
          </w:p>
        </w:tc>
        <w:tc>
          <w:tcPr>
            <w:tcW w:w="494" w:type="pct"/>
            <w:vMerge w:val="restart"/>
            <w:vAlign w:val="center"/>
          </w:tcPr>
          <w:p w14:paraId="211583FD" w14:textId="77777777" w:rsidR="00032EC9" w:rsidRPr="009171D1" w:rsidRDefault="00032EC9" w:rsidP="00A01CBB">
            <w:pPr>
              <w:pStyle w:val="TAC"/>
              <w:rPr>
                <w:rFonts w:eastAsia="Yu Mincho" w:cs="Arial"/>
                <w:szCs w:val="18"/>
              </w:rPr>
            </w:pPr>
            <w:r w:rsidRPr="009171D1">
              <w:rPr>
                <w:rFonts w:cs="Arial"/>
                <w:szCs w:val="18"/>
                <w:lang w:eastAsia="zh-CN"/>
              </w:rPr>
              <w:t>25@0</w:t>
            </w:r>
          </w:p>
        </w:tc>
        <w:tc>
          <w:tcPr>
            <w:tcW w:w="582" w:type="pct"/>
            <w:vMerge w:val="restart"/>
            <w:vAlign w:val="center"/>
          </w:tcPr>
          <w:p w14:paraId="51754EC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25@0</w:t>
            </w:r>
          </w:p>
        </w:tc>
      </w:tr>
      <w:tr w:rsidR="00032EC9" w:rsidRPr="009171D1" w14:paraId="35670610" w14:textId="77777777" w:rsidTr="00A01CBB">
        <w:trPr>
          <w:trHeight w:val="86"/>
        </w:trPr>
        <w:tc>
          <w:tcPr>
            <w:tcW w:w="303" w:type="pct"/>
            <w:vMerge/>
            <w:vAlign w:val="center"/>
          </w:tcPr>
          <w:p w14:paraId="78365F1D" w14:textId="77777777" w:rsidR="00032EC9" w:rsidRPr="009171D1" w:rsidRDefault="00032EC9" w:rsidP="00A01CBB">
            <w:pPr>
              <w:pStyle w:val="TAC"/>
              <w:rPr>
                <w:rFonts w:eastAsia="Yu Mincho" w:cs="Arial"/>
                <w:szCs w:val="18"/>
              </w:rPr>
            </w:pPr>
          </w:p>
        </w:tc>
        <w:tc>
          <w:tcPr>
            <w:tcW w:w="382" w:type="pct"/>
            <w:vMerge/>
            <w:vAlign w:val="center"/>
          </w:tcPr>
          <w:p w14:paraId="58EBE0E8" w14:textId="77777777" w:rsidR="00032EC9" w:rsidRPr="009171D1" w:rsidRDefault="00032EC9" w:rsidP="00A01CBB">
            <w:pPr>
              <w:pStyle w:val="TAC"/>
              <w:rPr>
                <w:rFonts w:eastAsia="Yu Mincho" w:cs="Arial"/>
                <w:szCs w:val="18"/>
              </w:rPr>
            </w:pPr>
          </w:p>
        </w:tc>
        <w:tc>
          <w:tcPr>
            <w:tcW w:w="299" w:type="pct"/>
            <w:vMerge/>
            <w:vAlign w:val="center"/>
          </w:tcPr>
          <w:p w14:paraId="6C200A6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1CA80B4E" w14:textId="77777777" w:rsidR="00032EC9" w:rsidRPr="009171D1" w:rsidRDefault="00032EC9" w:rsidP="00A01CBB">
            <w:pPr>
              <w:pStyle w:val="TAC"/>
              <w:rPr>
                <w:rFonts w:eastAsia="Yu Mincho" w:cs="Arial"/>
                <w:szCs w:val="18"/>
              </w:rPr>
            </w:pPr>
          </w:p>
        </w:tc>
        <w:tc>
          <w:tcPr>
            <w:tcW w:w="394" w:type="pct"/>
            <w:vMerge/>
            <w:vAlign w:val="center"/>
          </w:tcPr>
          <w:p w14:paraId="75C678D6" w14:textId="77777777" w:rsidR="00032EC9" w:rsidRPr="009171D1" w:rsidRDefault="00032EC9" w:rsidP="00A01CBB">
            <w:pPr>
              <w:pStyle w:val="TAC"/>
              <w:rPr>
                <w:rFonts w:eastAsia="Yu Mincho" w:cs="Arial"/>
                <w:szCs w:val="18"/>
              </w:rPr>
            </w:pPr>
          </w:p>
        </w:tc>
        <w:tc>
          <w:tcPr>
            <w:tcW w:w="439" w:type="pct"/>
            <w:vMerge/>
            <w:vAlign w:val="center"/>
          </w:tcPr>
          <w:p w14:paraId="5A16B136" w14:textId="77777777" w:rsidR="00032EC9" w:rsidRPr="009171D1" w:rsidRDefault="00032EC9" w:rsidP="00A01CBB">
            <w:pPr>
              <w:pStyle w:val="TAC"/>
              <w:rPr>
                <w:rFonts w:eastAsia="Yu Mincho" w:cs="Arial"/>
                <w:szCs w:val="18"/>
              </w:rPr>
            </w:pPr>
          </w:p>
        </w:tc>
        <w:tc>
          <w:tcPr>
            <w:tcW w:w="394" w:type="pct"/>
            <w:vMerge/>
            <w:vAlign w:val="center"/>
          </w:tcPr>
          <w:p w14:paraId="33994E0B" w14:textId="77777777" w:rsidR="00032EC9" w:rsidRPr="009171D1" w:rsidRDefault="00032EC9" w:rsidP="00A01CBB">
            <w:pPr>
              <w:pStyle w:val="TAC"/>
              <w:rPr>
                <w:rFonts w:eastAsia="Yu Mincho" w:cs="Arial"/>
                <w:szCs w:val="18"/>
              </w:rPr>
            </w:pPr>
          </w:p>
        </w:tc>
        <w:tc>
          <w:tcPr>
            <w:tcW w:w="494" w:type="pct"/>
            <w:vMerge/>
            <w:vAlign w:val="center"/>
          </w:tcPr>
          <w:p w14:paraId="1B53C547" w14:textId="77777777" w:rsidR="00032EC9" w:rsidRPr="009171D1" w:rsidRDefault="00032EC9" w:rsidP="00A01CBB">
            <w:pPr>
              <w:pStyle w:val="TAC"/>
              <w:rPr>
                <w:rFonts w:eastAsia="Yu Mincho" w:cs="Arial"/>
                <w:szCs w:val="18"/>
              </w:rPr>
            </w:pPr>
          </w:p>
        </w:tc>
        <w:tc>
          <w:tcPr>
            <w:tcW w:w="582" w:type="pct"/>
            <w:vMerge/>
            <w:vAlign w:val="center"/>
          </w:tcPr>
          <w:p w14:paraId="77C400FE" w14:textId="77777777" w:rsidR="00032EC9" w:rsidRPr="009171D1" w:rsidRDefault="00032EC9" w:rsidP="00A01CBB">
            <w:pPr>
              <w:pStyle w:val="TAC"/>
              <w:rPr>
                <w:rFonts w:eastAsia="Yu Mincho" w:cs="Arial"/>
                <w:szCs w:val="18"/>
              </w:rPr>
            </w:pPr>
          </w:p>
        </w:tc>
      </w:tr>
      <w:tr w:rsidR="00032EC9" w:rsidRPr="009171D1" w14:paraId="609116E2" w14:textId="77777777" w:rsidTr="00A01CBB">
        <w:trPr>
          <w:trHeight w:val="86"/>
        </w:trPr>
        <w:tc>
          <w:tcPr>
            <w:tcW w:w="303" w:type="pct"/>
            <w:vMerge/>
            <w:vAlign w:val="center"/>
          </w:tcPr>
          <w:p w14:paraId="4C605BF8" w14:textId="77777777" w:rsidR="00032EC9" w:rsidRPr="009171D1" w:rsidRDefault="00032EC9" w:rsidP="00A01CBB">
            <w:pPr>
              <w:pStyle w:val="TAC"/>
              <w:rPr>
                <w:rFonts w:eastAsia="Yu Mincho" w:cs="Arial"/>
                <w:szCs w:val="18"/>
              </w:rPr>
            </w:pPr>
          </w:p>
        </w:tc>
        <w:tc>
          <w:tcPr>
            <w:tcW w:w="382" w:type="pct"/>
            <w:vMerge/>
            <w:vAlign w:val="center"/>
          </w:tcPr>
          <w:p w14:paraId="27B50FDD" w14:textId="77777777" w:rsidR="00032EC9" w:rsidRPr="009171D1" w:rsidRDefault="00032EC9" w:rsidP="00A01CBB">
            <w:pPr>
              <w:pStyle w:val="TAC"/>
              <w:rPr>
                <w:rFonts w:eastAsia="Yu Mincho" w:cs="Arial"/>
                <w:szCs w:val="18"/>
              </w:rPr>
            </w:pPr>
          </w:p>
        </w:tc>
        <w:tc>
          <w:tcPr>
            <w:tcW w:w="299" w:type="pct"/>
            <w:vMerge/>
            <w:vAlign w:val="center"/>
          </w:tcPr>
          <w:p w14:paraId="682E51CC"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0EF7491B" w14:textId="77777777" w:rsidR="00032EC9" w:rsidRPr="009171D1" w:rsidRDefault="00032EC9" w:rsidP="00A01CBB">
            <w:pPr>
              <w:pStyle w:val="TAC"/>
              <w:rPr>
                <w:rFonts w:eastAsia="Yu Mincho" w:cs="Arial"/>
                <w:szCs w:val="18"/>
              </w:rPr>
            </w:pPr>
          </w:p>
        </w:tc>
        <w:tc>
          <w:tcPr>
            <w:tcW w:w="394" w:type="pct"/>
            <w:vMerge/>
            <w:vAlign w:val="center"/>
          </w:tcPr>
          <w:p w14:paraId="3FBC4B41" w14:textId="77777777" w:rsidR="00032EC9" w:rsidRPr="009171D1" w:rsidRDefault="00032EC9" w:rsidP="00A01CBB">
            <w:pPr>
              <w:pStyle w:val="TAC"/>
              <w:rPr>
                <w:rFonts w:eastAsia="Yu Mincho" w:cs="Arial"/>
                <w:szCs w:val="18"/>
              </w:rPr>
            </w:pPr>
          </w:p>
        </w:tc>
        <w:tc>
          <w:tcPr>
            <w:tcW w:w="439" w:type="pct"/>
            <w:vMerge/>
            <w:vAlign w:val="center"/>
          </w:tcPr>
          <w:p w14:paraId="359FCA2A" w14:textId="77777777" w:rsidR="00032EC9" w:rsidRPr="009171D1" w:rsidRDefault="00032EC9" w:rsidP="00A01CBB">
            <w:pPr>
              <w:pStyle w:val="TAC"/>
              <w:rPr>
                <w:rFonts w:eastAsia="Yu Mincho" w:cs="Arial"/>
                <w:szCs w:val="18"/>
              </w:rPr>
            </w:pPr>
          </w:p>
        </w:tc>
        <w:tc>
          <w:tcPr>
            <w:tcW w:w="394" w:type="pct"/>
            <w:vMerge/>
            <w:vAlign w:val="center"/>
          </w:tcPr>
          <w:p w14:paraId="4E1B8705" w14:textId="77777777" w:rsidR="00032EC9" w:rsidRPr="009171D1" w:rsidRDefault="00032EC9" w:rsidP="00A01CBB">
            <w:pPr>
              <w:pStyle w:val="TAC"/>
              <w:rPr>
                <w:rFonts w:eastAsia="Yu Mincho" w:cs="Arial"/>
                <w:szCs w:val="18"/>
              </w:rPr>
            </w:pPr>
          </w:p>
        </w:tc>
        <w:tc>
          <w:tcPr>
            <w:tcW w:w="494" w:type="pct"/>
            <w:vMerge/>
            <w:vAlign w:val="center"/>
          </w:tcPr>
          <w:p w14:paraId="1117BBE3" w14:textId="77777777" w:rsidR="00032EC9" w:rsidRPr="009171D1" w:rsidRDefault="00032EC9" w:rsidP="00A01CBB">
            <w:pPr>
              <w:pStyle w:val="TAC"/>
              <w:rPr>
                <w:rFonts w:eastAsia="Yu Mincho" w:cs="Arial"/>
                <w:szCs w:val="18"/>
              </w:rPr>
            </w:pPr>
          </w:p>
        </w:tc>
        <w:tc>
          <w:tcPr>
            <w:tcW w:w="582" w:type="pct"/>
            <w:vMerge/>
            <w:vAlign w:val="center"/>
          </w:tcPr>
          <w:p w14:paraId="568FAA9C" w14:textId="77777777" w:rsidR="00032EC9" w:rsidRPr="009171D1" w:rsidRDefault="00032EC9" w:rsidP="00A01CBB">
            <w:pPr>
              <w:pStyle w:val="TAC"/>
              <w:rPr>
                <w:rFonts w:eastAsia="Yu Mincho" w:cs="Arial"/>
                <w:szCs w:val="18"/>
              </w:rPr>
            </w:pPr>
          </w:p>
        </w:tc>
      </w:tr>
      <w:tr w:rsidR="00032EC9" w:rsidRPr="009171D1" w14:paraId="1FAA5BE4" w14:textId="77777777" w:rsidTr="00A01CBB">
        <w:trPr>
          <w:trHeight w:val="86"/>
        </w:trPr>
        <w:tc>
          <w:tcPr>
            <w:tcW w:w="303" w:type="pct"/>
            <w:vMerge w:val="restart"/>
            <w:vAlign w:val="center"/>
            <w:hideMark/>
          </w:tcPr>
          <w:p w14:paraId="3927D1BD"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n53</w:t>
            </w:r>
          </w:p>
        </w:tc>
        <w:tc>
          <w:tcPr>
            <w:tcW w:w="382" w:type="pct"/>
            <w:vMerge w:val="restart"/>
            <w:vAlign w:val="center"/>
            <w:hideMark/>
          </w:tcPr>
          <w:p w14:paraId="47A6203E"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10</w:t>
            </w:r>
          </w:p>
        </w:tc>
        <w:tc>
          <w:tcPr>
            <w:tcW w:w="299" w:type="pct"/>
            <w:vMerge w:val="restart"/>
            <w:vAlign w:val="center"/>
          </w:tcPr>
          <w:p w14:paraId="4B2FC98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3534C8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DABED5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7BD576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5CF2D1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8018BF2" w14:textId="77777777" w:rsidR="00032EC9" w:rsidRPr="009171D1" w:rsidRDefault="00032EC9" w:rsidP="00A01CBB">
            <w:pPr>
              <w:pStyle w:val="TAC"/>
              <w:rPr>
                <w:rFonts w:cs="Arial"/>
                <w:szCs w:val="18"/>
              </w:rPr>
            </w:pPr>
            <w:r w:rsidRPr="009171D1">
              <w:rPr>
                <w:rFonts w:cs="Arial"/>
                <w:szCs w:val="18"/>
              </w:rPr>
              <w:t>497700</w:t>
            </w:r>
          </w:p>
        </w:tc>
        <w:tc>
          <w:tcPr>
            <w:tcW w:w="394" w:type="pct"/>
            <w:vAlign w:val="center"/>
          </w:tcPr>
          <w:p w14:paraId="5E628C91" w14:textId="77777777" w:rsidR="00032EC9" w:rsidRPr="009171D1" w:rsidRDefault="00032EC9" w:rsidP="00A01CBB">
            <w:pPr>
              <w:pStyle w:val="TAC"/>
              <w:rPr>
                <w:rFonts w:cs="Arial"/>
                <w:szCs w:val="18"/>
              </w:rPr>
            </w:pPr>
            <w:r w:rsidRPr="009171D1">
              <w:rPr>
                <w:rFonts w:cs="Arial"/>
                <w:szCs w:val="18"/>
              </w:rPr>
              <w:t>2488.5</w:t>
            </w:r>
          </w:p>
        </w:tc>
        <w:tc>
          <w:tcPr>
            <w:tcW w:w="439" w:type="pct"/>
            <w:vAlign w:val="center"/>
          </w:tcPr>
          <w:p w14:paraId="05B785B9" w14:textId="77777777" w:rsidR="00032EC9" w:rsidRPr="009171D1" w:rsidRDefault="00032EC9" w:rsidP="00A01CBB">
            <w:pPr>
              <w:pStyle w:val="TAC"/>
              <w:rPr>
                <w:rFonts w:cs="Arial"/>
                <w:szCs w:val="18"/>
              </w:rPr>
            </w:pPr>
            <w:r w:rsidRPr="009171D1">
              <w:rPr>
                <w:rFonts w:cs="Arial"/>
                <w:szCs w:val="18"/>
              </w:rPr>
              <w:t>497700</w:t>
            </w:r>
          </w:p>
        </w:tc>
        <w:tc>
          <w:tcPr>
            <w:tcW w:w="394" w:type="pct"/>
            <w:vAlign w:val="center"/>
          </w:tcPr>
          <w:p w14:paraId="6C91C506" w14:textId="77777777" w:rsidR="00032EC9" w:rsidRPr="009171D1" w:rsidRDefault="00032EC9" w:rsidP="00A01CBB">
            <w:pPr>
              <w:pStyle w:val="TAC"/>
              <w:rPr>
                <w:rFonts w:cs="Arial"/>
                <w:szCs w:val="18"/>
              </w:rPr>
            </w:pPr>
            <w:r w:rsidRPr="009171D1">
              <w:rPr>
                <w:rFonts w:cs="Arial"/>
                <w:szCs w:val="18"/>
              </w:rPr>
              <w:t>2488.5</w:t>
            </w:r>
          </w:p>
        </w:tc>
        <w:tc>
          <w:tcPr>
            <w:tcW w:w="494" w:type="pct"/>
            <w:vMerge w:val="restart"/>
            <w:vAlign w:val="center"/>
          </w:tcPr>
          <w:p w14:paraId="2F406793"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hAnsi="Arial" w:cs="Arial"/>
                <w:sz w:val="18"/>
                <w:szCs w:val="18"/>
              </w:rPr>
              <w:t>50</w:t>
            </w:r>
            <w:r w:rsidRPr="009171D1">
              <w:rPr>
                <w:rFonts w:ascii="Arial" w:hAnsi="Arial" w:cs="Arial"/>
                <w:sz w:val="18"/>
                <w:szCs w:val="18"/>
                <w:lang w:eastAsia="zh-CN"/>
              </w:rPr>
              <w:t>@0</w:t>
            </w:r>
          </w:p>
        </w:tc>
        <w:tc>
          <w:tcPr>
            <w:tcW w:w="582" w:type="pct"/>
            <w:vMerge w:val="restart"/>
            <w:vAlign w:val="center"/>
          </w:tcPr>
          <w:p w14:paraId="54D2378F"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1588E722" w14:textId="77777777" w:rsidTr="00A01CBB">
        <w:trPr>
          <w:trHeight w:val="86"/>
        </w:trPr>
        <w:tc>
          <w:tcPr>
            <w:tcW w:w="303" w:type="pct"/>
            <w:vMerge/>
            <w:vAlign w:val="center"/>
          </w:tcPr>
          <w:p w14:paraId="659405BB" w14:textId="77777777" w:rsidR="00032EC9" w:rsidRPr="009171D1"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9171D1"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953976A" w14:textId="77777777" w:rsidR="00032EC9" w:rsidRPr="009171D1" w:rsidRDefault="00032EC9" w:rsidP="00A01CBB">
            <w:pPr>
              <w:pStyle w:val="TAC"/>
              <w:rPr>
                <w:rFonts w:cs="Arial"/>
                <w:szCs w:val="18"/>
              </w:rPr>
            </w:pPr>
            <w:r w:rsidRPr="009171D1">
              <w:rPr>
                <w:rFonts w:cs="Arial"/>
                <w:szCs w:val="18"/>
              </w:rPr>
              <w:t>497860</w:t>
            </w:r>
          </w:p>
        </w:tc>
        <w:tc>
          <w:tcPr>
            <w:tcW w:w="394" w:type="pct"/>
            <w:vAlign w:val="center"/>
          </w:tcPr>
          <w:p w14:paraId="16E4C31C" w14:textId="77777777" w:rsidR="00032EC9" w:rsidRPr="009171D1" w:rsidRDefault="00032EC9" w:rsidP="00A01CBB">
            <w:pPr>
              <w:pStyle w:val="TAC"/>
              <w:rPr>
                <w:rFonts w:cs="Arial"/>
                <w:szCs w:val="18"/>
              </w:rPr>
            </w:pPr>
            <w:r w:rsidRPr="009171D1">
              <w:rPr>
                <w:rFonts w:cs="Arial"/>
                <w:szCs w:val="18"/>
              </w:rPr>
              <w:t>2489.3</w:t>
            </w:r>
          </w:p>
        </w:tc>
        <w:tc>
          <w:tcPr>
            <w:tcW w:w="439" w:type="pct"/>
            <w:vAlign w:val="center"/>
          </w:tcPr>
          <w:p w14:paraId="611DB78D" w14:textId="77777777" w:rsidR="00032EC9" w:rsidRPr="009171D1" w:rsidRDefault="00032EC9" w:rsidP="00A01CBB">
            <w:pPr>
              <w:pStyle w:val="TAC"/>
              <w:rPr>
                <w:rFonts w:cs="Arial"/>
                <w:szCs w:val="18"/>
              </w:rPr>
            </w:pPr>
            <w:r w:rsidRPr="009171D1">
              <w:rPr>
                <w:rFonts w:cs="Arial"/>
                <w:szCs w:val="18"/>
              </w:rPr>
              <w:t>497860</w:t>
            </w:r>
          </w:p>
        </w:tc>
        <w:tc>
          <w:tcPr>
            <w:tcW w:w="394" w:type="pct"/>
            <w:vAlign w:val="center"/>
          </w:tcPr>
          <w:p w14:paraId="4C1786C5" w14:textId="77777777" w:rsidR="00032EC9" w:rsidRPr="009171D1" w:rsidRDefault="00032EC9" w:rsidP="00A01CBB">
            <w:pPr>
              <w:pStyle w:val="TAC"/>
              <w:rPr>
                <w:rFonts w:cs="Arial"/>
                <w:szCs w:val="18"/>
              </w:rPr>
            </w:pPr>
            <w:r w:rsidRPr="009171D1">
              <w:rPr>
                <w:rFonts w:cs="Arial"/>
                <w:szCs w:val="18"/>
              </w:rPr>
              <w:t>2489.3</w:t>
            </w:r>
          </w:p>
        </w:tc>
        <w:tc>
          <w:tcPr>
            <w:tcW w:w="494" w:type="pct"/>
            <w:vMerge/>
            <w:vAlign w:val="center"/>
          </w:tcPr>
          <w:p w14:paraId="3D9A18A5" w14:textId="77777777" w:rsidR="00032EC9" w:rsidRPr="009171D1"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13DD0850" w14:textId="77777777" w:rsidTr="00A01CBB">
        <w:trPr>
          <w:trHeight w:val="86"/>
        </w:trPr>
        <w:tc>
          <w:tcPr>
            <w:tcW w:w="303" w:type="pct"/>
            <w:vMerge/>
            <w:vAlign w:val="center"/>
          </w:tcPr>
          <w:p w14:paraId="4017BD0C" w14:textId="77777777" w:rsidR="00032EC9" w:rsidRPr="009171D1"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9171D1"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4D4D9A8" w14:textId="77777777" w:rsidR="00032EC9" w:rsidRPr="009171D1" w:rsidRDefault="00032EC9" w:rsidP="00A01CBB">
            <w:pPr>
              <w:pStyle w:val="TAC"/>
              <w:rPr>
                <w:rFonts w:cs="Arial"/>
                <w:szCs w:val="18"/>
              </w:rPr>
            </w:pPr>
            <w:r w:rsidRPr="009171D1">
              <w:rPr>
                <w:rFonts w:cs="Arial"/>
                <w:szCs w:val="18"/>
              </w:rPr>
              <w:t>498000</w:t>
            </w:r>
          </w:p>
        </w:tc>
        <w:tc>
          <w:tcPr>
            <w:tcW w:w="394" w:type="pct"/>
            <w:vAlign w:val="center"/>
          </w:tcPr>
          <w:p w14:paraId="24AEF99E" w14:textId="77777777" w:rsidR="00032EC9" w:rsidRPr="009171D1" w:rsidRDefault="00032EC9" w:rsidP="00A01CBB">
            <w:pPr>
              <w:pStyle w:val="TAC"/>
              <w:rPr>
                <w:rFonts w:cs="Arial"/>
                <w:szCs w:val="18"/>
              </w:rPr>
            </w:pPr>
            <w:r w:rsidRPr="009171D1">
              <w:rPr>
                <w:rFonts w:cs="Arial"/>
                <w:szCs w:val="18"/>
              </w:rPr>
              <w:t>2490</w:t>
            </w:r>
          </w:p>
        </w:tc>
        <w:tc>
          <w:tcPr>
            <w:tcW w:w="439" w:type="pct"/>
            <w:vAlign w:val="center"/>
          </w:tcPr>
          <w:p w14:paraId="67AAF857" w14:textId="77777777" w:rsidR="00032EC9" w:rsidRPr="009171D1" w:rsidRDefault="00032EC9" w:rsidP="00A01CBB">
            <w:pPr>
              <w:pStyle w:val="TAC"/>
              <w:rPr>
                <w:rFonts w:cs="Arial"/>
                <w:szCs w:val="18"/>
              </w:rPr>
            </w:pPr>
            <w:r w:rsidRPr="009171D1">
              <w:rPr>
                <w:rFonts w:cs="Arial"/>
                <w:szCs w:val="18"/>
              </w:rPr>
              <w:t>498000</w:t>
            </w:r>
          </w:p>
        </w:tc>
        <w:tc>
          <w:tcPr>
            <w:tcW w:w="394" w:type="pct"/>
            <w:vAlign w:val="center"/>
          </w:tcPr>
          <w:p w14:paraId="2506088F" w14:textId="77777777" w:rsidR="00032EC9" w:rsidRPr="009171D1" w:rsidRDefault="00032EC9" w:rsidP="00A01CBB">
            <w:pPr>
              <w:pStyle w:val="TAC"/>
              <w:rPr>
                <w:rFonts w:cs="Arial"/>
                <w:szCs w:val="18"/>
              </w:rPr>
            </w:pPr>
            <w:r w:rsidRPr="009171D1">
              <w:rPr>
                <w:rFonts w:cs="Arial"/>
                <w:szCs w:val="18"/>
              </w:rPr>
              <w:t>2490</w:t>
            </w:r>
          </w:p>
        </w:tc>
        <w:tc>
          <w:tcPr>
            <w:tcW w:w="494" w:type="pct"/>
            <w:vMerge/>
            <w:vAlign w:val="center"/>
          </w:tcPr>
          <w:p w14:paraId="73831F73" w14:textId="77777777" w:rsidR="00032EC9" w:rsidRPr="009171D1"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0D25CA9F" w14:textId="77777777" w:rsidTr="00A01CBB">
        <w:trPr>
          <w:trHeight w:val="86"/>
        </w:trPr>
        <w:tc>
          <w:tcPr>
            <w:tcW w:w="303" w:type="pct"/>
            <w:vMerge w:val="restart"/>
            <w:vAlign w:val="center"/>
            <w:hideMark/>
          </w:tcPr>
          <w:p w14:paraId="2194AE5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n65</w:t>
            </w:r>
          </w:p>
        </w:tc>
        <w:tc>
          <w:tcPr>
            <w:tcW w:w="382" w:type="pct"/>
            <w:vMerge w:val="restart"/>
            <w:vAlign w:val="center"/>
            <w:hideMark/>
          </w:tcPr>
          <w:p w14:paraId="5FF1322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299" w:type="pct"/>
            <w:vMerge w:val="restart"/>
            <w:vAlign w:val="center"/>
          </w:tcPr>
          <w:p w14:paraId="431E916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6BD314E"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3192DB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7FC928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F8E7A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804D75A" w14:textId="77777777" w:rsidR="00032EC9" w:rsidRPr="009171D1" w:rsidRDefault="00032EC9" w:rsidP="00A01CBB">
            <w:pPr>
              <w:pStyle w:val="TAC"/>
              <w:rPr>
                <w:rFonts w:cs="Arial"/>
                <w:szCs w:val="18"/>
              </w:rPr>
            </w:pPr>
            <w:r w:rsidRPr="009171D1">
              <w:rPr>
                <w:rFonts w:cs="Arial"/>
                <w:szCs w:val="18"/>
              </w:rPr>
              <w:t>423500</w:t>
            </w:r>
          </w:p>
        </w:tc>
        <w:tc>
          <w:tcPr>
            <w:tcW w:w="394" w:type="pct"/>
            <w:vAlign w:val="center"/>
          </w:tcPr>
          <w:p w14:paraId="5CC65A61" w14:textId="77777777" w:rsidR="00032EC9" w:rsidRPr="009171D1" w:rsidRDefault="00032EC9" w:rsidP="00A01CBB">
            <w:pPr>
              <w:pStyle w:val="TAC"/>
              <w:rPr>
                <w:rFonts w:cs="Arial"/>
                <w:szCs w:val="18"/>
              </w:rPr>
            </w:pPr>
            <w:r w:rsidRPr="009171D1">
              <w:rPr>
                <w:rFonts w:cs="Arial"/>
                <w:szCs w:val="18"/>
              </w:rPr>
              <w:t>2117.5</w:t>
            </w:r>
          </w:p>
        </w:tc>
        <w:tc>
          <w:tcPr>
            <w:tcW w:w="439" w:type="pct"/>
            <w:vAlign w:val="center"/>
          </w:tcPr>
          <w:p w14:paraId="40862E67" w14:textId="77777777" w:rsidR="00032EC9" w:rsidRPr="009171D1" w:rsidRDefault="00032EC9" w:rsidP="00A01CBB">
            <w:pPr>
              <w:pStyle w:val="TAC"/>
              <w:rPr>
                <w:rFonts w:cs="Arial"/>
                <w:szCs w:val="18"/>
              </w:rPr>
            </w:pPr>
            <w:r w:rsidRPr="009171D1">
              <w:rPr>
                <w:rFonts w:cs="Arial"/>
                <w:szCs w:val="18"/>
              </w:rPr>
              <w:t>423500</w:t>
            </w:r>
          </w:p>
        </w:tc>
        <w:tc>
          <w:tcPr>
            <w:tcW w:w="394" w:type="pct"/>
            <w:vAlign w:val="center"/>
          </w:tcPr>
          <w:p w14:paraId="76AF0639" w14:textId="77777777" w:rsidR="00032EC9" w:rsidRPr="009171D1" w:rsidRDefault="00032EC9" w:rsidP="00A01CBB">
            <w:pPr>
              <w:pStyle w:val="TAC"/>
              <w:rPr>
                <w:rFonts w:cs="Arial"/>
                <w:szCs w:val="18"/>
              </w:rPr>
            </w:pPr>
            <w:r w:rsidRPr="009171D1">
              <w:rPr>
                <w:rFonts w:cs="Arial"/>
                <w:szCs w:val="18"/>
              </w:rPr>
              <w:t>2117.5</w:t>
            </w:r>
          </w:p>
        </w:tc>
        <w:tc>
          <w:tcPr>
            <w:tcW w:w="494" w:type="pct"/>
            <w:vMerge w:val="restart"/>
            <w:vAlign w:val="center"/>
          </w:tcPr>
          <w:p w14:paraId="338EAC9F"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75@4</w:t>
            </w:r>
          </w:p>
        </w:tc>
        <w:tc>
          <w:tcPr>
            <w:tcW w:w="582" w:type="pct"/>
            <w:vMerge w:val="restart"/>
            <w:vAlign w:val="center"/>
          </w:tcPr>
          <w:p w14:paraId="0381299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4C65B065" w14:textId="77777777" w:rsidTr="00A01CBB">
        <w:trPr>
          <w:trHeight w:val="86"/>
        </w:trPr>
        <w:tc>
          <w:tcPr>
            <w:tcW w:w="303" w:type="pct"/>
            <w:vMerge/>
            <w:vAlign w:val="center"/>
          </w:tcPr>
          <w:p w14:paraId="7DDAE8C9"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9E9DE47" w14:textId="77777777" w:rsidR="00032EC9" w:rsidRPr="009171D1" w:rsidRDefault="00032EC9" w:rsidP="00A01CBB">
            <w:pPr>
              <w:pStyle w:val="TAC"/>
              <w:rPr>
                <w:rFonts w:cs="Arial"/>
                <w:szCs w:val="18"/>
              </w:rPr>
            </w:pPr>
            <w:r w:rsidRPr="009171D1">
              <w:rPr>
                <w:rFonts w:cs="Arial"/>
                <w:szCs w:val="18"/>
              </w:rPr>
              <w:t>431000</w:t>
            </w:r>
          </w:p>
        </w:tc>
        <w:tc>
          <w:tcPr>
            <w:tcW w:w="394" w:type="pct"/>
            <w:vAlign w:val="center"/>
          </w:tcPr>
          <w:p w14:paraId="5C0114F2" w14:textId="77777777" w:rsidR="00032EC9" w:rsidRPr="009171D1" w:rsidRDefault="00032EC9" w:rsidP="00A01CBB">
            <w:pPr>
              <w:pStyle w:val="TAC"/>
              <w:rPr>
                <w:rFonts w:cs="Arial"/>
                <w:szCs w:val="18"/>
              </w:rPr>
            </w:pPr>
            <w:r w:rsidRPr="009171D1">
              <w:rPr>
                <w:rFonts w:cs="Arial"/>
                <w:szCs w:val="18"/>
              </w:rPr>
              <w:t>2155</w:t>
            </w:r>
          </w:p>
        </w:tc>
        <w:tc>
          <w:tcPr>
            <w:tcW w:w="439" w:type="pct"/>
            <w:vAlign w:val="center"/>
          </w:tcPr>
          <w:p w14:paraId="308D68DF" w14:textId="77777777" w:rsidR="00032EC9" w:rsidRPr="009171D1" w:rsidRDefault="00032EC9" w:rsidP="00A01CBB">
            <w:pPr>
              <w:pStyle w:val="TAC"/>
              <w:rPr>
                <w:rFonts w:cs="Arial"/>
                <w:szCs w:val="18"/>
              </w:rPr>
            </w:pPr>
            <w:r w:rsidRPr="009171D1">
              <w:rPr>
                <w:rFonts w:cs="Arial"/>
                <w:szCs w:val="18"/>
              </w:rPr>
              <w:t>431000</w:t>
            </w:r>
          </w:p>
        </w:tc>
        <w:tc>
          <w:tcPr>
            <w:tcW w:w="394" w:type="pct"/>
            <w:vAlign w:val="center"/>
          </w:tcPr>
          <w:p w14:paraId="3BFD0E80" w14:textId="77777777" w:rsidR="00032EC9" w:rsidRPr="009171D1" w:rsidRDefault="00032EC9" w:rsidP="00A01CBB">
            <w:pPr>
              <w:pStyle w:val="TAC"/>
              <w:rPr>
                <w:rFonts w:cs="Arial"/>
                <w:szCs w:val="18"/>
              </w:rPr>
            </w:pPr>
            <w:r w:rsidRPr="009171D1">
              <w:rPr>
                <w:rFonts w:cs="Arial"/>
                <w:szCs w:val="18"/>
              </w:rPr>
              <w:t>2155</w:t>
            </w:r>
          </w:p>
        </w:tc>
        <w:tc>
          <w:tcPr>
            <w:tcW w:w="494" w:type="pct"/>
            <w:vMerge/>
            <w:vAlign w:val="center"/>
          </w:tcPr>
          <w:p w14:paraId="76221605"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52F92270" w14:textId="77777777" w:rsidTr="00A01CBB">
        <w:trPr>
          <w:trHeight w:val="86"/>
        </w:trPr>
        <w:tc>
          <w:tcPr>
            <w:tcW w:w="303" w:type="pct"/>
            <w:vMerge/>
            <w:vAlign w:val="center"/>
          </w:tcPr>
          <w:p w14:paraId="742CE4A9"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576F8E1" w14:textId="77777777" w:rsidR="00032EC9" w:rsidRPr="009171D1" w:rsidRDefault="00032EC9" w:rsidP="00A01CBB">
            <w:pPr>
              <w:pStyle w:val="TAC"/>
              <w:rPr>
                <w:rFonts w:cs="Arial"/>
                <w:szCs w:val="18"/>
              </w:rPr>
            </w:pPr>
            <w:r w:rsidRPr="009171D1">
              <w:rPr>
                <w:rFonts w:cs="Arial"/>
                <w:szCs w:val="18"/>
              </w:rPr>
              <w:t>438500</w:t>
            </w:r>
          </w:p>
        </w:tc>
        <w:tc>
          <w:tcPr>
            <w:tcW w:w="394" w:type="pct"/>
            <w:vAlign w:val="center"/>
          </w:tcPr>
          <w:p w14:paraId="5036BA10" w14:textId="77777777" w:rsidR="00032EC9" w:rsidRPr="009171D1" w:rsidRDefault="00032EC9" w:rsidP="00A01CBB">
            <w:pPr>
              <w:pStyle w:val="TAC"/>
              <w:rPr>
                <w:rFonts w:cs="Arial"/>
                <w:szCs w:val="18"/>
              </w:rPr>
            </w:pPr>
            <w:r w:rsidRPr="009171D1">
              <w:rPr>
                <w:rFonts w:cs="Arial"/>
                <w:szCs w:val="18"/>
              </w:rPr>
              <w:t>2192.5</w:t>
            </w:r>
          </w:p>
        </w:tc>
        <w:tc>
          <w:tcPr>
            <w:tcW w:w="439" w:type="pct"/>
            <w:vAlign w:val="center"/>
          </w:tcPr>
          <w:p w14:paraId="5E8CC7FC" w14:textId="77777777" w:rsidR="00032EC9" w:rsidRPr="009171D1" w:rsidRDefault="00032EC9" w:rsidP="00A01CBB">
            <w:pPr>
              <w:pStyle w:val="TAC"/>
              <w:rPr>
                <w:rFonts w:cs="Arial"/>
                <w:szCs w:val="18"/>
              </w:rPr>
            </w:pPr>
            <w:r w:rsidRPr="009171D1">
              <w:rPr>
                <w:rFonts w:cs="Arial"/>
                <w:szCs w:val="18"/>
              </w:rPr>
              <w:t>438500</w:t>
            </w:r>
          </w:p>
        </w:tc>
        <w:tc>
          <w:tcPr>
            <w:tcW w:w="394" w:type="pct"/>
            <w:vAlign w:val="center"/>
          </w:tcPr>
          <w:p w14:paraId="59E0F606" w14:textId="77777777" w:rsidR="00032EC9" w:rsidRPr="009171D1" w:rsidRDefault="00032EC9" w:rsidP="00A01CBB">
            <w:pPr>
              <w:pStyle w:val="TAC"/>
              <w:rPr>
                <w:rFonts w:cs="Arial"/>
                <w:szCs w:val="18"/>
              </w:rPr>
            </w:pPr>
            <w:r w:rsidRPr="009171D1">
              <w:rPr>
                <w:rFonts w:cs="Arial"/>
                <w:szCs w:val="18"/>
              </w:rPr>
              <w:t>2192.5</w:t>
            </w:r>
          </w:p>
        </w:tc>
        <w:tc>
          <w:tcPr>
            <w:tcW w:w="494" w:type="pct"/>
            <w:vMerge/>
            <w:vAlign w:val="center"/>
          </w:tcPr>
          <w:p w14:paraId="264B181A"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C7E79EA" w14:textId="77777777" w:rsidTr="00A01CBB">
        <w:trPr>
          <w:trHeight w:val="86"/>
        </w:trPr>
        <w:tc>
          <w:tcPr>
            <w:tcW w:w="303" w:type="pct"/>
            <w:vMerge w:val="restart"/>
            <w:vAlign w:val="center"/>
            <w:hideMark/>
          </w:tcPr>
          <w:p w14:paraId="3AAAF9AE" w14:textId="77777777" w:rsidR="00032EC9" w:rsidRPr="009171D1" w:rsidRDefault="00032EC9" w:rsidP="00A01CBB">
            <w:pPr>
              <w:pStyle w:val="TAC"/>
              <w:rPr>
                <w:rFonts w:eastAsia="Yu Mincho" w:cs="Arial"/>
                <w:szCs w:val="18"/>
              </w:rPr>
            </w:pPr>
            <w:r w:rsidRPr="009171D1">
              <w:rPr>
                <w:rFonts w:eastAsia="Yu Mincho" w:cs="Arial"/>
                <w:szCs w:val="18"/>
              </w:rPr>
              <w:t>n66</w:t>
            </w:r>
          </w:p>
        </w:tc>
        <w:tc>
          <w:tcPr>
            <w:tcW w:w="382" w:type="pct"/>
            <w:vMerge w:val="restart"/>
            <w:vAlign w:val="center"/>
            <w:hideMark/>
          </w:tcPr>
          <w:p w14:paraId="4C395DA1" w14:textId="77777777" w:rsidR="00032EC9" w:rsidRPr="009171D1" w:rsidRDefault="00032EC9" w:rsidP="00A01CBB">
            <w:pPr>
              <w:pStyle w:val="TAC"/>
              <w:rPr>
                <w:rFonts w:eastAsia="Yu Mincho" w:cs="Arial"/>
                <w:szCs w:val="18"/>
              </w:rPr>
            </w:pPr>
            <w:r w:rsidRPr="009171D1">
              <w:rPr>
                <w:rFonts w:eastAsia="Yu Mincho" w:cs="Arial"/>
                <w:szCs w:val="18"/>
              </w:rPr>
              <w:t>20 (20+20)</w:t>
            </w:r>
          </w:p>
        </w:tc>
        <w:tc>
          <w:tcPr>
            <w:tcW w:w="299" w:type="pct"/>
            <w:vMerge w:val="restart"/>
            <w:vAlign w:val="center"/>
          </w:tcPr>
          <w:p w14:paraId="4FC9C606"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ABEBA8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206D1E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AAEF38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4C1DB8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C10E267" w14:textId="77777777" w:rsidR="00032EC9" w:rsidRPr="009171D1" w:rsidRDefault="00032EC9" w:rsidP="00A01CBB">
            <w:pPr>
              <w:pStyle w:val="TAC"/>
              <w:rPr>
                <w:rFonts w:cs="Arial"/>
                <w:szCs w:val="18"/>
              </w:rPr>
            </w:pPr>
            <w:r w:rsidRPr="009171D1">
              <w:rPr>
                <w:rFonts w:cs="Arial"/>
                <w:szCs w:val="18"/>
              </w:rPr>
              <w:t>344000</w:t>
            </w:r>
          </w:p>
        </w:tc>
        <w:tc>
          <w:tcPr>
            <w:tcW w:w="394" w:type="pct"/>
            <w:vAlign w:val="center"/>
          </w:tcPr>
          <w:p w14:paraId="1ECA6103" w14:textId="77777777" w:rsidR="00032EC9" w:rsidRPr="009171D1" w:rsidRDefault="00032EC9" w:rsidP="00A01CBB">
            <w:pPr>
              <w:pStyle w:val="TAC"/>
              <w:rPr>
                <w:rFonts w:cs="Arial"/>
                <w:szCs w:val="18"/>
              </w:rPr>
            </w:pPr>
            <w:r w:rsidRPr="009171D1">
              <w:rPr>
                <w:rFonts w:cs="Arial"/>
                <w:szCs w:val="18"/>
              </w:rPr>
              <w:t>1720</w:t>
            </w:r>
          </w:p>
        </w:tc>
        <w:tc>
          <w:tcPr>
            <w:tcW w:w="439" w:type="pct"/>
            <w:vAlign w:val="center"/>
          </w:tcPr>
          <w:p w14:paraId="54F87087" w14:textId="77777777" w:rsidR="00032EC9" w:rsidRPr="009171D1" w:rsidRDefault="00032EC9" w:rsidP="00A01CBB">
            <w:pPr>
              <w:pStyle w:val="TAC"/>
            </w:pPr>
            <w:r w:rsidRPr="009171D1">
              <w:t>424000</w:t>
            </w:r>
          </w:p>
        </w:tc>
        <w:tc>
          <w:tcPr>
            <w:tcW w:w="394" w:type="pct"/>
            <w:vAlign w:val="center"/>
          </w:tcPr>
          <w:p w14:paraId="5A01CCF9" w14:textId="77777777" w:rsidR="00032EC9" w:rsidRPr="009171D1" w:rsidRDefault="00032EC9" w:rsidP="00A01CBB">
            <w:pPr>
              <w:pStyle w:val="TAC"/>
            </w:pPr>
            <w:r w:rsidRPr="009171D1">
              <w:t>2120</w:t>
            </w:r>
          </w:p>
        </w:tc>
        <w:tc>
          <w:tcPr>
            <w:tcW w:w="494" w:type="pct"/>
            <w:vMerge w:val="restart"/>
            <w:vAlign w:val="center"/>
          </w:tcPr>
          <w:p w14:paraId="122155CF" w14:textId="77777777" w:rsidR="00032EC9" w:rsidRPr="009171D1" w:rsidRDefault="00032EC9" w:rsidP="00A01CBB">
            <w:pPr>
              <w:pStyle w:val="TAC"/>
              <w:rPr>
                <w:rFonts w:eastAsia="Yu Mincho" w:cs="Arial"/>
                <w:szCs w:val="18"/>
              </w:rPr>
            </w:pPr>
            <w:r w:rsidRPr="009171D1">
              <w:rPr>
                <w:rFonts w:cs="Arial"/>
                <w:szCs w:val="18"/>
              </w:rPr>
              <w:t>100@6</w:t>
            </w:r>
          </w:p>
        </w:tc>
        <w:tc>
          <w:tcPr>
            <w:tcW w:w="582" w:type="pct"/>
            <w:vMerge w:val="restart"/>
            <w:vAlign w:val="center"/>
          </w:tcPr>
          <w:p w14:paraId="23E5A88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2C26F4F4" w14:textId="77777777" w:rsidTr="00A01CBB">
        <w:trPr>
          <w:trHeight w:val="86"/>
        </w:trPr>
        <w:tc>
          <w:tcPr>
            <w:tcW w:w="303" w:type="pct"/>
            <w:vMerge/>
            <w:vAlign w:val="center"/>
          </w:tcPr>
          <w:p w14:paraId="5B17D50E" w14:textId="77777777" w:rsidR="00032EC9" w:rsidRPr="009171D1" w:rsidRDefault="00032EC9" w:rsidP="00A01CBB">
            <w:pPr>
              <w:pStyle w:val="TAC"/>
              <w:rPr>
                <w:rFonts w:eastAsia="Yu Mincho" w:cs="Arial"/>
                <w:szCs w:val="18"/>
              </w:rPr>
            </w:pPr>
          </w:p>
        </w:tc>
        <w:tc>
          <w:tcPr>
            <w:tcW w:w="382" w:type="pct"/>
            <w:vMerge/>
            <w:vAlign w:val="center"/>
          </w:tcPr>
          <w:p w14:paraId="3C556C21" w14:textId="77777777" w:rsidR="00032EC9" w:rsidRPr="009171D1" w:rsidRDefault="00032EC9" w:rsidP="00A01CBB">
            <w:pPr>
              <w:pStyle w:val="TAC"/>
              <w:rPr>
                <w:rFonts w:eastAsia="Yu Mincho" w:cs="Arial"/>
                <w:szCs w:val="18"/>
              </w:rPr>
            </w:pPr>
          </w:p>
        </w:tc>
        <w:tc>
          <w:tcPr>
            <w:tcW w:w="299" w:type="pct"/>
            <w:vMerge/>
            <w:vAlign w:val="center"/>
          </w:tcPr>
          <w:p w14:paraId="3421F30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3191E31" w14:textId="77777777" w:rsidR="00032EC9" w:rsidRPr="009171D1" w:rsidRDefault="00032EC9" w:rsidP="00A01CBB">
            <w:pPr>
              <w:pStyle w:val="TAC"/>
              <w:rPr>
                <w:rFonts w:cs="Arial"/>
                <w:szCs w:val="18"/>
              </w:rPr>
            </w:pPr>
            <w:r w:rsidRPr="009171D1">
              <w:rPr>
                <w:rFonts w:cs="Arial"/>
                <w:szCs w:val="18"/>
              </w:rPr>
              <w:t>349000</w:t>
            </w:r>
          </w:p>
        </w:tc>
        <w:tc>
          <w:tcPr>
            <w:tcW w:w="394" w:type="pct"/>
            <w:vAlign w:val="center"/>
          </w:tcPr>
          <w:p w14:paraId="25A83C48" w14:textId="77777777" w:rsidR="00032EC9" w:rsidRPr="009171D1" w:rsidRDefault="00032EC9" w:rsidP="00A01CBB">
            <w:pPr>
              <w:pStyle w:val="TAC"/>
              <w:rPr>
                <w:rFonts w:cs="Arial"/>
                <w:szCs w:val="18"/>
              </w:rPr>
            </w:pPr>
            <w:r w:rsidRPr="009171D1">
              <w:rPr>
                <w:rFonts w:cs="Arial"/>
                <w:szCs w:val="18"/>
              </w:rPr>
              <w:t>1745</w:t>
            </w:r>
          </w:p>
        </w:tc>
        <w:tc>
          <w:tcPr>
            <w:tcW w:w="439" w:type="pct"/>
            <w:vAlign w:val="center"/>
          </w:tcPr>
          <w:p w14:paraId="421D6103" w14:textId="77777777" w:rsidR="00032EC9" w:rsidRPr="009171D1" w:rsidRDefault="00032EC9" w:rsidP="00A01CBB">
            <w:pPr>
              <w:pStyle w:val="TAC"/>
            </w:pPr>
            <w:r w:rsidRPr="009171D1">
              <w:t>429000</w:t>
            </w:r>
          </w:p>
        </w:tc>
        <w:tc>
          <w:tcPr>
            <w:tcW w:w="394" w:type="pct"/>
            <w:vAlign w:val="center"/>
          </w:tcPr>
          <w:p w14:paraId="7C1F752C" w14:textId="77777777" w:rsidR="00032EC9" w:rsidRPr="009171D1" w:rsidRDefault="00032EC9" w:rsidP="00A01CBB">
            <w:pPr>
              <w:pStyle w:val="TAC"/>
            </w:pPr>
            <w:r w:rsidRPr="009171D1">
              <w:t>2145</w:t>
            </w:r>
          </w:p>
        </w:tc>
        <w:tc>
          <w:tcPr>
            <w:tcW w:w="494" w:type="pct"/>
            <w:vMerge/>
            <w:vAlign w:val="center"/>
          </w:tcPr>
          <w:p w14:paraId="5DDF04F4" w14:textId="77777777" w:rsidR="00032EC9" w:rsidRPr="009171D1" w:rsidRDefault="00032EC9" w:rsidP="00A01CBB">
            <w:pPr>
              <w:pStyle w:val="TAC"/>
              <w:rPr>
                <w:rFonts w:eastAsia="Yu Mincho" w:cs="Arial"/>
                <w:szCs w:val="18"/>
              </w:rPr>
            </w:pPr>
          </w:p>
        </w:tc>
        <w:tc>
          <w:tcPr>
            <w:tcW w:w="582" w:type="pct"/>
            <w:vMerge/>
            <w:vAlign w:val="center"/>
          </w:tcPr>
          <w:p w14:paraId="4FCDFB1A" w14:textId="77777777" w:rsidR="00032EC9" w:rsidRPr="009171D1" w:rsidRDefault="00032EC9" w:rsidP="00A01CBB">
            <w:pPr>
              <w:pStyle w:val="TAC"/>
              <w:rPr>
                <w:rFonts w:eastAsia="Yu Mincho" w:cs="Arial"/>
                <w:szCs w:val="18"/>
              </w:rPr>
            </w:pPr>
          </w:p>
        </w:tc>
      </w:tr>
      <w:tr w:rsidR="00032EC9" w:rsidRPr="009171D1" w14:paraId="27DA0E65" w14:textId="77777777" w:rsidTr="00A01CBB">
        <w:trPr>
          <w:trHeight w:val="86"/>
        </w:trPr>
        <w:tc>
          <w:tcPr>
            <w:tcW w:w="303" w:type="pct"/>
            <w:vMerge/>
            <w:vAlign w:val="center"/>
          </w:tcPr>
          <w:p w14:paraId="6D900CAE" w14:textId="77777777" w:rsidR="00032EC9" w:rsidRPr="009171D1" w:rsidRDefault="00032EC9" w:rsidP="00A01CBB">
            <w:pPr>
              <w:pStyle w:val="TAC"/>
              <w:rPr>
                <w:rFonts w:eastAsia="Yu Mincho" w:cs="Arial"/>
                <w:szCs w:val="18"/>
              </w:rPr>
            </w:pPr>
          </w:p>
        </w:tc>
        <w:tc>
          <w:tcPr>
            <w:tcW w:w="382" w:type="pct"/>
            <w:vMerge/>
            <w:vAlign w:val="center"/>
          </w:tcPr>
          <w:p w14:paraId="4A435975" w14:textId="77777777" w:rsidR="00032EC9" w:rsidRPr="009171D1" w:rsidRDefault="00032EC9" w:rsidP="00A01CBB">
            <w:pPr>
              <w:pStyle w:val="TAC"/>
              <w:rPr>
                <w:rFonts w:eastAsia="Yu Mincho" w:cs="Arial"/>
                <w:szCs w:val="18"/>
              </w:rPr>
            </w:pPr>
          </w:p>
        </w:tc>
        <w:tc>
          <w:tcPr>
            <w:tcW w:w="299" w:type="pct"/>
            <w:vMerge/>
            <w:vAlign w:val="center"/>
          </w:tcPr>
          <w:p w14:paraId="14CBCD3A"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7DF0D49" w14:textId="77777777" w:rsidR="00032EC9" w:rsidRPr="009171D1" w:rsidRDefault="00032EC9" w:rsidP="00A01CBB">
            <w:pPr>
              <w:pStyle w:val="TAC"/>
              <w:rPr>
                <w:rFonts w:cs="Arial"/>
                <w:szCs w:val="18"/>
              </w:rPr>
            </w:pPr>
            <w:r w:rsidRPr="009171D1">
              <w:rPr>
                <w:rFonts w:cs="Arial"/>
                <w:szCs w:val="18"/>
              </w:rPr>
              <w:t>354000</w:t>
            </w:r>
          </w:p>
        </w:tc>
        <w:tc>
          <w:tcPr>
            <w:tcW w:w="394" w:type="pct"/>
            <w:vAlign w:val="center"/>
          </w:tcPr>
          <w:p w14:paraId="430DA227" w14:textId="77777777" w:rsidR="00032EC9" w:rsidRPr="009171D1" w:rsidRDefault="00032EC9" w:rsidP="00A01CBB">
            <w:pPr>
              <w:pStyle w:val="TAC"/>
              <w:rPr>
                <w:rFonts w:cs="Arial"/>
                <w:szCs w:val="18"/>
              </w:rPr>
            </w:pPr>
            <w:r w:rsidRPr="009171D1">
              <w:rPr>
                <w:rFonts w:cs="Arial"/>
                <w:szCs w:val="18"/>
              </w:rPr>
              <w:t>1770</w:t>
            </w:r>
          </w:p>
        </w:tc>
        <w:tc>
          <w:tcPr>
            <w:tcW w:w="439" w:type="pct"/>
            <w:vAlign w:val="center"/>
          </w:tcPr>
          <w:p w14:paraId="7D129D16" w14:textId="77777777" w:rsidR="00032EC9" w:rsidRPr="009171D1" w:rsidRDefault="00032EC9" w:rsidP="00A01CBB">
            <w:pPr>
              <w:pStyle w:val="TAC"/>
            </w:pPr>
            <w:r w:rsidRPr="009171D1">
              <w:t>434000</w:t>
            </w:r>
          </w:p>
        </w:tc>
        <w:tc>
          <w:tcPr>
            <w:tcW w:w="394" w:type="pct"/>
            <w:vAlign w:val="center"/>
          </w:tcPr>
          <w:p w14:paraId="4E215CE9" w14:textId="77777777" w:rsidR="00032EC9" w:rsidRPr="009171D1" w:rsidRDefault="00032EC9" w:rsidP="00A01CBB">
            <w:pPr>
              <w:pStyle w:val="TAC"/>
            </w:pPr>
            <w:r w:rsidRPr="009171D1">
              <w:t>2170</w:t>
            </w:r>
          </w:p>
        </w:tc>
        <w:tc>
          <w:tcPr>
            <w:tcW w:w="494" w:type="pct"/>
            <w:vMerge/>
            <w:vAlign w:val="center"/>
          </w:tcPr>
          <w:p w14:paraId="70F643AA" w14:textId="77777777" w:rsidR="00032EC9" w:rsidRPr="009171D1" w:rsidRDefault="00032EC9" w:rsidP="00A01CBB">
            <w:pPr>
              <w:pStyle w:val="TAC"/>
              <w:rPr>
                <w:rFonts w:eastAsia="Yu Mincho" w:cs="Arial"/>
                <w:szCs w:val="18"/>
              </w:rPr>
            </w:pPr>
          </w:p>
        </w:tc>
        <w:tc>
          <w:tcPr>
            <w:tcW w:w="582" w:type="pct"/>
            <w:vMerge/>
            <w:vAlign w:val="center"/>
          </w:tcPr>
          <w:p w14:paraId="328EB59D" w14:textId="77777777" w:rsidR="00032EC9" w:rsidRPr="009171D1" w:rsidRDefault="00032EC9" w:rsidP="00A01CBB">
            <w:pPr>
              <w:pStyle w:val="TAC"/>
              <w:rPr>
                <w:rFonts w:eastAsia="Yu Mincho" w:cs="Arial"/>
                <w:szCs w:val="18"/>
              </w:rPr>
            </w:pPr>
          </w:p>
        </w:tc>
      </w:tr>
      <w:tr w:rsidR="00032EC9" w:rsidRPr="009171D1" w14:paraId="7F0DD9C3" w14:textId="77777777" w:rsidTr="00A01CBB">
        <w:trPr>
          <w:trHeight w:val="86"/>
        </w:trPr>
        <w:tc>
          <w:tcPr>
            <w:tcW w:w="303" w:type="pct"/>
            <w:vMerge w:val="restart"/>
            <w:vAlign w:val="center"/>
            <w:hideMark/>
          </w:tcPr>
          <w:p w14:paraId="736701AB" w14:textId="77777777" w:rsidR="00032EC9" w:rsidRPr="009171D1" w:rsidRDefault="00032EC9" w:rsidP="00A01CBB">
            <w:pPr>
              <w:pStyle w:val="TAC"/>
              <w:rPr>
                <w:rFonts w:eastAsia="Yu Mincho" w:cs="Arial"/>
                <w:szCs w:val="18"/>
              </w:rPr>
            </w:pPr>
            <w:r w:rsidRPr="009171D1">
              <w:rPr>
                <w:rFonts w:eastAsia="Yu Mincho" w:cs="Arial"/>
                <w:szCs w:val="18"/>
              </w:rPr>
              <w:t>n70</w:t>
            </w:r>
          </w:p>
        </w:tc>
        <w:tc>
          <w:tcPr>
            <w:tcW w:w="382" w:type="pct"/>
            <w:vMerge w:val="restart"/>
            <w:vAlign w:val="center"/>
            <w:hideMark/>
          </w:tcPr>
          <w:p w14:paraId="51B7FA2D"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1A05705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5DB33A8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3FD8479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73F7F2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9FE4C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7BBBF1C4" w14:textId="77777777" w:rsidR="00032EC9" w:rsidRPr="009171D1" w:rsidRDefault="00032EC9" w:rsidP="00A01CBB">
            <w:pPr>
              <w:pStyle w:val="TAC"/>
              <w:rPr>
                <w:rFonts w:eastAsia="Yu Mincho" w:cs="Arial"/>
                <w:szCs w:val="18"/>
              </w:rPr>
            </w:pPr>
            <w:r w:rsidRPr="009171D1">
              <w:t>340500</w:t>
            </w:r>
          </w:p>
        </w:tc>
        <w:tc>
          <w:tcPr>
            <w:tcW w:w="394" w:type="pct"/>
            <w:vMerge w:val="restart"/>
            <w:vAlign w:val="center"/>
          </w:tcPr>
          <w:p w14:paraId="7436F398" w14:textId="77777777" w:rsidR="00032EC9" w:rsidRPr="009171D1" w:rsidRDefault="00032EC9" w:rsidP="00A01CBB">
            <w:pPr>
              <w:pStyle w:val="TAC"/>
              <w:rPr>
                <w:rFonts w:eastAsia="Yu Mincho" w:cs="Arial"/>
                <w:szCs w:val="18"/>
              </w:rPr>
            </w:pPr>
            <w:r w:rsidRPr="009171D1">
              <w:t>1702.5</w:t>
            </w:r>
          </w:p>
        </w:tc>
        <w:tc>
          <w:tcPr>
            <w:tcW w:w="439" w:type="pct"/>
            <w:vMerge w:val="restart"/>
            <w:vAlign w:val="center"/>
          </w:tcPr>
          <w:p w14:paraId="7B2C171C" w14:textId="77777777" w:rsidR="00032EC9" w:rsidRPr="009171D1" w:rsidRDefault="00032EC9" w:rsidP="00A01CBB">
            <w:pPr>
              <w:pStyle w:val="TAC"/>
              <w:rPr>
                <w:rFonts w:cs="Arial"/>
                <w:szCs w:val="18"/>
                <w:lang w:eastAsia="zh-CN"/>
              </w:rPr>
            </w:pPr>
            <w:r w:rsidRPr="009171D1">
              <w:t>400500</w:t>
            </w:r>
          </w:p>
        </w:tc>
        <w:tc>
          <w:tcPr>
            <w:tcW w:w="394" w:type="pct"/>
            <w:vMerge w:val="restart"/>
            <w:vAlign w:val="center"/>
          </w:tcPr>
          <w:p w14:paraId="657F87FA" w14:textId="77777777" w:rsidR="00032EC9" w:rsidRPr="009171D1" w:rsidRDefault="00032EC9" w:rsidP="00A01CBB">
            <w:pPr>
              <w:pStyle w:val="TAC"/>
              <w:rPr>
                <w:rFonts w:cs="Arial"/>
                <w:szCs w:val="18"/>
                <w:lang w:eastAsia="zh-CN"/>
              </w:rPr>
            </w:pPr>
            <w:r w:rsidRPr="009171D1">
              <w:t>2002.5</w:t>
            </w:r>
          </w:p>
        </w:tc>
        <w:tc>
          <w:tcPr>
            <w:tcW w:w="494" w:type="pct"/>
            <w:vMerge w:val="restart"/>
            <w:vAlign w:val="center"/>
          </w:tcPr>
          <w:p w14:paraId="689076EE"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092F84FF"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D1AEEAC" w14:textId="77777777" w:rsidTr="00A01CBB">
        <w:trPr>
          <w:trHeight w:val="86"/>
        </w:trPr>
        <w:tc>
          <w:tcPr>
            <w:tcW w:w="303" w:type="pct"/>
            <w:vMerge/>
            <w:vAlign w:val="center"/>
          </w:tcPr>
          <w:p w14:paraId="516817B5" w14:textId="77777777" w:rsidR="00032EC9" w:rsidRPr="009171D1" w:rsidRDefault="00032EC9" w:rsidP="00A01CBB">
            <w:pPr>
              <w:pStyle w:val="TAC"/>
              <w:rPr>
                <w:rFonts w:eastAsia="Yu Mincho" w:cs="Arial"/>
                <w:szCs w:val="18"/>
              </w:rPr>
            </w:pPr>
          </w:p>
        </w:tc>
        <w:tc>
          <w:tcPr>
            <w:tcW w:w="382" w:type="pct"/>
            <w:vMerge/>
            <w:vAlign w:val="center"/>
          </w:tcPr>
          <w:p w14:paraId="21625CFD" w14:textId="77777777" w:rsidR="00032EC9" w:rsidRPr="009171D1" w:rsidRDefault="00032EC9" w:rsidP="00A01CBB">
            <w:pPr>
              <w:pStyle w:val="TAC"/>
              <w:rPr>
                <w:rFonts w:eastAsia="Yu Mincho" w:cs="Arial"/>
                <w:szCs w:val="18"/>
              </w:rPr>
            </w:pPr>
          </w:p>
        </w:tc>
        <w:tc>
          <w:tcPr>
            <w:tcW w:w="299" w:type="pct"/>
            <w:vMerge/>
            <w:vAlign w:val="center"/>
          </w:tcPr>
          <w:p w14:paraId="55960E6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3F912B3F" w14:textId="77777777" w:rsidR="00032EC9" w:rsidRPr="009171D1" w:rsidRDefault="00032EC9" w:rsidP="00A01CBB">
            <w:pPr>
              <w:pStyle w:val="TAC"/>
              <w:rPr>
                <w:rFonts w:eastAsia="Yu Mincho" w:cs="Arial"/>
                <w:szCs w:val="18"/>
              </w:rPr>
            </w:pPr>
          </w:p>
        </w:tc>
        <w:tc>
          <w:tcPr>
            <w:tcW w:w="394" w:type="pct"/>
            <w:vMerge/>
            <w:vAlign w:val="center"/>
          </w:tcPr>
          <w:p w14:paraId="3F34DC8A" w14:textId="77777777" w:rsidR="00032EC9" w:rsidRPr="009171D1" w:rsidRDefault="00032EC9" w:rsidP="00A01CBB">
            <w:pPr>
              <w:pStyle w:val="TAC"/>
              <w:rPr>
                <w:rFonts w:eastAsia="Yu Mincho" w:cs="Arial"/>
                <w:szCs w:val="18"/>
              </w:rPr>
            </w:pPr>
          </w:p>
        </w:tc>
        <w:tc>
          <w:tcPr>
            <w:tcW w:w="439" w:type="pct"/>
            <w:vMerge/>
            <w:vAlign w:val="center"/>
          </w:tcPr>
          <w:p w14:paraId="69FD6D00" w14:textId="77777777" w:rsidR="00032EC9" w:rsidRPr="009171D1" w:rsidRDefault="00032EC9" w:rsidP="00A01CBB">
            <w:pPr>
              <w:pStyle w:val="TAC"/>
              <w:rPr>
                <w:rFonts w:eastAsia="Yu Mincho" w:cs="Arial"/>
                <w:szCs w:val="18"/>
              </w:rPr>
            </w:pPr>
          </w:p>
        </w:tc>
        <w:tc>
          <w:tcPr>
            <w:tcW w:w="394" w:type="pct"/>
            <w:vMerge/>
            <w:vAlign w:val="center"/>
          </w:tcPr>
          <w:p w14:paraId="3A4B9528" w14:textId="77777777" w:rsidR="00032EC9" w:rsidRPr="009171D1" w:rsidRDefault="00032EC9" w:rsidP="00A01CBB">
            <w:pPr>
              <w:pStyle w:val="TAC"/>
              <w:rPr>
                <w:rFonts w:eastAsia="Yu Mincho" w:cs="Arial"/>
                <w:szCs w:val="18"/>
              </w:rPr>
            </w:pPr>
          </w:p>
        </w:tc>
        <w:tc>
          <w:tcPr>
            <w:tcW w:w="494" w:type="pct"/>
            <w:vMerge/>
            <w:vAlign w:val="center"/>
          </w:tcPr>
          <w:p w14:paraId="00A5F88D" w14:textId="77777777" w:rsidR="00032EC9" w:rsidRPr="009171D1" w:rsidRDefault="00032EC9" w:rsidP="00A01CBB">
            <w:pPr>
              <w:pStyle w:val="TAC"/>
              <w:rPr>
                <w:rFonts w:eastAsia="Yu Mincho" w:cs="Arial"/>
                <w:szCs w:val="18"/>
              </w:rPr>
            </w:pPr>
          </w:p>
        </w:tc>
        <w:tc>
          <w:tcPr>
            <w:tcW w:w="582" w:type="pct"/>
            <w:vMerge/>
            <w:vAlign w:val="center"/>
          </w:tcPr>
          <w:p w14:paraId="7A3CE49A" w14:textId="77777777" w:rsidR="00032EC9" w:rsidRPr="009171D1" w:rsidRDefault="00032EC9" w:rsidP="00A01CBB">
            <w:pPr>
              <w:pStyle w:val="TAC"/>
              <w:rPr>
                <w:rFonts w:eastAsia="Yu Mincho" w:cs="Arial"/>
                <w:szCs w:val="18"/>
              </w:rPr>
            </w:pPr>
          </w:p>
        </w:tc>
      </w:tr>
      <w:tr w:rsidR="00032EC9" w:rsidRPr="009171D1" w14:paraId="6421BE48" w14:textId="77777777" w:rsidTr="00A01CBB">
        <w:trPr>
          <w:trHeight w:val="86"/>
        </w:trPr>
        <w:tc>
          <w:tcPr>
            <w:tcW w:w="303" w:type="pct"/>
            <w:vMerge/>
            <w:vAlign w:val="center"/>
          </w:tcPr>
          <w:p w14:paraId="5D42EBC3" w14:textId="77777777" w:rsidR="00032EC9" w:rsidRPr="009171D1" w:rsidRDefault="00032EC9" w:rsidP="00A01CBB">
            <w:pPr>
              <w:pStyle w:val="TAC"/>
              <w:rPr>
                <w:rFonts w:eastAsia="Yu Mincho" w:cs="Arial"/>
                <w:szCs w:val="18"/>
              </w:rPr>
            </w:pPr>
          </w:p>
        </w:tc>
        <w:tc>
          <w:tcPr>
            <w:tcW w:w="382" w:type="pct"/>
            <w:vMerge/>
            <w:vAlign w:val="center"/>
          </w:tcPr>
          <w:p w14:paraId="6B5B8947" w14:textId="77777777" w:rsidR="00032EC9" w:rsidRPr="009171D1" w:rsidRDefault="00032EC9" w:rsidP="00A01CBB">
            <w:pPr>
              <w:pStyle w:val="TAC"/>
              <w:rPr>
                <w:rFonts w:eastAsia="Yu Mincho" w:cs="Arial"/>
                <w:szCs w:val="18"/>
              </w:rPr>
            </w:pPr>
          </w:p>
        </w:tc>
        <w:tc>
          <w:tcPr>
            <w:tcW w:w="299" w:type="pct"/>
            <w:vMerge/>
            <w:vAlign w:val="center"/>
          </w:tcPr>
          <w:p w14:paraId="31AE6925"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73E49ED2" w14:textId="77777777" w:rsidR="00032EC9" w:rsidRPr="009171D1" w:rsidRDefault="00032EC9" w:rsidP="00A01CBB">
            <w:pPr>
              <w:pStyle w:val="TAC"/>
              <w:rPr>
                <w:rFonts w:eastAsia="Yu Mincho" w:cs="Arial"/>
                <w:szCs w:val="18"/>
              </w:rPr>
            </w:pPr>
          </w:p>
        </w:tc>
        <w:tc>
          <w:tcPr>
            <w:tcW w:w="394" w:type="pct"/>
            <w:vMerge/>
            <w:vAlign w:val="center"/>
          </w:tcPr>
          <w:p w14:paraId="24ADCA43" w14:textId="77777777" w:rsidR="00032EC9" w:rsidRPr="009171D1" w:rsidRDefault="00032EC9" w:rsidP="00A01CBB">
            <w:pPr>
              <w:pStyle w:val="TAC"/>
              <w:rPr>
                <w:rFonts w:eastAsia="Yu Mincho" w:cs="Arial"/>
                <w:szCs w:val="18"/>
              </w:rPr>
            </w:pPr>
          </w:p>
        </w:tc>
        <w:tc>
          <w:tcPr>
            <w:tcW w:w="439" w:type="pct"/>
            <w:vMerge/>
            <w:vAlign w:val="center"/>
          </w:tcPr>
          <w:p w14:paraId="3A353C70" w14:textId="77777777" w:rsidR="00032EC9" w:rsidRPr="009171D1" w:rsidRDefault="00032EC9" w:rsidP="00A01CBB">
            <w:pPr>
              <w:pStyle w:val="TAC"/>
              <w:rPr>
                <w:rFonts w:eastAsia="Yu Mincho" w:cs="Arial"/>
                <w:szCs w:val="18"/>
              </w:rPr>
            </w:pPr>
          </w:p>
        </w:tc>
        <w:tc>
          <w:tcPr>
            <w:tcW w:w="394" w:type="pct"/>
            <w:vMerge/>
            <w:vAlign w:val="center"/>
          </w:tcPr>
          <w:p w14:paraId="275C7532" w14:textId="77777777" w:rsidR="00032EC9" w:rsidRPr="009171D1" w:rsidRDefault="00032EC9" w:rsidP="00A01CBB">
            <w:pPr>
              <w:pStyle w:val="TAC"/>
              <w:rPr>
                <w:rFonts w:eastAsia="Yu Mincho" w:cs="Arial"/>
                <w:szCs w:val="18"/>
              </w:rPr>
            </w:pPr>
          </w:p>
        </w:tc>
        <w:tc>
          <w:tcPr>
            <w:tcW w:w="494" w:type="pct"/>
            <w:vMerge/>
            <w:vAlign w:val="center"/>
          </w:tcPr>
          <w:p w14:paraId="2108D735" w14:textId="77777777" w:rsidR="00032EC9" w:rsidRPr="009171D1" w:rsidRDefault="00032EC9" w:rsidP="00A01CBB">
            <w:pPr>
              <w:pStyle w:val="TAC"/>
              <w:rPr>
                <w:rFonts w:eastAsia="Yu Mincho" w:cs="Arial"/>
                <w:szCs w:val="18"/>
              </w:rPr>
            </w:pPr>
          </w:p>
        </w:tc>
        <w:tc>
          <w:tcPr>
            <w:tcW w:w="582" w:type="pct"/>
            <w:vMerge/>
            <w:vAlign w:val="center"/>
          </w:tcPr>
          <w:p w14:paraId="6B34D023" w14:textId="77777777" w:rsidR="00032EC9" w:rsidRPr="009171D1" w:rsidRDefault="00032EC9" w:rsidP="00A01CBB">
            <w:pPr>
              <w:pStyle w:val="TAC"/>
              <w:rPr>
                <w:rFonts w:eastAsia="Yu Mincho" w:cs="Arial"/>
                <w:szCs w:val="18"/>
              </w:rPr>
            </w:pPr>
          </w:p>
        </w:tc>
      </w:tr>
      <w:tr w:rsidR="00032EC9" w:rsidRPr="009171D1" w14:paraId="1E5B25BB" w14:textId="77777777" w:rsidTr="00A01CBB">
        <w:trPr>
          <w:trHeight w:val="86"/>
        </w:trPr>
        <w:tc>
          <w:tcPr>
            <w:tcW w:w="303" w:type="pct"/>
            <w:vMerge w:val="restart"/>
            <w:vAlign w:val="center"/>
            <w:hideMark/>
          </w:tcPr>
          <w:p w14:paraId="7D8DBBD3" w14:textId="77777777" w:rsidR="00032EC9" w:rsidRPr="009171D1" w:rsidRDefault="00032EC9" w:rsidP="00A01CBB">
            <w:pPr>
              <w:pStyle w:val="TAC"/>
              <w:rPr>
                <w:rFonts w:eastAsia="Yu Mincho" w:cs="Arial"/>
                <w:szCs w:val="18"/>
              </w:rPr>
            </w:pPr>
            <w:r w:rsidRPr="009171D1">
              <w:rPr>
                <w:rFonts w:eastAsia="Yu Mincho" w:cs="Arial"/>
                <w:szCs w:val="18"/>
              </w:rPr>
              <w:t>n71</w:t>
            </w:r>
          </w:p>
        </w:tc>
        <w:tc>
          <w:tcPr>
            <w:tcW w:w="382" w:type="pct"/>
            <w:vMerge w:val="restart"/>
            <w:vAlign w:val="center"/>
            <w:hideMark/>
          </w:tcPr>
          <w:p w14:paraId="416B8E87"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5647BB1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18E055D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149EAB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BBDCDD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B8D76E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D179405" w14:textId="77777777" w:rsidR="00032EC9" w:rsidRPr="009171D1" w:rsidRDefault="00032EC9" w:rsidP="00A01CBB">
            <w:pPr>
              <w:pStyle w:val="TAC"/>
            </w:pPr>
            <w:r w:rsidRPr="009171D1">
              <w:t>133600</w:t>
            </w:r>
          </w:p>
        </w:tc>
        <w:tc>
          <w:tcPr>
            <w:tcW w:w="394" w:type="pct"/>
            <w:vAlign w:val="center"/>
          </w:tcPr>
          <w:p w14:paraId="0C9679D5" w14:textId="77777777" w:rsidR="00032EC9" w:rsidRPr="009171D1" w:rsidRDefault="00032EC9" w:rsidP="00A01CBB">
            <w:pPr>
              <w:pStyle w:val="TAC"/>
            </w:pPr>
            <w:r w:rsidRPr="009171D1">
              <w:t>668</w:t>
            </w:r>
          </w:p>
        </w:tc>
        <w:tc>
          <w:tcPr>
            <w:tcW w:w="439" w:type="pct"/>
            <w:vAlign w:val="center"/>
          </w:tcPr>
          <w:p w14:paraId="03CC9728" w14:textId="77777777" w:rsidR="00032EC9" w:rsidRPr="009171D1" w:rsidRDefault="00032EC9" w:rsidP="00A01CBB">
            <w:pPr>
              <w:pStyle w:val="TAC"/>
            </w:pPr>
            <w:r w:rsidRPr="009171D1">
              <w:t>124400</w:t>
            </w:r>
          </w:p>
        </w:tc>
        <w:tc>
          <w:tcPr>
            <w:tcW w:w="394" w:type="pct"/>
            <w:vAlign w:val="center"/>
          </w:tcPr>
          <w:p w14:paraId="5ACF848A" w14:textId="77777777" w:rsidR="00032EC9" w:rsidRPr="009171D1" w:rsidRDefault="00032EC9" w:rsidP="00A01CBB">
            <w:pPr>
              <w:pStyle w:val="TAC"/>
            </w:pPr>
            <w:r w:rsidRPr="009171D1">
              <w:t>622</w:t>
            </w:r>
          </w:p>
        </w:tc>
        <w:tc>
          <w:tcPr>
            <w:tcW w:w="494" w:type="pct"/>
            <w:vMerge w:val="restart"/>
            <w:vAlign w:val="center"/>
          </w:tcPr>
          <w:p w14:paraId="661C8603" w14:textId="77777777" w:rsidR="00032EC9" w:rsidRPr="009171D1" w:rsidRDefault="00032EC9" w:rsidP="00A01CBB">
            <w:pPr>
              <w:pStyle w:val="TAC"/>
              <w:rPr>
                <w:rFonts w:eastAsia="Yu Mincho" w:cs="Arial"/>
                <w:szCs w:val="18"/>
              </w:rPr>
            </w:pPr>
            <w:r w:rsidRPr="009171D1">
              <w:rPr>
                <w:rFonts w:cs="Arial"/>
                <w:szCs w:val="18"/>
              </w:rPr>
              <w:t>25@0</w:t>
            </w:r>
          </w:p>
        </w:tc>
        <w:tc>
          <w:tcPr>
            <w:tcW w:w="582" w:type="pct"/>
            <w:vMerge w:val="restart"/>
            <w:vAlign w:val="center"/>
          </w:tcPr>
          <w:p w14:paraId="6F4DFFCC"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A427CE8" w14:textId="77777777" w:rsidTr="00A01CBB">
        <w:trPr>
          <w:trHeight w:val="86"/>
        </w:trPr>
        <w:tc>
          <w:tcPr>
            <w:tcW w:w="303" w:type="pct"/>
            <w:vMerge/>
            <w:vAlign w:val="center"/>
          </w:tcPr>
          <w:p w14:paraId="29C32AB6" w14:textId="77777777" w:rsidR="00032EC9" w:rsidRPr="009171D1" w:rsidRDefault="00032EC9" w:rsidP="00A01CBB">
            <w:pPr>
              <w:pStyle w:val="TAC"/>
              <w:rPr>
                <w:rFonts w:eastAsia="Yu Mincho" w:cs="Arial"/>
                <w:szCs w:val="18"/>
              </w:rPr>
            </w:pPr>
          </w:p>
        </w:tc>
        <w:tc>
          <w:tcPr>
            <w:tcW w:w="382" w:type="pct"/>
            <w:vMerge/>
            <w:vAlign w:val="center"/>
          </w:tcPr>
          <w:p w14:paraId="3F4A4F4D" w14:textId="77777777" w:rsidR="00032EC9" w:rsidRPr="009171D1" w:rsidRDefault="00032EC9" w:rsidP="00A01CBB">
            <w:pPr>
              <w:pStyle w:val="TAC"/>
              <w:rPr>
                <w:rFonts w:eastAsia="Yu Mincho" w:cs="Arial"/>
                <w:szCs w:val="18"/>
              </w:rPr>
            </w:pPr>
          </w:p>
        </w:tc>
        <w:tc>
          <w:tcPr>
            <w:tcW w:w="299" w:type="pct"/>
            <w:vMerge/>
            <w:vAlign w:val="center"/>
          </w:tcPr>
          <w:p w14:paraId="20D105E1"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3377D1D" w14:textId="77777777" w:rsidR="00032EC9" w:rsidRPr="009171D1" w:rsidRDefault="00032EC9" w:rsidP="00A01CBB">
            <w:pPr>
              <w:pStyle w:val="TAC"/>
            </w:pPr>
            <w:r w:rsidRPr="009171D1">
              <w:t>136100</w:t>
            </w:r>
          </w:p>
        </w:tc>
        <w:tc>
          <w:tcPr>
            <w:tcW w:w="394" w:type="pct"/>
            <w:vAlign w:val="center"/>
          </w:tcPr>
          <w:p w14:paraId="32C7C2CA" w14:textId="77777777" w:rsidR="00032EC9" w:rsidRPr="009171D1" w:rsidRDefault="00032EC9" w:rsidP="00A01CBB">
            <w:pPr>
              <w:pStyle w:val="TAC"/>
            </w:pPr>
            <w:r w:rsidRPr="009171D1">
              <w:t>680.5</w:t>
            </w:r>
          </w:p>
        </w:tc>
        <w:tc>
          <w:tcPr>
            <w:tcW w:w="439" w:type="pct"/>
            <w:vAlign w:val="center"/>
          </w:tcPr>
          <w:p w14:paraId="34887F99" w14:textId="77777777" w:rsidR="00032EC9" w:rsidRPr="009171D1" w:rsidRDefault="00032EC9" w:rsidP="00A01CBB">
            <w:pPr>
              <w:pStyle w:val="TAC"/>
            </w:pPr>
            <w:r w:rsidRPr="009171D1">
              <w:t>126900</w:t>
            </w:r>
          </w:p>
        </w:tc>
        <w:tc>
          <w:tcPr>
            <w:tcW w:w="394" w:type="pct"/>
            <w:vAlign w:val="center"/>
          </w:tcPr>
          <w:p w14:paraId="7393DD9B" w14:textId="77777777" w:rsidR="00032EC9" w:rsidRPr="009171D1" w:rsidRDefault="00032EC9" w:rsidP="00A01CBB">
            <w:pPr>
              <w:pStyle w:val="TAC"/>
            </w:pPr>
            <w:r w:rsidRPr="009171D1">
              <w:t>634.5</w:t>
            </w:r>
          </w:p>
        </w:tc>
        <w:tc>
          <w:tcPr>
            <w:tcW w:w="494" w:type="pct"/>
            <w:vMerge/>
            <w:vAlign w:val="center"/>
          </w:tcPr>
          <w:p w14:paraId="0AA97906" w14:textId="77777777" w:rsidR="00032EC9" w:rsidRPr="009171D1" w:rsidRDefault="00032EC9" w:rsidP="00A01CBB">
            <w:pPr>
              <w:pStyle w:val="TAC"/>
              <w:rPr>
                <w:rFonts w:eastAsia="Yu Mincho" w:cs="Arial"/>
                <w:szCs w:val="18"/>
              </w:rPr>
            </w:pPr>
          </w:p>
        </w:tc>
        <w:tc>
          <w:tcPr>
            <w:tcW w:w="582" w:type="pct"/>
            <w:vMerge/>
            <w:vAlign w:val="center"/>
          </w:tcPr>
          <w:p w14:paraId="22949C72" w14:textId="77777777" w:rsidR="00032EC9" w:rsidRPr="009171D1" w:rsidRDefault="00032EC9" w:rsidP="00A01CBB">
            <w:pPr>
              <w:pStyle w:val="TAC"/>
              <w:rPr>
                <w:rFonts w:eastAsia="Yu Mincho" w:cs="Arial"/>
                <w:szCs w:val="18"/>
              </w:rPr>
            </w:pPr>
          </w:p>
        </w:tc>
      </w:tr>
      <w:tr w:rsidR="00032EC9" w:rsidRPr="009171D1" w14:paraId="2649EF08" w14:textId="77777777" w:rsidTr="00A01CBB">
        <w:trPr>
          <w:trHeight w:val="86"/>
        </w:trPr>
        <w:tc>
          <w:tcPr>
            <w:tcW w:w="303" w:type="pct"/>
            <w:vMerge/>
            <w:vAlign w:val="center"/>
          </w:tcPr>
          <w:p w14:paraId="23BEB2AA" w14:textId="77777777" w:rsidR="00032EC9" w:rsidRPr="009171D1" w:rsidRDefault="00032EC9" w:rsidP="00A01CBB">
            <w:pPr>
              <w:pStyle w:val="TAC"/>
              <w:rPr>
                <w:rFonts w:eastAsia="Yu Mincho" w:cs="Arial"/>
                <w:szCs w:val="18"/>
              </w:rPr>
            </w:pPr>
          </w:p>
        </w:tc>
        <w:tc>
          <w:tcPr>
            <w:tcW w:w="382" w:type="pct"/>
            <w:vMerge/>
            <w:vAlign w:val="center"/>
          </w:tcPr>
          <w:p w14:paraId="65D8EA30" w14:textId="77777777" w:rsidR="00032EC9" w:rsidRPr="009171D1" w:rsidRDefault="00032EC9" w:rsidP="00A01CBB">
            <w:pPr>
              <w:pStyle w:val="TAC"/>
              <w:rPr>
                <w:rFonts w:eastAsia="Yu Mincho" w:cs="Arial"/>
                <w:szCs w:val="18"/>
              </w:rPr>
            </w:pPr>
          </w:p>
        </w:tc>
        <w:tc>
          <w:tcPr>
            <w:tcW w:w="299" w:type="pct"/>
            <w:vMerge/>
            <w:vAlign w:val="center"/>
          </w:tcPr>
          <w:p w14:paraId="4D9D29C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90366E1" w14:textId="77777777" w:rsidR="00032EC9" w:rsidRPr="009171D1" w:rsidRDefault="00032EC9" w:rsidP="00A01CBB">
            <w:pPr>
              <w:pStyle w:val="TAC"/>
            </w:pPr>
            <w:r w:rsidRPr="009171D1">
              <w:t>138600</w:t>
            </w:r>
          </w:p>
        </w:tc>
        <w:tc>
          <w:tcPr>
            <w:tcW w:w="394" w:type="pct"/>
            <w:vAlign w:val="center"/>
          </w:tcPr>
          <w:p w14:paraId="128EB430" w14:textId="77777777" w:rsidR="00032EC9" w:rsidRPr="009171D1" w:rsidRDefault="00032EC9" w:rsidP="00A01CBB">
            <w:pPr>
              <w:pStyle w:val="TAC"/>
            </w:pPr>
            <w:r w:rsidRPr="009171D1">
              <w:t>693</w:t>
            </w:r>
          </w:p>
        </w:tc>
        <w:tc>
          <w:tcPr>
            <w:tcW w:w="439" w:type="pct"/>
            <w:vAlign w:val="center"/>
          </w:tcPr>
          <w:p w14:paraId="07A33F07" w14:textId="77777777" w:rsidR="00032EC9" w:rsidRPr="009171D1" w:rsidRDefault="00032EC9" w:rsidP="00A01CBB">
            <w:pPr>
              <w:pStyle w:val="TAC"/>
            </w:pPr>
            <w:r w:rsidRPr="009171D1">
              <w:t>129400</w:t>
            </w:r>
          </w:p>
        </w:tc>
        <w:tc>
          <w:tcPr>
            <w:tcW w:w="394" w:type="pct"/>
            <w:vAlign w:val="center"/>
          </w:tcPr>
          <w:p w14:paraId="1CB59BC1" w14:textId="77777777" w:rsidR="00032EC9" w:rsidRPr="009171D1" w:rsidRDefault="00032EC9" w:rsidP="00A01CBB">
            <w:pPr>
              <w:pStyle w:val="TAC"/>
            </w:pPr>
            <w:r w:rsidRPr="009171D1">
              <w:t>647</w:t>
            </w:r>
          </w:p>
        </w:tc>
        <w:tc>
          <w:tcPr>
            <w:tcW w:w="494" w:type="pct"/>
            <w:vMerge/>
            <w:vAlign w:val="center"/>
          </w:tcPr>
          <w:p w14:paraId="7E24F508" w14:textId="77777777" w:rsidR="00032EC9" w:rsidRPr="009171D1" w:rsidRDefault="00032EC9" w:rsidP="00A01CBB">
            <w:pPr>
              <w:pStyle w:val="TAC"/>
              <w:rPr>
                <w:rFonts w:eastAsia="Yu Mincho" w:cs="Arial"/>
                <w:szCs w:val="18"/>
              </w:rPr>
            </w:pPr>
          </w:p>
        </w:tc>
        <w:tc>
          <w:tcPr>
            <w:tcW w:w="582" w:type="pct"/>
            <w:vMerge/>
            <w:vAlign w:val="center"/>
          </w:tcPr>
          <w:p w14:paraId="6AD91D67" w14:textId="77777777" w:rsidR="00032EC9" w:rsidRPr="009171D1" w:rsidRDefault="00032EC9" w:rsidP="00A01CBB">
            <w:pPr>
              <w:pStyle w:val="TAC"/>
              <w:rPr>
                <w:rFonts w:eastAsia="Yu Mincho" w:cs="Arial"/>
                <w:szCs w:val="18"/>
              </w:rPr>
            </w:pPr>
          </w:p>
        </w:tc>
      </w:tr>
      <w:tr w:rsidR="00032EC9" w:rsidRPr="009171D1" w14:paraId="166FF09A" w14:textId="77777777" w:rsidTr="00A01CBB">
        <w:trPr>
          <w:trHeight w:val="140"/>
        </w:trPr>
        <w:tc>
          <w:tcPr>
            <w:tcW w:w="303" w:type="pct"/>
            <w:vMerge w:val="restart"/>
            <w:vAlign w:val="center"/>
            <w:hideMark/>
          </w:tcPr>
          <w:p w14:paraId="7D63CE0F" w14:textId="77777777" w:rsidR="00032EC9" w:rsidRPr="009171D1" w:rsidRDefault="00032EC9" w:rsidP="00A01CBB">
            <w:pPr>
              <w:pStyle w:val="TAC"/>
              <w:rPr>
                <w:rFonts w:cs="Arial"/>
                <w:szCs w:val="18"/>
                <w:lang w:eastAsia="zh-CN"/>
              </w:rPr>
            </w:pPr>
            <w:r w:rsidRPr="009171D1">
              <w:rPr>
                <w:rFonts w:cs="Arial"/>
                <w:szCs w:val="18"/>
                <w:lang w:eastAsia="zh-CN"/>
              </w:rPr>
              <w:t>n74</w:t>
            </w:r>
          </w:p>
        </w:tc>
        <w:tc>
          <w:tcPr>
            <w:tcW w:w="382" w:type="pct"/>
            <w:vMerge w:val="restart"/>
            <w:vAlign w:val="center"/>
            <w:hideMark/>
          </w:tcPr>
          <w:p w14:paraId="78E51294"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299" w:type="pct"/>
            <w:vMerge w:val="restart"/>
            <w:vAlign w:val="center"/>
          </w:tcPr>
          <w:p w14:paraId="07069EC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2406A24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D8CFB3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48DB935"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C06EC6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0A76C67" w14:textId="77777777" w:rsidR="00032EC9" w:rsidRPr="009171D1" w:rsidRDefault="00032EC9" w:rsidP="00A01CBB">
            <w:pPr>
              <w:pStyle w:val="TAC"/>
              <w:rPr>
                <w:rFonts w:cs="Arial"/>
                <w:szCs w:val="18"/>
              </w:rPr>
            </w:pPr>
            <w:r w:rsidRPr="009171D1">
              <w:rPr>
                <w:rFonts w:cs="Arial"/>
                <w:szCs w:val="18"/>
              </w:rPr>
              <w:t>286900</w:t>
            </w:r>
          </w:p>
        </w:tc>
        <w:tc>
          <w:tcPr>
            <w:tcW w:w="394" w:type="pct"/>
            <w:vAlign w:val="center"/>
          </w:tcPr>
          <w:p w14:paraId="41F68E79" w14:textId="77777777" w:rsidR="00032EC9" w:rsidRPr="009171D1" w:rsidRDefault="00032EC9" w:rsidP="00A01CBB">
            <w:pPr>
              <w:pStyle w:val="TAC"/>
            </w:pPr>
            <w:r w:rsidRPr="009171D1">
              <w:t>1434.5</w:t>
            </w:r>
          </w:p>
        </w:tc>
        <w:tc>
          <w:tcPr>
            <w:tcW w:w="439" w:type="pct"/>
            <w:vAlign w:val="center"/>
          </w:tcPr>
          <w:p w14:paraId="2AC496BE" w14:textId="77777777" w:rsidR="00032EC9" w:rsidRPr="009171D1" w:rsidRDefault="00032EC9" w:rsidP="00A01CBB">
            <w:pPr>
              <w:pStyle w:val="TAC"/>
            </w:pPr>
            <w:r w:rsidRPr="009171D1">
              <w:t>296500</w:t>
            </w:r>
          </w:p>
        </w:tc>
        <w:tc>
          <w:tcPr>
            <w:tcW w:w="394" w:type="pct"/>
            <w:vAlign w:val="center"/>
          </w:tcPr>
          <w:p w14:paraId="52D7C83F" w14:textId="77777777" w:rsidR="00032EC9" w:rsidRPr="009171D1" w:rsidRDefault="00032EC9" w:rsidP="00A01CBB">
            <w:pPr>
              <w:pStyle w:val="TAC"/>
            </w:pPr>
            <w:r w:rsidRPr="009171D1">
              <w:t>1482.5</w:t>
            </w:r>
          </w:p>
        </w:tc>
        <w:tc>
          <w:tcPr>
            <w:tcW w:w="494" w:type="pct"/>
            <w:vMerge w:val="restart"/>
            <w:vAlign w:val="center"/>
          </w:tcPr>
          <w:p w14:paraId="3B29EED5" w14:textId="77777777" w:rsidR="00032EC9" w:rsidRPr="009171D1" w:rsidRDefault="00032EC9" w:rsidP="00A01CBB">
            <w:pPr>
              <w:pStyle w:val="TAC"/>
              <w:rPr>
                <w:rFonts w:cs="Arial"/>
                <w:szCs w:val="18"/>
                <w:lang w:eastAsia="zh-CN"/>
              </w:rPr>
            </w:pPr>
            <w:r w:rsidRPr="009171D1">
              <w:rPr>
                <w:rFonts w:cs="Arial"/>
                <w:szCs w:val="18"/>
                <w:lang w:eastAsia="ja-JP"/>
              </w:rPr>
              <w:t>25@54</w:t>
            </w:r>
          </w:p>
        </w:tc>
        <w:tc>
          <w:tcPr>
            <w:tcW w:w="582" w:type="pct"/>
            <w:vMerge w:val="restart"/>
            <w:vAlign w:val="center"/>
          </w:tcPr>
          <w:p w14:paraId="52BC21F7"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7C80910" w14:textId="77777777" w:rsidTr="00A01CBB">
        <w:trPr>
          <w:trHeight w:val="86"/>
        </w:trPr>
        <w:tc>
          <w:tcPr>
            <w:tcW w:w="303" w:type="pct"/>
            <w:vMerge/>
            <w:vAlign w:val="center"/>
          </w:tcPr>
          <w:p w14:paraId="5F6DFEB0" w14:textId="77777777" w:rsidR="00032EC9" w:rsidRPr="009171D1" w:rsidRDefault="00032EC9" w:rsidP="00A01CBB">
            <w:pPr>
              <w:pStyle w:val="TAC"/>
              <w:rPr>
                <w:rFonts w:cs="Arial"/>
                <w:szCs w:val="18"/>
                <w:lang w:eastAsia="zh-CN"/>
              </w:rPr>
            </w:pPr>
          </w:p>
        </w:tc>
        <w:tc>
          <w:tcPr>
            <w:tcW w:w="382" w:type="pct"/>
            <w:vMerge/>
            <w:vAlign w:val="center"/>
          </w:tcPr>
          <w:p w14:paraId="19D08F5D" w14:textId="77777777" w:rsidR="00032EC9" w:rsidRPr="009171D1" w:rsidRDefault="00032EC9" w:rsidP="00A01CBB">
            <w:pPr>
              <w:pStyle w:val="TAC"/>
              <w:rPr>
                <w:rFonts w:cs="Arial"/>
                <w:szCs w:val="18"/>
                <w:lang w:eastAsia="zh-CN"/>
              </w:rPr>
            </w:pPr>
          </w:p>
        </w:tc>
        <w:tc>
          <w:tcPr>
            <w:tcW w:w="299" w:type="pct"/>
            <w:vMerge/>
            <w:vAlign w:val="center"/>
          </w:tcPr>
          <w:p w14:paraId="7118AC1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2D72AAB" w14:textId="77777777" w:rsidR="00032EC9" w:rsidRPr="009171D1" w:rsidRDefault="00032EC9" w:rsidP="00A01CBB">
            <w:pPr>
              <w:pStyle w:val="TAC"/>
              <w:rPr>
                <w:rFonts w:cs="Arial"/>
                <w:szCs w:val="18"/>
              </w:rPr>
            </w:pPr>
            <w:r w:rsidRPr="009171D1">
              <w:rPr>
                <w:rFonts w:cs="Arial"/>
                <w:szCs w:val="18"/>
              </w:rPr>
              <w:t>289700</w:t>
            </w:r>
          </w:p>
        </w:tc>
        <w:tc>
          <w:tcPr>
            <w:tcW w:w="394" w:type="pct"/>
            <w:vAlign w:val="center"/>
          </w:tcPr>
          <w:p w14:paraId="138CA316" w14:textId="77777777" w:rsidR="00032EC9" w:rsidRPr="009171D1" w:rsidRDefault="00032EC9" w:rsidP="00A01CBB">
            <w:pPr>
              <w:pStyle w:val="TAC"/>
            </w:pPr>
            <w:r w:rsidRPr="009171D1">
              <w:t>1448.5</w:t>
            </w:r>
          </w:p>
        </w:tc>
        <w:tc>
          <w:tcPr>
            <w:tcW w:w="439" w:type="pct"/>
            <w:vAlign w:val="center"/>
          </w:tcPr>
          <w:p w14:paraId="155948FB" w14:textId="77777777" w:rsidR="00032EC9" w:rsidRPr="009171D1" w:rsidRDefault="00032EC9" w:rsidP="00A01CBB">
            <w:pPr>
              <w:pStyle w:val="TAC"/>
            </w:pPr>
            <w:r w:rsidRPr="009171D1">
              <w:t>299300</w:t>
            </w:r>
          </w:p>
        </w:tc>
        <w:tc>
          <w:tcPr>
            <w:tcW w:w="394" w:type="pct"/>
            <w:vAlign w:val="center"/>
          </w:tcPr>
          <w:p w14:paraId="1D518254" w14:textId="77777777" w:rsidR="00032EC9" w:rsidRPr="009171D1" w:rsidRDefault="00032EC9" w:rsidP="00A01CBB">
            <w:pPr>
              <w:pStyle w:val="TAC"/>
            </w:pPr>
            <w:r w:rsidRPr="009171D1">
              <w:t>1496.5</w:t>
            </w:r>
          </w:p>
        </w:tc>
        <w:tc>
          <w:tcPr>
            <w:tcW w:w="494" w:type="pct"/>
            <w:vMerge/>
            <w:vAlign w:val="center"/>
          </w:tcPr>
          <w:p w14:paraId="5B018C62" w14:textId="77777777" w:rsidR="00032EC9" w:rsidRPr="009171D1" w:rsidRDefault="00032EC9" w:rsidP="00A01CBB">
            <w:pPr>
              <w:pStyle w:val="TAC"/>
              <w:rPr>
                <w:rFonts w:cs="Arial"/>
                <w:szCs w:val="18"/>
                <w:lang w:eastAsia="zh-CN"/>
              </w:rPr>
            </w:pPr>
          </w:p>
        </w:tc>
        <w:tc>
          <w:tcPr>
            <w:tcW w:w="582" w:type="pct"/>
            <w:vMerge/>
            <w:vAlign w:val="center"/>
          </w:tcPr>
          <w:p w14:paraId="65736A75" w14:textId="77777777" w:rsidR="00032EC9" w:rsidRPr="009171D1" w:rsidRDefault="00032EC9" w:rsidP="00A01CBB">
            <w:pPr>
              <w:pStyle w:val="TAC"/>
              <w:rPr>
                <w:rFonts w:cs="Arial"/>
                <w:szCs w:val="18"/>
                <w:lang w:eastAsia="zh-CN"/>
              </w:rPr>
            </w:pPr>
          </w:p>
        </w:tc>
      </w:tr>
      <w:tr w:rsidR="00032EC9" w:rsidRPr="009171D1" w14:paraId="0F6832BF" w14:textId="77777777" w:rsidTr="00A01CBB">
        <w:trPr>
          <w:trHeight w:val="228"/>
        </w:trPr>
        <w:tc>
          <w:tcPr>
            <w:tcW w:w="303" w:type="pct"/>
            <w:vMerge/>
            <w:vAlign w:val="center"/>
          </w:tcPr>
          <w:p w14:paraId="70105645" w14:textId="77777777" w:rsidR="00032EC9" w:rsidRPr="009171D1" w:rsidRDefault="00032EC9" w:rsidP="00A01CBB">
            <w:pPr>
              <w:pStyle w:val="TAC"/>
              <w:rPr>
                <w:rFonts w:cs="Arial"/>
                <w:szCs w:val="18"/>
                <w:lang w:eastAsia="zh-CN"/>
              </w:rPr>
            </w:pPr>
          </w:p>
        </w:tc>
        <w:tc>
          <w:tcPr>
            <w:tcW w:w="382" w:type="pct"/>
            <w:vMerge/>
            <w:vAlign w:val="center"/>
          </w:tcPr>
          <w:p w14:paraId="3DCA7C65" w14:textId="77777777" w:rsidR="00032EC9" w:rsidRPr="009171D1" w:rsidRDefault="00032EC9" w:rsidP="00A01CBB">
            <w:pPr>
              <w:pStyle w:val="TAC"/>
              <w:rPr>
                <w:rFonts w:cs="Arial"/>
                <w:szCs w:val="18"/>
                <w:lang w:eastAsia="zh-CN"/>
              </w:rPr>
            </w:pPr>
          </w:p>
        </w:tc>
        <w:tc>
          <w:tcPr>
            <w:tcW w:w="299" w:type="pct"/>
            <w:vMerge/>
            <w:vAlign w:val="center"/>
          </w:tcPr>
          <w:p w14:paraId="1C12F4C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36EE450" w14:textId="77777777" w:rsidR="00032EC9" w:rsidRPr="009171D1" w:rsidRDefault="00032EC9" w:rsidP="00A01CBB">
            <w:pPr>
              <w:pStyle w:val="TAC"/>
              <w:rPr>
                <w:rFonts w:cs="Arial"/>
                <w:szCs w:val="18"/>
              </w:rPr>
            </w:pPr>
            <w:r w:rsidRPr="009171D1">
              <w:rPr>
                <w:rFonts w:cs="Arial"/>
                <w:szCs w:val="18"/>
              </w:rPr>
              <w:t>292500</w:t>
            </w:r>
          </w:p>
        </w:tc>
        <w:tc>
          <w:tcPr>
            <w:tcW w:w="394" w:type="pct"/>
            <w:vAlign w:val="center"/>
          </w:tcPr>
          <w:p w14:paraId="0039BB9D" w14:textId="77777777" w:rsidR="00032EC9" w:rsidRPr="009171D1" w:rsidRDefault="00032EC9" w:rsidP="00A01CBB">
            <w:pPr>
              <w:pStyle w:val="TAC"/>
            </w:pPr>
            <w:r w:rsidRPr="009171D1">
              <w:t>1462.5</w:t>
            </w:r>
          </w:p>
        </w:tc>
        <w:tc>
          <w:tcPr>
            <w:tcW w:w="439" w:type="pct"/>
            <w:vAlign w:val="center"/>
          </w:tcPr>
          <w:p w14:paraId="41DF34E6" w14:textId="77777777" w:rsidR="00032EC9" w:rsidRPr="009171D1" w:rsidRDefault="00032EC9" w:rsidP="00A01CBB">
            <w:pPr>
              <w:pStyle w:val="TAC"/>
            </w:pPr>
            <w:r w:rsidRPr="009171D1">
              <w:t>302100</w:t>
            </w:r>
          </w:p>
        </w:tc>
        <w:tc>
          <w:tcPr>
            <w:tcW w:w="394" w:type="pct"/>
            <w:vAlign w:val="center"/>
          </w:tcPr>
          <w:p w14:paraId="2AFD449B" w14:textId="77777777" w:rsidR="00032EC9" w:rsidRPr="009171D1" w:rsidRDefault="00032EC9" w:rsidP="00A01CBB">
            <w:pPr>
              <w:pStyle w:val="TAC"/>
            </w:pPr>
            <w:r w:rsidRPr="009171D1">
              <w:t>1510.5</w:t>
            </w:r>
          </w:p>
        </w:tc>
        <w:tc>
          <w:tcPr>
            <w:tcW w:w="494" w:type="pct"/>
            <w:vMerge/>
            <w:vAlign w:val="center"/>
          </w:tcPr>
          <w:p w14:paraId="513DC97F" w14:textId="77777777" w:rsidR="00032EC9" w:rsidRPr="009171D1" w:rsidRDefault="00032EC9" w:rsidP="00A01CBB">
            <w:pPr>
              <w:pStyle w:val="TAC"/>
              <w:rPr>
                <w:rFonts w:cs="Arial"/>
                <w:szCs w:val="18"/>
                <w:lang w:eastAsia="zh-CN"/>
              </w:rPr>
            </w:pPr>
          </w:p>
        </w:tc>
        <w:tc>
          <w:tcPr>
            <w:tcW w:w="582" w:type="pct"/>
            <w:vMerge/>
            <w:vAlign w:val="center"/>
          </w:tcPr>
          <w:p w14:paraId="4A67E926" w14:textId="77777777" w:rsidR="00032EC9" w:rsidRPr="009171D1" w:rsidRDefault="00032EC9" w:rsidP="00A01CBB">
            <w:pPr>
              <w:pStyle w:val="TAC"/>
              <w:rPr>
                <w:rFonts w:cs="Arial"/>
                <w:szCs w:val="18"/>
                <w:lang w:eastAsia="zh-CN"/>
              </w:rPr>
            </w:pPr>
          </w:p>
        </w:tc>
      </w:tr>
      <w:tr w:rsidR="00032EC9" w:rsidRPr="009171D1" w14:paraId="65FE37B7" w14:textId="77777777" w:rsidTr="00A01CBB">
        <w:trPr>
          <w:trHeight w:val="112"/>
        </w:trPr>
        <w:tc>
          <w:tcPr>
            <w:tcW w:w="303" w:type="pct"/>
            <w:vMerge w:val="restart"/>
            <w:vAlign w:val="center"/>
          </w:tcPr>
          <w:p w14:paraId="2B6F77FE" w14:textId="77777777" w:rsidR="00032EC9" w:rsidRPr="009171D1" w:rsidRDefault="00032EC9" w:rsidP="00A01CBB">
            <w:pPr>
              <w:pStyle w:val="TAC"/>
              <w:rPr>
                <w:rFonts w:cs="Arial"/>
                <w:szCs w:val="18"/>
                <w:lang w:eastAsia="zh-CN"/>
              </w:rPr>
            </w:pPr>
            <w:r w:rsidRPr="009171D1">
              <w:rPr>
                <w:rFonts w:cs="Arial"/>
                <w:szCs w:val="18"/>
                <w:lang w:eastAsia="zh-CN"/>
              </w:rPr>
              <w:t>n75 SDL</w:t>
            </w:r>
          </w:p>
        </w:tc>
        <w:tc>
          <w:tcPr>
            <w:tcW w:w="382" w:type="pct"/>
            <w:vMerge w:val="restart"/>
            <w:vAlign w:val="center"/>
          </w:tcPr>
          <w:p w14:paraId="6E5B245C"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398EDC80"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38ADF6B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4DF7B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0C83DCB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9B5FF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622B689"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4CC16A8E"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332199A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287900</w:t>
            </w:r>
          </w:p>
        </w:tc>
        <w:tc>
          <w:tcPr>
            <w:tcW w:w="394" w:type="pct"/>
            <w:vAlign w:val="center"/>
          </w:tcPr>
          <w:p w14:paraId="2B11AF1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1439.5</w:t>
            </w:r>
          </w:p>
        </w:tc>
        <w:tc>
          <w:tcPr>
            <w:tcW w:w="494" w:type="pct"/>
            <w:vMerge w:val="restart"/>
            <w:vAlign w:val="center"/>
          </w:tcPr>
          <w:p w14:paraId="607690AB" w14:textId="77777777" w:rsidR="00032EC9" w:rsidRPr="009171D1" w:rsidRDefault="00032EC9" w:rsidP="00A01CBB">
            <w:pPr>
              <w:pStyle w:val="TAC"/>
              <w:rPr>
                <w:rFonts w:cs="Arial"/>
                <w:szCs w:val="18"/>
                <w:lang w:eastAsia="zh-CN"/>
              </w:rPr>
            </w:pPr>
            <w:r w:rsidRPr="009171D1">
              <w:rPr>
                <w:rFonts w:ascii="DengXian" w:eastAsia="DengXian" w:hAnsi="DengXian" w:cs="Arial"/>
                <w:szCs w:val="18"/>
                <w:lang w:eastAsia="zh-CN"/>
              </w:rPr>
              <w:t>N</w:t>
            </w:r>
            <w:r w:rsidRPr="009171D1">
              <w:rPr>
                <w:rFonts w:cs="Arial"/>
                <w:szCs w:val="18"/>
                <w:lang w:eastAsia="zh-CN"/>
              </w:rPr>
              <w:t>A</w:t>
            </w:r>
          </w:p>
        </w:tc>
        <w:tc>
          <w:tcPr>
            <w:tcW w:w="582" w:type="pct"/>
            <w:vMerge w:val="restart"/>
            <w:vAlign w:val="center"/>
          </w:tcPr>
          <w:p w14:paraId="3F98DA5F" w14:textId="77777777" w:rsidR="00032EC9" w:rsidRPr="009171D1" w:rsidRDefault="00032EC9" w:rsidP="00A01CBB">
            <w:pPr>
              <w:pStyle w:val="TAC"/>
              <w:rPr>
                <w:rFonts w:cs="Arial"/>
                <w:szCs w:val="18"/>
                <w:lang w:eastAsia="zh-CN"/>
              </w:rPr>
            </w:pPr>
            <w:r w:rsidRPr="009171D1">
              <w:rPr>
                <w:rFonts w:cs="Arial"/>
                <w:szCs w:val="18"/>
                <w:lang w:eastAsia="zh-CN"/>
              </w:rPr>
              <w:t>79@0</w:t>
            </w:r>
          </w:p>
        </w:tc>
      </w:tr>
      <w:tr w:rsidR="00032EC9" w:rsidRPr="009171D1" w14:paraId="71565F66" w14:textId="77777777" w:rsidTr="00A01CBB">
        <w:trPr>
          <w:trHeight w:val="112"/>
        </w:trPr>
        <w:tc>
          <w:tcPr>
            <w:tcW w:w="303" w:type="pct"/>
            <w:vMerge/>
            <w:vAlign w:val="center"/>
          </w:tcPr>
          <w:p w14:paraId="64AC5313" w14:textId="77777777" w:rsidR="00032EC9" w:rsidRPr="009171D1" w:rsidRDefault="00032EC9" w:rsidP="00A01CBB">
            <w:pPr>
              <w:pStyle w:val="TAC"/>
              <w:rPr>
                <w:rFonts w:cs="Arial"/>
                <w:szCs w:val="18"/>
                <w:lang w:eastAsia="zh-CN"/>
              </w:rPr>
            </w:pPr>
          </w:p>
        </w:tc>
        <w:tc>
          <w:tcPr>
            <w:tcW w:w="382" w:type="pct"/>
            <w:vMerge/>
            <w:vAlign w:val="center"/>
          </w:tcPr>
          <w:p w14:paraId="41FBF9D0" w14:textId="77777777" w:rsidR="00032EC9" w:rsidRPr="009171D1" w:rsidRDefault="00032EC9" w:rsidP="00A01CBB">
            <w:pPr>
              <w:pStyle w:val="TAC"/>
              <w:rPr>
                <w:rFonts w:cs="Arial"/>
                <w:szCs w:val="18"/>
                <w:lang w:eastAsia="zh-CN"/>
              </w:rPr>
            </w:pPr>
          </w:p>
        </w:tc>
        <w:tc>
          <w:tcPr>
            <w:tcW w:w="299" w:type="pct"/>
            <w:vMerge/>
            <w:vAlign w:val="center"/>
          </w:tcPr>
          <w:p w14:paraId="7AAB6857"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DCE57C1"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10093E1D"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4DA09E7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294900</w:t>
            </w:r>
          </w:p>
        </w:tc>
        <w:tc>
          <w:tcPr>
            <w:tcW w:w="394" w:type="pct"/>
            <w:vAlign w:val="center"/>
          </w:tcPr>
          <w:p w14:paraId="25EB794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1474.5</w:t>
            </w:r>
          </w:p>
        </w:tc>
        <w:tc>
          <w:tcPr>
            <w:tcW w:w="494" w:type="pct"/>
            <w:vMerge/>
            <w:vAlign w:val="center"/>
          </w:tcPr>
          <w:p w14:paraId="55991214" w14:textId="77777777" w:rsidR="00032EC9" w:rsidRPr="009171D1" w:rsidRDefault="00032EC9" w:rsidP="00A01CBB">
            <w:pPr>
              <w:pStyle w:val="TAC"/>
              <w:rPr>
                <w:rFonts w:cs="Arial"/>
                <w:szCs w:val="18"/>
                <w:lang w:eastAsia="zh-CN"/>
              </w:rPr>
            </w:pPr>
          </w:p>
        </w:tc>
        <w:tc>
          <w:tcPr>
            <w:tcW w:w="582" w:type="pct"/>
            <w:vMerge/>
            <w:vAlign w:val="center"/>
          </w:tcPr>
          <w:p w14:paraId="6C576F51" w14:textId="77777777" w:rsidR="00032EC9" w:rsidRPr="009171D1" w:rsidRDefault="00032EC9" w:rsidP="00A01CBB">
            <w:pPr>
              <w:pStyle w:val="TAC"/>
              <w:rPr>
                <w:rFonts w:cs="Arial"/>
                <w:szCs w:val="18"/>
                <w:lang w:eastAsia="zh-CN"/>
              </w:rPr>
            </w:pPr>
          </w:p>
        </w:tc>
      </w:tr>
      <w:tr w:rsidR="00032EC9" w:rsidRPr="009171D1" w14:paraId="420715D7" w14:textId="77777777" w:rsidTr="00A01CBB">
        <w:trPr>
          <w:trHeight w:val="112"/>
        </w:trPr>
        <w:tc>
          <w:tcPr>
            <w:tcW w:w="303" w:type="pct"/>
            <w:vMerge/>
            <w:vAlign w:val="center"/>
          </w:tcPr>
          <w:p w14:paraId="1996B854" w14:textId="77777777" w:rsidR="00032EC9" w:rsidRPr="009171D1" w:rsidRDefault="00032EC9" w:rsidP="00A01CBB">
            <w:pPr>
              <w:pStyle w:val="TAC"/>
              <w:rPr>
                <w:rFonts w:cs="Arial"/>
                <w:szCs w:val="18"/>
                <w:lang w:eastAsia="zh-CN"/>
              </w:rPr>
            </w:pPr>
          </w:p>
        </w:tc>
        <w:tc>
          <w:tcPr>
            <w:tcW w:w="382" w:type="pct"/>
            <w:vMerge/>
            <w:vAlign w:val="center"/>
          </w:tcPr>
          <w:p w14:paraId="462A3420" w14:textId="77777777" w:rsidR="00032EC9" w:rsidRPr="009171D1" w:rsidRDefault="00032EC9" w:rsidP="00A01CBB">
            <w:pPr>
              <w:pStyle w:val="TAC"/>
              <w:rPr>
                <w:rFonts w:cs="Arial"/>
                <w:szCs w:val="18"/>
                <w:lang w:eastAsia="zh-CN"/>
              </w:rPr>
            </w:pPr>
          </w:p>
        </w:tc>
        <w:tc>
          <w:tcPr>
            <w:tcW w:w="299" w:type="pct"/>
            <w:vMerge/>
            <w:vAlign w:val="center"/>
          </w:tcPr>
          <w:p w14:paraId="5C1E7FA6"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4CA33483"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2C225F6E"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3DB3D0A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301900</w:t>
            </w:r>
          </w:p>
        </w:tc>
        <w:tc>
          <w:tcPr>
            <w:tcW w:w="394" w:type="pct"/>
            <w:vAlign w:val="center"/>
          </w:tcPr>
          <w:p w14:paraId="3657B03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1509.5</w:t>
            </w:r>
          </w:p>
        </w:tc>
        <w:tc>
          <w:tcPr>
            <w:tcW w:w="494" w:type="pct"/>
            <w:vMerge/>
            <w:vAlign w:val="center"/>
          </w:tcPr>
          <w:p w14:paraId="5D1108BF" w14:textId="77777777" w:rsidR="00032EC9" w:rsidRPr="009171D1" w:rsidRDefault="00032EC9" w:rsidP="00A01CBB">
            <w:pPr>
              <w:pStyle w:val="TAC"/>
              <w:rPr>
                <w:rFonts w:cs="Arial"/>
                <w:szCs w:val="18"/>
                <w:lang w:eastAsia="zh-CN"/>
              </w:rPr>
            </w:pPr>
          </w:p>
        </w:tc>
        <w:tc>
          <w:tcPr>
            <w:tcW w:w="582" w:type="pct"/>
            <w:vMerge/>
            <w:vAlign w:val="center"/>
          </w:tcPr>
          <w:p w14:paraId="71897980" w14:textId="77777777" w:rsidR="00032EC9" w:rsidRPr="009171D1" w:rsidRDefault="00032EC9" w:rsidP="00A01CBB">
            <w:pPr>
              <w:pStyle w:val="TAC"/>
              <w:rPr>
                <w:rFonts w:cs="Arial"/>
                <w:szCs w:val="18"/>
                <w:lang w:eastAsia="zh-CN"/>
              </w:rPr>
            </w:pPr>
          </w:p>
        </w:tc>
      </w:tr>
      <w:tr w:rsidR="00032EC9" w:rsidRPr="009171D1" w14:paraId="16F7E207" w14:textId="77777777" w:rsidTr="00A01CBB">
        <w:trPr>
          <w:trHeight w:val="131"/>
        </w:trPr>
        <w:tc>
          <w:tcPr>
            <w:tcW w:w="303" w:type="pct"/>
            <w:vMerge w:val="restart"/>
            <w:vAlign w:val="center"/>
          </w:tcPr>
          <w:p w14:paraId="24DDBA24" w14:textId="77777777" w:rsidR="00032EC9" w:rsidRPr="009171D1" w:rsidRDefault="00032EC9" w:rsidP="00A01CBB">
            <w:pPr>
              <w:pStyle w:val="TAC"/>
              <w:rPr>
                <w:rFonts w:cs="Arial"/>
                <w:szCs w:val="18"/>
                <w:lang w:eastAsia="zh-CN"/>
              </w:rPr>
            </w:pPr>
            <w:r w:rsidRPr="009171D1">
              <w:rPr>
                <w:rFonts w:ascii="DengXian" w:eastAsia="DengXian" w:hAnsi="DengXian" w:cs="Arial"/>
                <w:szCs w:val="18"/>
                <w:lang w:eastAsia="zh-CN"/>
              </w:rPr>
              <w:t>n</w:t>
            </w:r>
            <w:r w:rsidRPr="009171D1">
              <w:rPr>
                <w:rFonts w:cs="Arial"/>
                <w:szCs w:val="18"/>
                <w:lang w:eastAsia="zh-CN"/>
              </w:rPr>
              <w:t>76 SDL</w:t>
            </w:r>
          </w:p>
        </w:tc>
        <w:tc>
          <w:tcPr>
            <w:tcW w:w="382" w:type="pct"/>
            <w:vMerge w:val="restart"/>
            <w:vAlign w:val="center"/>
          </w:tcPr>
          <w:p w14:paraId="693AB32B" w14:textId="77777777" w:rsidR="00032EC9" w:rsidRPr="009171D1" w:rsidRDefault="00032EC9" w:rsidP="00A01CBB">
            <w:pPr>
              <w:pStyle w:val="TAC"/>
              <w:rPr>
                <w:rFonts w:cs="Arial"/>
                <w:szCs w:val="18"/>
                <w:lang w:eastAsia="zh-CN"/>
              </w:rPr>
            </w:pPr>
            <w:r w:rsidRPr="009171D1">
              <w:rPr>
                <w:rFonts w:cs="Arial"/>
                <w:szCs w:val="18"/>
                <w:lang w:eastAsia="zh-CN"/>
              </w:rPr>
              <w:t>5</w:t>
            </w:r>
          </w:p>
        </w:tc>
        <w:tc>
          <w:tcPr>
            <w:tcW w:w="299" w:type="pct"/>
            <w:vMerge w:val="restart"/>
            <w:vAlign w:val="center"/>
          </w:tcPr>
          <w:p w14:paraId="0BF86C6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5462DDC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FE387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06D96E1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E6030D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2B3F219E" w14:textId="77777777" w:rsidR="00032EC9" w:rsidRPr="009171D1" w:rsidRDefault="00032EC9" w:rsidP="00A01CBB">
            <w:pPr>
              <w:pStyle w:val="TAC"/>
              <w:rPr>
                <w:rFonts w:eastAsia="Yu Mincho" w:cs="Arial"/>
                <w:szCs w:val="18"/>
              </w:rPr>
            </w:pPr>
            <w:r w:rsidRPr="009171D1">
              <w:rPr>
                <w:rFonts w:eastAsia="Yu Mincho" w:cs="Arial"/>
                <w:szCs w:val="18"/>
              </w:rPr>
              <w:t>N/A</w:t>
            </w:r>
          </w:p>
        </w:tc>
        <w:tc>
          <w:tcPr>
            <w:tcW w:w="394" w:type="pct"/>
            <w:vMerge w:val="restart"/>
            <w:vAlign w:val="center"/>
          </w:tcPr>
          <w:p w14:paraId="2FF97EFE" w14:textId="77777777" w:rsidR="00032EC9" w:rsidRPr="009171D1" w:rsidRDefault="00032EC9" w:rsidP="00A01CBB">
            <w:pPr>
              <w:pStyle w:val="TAC"/>
              <w:rPr>
                <w:rFonts w:eastAsia="Yu Mincho" w:cs="Arial"/>
                <w:szCs w:val="18"/>
              </w:rPr>
            </w:pPr>
            <w:r w:rsidRPr="009171D1">
              <w:rPr>
                <w:rFonts w:eastAsia="Yu Mincho" w:cs="Arial"/>
                <w:szCs w:val="18"/>
              </w:rPr>
              <w:t>N/A</w:t>
            </w:r>
          </w:p>
        </w:tc>
        <w:tc>
          <w:tcPr>
            <w:tcW w:w="439" w:type="pct"/>
            <w:vMerge w:val="restart"/>
            <w:vAlign w:val="center"/>
          </w:tcPr>
          <w:p w14:paraId="1189B2E3"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6AA0756B" w14:textId="77777777" w:rsidR="00032EC9" w:rsidRPr="009171D1" w:rsidRDefault="00032EC9" w:rsidP="00A01CBB">
            <w:pPr>
              <w:pStyle w:val="TAC"/>
              <w:rPr>
                <w:rFonts w:eastAsia="Yu Mincho" w:cs="Arial"/>
                <w:szCs w:val="18"/>
              </w:rPr>
            </w:pPr>
            <w:r w:rsidRPr="009171D1">
              <w:rPr>
                <w:rFonts w:cs="Arial"/>
                <w:szCs w:val="18"/>
              </w:rPr>
              <w:t>1429.5</w:t>
            </w:r>
          </w:p>
        </w:tc>
        <w:tc>
          <w:tcPr>
            <w:tcW w:w="494" w:type="pct"/>
            <w:vMerge w:val="restart"/>
            <w:vAlign w:val="center"/>
          </w:tcPr>
          <w:p w14:paraId="28C58A9A" w14:textId="77777777" w:rsidR="00032EC9" w:rsidRPr="009171D1" w:rsidRDefault="00032EC9" w:rsidP="00A01CBB">
            <w:pPr>
              <w:pStyle w:val="TAC"/>
              <w:rPr>
                <w:rFonts w:cs="Arial"/>
                <w:szCs w:val="18"/>
                <w:lang w:eastAsia="zh-CN"/>
              </w:rPr>
            </w:pPr>
            <w:r w:rsidRPr="009171D1">
              <w:rPr>
                <w:rFonts w:cs="Arial"/>
                <w:szCs w:val="18"/>
                <w:lang w:eastAsia="zh-CN"/>
              </w:rPr>
              <w:t>NA</w:t>
            </w:r>
          </w:p>
        </w:tc>
        <w:tc>
          <w:tcPr>
            <w:tcW w:w="582" w:type="pct"/>
            <w:vMerge w:val="restart"/>
            <w:vAlign w:val="center"/>
          </w:tcPr>
          <w:p w14:paraId="3D62EBAB" w14:textId="77777777" w:rsidR="00032EC9" w:rsidRPr="009171D1" w:rsidRDefault="00032EC9" w:rsidP="00A01CBB">
            <w:pPr>
              <w:pStyle w:val="TAC"/>
              <w:rPr>
                <w:rFonts w:cs="Arial"/>
                <w:szCs w:val="18"/>
                <w:lang w:eastAsia="zh-CN"/>
              </w:rPr>
            </w:pPr>
            <w:r w:rsidRPr="009171D1">
              <w:rPr>
                <w:rFonts w:cs="Arial"/>
                <w:szCs w:val="18"/>
                <w:lang w:eastAsia="zh-CN"/>
              </w:rPr>
              <w:t>25@0</w:t>
            </w:r>
          </w:p>
        </w:tc>
      </w:tr>
      <w:tr w:rsidR="00032EC9" w:rsidRPr="009171D1" w14:paraId="179678FB" w14:textId="77777777" w:rsidTr="00A01CBB">
        <w:trPr>
          <w:trHeight w:val="130"/>
        </w:trPr>
        <w:tc>
          <w:tcPr>
            <w:tcW w:w="303" w:type="pct"/>
            <w:vMerge/>
            <w:vAlign w:val="center"/>
          </w:tcPr>
          <w:p w14:paraId="3EA6F764" w14:textId="77777777" w:rsidR="00032EC9" w:rsidRPr="009171D1"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9171D1" w:rsidRDefault="00032EC9" w:rsidP="00A01CBB">
            <w:pPr>
              <w:pStyle w:val="TAC"/>
              <w:rPr>
                <w:rFonts w:cs="Arial"/>
                <w:szCs w:val="18"/>
                <w:lang w:eastAsia="zh-CN"/>
              </w:rPr>
            </w:pPr>
          </w:p>
        </w:tc>
        <w:tc>
          <w:tcPr>
            <w:tcW w:w="299" w:type="pct"/>
            <w:vMerge/>
            <w:vAlign w:val="center"/>
          </w:tcPr>
          <w:p w14:paraId="545890F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13A19F49" w14:textId="77777777" w:rsidR="00032EC9" w:rsidRPr="009171D1"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9171D1"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9171D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9171D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9171D1" w:rsidRDefault="00032EC9" w:rsidP="00A01CBB">
            <w:pPr>
              <w:pStyle w:val="TAC"/>
              <w:rPr>
                <w:rFonts w:cs="Arial"/>
                <w:szCs w:val="18"/>
                <w:lang w:eastAsia="zh-CN"/>
              </w:rPr>
            </w:pPr>
          </w:p>
        </w:tc>
        <w:tc>
          <w:tcPr>
            <w:tcW w:w="582" w:type="pct"/>
            <w:vMerge/>
            <w:vAlign w:val="center"/>
          </w:tcPr>
          <w:p w14:paraId="4AE6E971" w14:textId="77777777" w:rsidR="00032EC9" w:rsidRPr="009171D1" w:rsidRDefault="00032EC9" w:rsidP="00A01CBB">
            <w:pPr>
              <w:pStyle w:val="TAC"/>
              <w:rPr>
                <w:rFonts w:cs="Arial"/>
                <w:szCs w:val="18"/>
                <w:lang w:eastAsia="zh-CN"/>
              </w:rPr>
            </w:pPr>
          </w:p>
        </w:tc>
      </w:tr>
      <w:tr w:rsidR="00032EC9" w:rsidRPr="009171D1" w14:paraId="1D25352E" w14:textId="77777777" w:rsidTr="00A01CBB">
        <w:trPr>
          <w:trHeight w:val="130"/>
        </w:trPr>
        <w:tc>
          <w:tcPr>
            <w:tcW w:w="303" w:type="pct"/>
            <w:vMerge/>
            <w:vAlign w:val="center"/>
          </w:tcPr>
          <w:p w14:paraId="02AC025D" w14:textId="77777777" w:rsidR="00032EC9" w:rsidRPr="009171D1"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9171D1" w:rsidRDefault="00032EC9" w:rsidP="00A01CBB">
            <w:pPr>
              <w:pStyle w:val="TAC"/>
              <w:rPr>
                <w:rFonts w:cs="Arial"/>
                <w:szCs w:val="18"/>
                <w:lang w:eastAsia="zh-CN"/>
              </w:rPr>
            </w:pPr>
          </w:p>
        </w:tc>
        <w:tc>
          <w:tcPr>
            <w:tcW w:w="299" w:type="pct"/>
            <w:vMerge/>
            <w:vAlign w:val="center"/>
          </w:tcPr>
          <w:p w14:paraId="7D01DF1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615187C2" w14:textId="77777777" w:rsidR="00032EC9" w:rsidRPr="009171D1"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9171D1"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9171D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9171D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9171D1" w:rsidRDefault="00032EC9" w:rsidP="00A01CBB">
            <w:pPr>
              <w:pStyle w:val="TAC"/>
              <w:rPr>
                <w:rFonts w:cs="Arial"/>
                <w:szCs w:val="18"/>
                <w:lang w:eastAsia="zh-CN"/>
              </w:rPr>
            </w:pPr>
          </w:p>
        </w:tc>
        <w:tc>
          <w:tcPr>
            <w:tcW w:w="582" w:type="pct"/>
            <w:vMerge/>
            <w:vAlign w:val="center"/>
          </w:tcPr>
          <w:p w14:paraId="3BF41061" w14:textId="77777777" w:rsidR="00032EC9" w:rsidRPr="009171D1" w:rsidRDefault="00032EC9" w:rsidP="00A01CBB">
            <w:pPr>
              <w:pStyle w:val="TAC"/>
              <w:rPr>
                <w:rFonts w:cs="Arial"/>
                <w:szCs w:val="18"/>
                <w:lang w:eastAsia="zh-CN"/>
              </w:rPr>
            </w:pPr>
          </w:p>
        </w:tc>
      </w:tr>
      <w:tr w:rsidR="00032EC9" w:rsidRPr="009171D1" w14:paraId="7072C1AB" w14:textId="77777777" w:rsidTr="00A01CBB">
        <w:trPr>
          <w:trHeight w:val="86"/>
        </w:trPr>
        <w:tc>
          <w:tcPr>
            <w:tcW w:w="303" w:type="pct"/>
            <w:vMerge w:val="restart"/>
            <w:vAlign w:val="center"/>
            <w:hideMark/>
          </w:tcPr>
          <w:p w14:paraId="3775D451" w14:textId="77777777" w:rsidR="00032EC9" w:rsidRPr="009171D1" w:rsidRDefault="00032EC9" w:rsidP="00A01CBB">
            <w:pPr>
              <w:pStyle w:val="TAC"/>
              <w:rPr>
                <w:rFonts w:eastAsia="Yu Mincho" w:cs="Arial"/>
                <w:szCs w:val="18"/>
              </w:rPr>
            </w:pPr>
            <w:r w:rsidRPr="009171D1">
              <w:rPr>
                <w:rFonts w:eastAsia="Yu Mincho" w:cs="Arial"/>
                <w:szCs w:val="18"/>
              </w:rPr>
              <w:t>n77</w:t>
            </w:r>
          </w:p>
        </w:tc>
        <w:tc>
          <w:tcPr>
            <w:tcW w:w="382" w:type="pct"/>
            <w:vMerge w:val="restart"/>
            <w:vAlign w:val="center"/>
            <w:hideMark/>
          </w:tcPr>
          <w:p w14:paraId="3E5F0084"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5DA3A0AB"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69579C5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163F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D9E498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C7773E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DA5E65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394" w:type="pct"/>
            <w:vAlign w:val="center"/>
          </w:tcPr>
          <w:p w14:paraId="608282C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39" w:type="pct"/>
            <w:vAlign w:val="center"/>
          </w:tcPr>
          <w:p w14:paraId="09DEF65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394" w:type="pct"/>
            <w:vAlign w:val="center"/>
          </w:tcPr>
          <w:p w14:paraId="499E15D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94" w:type="pct"/>
            <w:vMerge w:val="restart"/>
            <w:vAlign w:val="center"/>
          </w:tcPr>
          <w:p w14:paraId="50B9B572"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7F72C168" w14:textId="77777777" w:rsidR="00032EC9" w:rsidRPr="009171D1" w:rsidRDefault="00032EC9" w:rsidP="00F545C9">
            <w:pPr>
              <w:pStyle w:val="TAC"/>
              <w:rPr>
                <w:szCs w:val="18"/>
              </w:rPr>
            </w:pPr>
            <w:r w:rsidRPr="009171D1">
              <w:rPr>
                <w:szCs w:val="18"/>
              </w:rPr>
              <w:t>273@0</w:t>
            </w:r>
          </w:p>
        </w:tc>
      </w:tr>
      <w:tr w:rsidR="00032EC9" w:rsidRPr="009171D1" w14:paraId="61696BE2" w14:textId="77777777" w:rsidTr="00A01CBB">
        <w:trPr>
          <w:trHeight w:val="86"/>
        </w:trPr>
        <w:tc>
          <w:tcPr>
            <w:tcW w:w="303" w:type="pct"/>
            <w:vMerge/>
            <w:vAlign w:val="center"/>
          </w:tcPr>
          <w:p w14:paraId="7D7CA5F1" w14:textId="77777777" w:rsidR="00032EC9" w:rsidRPr="009171D1" w:rsidRDefault="00032EC9" w:rsidP="00A01CBB">
            <w:pPr>
              <w:pStyle w:val="TAC"/>
              <w:rPr>
                <w:rFonts w:eastAsia="Yu Mincho" w:cs="Arial"/>
                <w:szCs w:val="18"/>
              </w:rPr>
            </w:pPr>
          </w:p>
        </w:tc>
        <w:tc>
          <w:tcPr>
            <w:tcW w:w="382" w:type="pct"/>
            <w:vMerge/>
            <w:vAlign w:val="center"/>
          </w:tcPr>
          <w:p w14:paraId="31F71340" w14:textId="77777777" w:rsidR="00032EC9" w:rsidRPr="009171D1" w:rsidRDefault="00032EC9" w:rsidP="00A01CBB">
            <w:pPr>
              <w:pStyle w:val="TAC"/>
              <w:rPr>
                <w:rFonts w:eastAsia="Yu Mincho" w:cs="Arial"/>
                <w:szCs w:val="18"/>
              </w:rPr>
            </w:pPr>
          </w:p>
        </w:tc>
        <w:tc>
          <w:tcPr>
            <w:tcW w:w="299" w:type="pct"/>
            <w:vMerge/>
            <w:vAlign w:val="center"/>
          </w:tcPr>
          <w:p w14:paraId="6EAA4C19" w14:textId="77777777" w:rsidR="00032EC9" w:rsidRPr="009171D1" w:rsidRDefault="00032EC9" w:rsidP="00A01CBB">
            <w:pPr>
              <w:pStyle w:val="TAC"/>
              <w:rPr>
                <w:rFonts w:cs="Arial"/>
                <w:szCs w:val="18"/>
                <w:lang w:eastAsia="zh-CN"/>
              </w:rPr>
            </w:pPr>
          </w:p>
        </w:tc>
        <w:tc>
          <w:tcPr>
            <w:tcW w:w="464" w:type="pct"/>
            <w:vMerge/>
            <w:vAlign w:val="center"/>
          </w:tcPr>
          <w:p w14:paraId="163650B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13DB33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394" w:type="pct"/>
            <w:vAlign w:val="center"/>
          </w:tcPr>
          <w:p w14:paraId="671135A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39" w:type="pct"/>
            <w:vAlign w:val="center"/>
          </w:tcPr>
          <w:p w14:paraId="1A44E88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394" w:type="pct"/>
            <w:vAlign w:val="center"/>
          </w:tcPr>
          <w:p w14:paraId="6098F26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94" w:type="pct"/>
            <w:vMerge/>
            <w:vAlign w:val="center"/>
          </w:tcPr>
          <w:p w14:paraId="6698738B" w14:textId="77777777" w:rsidR="00032EC9" w:rsidRPr="009171D1" w:rsidRDefault="00032EC9" w:rsidP="00A01CBB">
            <w:pPr>
              <w:pStyle w:val="TAC"/>
              <w:rPr>
                <w:rFonts w:eastAsia="Yu Mincho" w:cs="Arial"/>
                <w:szCs w:val="18"/>
              </w:rPr>
            </w:pPr>
          </w:p>
        </w:tc>
        <w:tc>
          <w:tcPr>
            <w:tcW w:w="582" w:type="pct"/>
            <w:vMerge/>
            <w:vAlign w:val="center"/>
          </w:tcPr>
          <w:p w14:paraId="01958DB1" w14:textId="77777777" w:rsidR="00032EC9" w:rsidRPr="009171D1" w:rsidRDefault="00032EC9" w:rsidP="00A01CBB">
            <w:pPr>
              <w:pStyle w:val="TAC"/>
              <w:rPr>
                <w:szCs w:val="18"/>
              </w:rPr>
            </w:pPr>
          </w:p>
        </w:tc>
      </w:tr>
      <w:tr w:rsidR="00032EC9" w:rsidRPr="009171D1" w14:paraId="17AC1765" w14:textId="77777777" w:rsidTr="00A01CBB">
        <w:trPr>
          <w:trHeight w:val="86"/>
        </w:trPr>
        <w:tc>
          <w:tcPr>
            <w:tcW w:w="303" w:type="pct"/>
            <w:vMerge/>
            <w:vAlign w:val="center"/>
          </w:tcPr>
          <w:p w14:paraId="245C99DE" w14:textId="77777777" w:rsidR="00032EC9" w:rsidRPr="009171D1" w:rsidRDefault="00032EC9" w:rsidP="00A01CBB">
            <w:pPr>
              <w:pStyle w:val="TAC"/>
              <w:rPr>
                <w:rFonts w:eastAsia="Yu Mincho" w:cs="Arial"/>
                <w:szCs w:val="18"/>
              </w:rPr>
            </w:pPr>
          </w:p>
        </w:tc>
        <w:tc>
          <w:tcPr>
            <w:tcW w:w="382" w:type="pct"/>
            <w:vMerge/>
            <w:vAlign w:val="center"/>
          </w:tcPr>
          <w:p w14:paraId="0F8793A5" w14:textId="77777777" w:rsidR="00032EC9" w:rsidRPr="009171D1" w:rsidRDefault="00032EC9" w:rsidP="00A01CBB">
            <w:pPr>
              <w:pStyle w:val="TAC"/>
              <w:rPr>
                <w:rFonts w:eastAsia="Yu Mincho" w:cs="Arial"/>
                <w:szCs w:val="18"/>
              </w:rPr>
            </w:pPr>
          </w:p>
        </w:tc>
        <w:tc>
          <w:tcPr>
            <w:tcW w:w="299" w:type="pct"/>
            <w:vMerge/>
            <w:vAlign w:val="center"/>
          </w:tcPr>
          <w:p w14:paraId="5F37EB0B" w14:textId="77777777" w:rsidR="00032EC9" w:rsidRPr="009171D1" w:rsidRDefault="00032EC9" w:rsidP="00A01CBB">
            <w:pPr>
              <w:pStyle w:val="TAC"/>
              <w:rPr>
                <w:rFonts w:cs="Arial"/>
                <w:szCs w:val="18"/>
                <w:lang w:eastAsia="zh-CN"/>
              </w:rPr>
            </w:pPr>
          </w:p>
        </w:tc>
        <w:tc>
          <w:tcPr>
            <w:tcW w:w="464" w:type="pct"/>
            <w:vMerge/>
            <w:vAlign w:val="center"/>
          </w:tcPr>
          <w:p w14:paraId="7F40F77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000B86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394" w:type="pct"/>
            <w:vAlign w:val="center"/>
          </w:tcPr>
          <w:p w14:paraId="66B06791"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39" w:type="pct"/>
            <w:vAlign w:val="center"/>
          </w:tcPr>
          <w:p w14:paraId="18821F9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394" w:type="pct"/>
            <w:vAlign w:val="center"/>
          </w:tcPr>
          <w:p w14:paraId="5302854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94" w:type="pct"/>
            <w:vMerge/>
            <w:vAlign w:val="center"/>
          </w:tcPr>
          <w:p w14:paraId="22BFA8B8" w14:textId="77777777" w:rsidR="00032EC9" w:rsidRPr="009171D1" w:rsidRDefault="00032EC9" w:rsidP="00A01CBB">
            <w:pPr>
              <w:pStyle w:val="TAC"/>
              <w:rPr>
                <w:rFonts w:eastAsia="Yu Mincho" w:cs="Arial"/>
                <w:szCs w:val="18"/>
              </w:rPr>
            </w:pPr>
          </w:p>
        </w:tc>
        <w:tc>
          <w:tcPr>
            <w:tcW w:w="582" w:type="pct"/>
            <w:vMerge/>
            <w:vAlign w:val="center"/>
          </w:tcPr>
          <w:p w14:paraId="2DB86FF7" w14:textId="77777777" w:rsidR="00032EC9" w:rsidRPr="009171D1" w:rsidRDefault="00032EC9" w:rsidP="00A01CBB">
            <w:pPr>
              <w:pStyle w:val="TAC"/>
              <w:rPr>
                <w:szCs w:val="18"/>
              </w:rPr>
            </w:pPr>
          </w:p>
        </w:tc>
      </w:tr>
      <w:tr w:rsidR="00032EC9" w:rsidRPr="009171D1" w14:paraId="72F40292" w14:textId="77777777" w:rsidTr="00A01CBB">
        <w:trPr>
          <w:trHeight w:val="86"/>
        </w:trPr>
        <w:tc>
          <w:tcPr>
            <w:tcW w:w="303" w:type="pct"/>
            <w:vMerge w:val="restart"/>
            <w:vAlign w:val="center"/>
            <w:hideMark/>
          </w:tcPr>
          <w:p w14:paraId="400A4E2A" w14:textId="77777777" w:rsidR="00032EC9" w:rsidRPr="009171D1" w:rsidRDefault="00032EC9" w:rsidP="00A01CBB">
            <w:pPr>
              <w:pStyle w:val="TAC"/>
              <w:rPr>
                <w:rFonts w:eastAsia="Yu Mincho" w:cs="Arial"/>
                <w:szCs w:val="18"/>
              </w:rPr>
            </w:pPr>
            <w:r w:rsidRPr="009171D1">
              <w:rPr>
                <w:rFonts w:eastAsia="Yu Mincho" w:cs="Arial"/>
                <w:szCs w:val="18"/>
              </w:rPr>
              <w:t>n78</w:t>
            </w:r>
          </w:p>
        </w:tc>
        <w:tc>
          <w:tcPr>
            <w:tcW w:w="382" w:type="pct"/>
            <w:vMerge w:val="restart"/>
            <w:vAlign w:val="center"/>
            <w:hideMark/>
          </w:tcPr>
          <w:p w14:paraId="66657E3E"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5EA8FA52"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139807E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A74539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BB8329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47A413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3124E42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394" w:type="pct"/>
            <w:vAlign w:val="center"/>
          </w:tcPr>
          <w:p w14:paraId="6F525C3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39" w:type="pct"/>
            <w:vAlign w:val="center"/>
          </w:tcPr>
          <w:p w14:paraId="45A8FAA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394" w:type="pct"/>
            <w:vAlign w:val="center"/>
          </w:tcPr>
          <w:p w14:paraId="7EA4D3E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94" w:type="pct"/>
            <w:vMerge w:val="restart"/>
            <w:vAlign w:val="center"/>
          </w:tcPr>
          <w:p w14:paraId="1462FD39"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34992A2E" w14:textId="77777777" w:rsidR="00032EC9" w:rsidRPr="009171D1" w:rsidRDefault="00032EC9" w:rsidP="00F545C9">
            <w:pPr>
              <w:pStyle w:val="TAC"/>
              <w:rPr>
                <w:szCs w:val="18"/>
              </w:rPr>
            </w:pPr>
            <w:r w:rsidRPr="009171D1">
              <w:rPr>
                <w:szCs w:val="18"/>
              </w:rPr>
              <w:t>273@0</w:t>
            </w:r>
          </w:p>
        </w:tc>
      </w:tr>
      <w:tr w:rsidR="00032EC9" w:rsidRPr="009171D1" w14:paraId="4EDFCBB5" w14:textId="77777777" w:rsidTr="00A01CBB">
        <w:trPr>
          <w:trHeight w:val="86"/>
        </w:trPr>
        <w:tc>
          <w:tcPr>
            <w:tcW w:w="303" w:type="pct"/>
            <w:vMerge/>
            <w:vAlign w:val="center"/>
          </w:tcPr>
          <w:p w14:paraId="16138F68" w14:textId="77777777" w:rsidR="00032EC9" w:rsidRPr="009171D1" w:rsidRDefault="00032EC9" w:rsidP="00A01CBB">
            <w:pPr>
              <w:pStyle w:val="TAC"/>
              <w:rPr>
                <w:rFonts w:eastAsia="Yu Mincho" w:cs="Arial"/>
                <w:szCs w:val="18"/>
              </w:rPr>
            </w:pPr>
          </w:p>
        </w:tc>
        <w:tc>
          <w:tcPr>
            <w:tcW w:w="382" w:type="pct"/>
            <w:vMerge/>
            <w:vAlign w:val="center"/>
          </w:tcPr>
          <w:p w14:paraId="07713FB5" w14:textId="77777777" w:rsidR="00032EC9" w:rsidRPr="009171D1" w:rsidRDefault="00032EC9" w:rsidP="00A01CBB">
            <w:pPr>
              <w:pStyle w:val="TAC"/>
              <w:rPr>
                <w:rFonts w:eastAsia="Yu Mincho" w:cs="Arial"/>
                <w:szCs w:val="18"/>
              </w:rPr>
            </w:pPr>
          </w:p>
        </w:tc>
        <w:tc>
          <w:tcPr>
            <w:tcW w:w="299" w:type="pct"/>
            <w:vMerge/>
            <w:vAlign w:val="center"/>
          </w:tcPr>
          <w:p w14:paraId="1EA5BBB4" w14:textId="77777777" w:rsidR="00032EC9" w:rsidRPr="009171D1" w:rsidRDefault="00032EC9" w:rsidP="00A01CBB">
            <w:pPr>
              <w:pStyle w:val="TAC"/>
              <w:rPr>
                <w:rFonts w:cs="Arial"/>
                <w:szCs w:val="18"/>
                <w:lang w:eastAsia="zh-CN"/>
              </w:rPr>
            </w:pPr>
          </w:p>
        </w:tc>
        <w:tc>
          <w:tcPr>
            <w:tcW w:w="464" w:type="pct"/>
            <w:vMerge/>
            <w:vAlign w:val="center"/>
          </w:tcPr>
          <w:p w14:paraId="571E9DA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22AD3BC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394" w:type="pct"/>
            <w:vAlign w:val="center"/>
          </w:tcPr>
          <w:p w14:paraId="6ADC11CB"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39" w:type="pct"/>
            <w:vAlign w:val="center"/>
          </w:tcPr>
          <w:p w14:paraId="17A38F4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394" w:type="pct"/>
            <w:vAlign w:val="center"/>
          </w:tcPr>
          <w:p w14:paraId="78BCA4C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94" w:type="pct"/>
            <w:vMerge/>
            <w:vAlign w:val="center"/>
          </w:tcPr>
          <w:p w14:paraId="780A6E82" w14:textId="77777777" w:rsidR="00032EC9" w:rsidRPr="009171D1" w:rsidRDefault="00032EC9" w:rsidP="00A01CBB">
            <w:pPr>
              <w:pStyle w:val="TAC"/>
              <w:rPr>
                <w:rFonts w:eastAsia="Yu Mincho" w:cs="Arial"/>
                <w:szCs w:val="18"/>
              </w:rPr>
            </w:pPr>
          </w:p>
        </w:tc>
        <w:tc>
          <w:tcPr>
            <w:tcW w:w="582" w:type="pct"/>
            <w:vMerge/>
            <w:vAlign w:val="center"/>
          </w:tcPr>
          <w:p w14:paraId="433E7A1F" w14:textId="77777777" w:rsidR="00032EC9" w:rsidRPr="009171D1" w:rsidRDefault="00032EC9" w:rsidP="00A01CBB">
            <w:pPr>
              <w:pStyle w:val="TAC"/>
              <w:rPr>
                <w:szCs w:val="18"/>
              </w:rPr>
            </w:pPr>
          </w:p>
        </w:tc>
      </w:tr>
      <w:tr w:rsidR="00032EC9" w:rsidRPr="009171D1" w14:paraId="547F702F" w14:textId="77777777" w:rsidTr="00A01CBB">
        <w:trPr>
          <w:trHeight w:val="86"/>
        </w:trPr>
        <w:tc>
          <w:tcPr>
            <w:tcW w:w="303" w:type="pct"/>
            <w:vMerge/>
            <w:vAlign w:val="center"/>
          </w:tcPr>
          <w:p w14:paraId="7A96AD6D" w14:textId="77777777" w:rsidR="00032EC9" w:rsidRPr="009171D1" w:rsidRDefault="00032EC9" w:rsidP="00A01CBB">
            <w:pPr>
              <w:pStyle w:val="TAC"/>
              <w:rPr>
                <w:rFonts w:eastAsia="Yu Mincho" w:cs="Arial"/>
                <w:szCs w:val="18"/>
              </w:rPr>
            </w:pPr>
          </w:p>
        </w:tc>
        <w:tc>
          <w:tcPr>
            <w:tcW w:w="382" w:type="pct"/>
            <w:vMerge/>
            <w:vAlign w:val="center"/>
          </w:tcPr>
          <w:p w14:paraId="0188242A" w14:textId="77777777" w:rsidR="00032EC9" w:rsidRPr="009171D1" w:rsidRDefault="00032EC9" w:rsidP="00A01CBB">
            <w:pPr>
              <w:pStyle w:val="TAC"/>
              <w:rPr>
                <w:rFonts w:eastAsia="Yu Mincho" w:cs="Arial"/>
                <w:szCs w:val="18"/>
              </w:rPr>
            </w:pPr>
          </w:p>
        </w:tc>
        <w:tc>
          <w:tcPr>
            <w:tcW w:w="299" w:type="pct"/>
            <w:vMerge/>
            <w:vAlign w:val="center"/>
          </w:tcPr>
          <w:p w14:paraId="5EE01295" w14:textId="77777777" w:rsidR="00032EC9" w:rsidRPr="009171D1" w:rsidRDefault="00032EC9" w:rsidP="00A01CBB">
            <w:pPr>
              <w:pStyle w:val="TAC"/>
              <w:rPr>
                <w:rFonts w:cs="Arial"/>
                <w:szCs w:val="18"/>
                <w:lang w:eastAsia="zh-CN"/>
              </w:rPr>
            </w:pPr>
          </w:p>
        </w:tc>
        <w:tc>
          <w:tcPr>
            <w:tcW w:w="464" w:type="pct"/>
            <w:vMerge/>
            <w:vAlign w:val="center"/>
          </w:tcPr>
          <w:p w14:paraId="5535C83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D20D8B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394" w:type="pct"/>
            <w:vAlign w:val="center"/>
          </w:tcPr>
          <w:p w14:paraId="2026C66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39" w:type="pct"/>
            <w:vAlign w:val="center"/>
          </w:tcPr>
          <w:p w14:paraId="0A96939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394" w:type="pct"/>
            <w:vAlign w:val="center"/>
          </w:tcPr>
          <w:p w14:paraId="4DA8115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94" w:type="pct"/>
            <w:vMerge/>
            <w:vAlign w:val="center"/>
          </w:tcPr>
          <w:p w14:paraId="43AD42FE" w14:textId="77777777" w:rsidR="00032EC9" w:rsidRPr="009171D1" w:rsidRDefault="00032EC9" w:rsidP="00A01CBB">
            <w:pPr>
              <w:pStyle w:val="TAC"/>
              <w:rPr>
                <w:rFonts w:eastAsia="Yu Mincho" w:cs="Arial"/>
                <w:szCs w:val="18"/>
              </w:rPr>
            </w:pPr>
          </w:p>
        </w:tc>
        <w:tc>
          <w:tcPr>
            <w:tcW w:w="582" w:type="pct"/>
            <w:vMerge/>
            <w:vAlign w:val="center"/>
          </w:tcPr>
          <w:p w14:paraId="68EFD9B2" w14:textId="77777777" w:rsidR="00032EC9" w:rsidRPr="009171D1" w:rsidRDefault="00032EC9" w:rsidP="00A01CBB">
            <w:pPr>
              <w:pStyle w:val="TAC"/>
              <w:rPr>
                <w:szCs w:val="18"/>
              </w:rPr>
            </w:pPr>
          </w:p>
        </w:tc>
      </w:tr>
      <w:tr w:rsidR="00032EC9" w:rsidRPr="009171D1" w14:paraId="63D78B8E" w14:textId="77777777" w:rsidTr="00A01CBB">
        <w:trPr>
          <w:trHeight w:val="86"/>
        </w:trPr>
        <w:tc>
          <w:tcPr>
            <w:tcW w:w="303" w:type="pct"/>
            <w:vMerge w:val="restart"/>
            <w:vAlign w:val="center"/>
            <w:hideMark/>
          </w:tcPr>
          <w:p w14:paraId="37FF91D8" w14:textId="77777777" w:rsidR="00032EC9" w:rsidRPr="009171D1" w:rsidRDefault="00032EC9" w:rsidP="00A01CBB">
            <w:pPr>
              <w:pStyle w:val="TAC"/>
              <w:rPr>
                <w:rFonts w:eastAsia="Yu Mincho" w:cs="Arial"/>
                <w:szCs w:val="18"/>
              </w:rPr>
            </w:pPr>
            <w:r w:rsidRPr="009171D1">
              <w:rPr>
                <w:rFonts w:eastAsia="Yu Mincho" w:cs="Arial"/>
                <w:szCs w:val="18"/>
              </w:rPr>
              <w:t>n79</w:t>
            </w:r>
          </w:p>
        </w:tc>
        <w:tc>
          <w:tcPr>
            <w:tcW w:w="382" w:type="pct"/>
            <w:vMerge w:val="restart"/>
            <w:vAlign w:val="center"/>
            <w:hideMark/>
          </w:tcPr>
          <w:p w14:paraId="628ACBFB"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01C04516"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48271BD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1F6489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F00097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6F78650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8C9E542" w14:textId="77777777" w:rsidR="00032EC9" w:rsidRPr="009171D1" w:rsidRDefault="00032EC9" w:rsidP="00A01CBB">
            <w:pPr>
              <w:pStyle w:val="TAC"/>
              <w:rPr>
                <w:rFonts w:cs="Arial"/>
                <w:szCs w:val="18"/>
              </w:rPr>
            </w:pPr>
            <w:r w:rsidRPr="009171D1">
              <w:t>696668</w:t>
            </w:r>
          </w:p>
        </w:tc>
        <w:tc>
          <w:tcPr>
            <w:tcW w:w="394" w:type="pct"/>
            <w:vAlign w:val="center"/>
          </w:tcPr>
          <w:p w14:paraId="746D1C12" w14:textId="77777777" w:rsidR="00032EC9" w:rsidRPr="009171D1" w:rsidRDefault="00032EC9" w:rsidP="00A01CBB">
            <w:pPr>
              <w:pStyle w:val="TAC"/>
              <w:rPr>
                <w:rFonts w:cs="Arial"/>
                <w:szCs w:val="18"/>
              </w:rPr>
            </w:pPr>
            <w:r w:rsidRPr="009171D1">
              <w:t>4450.02</w:t>
            </w:r>
          </w:p>
        </w:tc>
        <w:tc>
          <w:tcPr>
            <w:tcW w:w="439" w:type="pct"/>
            <w:vAlign w:val="center"/>
          </w:tcPr>
          <w:p w14:paraId="18DACB90" w14:textId="77777777" w:rsidR="00032EC9" w:rsidRPr="009171D1" w:rsidRDefault="00032EC9" w:rsidP="00A01CBB">
            <w:pPr>
              <w:pStyle w:val="TAC"/>
              <w:rPr>
                <w:rFonts w:cs="Arial"/>
                <w:szCs w:val="18"/>
              </w:rPr>
            </w:pPr>
            <w:r w:rsidRPr="009171D1">
              <w:t>696668</w:t>
            </w:r>
          </w:p>
        </w:tc>
        <w:tc>
          <w:tcPr>
            <w:tcW w:w="394" w:type="pct"/>
            <w:vAlign w:val="center"/>
          </w:tcPr>
          <w:p w14:paraId="1CC011E1" w14:textId="77777777" w:rsidR="00032EC9" w:rsidRPr="009171D1" w:rsidRDefault="00032EC9" w:rsidP="00A01CBB">
            <w:pPr>
              <w:pStyle w:val="TAC"/>
              <w:rPr>
                <w:rFonts w:cs="Arial"/>
                <w:szCs w:val="18"/>
              </w:rPr>
            </w:pPr>
            <w:r w:rsidRPr="009171D1">
              <w:t>4450.02</w:t>
            </w:r>
          </w:p>
        </w:tc>
        <w:tc>
          <w:tcPr>
            <w:tcW w:w="494" w:type="pct"/>
            <w:vMerge w:val="restart"/>
            <w:vAlign w:val="center"/>
          </w:tcPr>
          <w:p w14:paraId="0F7AB1EB"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71083B4A" w14:textId="77777777" w:rsidR="00032EC9" w:rsidRPr="009171D1" w:rsidRDefault="00032EC9" w:rsidP="00F545C9">
            <w:pPr>
              <w:pStyle w:val="TAC"/>
              <w:rPr>
                <w:szCs w:val="18"/>
              </w:rPr>
            </w:pPr>
            <w:r w:rsidRPr="009171D1">
              <w:rPr>
                <w:szCs w:val="18"/>
              </w:rPr>
              <w:t>273@0</w:t>
            </w:r>
          </w:p>
        </w:tc>
      </w:tr>
      <w:tr w:rsidR="00032EC9" w:rsidRPr="009171D1" w14:paraId="297A74A3" w14:textId="77777777" w:rsidTr="00A01CBB">
        <w:trPr>
          <w:trHeight w:val="86"/>
        </w:trPr>
        <w:tc>
          <w:tcPr>
            <w:tcW w:w="303" w:type="pct"/>
            <w:vMerge/>
            <w:vAlign w:val="center"/>
          </w:tcPr>
          <w:p w14:paraId="5F11A239" w14:textId="77777777" w:rsidR="00032EC9" w:rsidRPr="009171D1" w:rsidRDefault="00032EC9" w:rsidP="00A01CBB">
            <w:pPr>
              <w:pStyle w:val="TAC"/>
              <w:rPr>
                <w:rFonts w:eastAsia="Yu Mincho" w:cs="Arial"/>
                <w:szCs w:val="18"/>
              </w:rPr>
            </w:pPr>
          </w:p>
        </w:tc>
        <w:tc>
          <w:tcPr>
            <w:tcW w:w="382" w:type="pct"/>
            <w:vMerge/>
            <w:vAlign w:val="center"/>
          </w:tcPr>
          <w:p w14:paraId="4289442A" w14:textId="77777777" w:rsidR="00032EC9" w:rsidRPr="009171D1" w:rsidRDefault="00032EC9" w:rsidP="00A01CBB">
            <w:pPr>
              <w:pStyle w:val="TAC"/>
              <w:rPr>
                <w:rFonts w:eastAsia="Yu Mincho" w:cs="Arial"/>
                <w:szCs w:val="18"/>
              </w:rPr>
            </w:pPr>
          </w:p>
        </w:tc>
        <w:tc>
          <w:tcPr>
            <w:tcW w:w="299" w:type="pct"/>
            <w:vMerge/>
            <w:vAlign w:val="center"/>
          </w:tcPr>
          <w:p w14:paraId="2708E8D5" w14:textId="77777777" w:rsidR="00032EC9" w:rsidRPr="009171D1" w:rsidRDefault="00032EC9" w:rsidP="00A01CBB">
            <w:pPr>
              <w:pStyle w:val="TAC"/>
              <w:rPr>
                <w:rFonts w:cs="Arial"/>
                <w:szCs w:val="18"/>
                <w:lang w:eastAsia="zh-CN"/>
              </w:rPr>
            </w:pPr>
          </w:p>
        </w:tc>
        <w:tc>
          <w:tcPr>
            <w:tcW w:w="464" w:type="pct"/>
            <w:vMerge/>
            <w:vAlign w:val="center"/>
          </w:tcPr>
          <w:p w14:paraId="1BD90A9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57746C0" w14:textId="77777777" w:rsidR="00032EC9" w:rsidRPr="009171D1" w:rsidRDefault="00032EC9" w:rsidP="00A01CBB">
            <w:pPr>
              <w:pStyle w:val="TAC"/>
              <w:rPr>
                <w:rFonts w:cs="Arial"/>
                <w:szCs w:val="18"/>
              </w:rPr>
            </w:pPr>
            <w:r w:rsidRPr="009171D1">
              <w:t>713334</w:t>
            </w:r>
          </w:p>
        </w:tc>
        <w:tc>
          <w:tcPr>
            <w:tcW w:w="394" w:type="pct"/>
            <w:vAlign w:val="center"/>
          </w:tcPr>
          <w:p w14:paraId="4BE1EF3E" w14:textId="77777777" w:rsidR="00032EC9" w:rsidRPr="009171D1" w:rsidRDefault="00032EC9" w:rsidP="00A01CBB">
            <w:pPr>
              <w:pStyle w:val="TAC"/>
              <w:rPr>
                <w:rFonts w:cs="Arial"/>
                <w:szCs w:val="18"/>
              </w:rPr>
            </w:pPr>
            <w:r w:rsidRPr="009171D1">
              <w:t>4700.01</w:t>
            </w:r>
          </w:p>
        </w:tc>
        <w:tc>
          <w:tcPr>
            <w:tcW w:w="439" w:type="pct"/>
            <w:vAlign w:val="center"/>
          </w:tcPr>
          <w:p w14:paraId="35A3FFE8" w14:textId="77777777" w:rsidR="00032EC9" w:rsidRPr="009171D1" w:rsidRDefault="00032EC9" w:rsidP="00A01CBB">
            <w:pPr>
              <w:pStyle w:val="TAC"/>
              <w:rPr>
                <w:rFonts w:cs="Arial"/>
                <w:szCs w:val="18"/>
              </w:rPr>
            </w:pPr>
            <w:r w:rsidRPr="009171D1">
              <w:t>713334</w:t>
            </w:r>
          </w:p>
        </w:tc>
        <w:tc>
          <w:tcPr>
            <w:tcW w:w="394" w:type="pct"/>
            <w:vAlign w:val="center"/>
          </w:tcPr>
          <w:p w14:paraId="6F9D2DB6" w14:textId="77777777" w:rsidR="00032EC9" w:rsidRPr="009171D1" w:rsidRDefault="00032EC9" w:rsidP="00A01CBB">
            <w:pPr>
              <w:pStyle w:val="TAC"/>
              <w:rPr>
                <w:rFonts w:cs="Arial"/>
                <w:szCs w:val="18"/>
              </w:rPr>
            </w:pPr>
            <w:r w:rsidRPr="009171D1">
              <w:t>4700.01</w:t>
            </w:r>
          </w:p>
        </w:tc>
        <w:tc>
          <w:tcPr>
            <w:tcW w:w="494" w:type="pct"/>
            <w:vMerge/>
            <w:vAlign w:val="center"/>
          </w:tcPr>
          <w:p w14:paraId="7BEF956D" w14:textId="77777777" w:rsidR="00032EC9" w:rsidRPr="009171D1" w:rsidRDefault="00032EC9" w:rsidP="00A01CBB">
            <w:pPr>
              <w:pStyle w:val="TAC"/>
              <w:rPr>
                <w:rFonts w:eastAsia="Yu Mincho" w:cs="Arial"/>
                <w:szCs w:val="18"/>
              </w:rPr>
            </w:pPr>
          </w:p>
        </w:tc>
        <w:tc>
          <w:tcPr>
            <w:tcW w:w="582" w:type="pct"/>
            <w:vMerge/>
            <w:vAlign w:val="center"/>
          </w:tcPr>
          <w:p w14:paraId="31446F9C" w14:textId="77777777" w:rsidR="00032EC9" w:rsidRPr="009171D1" w:rsidRDefault="00032EC9" w:rsidP="00A01CBB">
            <w:pPr>
              <w:pStyle w:val="TAC"/>
              <w:rPr>
                <w:rFonts w:eastAsia="Yu Mincho" w:cs="Arial"/>
                <w:szCs w:val="18"/>
              </w:rPr>
            </w:pPr>
          </w:p>
        </w:tc>
      </w:tr>
      <w:tr w:rsidR="00032EC9" w:rsidRPr="009171D1" w14:paraId="28ADCE65" w14:textId="77777777" w:rsidTr="00A01CBB">
        <w:trPr>
          <w:trHeight w:val="177"/>
        </w:trPr>
        <w:tc>
          <w:tcPr>
            <w:tcW w:w="303" w:type="pct"/>
            <w:vMerge/>
            <w:vAlign w:val="center"/>
          </w:tcPr>
          <w:p w14:paraId="59D95732" w14:textId="77777777" w:rsidR="00032EC9" w:rsidRPr="009171D1" w:rsidRDefault="00032EC9" w:rsidP="00A01CBB">
            <w:pPr>
              <w:pStyle w:val="TAC"/>
              <w:rPr>
                <w:rFonts w:eastAsia="Yu Mincho" w:cs="Arial"/>
                <w:szCs w:val="18"/>
              </w:rPr>
            </w:pPr>
          </w:p>
        </w:tc>
        <w:tc>
          <w:tcPr>
            <w:tcW w:w="382" w:type="pct"/>
            <w:vMerge/>
            <w:vAlign w:val="center"/>
          </w:tcPr>
          <w:p w14:paraId="01F30C09" w14:textId="77777777" w:rsidR="00032EC9" w:rsidRPr="009171D1" w:rsidRDefault="00032EC9" w:rsidP="00A01CBB">
            <w:pPr>
              <w:pStyle w:val="TAC"/>
              <w:rPr>
                <w:rFonts w:eastAsia="Yu Mincho" w:cs="Arial"/>
                <w:szCs w:val="18"/>
              </w:rPr>
            </w:pPr>
          </w:p>
        </w:tc>
        <w:tc>
          <w:tcPr>
            <w:tcW w:w="299" w:type="pct"/>
            <w:vMerge/>
            <w:vAlign w:val="center"/>
          </w:tcPr>
          <w:p w14:paraId="642153D7" w14:textId="77777777" w:rsidR="00032EC9" w:rsidRPr="009171D1" w:rsidRDefault="00032EC9" w:rsidP="00A01CBB">
            <w:pPr>
              <w:pStyle w:val="TAC"/>
              <w:rPr>
                <w:rFonts w:cs="Arial"/>
                <w:szCs w:val="18"/>
                <w:lang w:eastAsia="zh-CN"/>
              </w:rPr>
            </w:pPr>
          </w:p>
        </w:tc>
        <w:tc>
          <w:tcPr>
            <w:tcW w:w="464" w:type="pct"/>
            <w:vMerge/>
            <w:vAlign w:val="center"/>
          </w:tcPr>
          <w:p w14:paraId="6D9A3D2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548CFFD" w14:textId="77777777" w:rsidR="00032EC9" w:rsidRPr="009171D1" w:rsidRDefault="00032EC9" w:rsidP="00A01CBB">
            <w:pPr>
              <w:pStyle w:val="TAC"/>
              <w:rPr>
                <w:rFonts w:cs="Arial"/>
                <w:szCs w:val="18"/>
              </w:rPr>
            </w:pPr>
            <w:r w:rsidRPr="009171D1">
              <w:t>730000</w:t>
            </w:r>
          </w:p>
        </w:tc>
        <w:tc>
          <w:tcPr>
            <w:tcW w:w="394" w:type="pct"/>
            <w:vAlign w:val="center"/>
          </w:tcPr>
          <w:p w14:paraId="455FDF12" w14:textId="77777777" w:rsidR="00032EC9" w:rsidRPr="009171D1" w:rsidRDefault="00032EC9" w:rsidP="00A01CBB">
            <w:pPr>
              <w:pStyle w:val="TAC"/>
              <w:rPr>
                <w:rFonts w:cs="Arial"/>
                <w:szCs w:val="18"/>
              </w:rPr>
            </w:pPr>
            <w:r w:rsidRPr="009171D1">
              <w:t>4950</w:t>
            </w:r>
          </w:p>
        </w:tc>
        <w:tc>
          <w:tcPr>
            <w:tcW w:w="439" w:type="pct"/>
            <w:vAlign w:val="center"/>
          </w:tcPr>
          <w:p w14:paraId="09FD9E4B" w14:textId="77777777" w:rsidR="00032EC9" w:rsidRPr="009171D1" w:rsidRDefault="00032EC9" w:rsidP="00A01CBB">
            <w:pPr>
              <w:pStyle w:val="TAC"/>
              <w:rPr>
                <w:rFonts w:cs="Arial"/>
                <w:szCs w:val="18"/>
              </w:rPr>
            </w:pPr>
            <w:r w:rsidRPr="009171D1">
              <w:t>730000</w:t>
            </w:r>
          </w:p>
        </w:tc>
        <w:tc>
          <w:tcPr>
            <w:tcW w:w="394" w:type="pct"/>
            <w:vAlign w:val="center"/>
          </w:tcPr>
          <w:p w14:paraId="61AE542C" w14:textId="77777777" w:rsidR="00032EC9" w:rsidRPr="009171D1" w:rsidRDefault="00032EC9" w:rsidP="00A01CBB">
            <w:pPr>
              <w:pStyle w:val="TAC"/>
              <w:rPr>
                <w:rFonts w:cs="Arial"/>
                <w:szCs w:val="18"/>
              </w:rPr>
            </w:pPr>
            <w:r w:rsidRPr="009171D1">
              <w:t>4950</w:t>
            </w:r>
          </w:p>
        </w:tc>
        <w:tc>
          <w:tcPr>
            <w:tcW w:w="494" w:type="pct"/>
            <w:vMerge/>
            <w:vAlign w:val="center"/>
          </w:tcPr>
          <w:p w14:paraId="77E00D46" w14:textId="77777777" w:rsidR="00032EC9" w:rsidRPr="009171D1" w:rsidRDefault="00032EC9" w:rsidP="00A01CBB">
            <w:pPr>
              <w:pStyle w:val="TAC"/>
              <w:rPr>
                <w:rFonts w:eastAsia="Yu Mincho" w:cs="Arial"/>
                <w:szCs w:val="18"/>
              </w:rPr>
            </w:pPr>
          </w:p>
        </w:tc>
        <w:tc>
          <w:tcPr>
            <w:tcW w:w="582" w:type="pct"/>
            <w:vMerge/>
            <w:vAlign w:val="center"/>
          </w:tcPr>
          <w:p w14:paraId="696A28D8" w14:textId="77777777" w:rsidR="00032EC9" w:rsidRPr="009171D1" w:rsidRDefault="00032EC9" w:rsidP="00A01CBB">
            <w:pPr>
              <w:pStyle w:val="TAC"/>
              <w:rPr>
                <w:rFonts w:eastAsia="Yu Mincho" w:cs="Arial"/>
                <w:szCs w:val="18"/>
              </w:rPr>
            </w:pPr>
          </w:p>
        </w:tc>
      </w:tr>
    </w:tbl>
    <w:p w14:paraId="4E5EEA1B" w14:textId="77777777" w:rsidR="00597FD3" w:rsidRPr="009171D1" w:rsidRDefault="00597FD3" w:rsidP="00597FD3">
      <w:pPr>
        <w:rPr>
          <w:rFonts w:eastAsia="MS Mincho"/>
        </w:rPr>
      </w:pPr>
      <w:bookmarkStart w:id="137" w:name="_Toc121786110"/>
      <w:bookmarkStart w:id="138" w:name="_Toc121822795"/>
      <w:bookmarkStart w:id="139" w:name="_Toc130573956"/>
    </w:p>
    <w:p w14:paraId="6BA53A6C" w14:textId="75DE6057" w:rsidR="00147627" w:rsidRPr="009171D1" w:rsidRDefault="00147627" w:rsidP="00147627">
      <w:pPr>
        <w:pStyle w:val="Heading1"/>
        <w:rPr>
          <w:rFonts w:eastAsia="MS Mincho"/>
        </w:rPr>
      </w:pPr>
      <w:bookmarkStart w:id="140" w:name="_Toc154084170"/>
      <w:bookmarkStart w:id="141" w:name="_Toc155186495"/>
      <w:bookmarkStart w:id="142" w:name="_Toc187954915"/>
      <w:r w:rsidRPr="009171D1">
        <w:rPr>
          <w:rFonts w:eastAsia="MS Mincho"/>
        </w:rPr>
        <w:t>6</w:t>
      </w:r>
      <w:r w:rsidRPr="009171D1">
        <w:rPr>
          <w:rFonts w:eastAsia="MS Mincho"/>
        </w:rPr>
        <w:tab/>
        <w:t>FR1 Transmitter (TRP) Performance</w:t>
      </w:r>
      <w:bookmarkEnd w:id="137"/>
      <w:bookmarkEnd w:id="138"/>
      <w:bookmarkEnd w:id="139"/>
      <w:bookmarkEnd w:id="140"/>
      <w:bookmarkEnd w:id="141"/>
      <w:bookmarkEnd w:id="142"/>
    </w:p>
    <w:p w14:paraId="17B04B82" w14:textId="77777777" w:rsidR="00C51006" w:rsidRPr="009171D1" w:rsidRDefault="00C51006" w:rsidP="00C51006">
      <w:pPr>
        <w:pStyle w:val="Heading2"/>
      </w:pPr>
      <w:bookmarkStart w:id="143" w:name="_Toc130573957"/>
      <w:bookmarkStart w:id="144" w:name="_Toc154084171"/>
      <w:bookmarkStart w:id="145" w:name="_Toc155186496"/>
      <w:bookmarkStart w:id="146" w:name="_Toc187954916"/>
      <w:r w:rsidRPr="009171D1">
        <w:t>6.1</w:t>
      </w:r>
      <w:r w:rsidRPr="009171D1">
        <w:tab/>
        <w:t>General</w:t>
      </w:r>
      <w:bookmarkEnd w:id="143"/>
      <w:bookmarkEnd w:id="144"/>
      <w:bookmarkEnd w:id="145"/>
      <w:bookmarkEnd w:id="146"/>
    </w:p>
    <w:p w14:paraId="614D6A07" w14:textId="77777777" w:rsidR="00C51006" w:rsidRPr="009171D1" w:rsidRDefault="00C51006" w:rsidP="00C51006">
      <w:r w:rsidRPr="009171D1">
        <w:t>The TRP requirements specified in this clause 6 apply to handheld UE with Transmit Antenna Switching (TAS) switched OFF and any power back-off functions disabled.</w:t>
      </w:r>
    </w:p>
    <w:p w14:paraId="127530F7" w14:textId="77777777" w:rsidR="009958E1" w:rsidRPr="009171D1" w:rsidRDefault="009958E1" w:rsidP="0048379A">
      <w:r w:rsidRPr="009171D1">
        <w:t>The TRP requirements defined in Clause 6.2 should be verified based on the detailed test parameters in Table 5.3-1.</w:t>
      </w:r>
    </w:p>
    <w:p w14:paraId="71E98A66" w14:textId="77777777" w:rsidR="00C51006" w:rsidRPr="009171D1" w:rsidRDefault="00C51006" w:rsidP="00C51006">
      <w:pPr>
        <w:pStyle w:val="Heading2"/>
      </w:pPr>
      <w:bookmarkStart w:id="147" w:name="_Toc130573958"/>
      <w:bookmarkStart w:id="148" w:name="_Toc154084172"/>
      <w:bookmarkStart w:id="149" w:name="_Toc155186497"/>
      <w:bookmarkStart w:id="150" w:name="_Toc187954917"/>
      <w:r w:rsidRPr="009171D1">
        <w:t>6.2</w:t>
      </w:r>
      <w:r w:rsidRPr="009171D1">
        <w:tab/>
        <w:t>TRP Performance for Handheld UE</w:t>
      </w:r>
      <w:bookmarkEnd w:id="147"/>
      <w:bookmarkEnd w:id="148"/>
      <w:bookmarkEnd w:id="149"/>
      <w:bookmarkEnd w:id="150"/>
    </w:p>
    <w:p w14:paraId="276F4E90" w14:textId="77777777" w:rsidR="00C51006" w:rsidRPr="009171D1" w:rsidRDefault="00C51006" w:rsidP="00C51006">
      <w:pPr>
        <w:pStyle w:val="Heading3"/>
        <w:rPr>
          <w:lang w:eastAsia="zh-CN"/>
        </w:rPr>
      </w:pPr>
      <w:bookmarkStart w:id="151" w:name="_Toc130573959"/>
      <w:bookmarkStart w:id="152" w:name="_Toc154084173"/>
      <w:bookmarkStart w:id="153" w:name="_Toc155186498"/>
      <w:bookmarkStart w:id="154" w:name="_Toc187954918"/>
      <w:r w:rsidRPr="009171D1">
        <w:t>6.2.1</w:t>
      </w:r>
      <w:r w:rsidRPr="009171D1">
        <w:tab/>
        <w:t>TRP Performance for Handheld UE for FR1 (NR SA and EN-DC)</w:t>
      </w:r>
      <w:bookmarkEnd w:id="151"/>
      <w:bookmarkEnd w:id="152"/>
      <w:bookmarkEnd w:id="153"/>
      <w:bookmarkEnd w:id="154"/>
    </w:p>
    <w:p w14:paraId="7425A62D" w14:textId="0212589D" w:rsidR="00C51006" w:rsidRPr="009171D1" w:rsidRDefault="00C51006" w:rsidP="00C51006">
      <w:pPr>
        <w:pStyle w:val="Heading4"/>
        <w:rPr>
          <w:rFonts w:eastAsia="Malgun Gothic"/>
        </w:rPr>
      </w:pPr>
      <w:bookmarkStart w:id="155" w:name="_Toc130573960"/>
      <w:bookmarkStart w:id="156" w:name="_Toc155186499"/>
      <w:bookmarkStart w:id="157" w:name="_Toc187954919"/>
      <w:r w:rsidRPr="009171D1">
        <w:rPr>
          <w:rFonts w:eastAsia="Malgun Gothic"/>
        </w:rPr>
        <w:t>6.2.1.1</w:t>
      </w:r>
      <w:r w:rsidRPr="009171D1">
        <w:rPr>
          <w:rFonts w:eastAsia="Malgun Gothic"/>
        </w:rPr>
        <w:tab/>
        <w:t>Total Radiated Power (TRP) in Browsing Mode with Hand Phantom</w:t>
      </w:r>
      <w:bookmarkEnd w:id="155"/>
      <w:bookmarkEnd w:id="156"/>
      <w:bookmarkEnd w:id="157"/>
    </w:p>
    <w:p w14:paraId="3E8905BE" w14:textId="08C6E365" w:rsidR="00F86F4D" w:rsidRPr="009171D1" w:rsidRDefault="00C51006" w:rsidP="00BC52A3">
      <w:pPr>
        <w:pStyle w:val="Heading5"/>
      </w:pPr>
      <w:bookmarkStart w:id="158" w:name="_Toc155186500"/>
      <w:bookmarkStart w:id="159" w:name="_Toc187954920"/>
      <w:r w:rsidRPr="009171D1">
        <w:rPr>
          <w:rFonts w:eastAsia="Malgun Gothic"/>
        </w:rPr>
        <w:t>6.2.1.1.1</w:t>
      </w:r>
      <w:r w:rsidRPr="009171D1">
        <w:rPr>
          <w:rFonts w:eastAsia="Malgun Gothic"/>
        </w:rPr>
        <w:tab/>
        <w:t>Total Radiated Power (TRP) for FR1 NR Standalone (SA) in Browsing Mode with Hand Phantom</w:t>
      </w:r>
      <w:bookmarkEnd w:id="158"/>
      <w:bookmarkEnd w:id="159"/>
    </w:p>
    <w:p w14:paraId="00DC35AB" w14:textId="77777777" w:rsidR="00F86F4D" w:rsidRPr="009171D1" w:rsidRDefault="00F86F4D" w:rsidP="001D2519">
      <w:pPr>
        <w:pStyle w:val="H6"/>
      </w:pPr>
      <w:r w:rsidRPr="009171D1">
        <w:t>6.2.1.1.1.1</w:t>
      </w:r>
      <w:r w:rsidRPr="009171D1">
        <w:tab/>
        <w:t>Test Purpose</w:t>
      </w:r>
    </w:p>
    <w:p w14:paraId="680FB501" w14:textId="77777777" w:rsidR="00F86F4D" w:rsidRPr="009171D1" w:rsidRDefault="00F86F4D" w:rsidP="00F86F4D">
      <w:r w:rsidRPr="009171D1">
        <w:t>To verify that the total radiated power (TRP) of a 5G NR FR1 UE, in browsing mode with Hand phantom only, does not exceed the range prescribed by the specified nominal maximum output power and tolerance.</w:t>
      </w:r>
    </w:p>
    <w:p w14:paraId="66B173B8" w14:textId="0BCAFAAC" w:rsidR="00C51006" w:rsidRPr="009171D1" w:rsidRDefault="00C51006" w:rsidP="00C51006">
      <w:r w:rsidRPr="009171D1">
        <w:t>An excess maximum output power has the possibility to interfere to other channels or other systems. A small maximum output power decreases the coverage area.</w:t>
      </w:r>
    </w:p>
    <w:p w14:paraId="40B14704" w14:textId="77777777" w:rsidR="00C51006" w:rsidRPr="009171D1" w:rsidRDefault="00C51006" w:rsidP="00C51006">
      <w:pPr>
        <w:pStyle w:val="H6"/>
      </w:pPr>
      <w:r w:rsidRPr="009171D1">
        <w:t>6.2.1.1.1.2</w:t>
      </w:r>
      <w:r w:rsidRPr="009171D1">
        <w:tab/>
        <w:t>Test applicability</w:t>
      </w:r>
    </w:p>
    <w:p w14:paraId="192F33D4" w14:textId="1E49075B" w:rsidR="00B70498" w:rsidRPr="009171D1" w:rsidRDefault="00B70498" w:rsidP="00B70498">
      <w:r w:rsidRPr="009171D1">
        <w:t>This test case applies to all types of NR Power Class 2 and Power Class 3 UE Release 17 and forward that do not support Transmit Diversity.</w:t>
      </w:r>
    </w:p>
    <w:p w14:paraId="2A29CA69" w14:textId="77777777" w:rsidR="00C51006" w:rsidRPr="009171D1" w:rsidRDefault="00C51006" w:rsidP="00C51006">
      <w:pPr>
        <w:pStyle w:val="H6"/>
      </w:pPr>
      <w:r w:rsidRPr="009171D1">
        <w:lastRenderedPageBreak/>
        <w:t>6.2.1.1.1.3</w:t>
      </w:r>
      <w:r w:rsidRPr="009171D1">
        <w:tab/>
        <w:t>Minimum conformance requirements</w:t>
      </w:r>
    </w:p>
    <w:p w14:paraId="2046D6A5" w14:textId="3866F6DC" w:rsidR="00C51006" w:rsidRPr="009171D1" w:rsidRDefault="00C51006" w:rsidP="00C51006">
      <w:r w:rsidRPr="009171D1">
        <w:t xml:space="preserve">The average measured </w:t>
      </w:r>
      <w:r w:rsidR="002E2C46" w:rsidRPr="009171D1">
        <w:t>T</w:t>
      </w:r>
      <w:r w:rsidRPr="009171D1">
        <w:t xml:space="preserve">otal </w:t>
      </w:r>
      <w:r w:rsidR="002E2C46" w:rsidRPr="009171D1">
        <w:t>R</w:t>
      </w:r>
      <w:r w:rsidRPr="009171D1">
        <w:t xml:space="preserve">adiated </w:t>
      </w:r>
      <w:r w:rsidR="002E2C46" w:rsidRPr="009171D1">
        <w:t>P</w:t>
      </w:r>
      <w:r w:rsidRPr="009171D1">
        <w:t>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Pr="009171D1"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61193827" w:rsidR="00C51006" w:rsidRPr="009171D1" w:rsidRDefault="00C51006" w:rsidP="00C51006">
      <w:r w:rsidRPr="009171D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2E2C46" w:rsidRPr="009171D1">
        <w:t>the present document</w:t>
      </w:r>
      <w:r w:rsidRPr="009171D1">
        <w:t>.</w:t>
      </w:r>
    </w:p>
    <w:p w14:paraId="6259894A" w14:textId="77777777" w:rsidR="00C51006" w:rsidRPr="009171D1" w:rsidRDefault="00C51006" w:rsidP="005164B9">
      <w:pPr>
        <w:pStyle w:val="H6"/>
      </w:pPr>
      <w:r w:rsidRPr="009171D1">
        <w:t>6.2.1.1.1.3.1</w:t>
      </w:r>
      <w:r w:rsidRPr="009171D1">
        <w:tab/>
        <w:t>Hand phantom browsing mode</w:t>
      </w:r>
    </w:p>
    <w:p w14:paraId="1FF4C83B" w14:textId="77777777" w:rsidR="00C51006" w:rsidRPr="009171D1" w:rsidRDefault="00C51006" w:rsidP="00C51006">
      <w:r w:rsidRPr="009171D1">
        <w:t xml:space="preserve">Hand phantom browsing mode positions are defined in Clause B.3.1. </w:t>
      </w:r>
    </w:p>
    <w:p w14:paraId="0CB24BF0" w14:textId="21B1E2DA" w:rsidR="00C51006" w:rsidRPr="009171D1" w:rsidRDefault="00C51006" w:rsidP="00BC52A3">
      <w:pPr>
        <w:pStyle w:val="H6"/>
      </w:pPr>
      <w:bookmarkStart w:id="160" w:name="_Toc130573961"/>
      <w:r w:rsidRPr="009171D1">
        <w:t>6.2.1.1.1.3.2</w:t>
      </w:r>
      <w:r w:rsidRPr="009171D1">
        <w:tab/>
        <w:t xml:space="preserve">Minimum conformance </w:t>
      </w:r>
      <w:r w:rsidR="00BC52A3" w:rsidRPr="009171D1">
        <w:t>requirements</w:t>
      </w:r>
      <w:r w:rsidRPr="009171D1">
        <w:t xml:space="preserve"> for NR FR1 in hand phantom browsing position</w:t>
      </w:r>
      <w:bookmarkEnd w:id="160"/>
    </w:p>
    <w:p w14:paraId="2F17FB1F" w14:textId="51A69B55" w:rsidR="00C51006" w:rsidRPr="009171D1" w:rsidRDefault="00C51006" w:rsidP="00C51006">
      <w:r w:rsidRPr="009171D1">
        <w:t>Handheld UE TRP minimum performance requirement for NR FR1 bands in the hand phantom browsing position and the primary mechanical mode are defined in Tables 6.2.1.1.1</w:t>
      </w:r>
      <w:r w:rsidR="002E2C46" w:rsidRPr="009171D1">
        <w:t>.3.</w:t>
      </w:r>
      <w:r w:rsidR="00AA778B" w:rsidRPr="009171D1">
        <w:t>2</w:t>
      </w:r>
      <w:r w:rsidRPr="009171D1">
        <w:t>-1 and 6.2.1.1.1</w:t>
      </w:r>
      <w:r w:rsidR="002E2C46" w:rsidRPr="009171D1">
        <w:t>.3.</w:t>
      </w:r>
      <w:r w:rsidR="00AA778B" w:rsidRPr="009171D1">
        <w:t>2</w:t>
      </w:r>
      <w:r w:rsidRPr="009171D1">
        <w:t>-2.</w:t>
      </w:r>
    </w:p>
    <w:p w14:paraId="46B20609" w14:textId="7D00B97E" w:rsidR="00F86F4D" w:rsidRPr="009171D1" w:rsidRDefault="00C51006" w:rsidP="00F86F4D">
      <w:pPr>
        <w:pStyle w:val="TH"/>
      </w:pPr>
      <w:r w:rsidRPr="009171D1">
        <w:t>Table 6.2.1.1.1.3.</w:t>
      </w:r>
      <w:r w:rsidR="00AA778B" w:rsidRPr="009171D1">
        <w:t>2</w:t>
      </w:r>
      <w:r w:rsidRPr="009171D1">
        <w:t>-1</w:t>
      </w:r>
      <w:r w:rsidR="00AD2708" w:rsidRPr="009171D1">
        <w:t xml:space="preserve">: </w:t>
      </w:r>
      <w:r w:rsidRPr="009171D1">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9171D1" w14:paraId="71CB0B32" w14:textId="77777777" w:rsidTr="00122DA0">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9171D1" w:rsidRDefault="00F86F4D" w:rsidP="00216728">
            <w:pPr>
              <w:pStyle w:val="TAH"/>
            </w:pPr>
            <w:r w:rsidRPr="009171D1">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9171D1" w:rsidRDefault="00F86F4D" w:rsidP="00216728">
            <w:pPr>
              <w:pStyle w:val="TAH"/>
            </w:pPr>
            <w:r w:rsidRPr="009171D1">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9171D1" w:rsidRDefault="00F86F4D" w:rsidP="00216728">
            <w:pPr>
              <w:pStyle w:val="TAH"/>
            </w:pPr>
            <w:r w:rsidRPr="009171D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9171D1" w:rsidRDefault="00F86F4D" w:rsidP="00216728">
            <w:pPr>
              <w:pStyle w:val="TAH"/>
            </w:pPr>
            <w:r w:rsidRPr="009171D1">
              <w:t>Power Class 3</w:t>
            </w:r>
          </w:p>
        </w:tc>
      </w:tr>
      <w:tr w:rsidR="00F86F4D" w:rsidRPr="009171D1" w14:paraId="26FF8928" w14:textId="77777777" w:rsidTr="00122DA0">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9171D1"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9171D1"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9171D1"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9171D1" w:rsidRDefault="00F86F4D" w:rsidP="00216728">
            <w:pPr>
              <w:pStyle w:val="TAH"/>
            </w:pPr>
            <w:r w:rsidRPr="009171D1">
              <w:t>Average TRP (dBm)</w:t>
            </w:r>
          </w:p>
        </w:tc>
      </w:tr>
      <w:tr w:rsidR="00F86F4D" w:rsidRPr="009171D1" w14:paraId="695DB0DF" w14:textId="77777777" w:rsidTr="00122DA0">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9171D1"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9171D1"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9171D1"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9171D1" w:rsidRDefault="00F86F4D" w:rsidP="00216728">
            <w:pPr>
              <w:pStyle w:val="TAH"/>
              <w:rPr>
                <w:b w:val="0"/>
              </w:rPr>
            </w:pPr>
            <w:r w:rsidRPr="009171D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9171D1" w:rsidRDefault="00F86F4D" w:rsidP="00216728">
            <w:pPr>
              <w:pStyle w:val="TAH"/>
              <w:rPr>
                <w:b w:val="0"/>
              </w:rPr>
            </w:pPr>
            <w:r w:rsidRPr="009171D1">
              <w:rPr>
                <w:b w:val="0"/>
              </w:rPr>
              <w:t>UE width &gt; 72mm</w:t>
            </w:r>
          </w:p>
        </w:tc>
      </w:tr>
      <w:tr w:rsidR="00122DA0" w:rsidRPr="009171D1" w14:paraId="6D2E31A2"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2AE72A9A" w14:textId="27AB6757" w:rsidR="00122DA0" w:rsidRPr="009171D1" w:rsidRDefault="00122DA0" w:rsidP="00122DA0">
            <w:pPr>
              <w:pStyle w:val="TAC"/>
            </w:pPr>
            <w:r>
              <w:t>n1</w:t>
            </w:r>
          </w:p>
        </w:tc>
        <w:tc>
          <w:tcPr>
            <w:tcW w:w="1418" w:type="dxa"/>
            <w:tcBorders>
              <w:left w:val="single" w:sz="4" w:space="0" w:color="auto"/>
              <w:bottom w:val="single" w:sz="4" w:space="0" w:color="auto"/>
              <w:right w:val="single" w:sz="4" w:space="0" w:color="auto"/>
            </w:tcBorders>
          </w:tcPr>
          <w:p w14:paraId="015A24C6" w14:textId="75A8424E" w:rsidR="00122DA0" w:rsidRPr="009171D1" w:rsidRDefault="00122DA0" w:rsidP="00122DA0">
            <w:pPr>
              <w:pStyle w:val="TAC"/>
              <w:rPr>
                <w:b/>
              </w:rPr>
            </w:pPr>
            <w:r>
              <w:t>15</w:t>
            </w:r>
          </w:p>
        </w:tc>
        <w:tc>
          <w:tcPr>
            <w:tcW w:w="1984" w:type="dxa"/>
            <w:tcBorders>
              <w:left w:val="single" w:sz="4" w:space="0" w:color="auto"/>
              <w:bottom w:val="single" w:sz="4" w:space="0" w:color="auto"/>
              <w:right w:val="single" w:sz="4" w:space="0" w:color="auto"/>
            </w:tcBorders>
          </w:tcPr>
          <w:p w14:paraId="7A4176B3" w14:textId="53049209" w:rsidR="00122DA0" w:rsidRPr="009171D1" w:rsidRDefault="00122DA0" w:rsidP="00122DA0">
            <w:pPr>
              <w:pStyle w:val="TAC"/>
              <w:rPr>
                <w:b/>
              </w:rPr>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3C73A8C4" w14:textId="77777777" w:rsidR="00122DA0" w:rsidRPr="009171D1" w:rsidRDefault="00122DA0" w:rsidP="00122DA0">
            <w:pPr>
              <w:pStyle w:val="TAC"/>
              <w:rPr>
                <w:b/>
              </w:rPr>
            </w:pPr>
          </w:p>
        </w:tc>
        <w:tc>
          <w:tcPr>
            <w:tcW w:w="2132" w:type="dxa"/>
            <w:tcBorders>
              <w:top w:val="single" w:sz="4" w:space="0" w:color="auto"/>
              <w:left w:val="single" w:sz="4" w:space="0" w:color="auto"/>
              <w:bottom w:val="single" w:sz="4" w:space="0" w:color="auto"/>
              <w:right w:val="single" w:sz="4" w:space="0" w:color="auto"/>
            </w:tcBorders>
          </w:tcPr>
          <w:p w14:paraId="3C1E3042" w14:textId="71634C17" w:rsidR="00122DA0" w:rsidRPr="009171D1" w:rsidRDefault="00122DA0" w:rsidP="00122DA0">
            <w:pPr>
              <w:pStyle w:val="TAC"/>
              <w:rPr>
                <w:b/>
              </w:rPr>
            </w:pPr>
            <w:r w:rsidRPr="00B9479B">
              <w:rPr>
                <w:lang w:eastAsia="zh-CN"/>
              </w:rPr>
              <w:t>11.</w:t>
            </w:r>
            <w:r>
              <w:rPr>
                <w:rFonts w:hint="eastAsia"/>
                <w:lang w:eastAsia="zh-CN"/>
              </w:rPr>
              <w:t>6</w:t>
            </w:r>
          </w:p>
        </w:tc>
      </w:tr>
      <w:tr w:rsidR="00F86F4D" w:rsidRPr="009171D1" w14:paraId="233C8B2D"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9171D1" w:rsidRDefault="00F86F4D" w:rsidP="00216728">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9171D1" w:rsidRDefault="00F86F4D" w:rsidP="00216728">
            <w:pPr>
              <w:pStyle w:val="TAC"/>
            </w:pPr>
            <w:r w:rsidRPr="009171D1">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0CDDFCEE" w:rsidR="00F86F4D" w:rsidRPr="009171D1" w:rsidRDefault="00122DA0" w:rsidP="00216728">
            <w:pPr>
              <w:pStyle w:val="TAC"/>
            </w:pPr>
            <w:r w:rsidRPr="00122DA0">
              <w:t>101</w:t>
            </w:r>
          </w:p>
        </w:tc>
      </w:tr>
      <w:tr w:rsidR="00F86F4D" w:rsidRPr="009171D1" w14:paraId="6CCBF329"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9171D1" w:rsidRDefault="00F86F4D" w:rsidP="00216728">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61FCF17F" w:rsidR="00F86F4D" w:rsidRPr="009171D1" w:rsidRDefault="00122DA0" w:rsidP="00216728">
            <w:pPr>
              <w:pStyle w:val="TAC"/>
            </w:pPr>
            <w:r w:rsidRPr="00122DA0">
              <w:t>9.5</w:t>
            </w:r>
          </w:p>
        </w:tc>
      </w:tr>
      <w:tr w:rsidR="00F86F4D" w:rsidRPr="009171D1" w14:paraId="339DD35B"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9171D1" w:rsidRDefault="00F86F4D" w:rsidP="00216728">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6B93D9A5" w:rsidR="00F86F4D" w:rsidRPr="009171D1" w:rsidRDefault="00122DA0" w:rsidP="00216728">
            <w:pPr>
              <w:pStyle w:val="TAC"/>
            </w:pPr>
            <w:r w:rsidRPr="00122DA0">
              <w:t>10</w:t>
            </w:r>
          </w:p>
        </w:tc>
      </w:tr>
      <w:tr w:rsidR="00F86F4D" w:rsidRPr="009171D1" w14:paraId="7F93BFB5"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9171D1" w:rsidRDefault="00F86F4D" w:rsidP="00216728">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9171D1" w:rsidRDefault="00F86F4D" w:rsidP="00216728">
            <w:pPr>
              <w:pStyle w:val="TAC"/>
            </w:pPr>
          </w:p>
        </w:tc>
      </w:tr>
      <w:tr w:rsidR="00122DA0" w:rsidRPr="009171D1" w14:paraId="51C64419" w14:textId="77777777" w:rsidTr="00122DA0">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20C8C8A6" w14:textId="7721B835" w:rsidR="00122DA0" w:rsidRPr="009171D1" w:rsidRDefault="00122DA0" w:rsidP="00122DA0">
            <w:pPr>
              <w:pStyle w:val="TAN"/>
            </w:pPr>
            <w:r w:rsidRPr="00C331DB">
              <w:t xml:space="preserve">NOTE </w:t>
            </w:r>
            <w:r w:rsidRPr="00C331DB">
              <w:rPr>
                <w:rFonts w:hint="eastAsia"/>
                <w:lang w:eastAsia="zh-CN"/>
              </w:rPr>
              <w:t>1</w:t>
            </w:r>
            <w:r w:rsidRPr="00C331DB">
              <w:t>:</w:t>
            </w:r>
            <w:r w:rsidRPr="00C331DB">
              <w:tab/>
            </w:r>
            <w:r w:rsidRPr="00C331DB">
              <w:rPr>
                <w:rFonts w:hint="eastAsia"/>
                <w:lang w:eastAsia="zh-CN"/>
              </w:rPr>
              <w:t>0.5dB higher value will be adopted in March 2026 (RAN#111)</w:t>
            </w:r>
            <w:r w:rsidRPr="00C331DB">
              <w:rPr>
                <w:lang w:eastAsia="zh-CN"/>
              </w:rPr>
              <w:t xml:space="preserve"> in the core specifications.</w:t>
            </w:r>
          </w:p>
        </w:tc>
      </w:tr>
    </w:tbl>
    <w:p w14:paraId="7F78DBB5" w14:textId="622E71F2" w:rsidR="00C51006" w:rsidRPr="009171D1" w:rsidRDefault="00C51006" w:rsidP="0048379A"/>
    <w:p w14:paraId="7250F6A9" w14:textId="14FFACF6" w:rsidR="00F86F4D" w:rsidRPr="009171D1" w:rsidRDefault="00C51006" w:rsidP="00F86F4D">
      <w:pPr>
        <w:pStyle w:val="TH"/>
      </w:pPr>
      <w:r w:rsidRPr="009171D1">
        <w:t>Table 6.2.1.1.1.3.</w:t>
      </w:r>
      <w:r w:rsidR="00AA778B" w:rsidRPr="009171D1">
        <w:t>2</w:t>
      </w:r>
      <w:r w:rsidRPr="009171D1">
        <w:t>-2</w:t>
      </w:r>
      <w:r w:rsidR="00AD2708" w:rsidRPr="009171D1">
        <w:t xml:space="preserve">: </w:t>
      </w:r>
      <w:r w:rsidRPr="009171D1">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rsidRPr="009171D1"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Pr="009171D1" w:rsidRDefault="00F86F4D" w:rsidP="00216728">
            <w:pPr>
              <w:pStyle w:val="TAH"/>
            </w:pPr>
            <w:bookmarkStart w:id="161" w:name="_Hlk127183155"/>
            <w:r w:rsidRPr="009171D1">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Pr="009171D1" w:rsidRDefault="00F86F4D" w:rsidP="00216728">
            <w:pPr>
              <w:pStyle w:val="TAH"/>
            </w:pPr>
            <w:r w:rsidRPr="009171D1">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Pr="009171D1" w:rsidRDefault="00F86F4D" w:rsidP="00216728">
            <w:pPr>
              <w:pStyle w:val="TAH"/>
            </w:pPr>
            <w:r w:rsidRPr="009171D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Pr="009171D1" w:rsidRDefault="00F86F4D" w:rsidP="00216728">
            <w:pPr>
              <w:pStyle w:val="TAH"/>
            </w:pPr>
            <w:r w:rsidRPr="009171D1">
              <w:t>Power Class 2</w:t>
            </w:r>
          </w:p>
        </w:tc>
      </w:tr>
      <w:tr w:rsidR="00F86F4D" w:rsidRPr="009171D1"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Pr="009171D1"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Pr="009171D1"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Pr="009171D1"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Pr="009171D1" w:rsidRDefault="00F86F4D" w:rsidP="00216728">
            <w:pPr>
              <w:pStyle w:val="TAH"/>
            </w:pPr>
            <w:r w:rsidRPr="009171D1">
              <w:t>Average TRP (dBm)</w:t>
            </w:r>
          </w:p>
        </w:tc>
      </w:tr>
      <w:tr w:rsidR="00F86F4D" w:rsidRPr="009171D1"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Pr="009171D1"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9171D1"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9171D1"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9171D1" w:rsidRDefault="00F86F4D" w:rsidP="00216728">
            <w:pPr>
              <w:pStyle w:val="TAH"/>
              <w:rPr>
                <w:b w:val="0"/>
              </w:rPr>
            </w:pPr>
            <w:r w:rsidRPr="009171D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9171D1" w:rsidRDefault="00F86F4D" w:rsidP="00216728">
            <w:pPr>
              <w:pStyle w:val="TAH"/>
              <w:rPr>
                <w:b w:val="0"/>
              </w:rPr>
            </w:pPr>
            <w:r w:rsidRPr="009171D1">
              <w:rPr>
                <w:b w:val="0"/>
              </w:rPr>
              <w:t>UE width &gt; 72mm</w:t>
            </w:r>
          </w:p>
        </w:tc>
      </w:tr>
      <w:tr w:rsidR="00F86F4D" w:rsidRPr="009171D1"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Pr="009171D1" w:rsidRDefault="00F86F4D" w:rsidP="00216728">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Pr="009171D1" w:rsidRDefault="00F86F4D" w:rsidP="00216728">
            <w:pPr>
              <w:pStyle w:val="TAC"/>
            </w:pPr>
            <w:r w:rsidRPr="009171D1">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Pr="009171D1" w:rsidRDefault="00F86F4D" w:rsidP="00216728">
            <w:pPr>
              <w:pStyle w:val="TAC"/>
            </w:pPr>
          </w:p>
        </w:tc>
      </w:tr>
      <w:tr w:rsidR="00F86F4D" w:rsidRPr="009171D1"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Pr="009171D1" w:rsidRDefault="00F86F4D" w:rsidP="00216728">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Pr="009171D1" w:rsidRDefault="00F86F4D" w:rsidP="00216728">
            <w:pPr>
              <w:pStyle w:val="TAC"/>
            </w:pPr>
            <w:r w:rsidRPr="009171D1">
              <w:t>12.5</w:t>
            </w:r>
          </w:p>
        </w:tc>
      </w:tr>
      <w:tr w:rsidR="00F86F4D" w:rsidRPr="009171D1"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Pr="009171D1" w:rsidRDefault="00F86F4D" w:rsidP="00216728">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Pr="009171D1" w:rsidRDefault="00F86F4D" w:rsidP="00216728">
            <w:pPr>
              <w:pStyle w:val="TAC"/>
            </w:pPr>
            <w:r w:rsidRPr="009171D1">
              <w:t>13</w:t>
            </w:r>
          </w:p>
        </w:tc>
      </w:tr>
      <w:tr w:rsidR="00F86F4D" w:rsidRPr="009171D1"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Pr="009171D1" w:rsidRDefault="00F86F4D" w:rsidP="00216728">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Pr="009171D1" w:rsidRDefault="00F86F4D" w:rsidP="00216728">
            <w:pPr>
              <w:pStyle w:val="TAC"/>
            </w:pPr>
          </w:p>
        </w:tc>
      </w:tr>
      <w:bookmarkEnd w:id="161"/>
    </w:tbl>
    <w:p w14:paraId="69EDE069" w14:textId="77777777" w:rsidR="0048379A" w:rsidRPr="009171D1" w:rsidRDefault="0048379A" w:rsidP="0048379A"/>
    <w:p w14:paraId="2A61A7FE" w14:textId="0AE59645" w:rsidR="00C51006" w:rsidRPr="009171D1" w:rsidRDefault="00C51006" w:rsidP="0048379A">
      <w:pPr>
        <w:rPr>
          <w:b/>
        </w:rPr>
      </w:pPr>
      <w:r w:rsidRPr="009171D1">
        <w:t>The normative reference for this requirement is TS 38.161 [1] clause 6.2.1</w:t>
      </w:r>
      <w:r w:rsidR="00390D4E" w:rsidRPr="009171D1">
        <w:t>.1.1</w:t>
      </w:r>
      <w:r w:rsidRPr="009171D1">
        <w:t>.</w:t>
      </w:r>
    </w:p>
    <w:p w14:paraId="7F767650" w14:textId="77777777" w:rsidR="00C51006" w:rsidRPr="009171D1" w:rsidRDefault="00C51006" w:rsidP="00C51006">
      <w:pPr>
        <w:pStyle w:val="H6"/>
      </w:pPr>
      <w:r w:rsidRPr="009171D1">
        <w:t>6.2.1.1.1.4</w:t>
      </w:r>
      <w:r w:rsidRPr="009171D1">
        <w:tab/>
        <w:t>Test description</w:t>
      </w:r>
    </w:p>
    <w:p w14:paraId="4F3186BC" w14:textId="77777777" w:rsidR="00BC52A3" w:rsidRPr="009171D1" w:rsidRDefault="00BC52A3" w:rsidP="00BC52A3">
      <w:pPr>
        <w:pStyle w:val="H6"/>
      </w:pPr>
      <w:r w:rsidRPr="009171D1">
        <w:t>6.2.1.1.1.4.1</w:t>
      </w:r>
      <w:r w:rsidRPr="009171D1">
        <w:tab/>
        <w:t>Initial conditions</w:t>
      </w:r>
    </w:p>
    <w:p w14:paraId="3A0AAA3F" w14:textId="77777777" w:rsidR="00BC52A3" w:rsidRPr="009171D1" w:rsidRDefault="00BC52A3" w:rsidP="00BC52A3">
      <w:r w:rsidRPr="009171D1">
        <w:t>Initial conditions are a set of test configurations the UE needs to be tested in and the steps for the SS to take with the UE to reach the correct measurement state.</w:t>
      </w:r>
    </w:p>
    <w:p w14:paraId="46320575" w14:textId="5AD7AC69" w:rsidR="00BC52A3" w:rsidRPr="009171D1" w:rsidRDefault="00BC52A3" w:rsidP="00BC52A3">
      <w:r w:rsidRPr="009171D1">
        <w:lastRenderedPageBreak/>
        <w:t>The initial test configurations consist of environmental conditions, test frequencies, test channel bandwidths and sub-carrier spacing based on NR operating bands specified in table 5.2</w:t>
      </w:r>
      <w:r w:rsidR="002E2C46" w:rsidRPr="009171D1">
        <w:t>.1-1</w:t>
      </w:r>
      <w:r w:rsidRPr="009171D1">
        <w:t xml:space="preserve">. </w:t>
      </w:r>
      <w:proofErr w:type="gramStart"/>
      <w:r w:rsidRPr="009171D1">
        <w:t>All of</w:t>
      </w:r>
      <w:proofErr w:type="gramEnd"/>
      <w:r w:rsidRPr="009171D1">
        <w:t xml:space="preserve"> these configurations shall be 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 Configurations of PDSCH and PDCCH before measurement are specified in </w:t>
      </w:r>
      <w:r w:rsidR="00DE51C4" w:rsidRPr="009171D1">
        <w:t>Annex A.0</w:t>
      </w:r>
    </w:p>
    <w:p w14:paraId="080839CA" w14:textId="77777777" w:rsidR="00BC52A3" w:rsidRPr="009171D1" w:rsidRDefault="00BC52A3" w:rsidP="00BC52A3">
      <w:r w:rsidRPr="009171D1">
        <w:t>The following steps are recommended as per TR 38.834 [10]:</w:t>
      </w:r>
    </w:p>
    <w:p w14:paraId="3E9DBD85" w14:textId="657079A9" w:rsidR="00BC52A3" w:rsidRPr="009171D1" w:rsidRDefault="00AD2708" w:rsidP="00AD2708">
      <w:pPr>
        <w:pStyle w:val="B10"/>
      </w:pPr>
      <w:r w:rsidRPr="009171D1">
        <w:t>-</w:t>
      </w:r>
      <w:r w:rsidRPr="009171D1">
        <w:tab/>
      </w:r>
      <w:r w:rsidR="00BC52A3" w:rsidRPr="009171D1">
        <w:t>P-</w:t>
      </w:r>
      <w:proofErr w:type="spellStart"/>
      <w:r w:rsidR="00BC52A3" w:rsidRPr="009171D1">
        <w:t>MPRc</w:t>
      </w:r>
      <w:proofErr w:type="spellEnd"/>
      <w:r w:rsidR="00BC52A3" w:rsidRPr="009171D1">
        <w:t xml:space="preserve"> shall be 0 dB.</w:t>
      </w:r>
    </w:p>
    <w:p w14:paraId="447C6791" w14:textId="1B913098" w:rsidR="00BC52A3" w:rsidRPr="009171D1" w:rsidRDefault="00AD2708" w:rsidP="00AD2708">
      <w:pPr>
        <w:pStyle w:val="B10"/>
      </w:pPr>
      <w:r w:rsidRPr="009171D1">
        <w:t>-</w:t>
      </w:r>
      <w:r w:rsidRPr="009171D1">
        <w:tab/>
      </w:r>
      <w:r w:rsidR="00BC52A3" w:rsidRPr="009171D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39FBA245" w:rsidR="00BC52A3" w:rsidRPr="009171D1" w:rsidRDefault="00AD2708" w:rsidP="00AD2708">
      <w:pPr>
        <w:pStyle w:val="B10"/>
      </w:pPr>
      <w:r w:rsidRPr="009171D1">
        <w:t>-</w:t>
      </w:r>
      <w:r w:rsidRPr="009171D1">
        <w:tab/>
      </w:r>
      <w:r w:rsidR="00BC52A3" w:rsidRPr="009171D1">
        <w:t>The NR SS should send continuous uplink power control “up” commands to the DUT to ensure the DUT’s transmitter is at maximum output power during the SA TRP and TRS test.</w:t>
      </w:r>
    </w:p>
    <w:p w14:paraId="0CB6FB47" w14:textId="0AD1A439" w:rsidR="00BC52A3" w:rsidRPr="009171D1" w:rsidRDefault="00AD2708" w:rsidP="00AD2708">
      <w:pPr>
        <w:pStyle w:val="B10"/>
      </w:pPr>
      <w:r w:rsidRPr="009171D1">
        <w:t>-</w:t>
      </w:r>
      <w:r w:rsidRPr="009171D1">
        <w:tab/>
      </w:r>
      <w:r w:rsidR="00BC52A3" w:rsidRPr="009171D1">
        <w:t>It is recommended to disable Transmit Antenna Switching (TAS) as per the procedure defined in Annex A.3.6</w:t>
      </w:r>
    </w:p>
    <w:p w14:paraId="60DCCF09" w14:textId="46F77AB8" w:rsidR="00B70498" w:rsidRPr="009171D1" w:rsidRDefault="00B70498" w:rsidP="00415F98">
      <w:pPr>
        <w:pStyle w:val="B10"/>
        <w:rPr>
          <w:rFonts w:eastAsia="MS Mincho"/>
        </w:rPr>
      </w:pPr>
      <w:r w:rsidRPr="009171D1">
        <w:rPr>
          <w:rFonts w:eastAsia="MS Mincho"/>
        </w:rPr>
        <w:t>1.</w:t>
      </w:r>
      <w:r w:rsidRPr="009171D1">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9171D1" w:rsidRDefault="00B70498" w:rsidP="000E657E">
      <w:pPr>
        <w:pStyle w:val="B10"/>
        <w:ind w:left="1004" w:firstLine="0"/>
      </w:pPr>
      <w:r w:rsidRPr="009171D1">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0DFFF1B8" w14:textId="58714542" w:rsidR="00B70498" w:rsidRPr="009171D1" w:rsidRDefault="00B70498" w:rsidP="00415F98">
      <w:pPr>
        <w:pStyle w:val="B10"/>
        <w:rPr>
          <w:rFonts w:eastAsia="MS Mincho"/>
        </w:rPr>
      </w:pPr>
      <w:r w:rsidRPr="009171D1">
        <w:rPr>
          <w:rFonts w:eastAsia="MS Mincho"/>
        </w:rPr>
        <w:t>2.</w:t>
      </w:r>
      <w:r w:rsidRPr="009171D1">
        <w:rPr>
          <w:rFonts w:eastAsia="MS Mincho"/>
        </w:rPr>
        <w:tab/>
        <w:t>Connect the SS to the UE antenna connectors as shown in TS 38.508-1 [2] Annex A, Figure A.3.1.1.1 for TE diagram and section A.3.2 for UE diagram.</w:t>
      </w:r>
    </w:p>
    <w:p w14:paraId="2EE8CEC0" w14:textId="0C7ACE38" w:rsidR="00B70498" w:rsidRPr="009171D1" w:rsidRDefault="00B70498" w:rsidP="00415F98">
      <w:pPr>
        <w:pStyle w:val="B10"/>
        <w:rPr>
          <w:rFonts w:eastAsia="MS Mincho"/>
        </w:rPr>
      </w:pPr>
      <w:r w:rsidRPr="009171D1">
        <w:rPr>
          <w:rFonts w:eastAsia="MS Mincho"/>
        </w:rPr>
        <w:t>3.</w:t>
      </w:r>
      <w:r w:rsidRPr="009171D1">
        <w:rPr>
          <w:rFonts w:eastAsia="MS Mincho"/>
        </w:rPr>
        <w:tab/>
        <w:t>The parameter settings for the cell are set up according to TS 38.508-1 [2] subclause 4.4.3.</w:t>
      </w:r>
    </w:p>
    <w:p w14:paraId="34506A5A" w14:textId="5F668360" w:rsidR="00B70498" w:rsidRPr="009171D1" w:rsidRDefault="00B70498" w:rsidP="00415F98">
      <w:pPr>
        <w:pStyle w:val="B10"/>
        <w:rPr>
          <w:rFonts w:eastAsia="MS Mincho"/>
        </w:rPr>
      </w:pPr>
      <w:r w:rsidRPr="009171D1">
        <w:rPr>
          <w:rFonts w:eastAsia="MS Mincho"/>
        </w:rPr>
        <w:t>4.</w:t>
      </w:r>
      <w:r w:rsidRPr="009171D1">
        <w:rPr>
          <w:rFonts w:eastAsia="MS Mincho"/>
        </w:rPr>
        <w:tab/>
        <w:t xml:space="preserve">Downlink signals are initially set up according to Annex C in TS 38.521-1 [11and uplink signals according to Annex G in TS. 38.521-1 [11]. </w:t>
      </w:r>
    </w:p>
    <w:p w14:paraId="0C0CC6EE" w14:textId="7ACAD13D" w:rsidR="00B70498" w:rsidRPr="009171D1" w:rsidRDefault="00B70498" w:rsidP="00415F98">
      <w:pPr>
        <w:pStyle w:val="B10"/>
        <w:rPr>
          <w:rFonts w:eastAsia="MS Mincho"/>
        </w:rPr>
      </w:pPr>
      <w:r w:rsidRPr="009171D1">
        <w:rPr>
          <w:rFonts w:eastAsia="MS Mincho"/>
        </w:rPr>
        <w:t>5.</w:t>
      </w:r>
      <w:r w:rsidRPr="009171D1">
        <w:rPr>
          <w:rFonts w:eastAsia="MS Mincho"/>
        </w:rPr>
        <w:tab/>
        <w:t>The UL and DL parameters are set according to Table 5.3-1.</w:t>
      </w:r>
    </w:p>
    <w:p w14:paraId="61384FD5" w14:textId="51CA096B" w:rsidR="00B70498" w:rsidRPr="009171D1" w:rsidRDefault="00B70498" w:rsidP="00415F98">
      <w:pPr>
        <w:pStyle w:val="B10"/>
        <w:rPr>
          <w:rFonts w:eastAsia="MS Mincho"/>
        </w:rPr>
      </w:pPr>
      <w:r w:rsidRPr="009171D1">
        <w:rPr>
          <w:rFonts w:eastAsia="MS Mincho"/>
        </w:rPr>
        <w:t>6.</w:t>
      </w:r>
      <w:r w:rsidRPr="009171D1">
        <w:rPr>
          <w:rFonts w:eastAsia="MS Mincho"/>
        </w:rPr>
        <w:tab/>
        <w:t>Propagation conditions are set to Static.</w:t>
      </w:r>
    </w:p>
    <w:p w14:paraId="4ADFCF2E" w14:textId="4ED83C3D" w:rsidR="00BC52A3" w:rsidRPr="009171D1" w:rsidRDefault="00B70498" w:rsidP="00415F98">
      <w:pPr>
        <w:pStyle w:val="B10"/>
        <w:rPr>
          <w:rFonts w:eastAsia="MS Mincho"/>
        </w:rPr>
      </w:pPr>
      <w:r w:rsidRPr="009171D1">
        <w:rPr>
          <w:rFonts w:eastAsia="MS Mincho"/>
        </w:rPr>
        <w:t>7.</w:t>
      </w:r>
      <w:r w:rsidRPr="009171D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9171D1" w:rsidRDefault="00BC52A3" w:rsidP="00BC52A3">
      <w:pPr>
        <w:pStyle w:val="H6"/>
      </w:pPr>
      <w:r w:rsidRPr="009171D1">
        <w:t>6.2.1.1.1.4.2</w:t>
      </w:r>
      <w:r w:rsidRPr="009171D1">
        <w:tab/>
        <w:t>Test procedure</w:t>
      </w:r>
    </w:p>
    <w:p w14:paraId="4459DB8D" w14:textId="77777777" w:rsidR="00BC52A3" w:rsidRPr="009171D1" w:rsidRDefault="00BC52A3" w:rsidP="00BC52A3">
      <w:r w:rsidRPr="009171D1">
        <w:t>For TRP measurement, the evaluations shall be performed at maximum transmit power. The applicability rules for testing of UE power class in clause 4.4 shall be followed. The measurement procedure includes the following steps:</w:t>
      </w:r>
    </w:p>
    <w:p w14:paraId="464877B4" w14:textId="55550D3C" w:rsidR="00BC52A3" w:rsidRPr="009171D1" w:rsidRDefault="00486B70" w:rsidP="00486B70">
      <w:pPr>
        <w:pStyle w:val="B10"/>
        <w:rPr>
          <w:rFonts w:eastAsia="MS Mincho"/>
        </w:rPr>
      </w:pPr>
      <w:r w:rsidRPr="009171D1">
        <w:rPr>
          <w:rFonts w:eastAsia="MS Mincho"/>
        </w:rPr>
        <w:t>1.</w:t>
      </w:r>
      <w:r w:rsidRPr="009171D1">
        <w:rPr>
          <w:rFonts w:eastAsia="MS Mincho"/>
        </w:rPr>
        <w:tab/>
      </w:r>
      <w:r w:rsidR="00BC52A3" w:rsidRPr="009171D1">
        <w:rPr>
          <w:rFonts w:eastAsia="MS Mincho"/>
        </w:rPr>
        <w:t>Place the DUT inside the QZ following the UE positioning guidelines defined in Annex B.3.1.</w:t>
      </w:r>
    </w:p>
    <w:p w14:paraId="6525192B" w14:textId="783EEDB6" w:rsidR="00BC52A3" w:rsidRPr="009171D1" w:rsidRDefault="00486B70" w:rsidP="00486B70">
      <w:pPr>
        <w:pStyle w:val="B10"/>
        <w:rPr>
          <w:rFonts w:eastAsia="MS Mincho"/>
        </w:rPr>
      </w:pPr>
      <w:r w:rsidRPr="009171D1">
        <w:rPr>
          <w:rFonts w:eastAsia="MS Mincho"/>
        </w:rPr>
        <w:t>2.</w:t>
      </w:r>
      <w:r w:rsidRPr="009171D1">
        <w:rPr>
          <w:rFonts w:eastAsia="MS Mincho"/>
        </w:rPr>
        <w:tab/>
      </w:r>
      <w:r w:rsidR="00BC52A3" w:rsidRPr="009171D1">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1C72FF75" w:rsidR="00BC52A3" w:rsidRPr="009171D1" w:rsidRDefault="00486B70" w:rsidP="00486B70">
      <w:pPr>
        <w:pStyle w:val="B10"/>
        <w:rPr>
          <w:rFonts w:eastAsia="MS Mincho"/>
        </w:rPr>
      </w:pPr>
      <w:r w:rsidRPr="009171D1">
        <w:rPr>
          <w:rFonts w:eastAsia="MS Mincho"/>
        </w:rPr>
        <w:t>3.</w:t>
      </w:r>
      <w:r w:rsidRPr="009171D1">
        <w:rPr>
          <w:rFonts w:eastAsia="MS Mincho"/>
        </w:rPr>
        <w:tab/>
      </w:r>
      <w:r w:rsidR="00BC52A3" w:rsidRPr="009171D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07C45ACA" w:rsidR="00BC52A3" w:rsidRPr="009171D1" w:rsidRDefault="00486B70" w:rsidP="00486B70">
      <w:pPr>
        <w:pStyle w:val="B10"/>
        <w:rPr>
          <w:rFonts w:eastAsia="MS Mincho"/>
        </w:rPr>
      </w:pPr>
      <w:r w:rsidRPr="009171D1">
        <w:rPr>
          <w:rFonts w:eastAsia="MS Mincho"/>
        </w:rPr>
        <w:lastRenderedPageBreak/>
        <w:t>4.</w:t>
      </w:r>
      <w:r w:rsidRPr="009171D1">
        <w:rPr>
          <w:rFonts w:eastAsia="MS Mincho"/>
        </w:rPr>
        <w:tab/>
      </w:r>
      <w:r w:rsidR="00BC52A3" w:rsidRPr="009171D1">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00BC52A3" w:rsidRPr="009171D1">
        <w:rPr>
          <w:rFonts w:eastAsia="MS Mincho"/>
        </w:rPr>
        <w:t xml:space="preserve"> by adding the composite loss of the entire transmission path.</w:t>
      </w:r>
    </w:p>
    <w:p w14:paraId="7A764997" w14:textId="1DCA205B" w:rsidR="00296F7B" w:rsidRPr="009171D1" w:rsidRDefault="00486B70" w:rsidP="00486B70">
      <w:pPr>
        <w:pStyle w:val="B10"/>
        <w:rPr>
          <w:rFonts w:eastAsia="MS Mincho"/>
        </w:rPr>
      </w:pPr>
      <w:r w:rsidRPr="009171D1">
        <w:rPr>
          <w:rFonts w:eastAsia="MS Mincho"/>
        </w:rPr>
        <w:t>5.</w:t>
      </w:r>
      <w:r w:rsidRPr="009171D1">
        <w:rPr>
          <w:rFonts w:eastAsia="MS Mincho"/>
        </w:rPr>
        <w:tab/>
      </w:r>
      <w:r w:rsidR="00296F7B" w:rsidRPr="009171D1">
        <w:rPr>
          <w:rFonts w:eastAsia="MS Mincho"/>
        </w:rPr>
        <w:t>The measurement is performed with a constant sampling step in both theta (</w:t>
      </w:r>
      <w:r w:rsidR="00296F7B" w:rsidRPr="009171D1">
        <w:rPr>
          <w:rFonts w:eastAsia="MS Mincho"/>
        </w:rPr>
        <w:t>) and phi (</w:t>
      </w:r>
      <w:r w:rsidR="00296F7B" w:rsidRPr="009171D1">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5B2957BB" w:rsidR="00296F7B" w:rsidRPr="009171D1" w:rsidRDefault="00486B70" w:rsidP="00486B70">
      <w:pPr>
        <w:pStyle w:val="B10"/>
        <w:rPr>
          <w:rFonts w:eastAsia="MS Mincho"/>
        </w:rPr>
      </w:pPr>
      <w:r w:rsidRPr="009171D1">
        <w:rPr>
          <w:rFonts w:eastAsia="MS Mincho"/>
        </w:rPr>
        <w:t>6.</w:t>
      </w:r>
      <w:r w:rsidRPr="009171D1">
        <w:rPr>
          <w:rFonts w:eastAsia="MS Mincho"/>
        </w:rPr>
        <w:tab/>
      </w:r>
      <w:r w:rsidR="00296F7B" w:rsidRPr="009171D1">
        <w:rPr>
          <w:rFonts w:eastAsia="MS Mincho"/>
        </w:rPr>
        <w:t>All the measured power values will be integrated to TRP, as defined in Annex A.</w:t>
      </w:r>
      <w:r w:rsidR="002E2C46" w:rsidRPr="009171D1">
        <w:rPr>
          <w:rFonts w:eastAsia="MS Mincho"/>
        </w:rPr>
        <w:t>3</w:t>
      </w:r>
      <w:r w:rsidR="00296F7B" w:rsidRPr="009171D1">
        <w:rPr>
          <w:rFonts w:eastAsia="MS Mincho"/>
        </w:rPr>
        <w:t>.5.1</w:t>
      </w:r>
      <w:r w:rsidR="002E2C46" w:rsidRPr="009171D1">
        <w:rPr>
          <w:rFonts w:eastAsia="MS Mincho"/>
        </w:rPr>
        <w:t xml:space="preserve"> with the procedure further detailed in A.3.3.2.</w:t>
      </w:r>
    </w:p>
    <w:p w14:paraId="427DF28F" w14:textId="77777777" w:rsidR="00BC52A3" w:rsidRPr="009171D1" w:rsidRDefault="00BC52A3" w:rsidP="00BC52A3">
      <w:pPr>
        <w:pStyle w:val="H6"/>
      </w:pPr>
      <w:r w:rsidRPr="009171D1">
        <w:t>6.2.1.1.1.4.3</w:t>
      </w:r>
      <w:r w:rsidRPr="009171D1">
        <w:tab/>
        <w:t>Message contents</w:t>
      </w:r>
    </w:p>
    <w:p w14:paraId="4AD88E03" w14:textId="77777777" w:rsidR="00BC52A3" w:rsidRPr="009171D1" w:rsidRDefault="00BC52A3" w:rsidP="00BC52A3">
      <w:r w:rsidRPr="009171D1">
        <w:t>Message contents are according to TS 38.508-1 [5] subclause 4.6 and 5.4 with the following exceptions.</w:t>
      </w:r>
    </w:p>
    <w:p w14:paraId="70CCECF7" w14:textId="73F3ED02" w:rsidR="00BC52A3" w:rsidRPr="009171D1" w:rsidRDefault="00BC52A3" w:rsidP="00BC52A3">
      <w:pPr>
        <w:pStyle w:val="TH"/>
      </w:pPr>
      <w:r w:rsidRPr="009171D1">
        <w:t>Table 6.2.1</w:t>
      </w:r>
      <w:r w:rsidR="00E62566" w:rsidRPr="009171D1">
        <w:t>.1.1</w:t>
      </w:r>
      <w:r w:rsidRPr="009171D1">
        <w:t xml:space="preserve">.4.3-1: </w:t>
      </w:r>
      <w:r w:rsidRPr="009171D1">
        <w:rPr>
          <w:i/>
        </w:rPr>
        <w:t>P</w:t>
      </w:r>
      <w:r w:rsidRPr="009171D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9171D1" w14:paraId="58A9DD17" w14:textId="77777777" w:rsidTr="00216728">
        <w:tc>
          <w:tcPr>
            <w:tcW w:w="9747" w:type="dxa"/>
          </w:tcPr>
          <w:p w14:paraId="00ABC4CF" w14:textId="77777777" w:rsidR="00BC52A3" w:rsidRPr="009171D1" w:rsidRDefault="00BC52A3" w:rsidP="00216728">
            <w:pPr>
              <w:pStyle w:val="TAH"/>
            </w:pPr>
            <w:r w:rsidRPr="009171D1">
              <w:t>Derivation Path: TS 38.508-1 [5], Table 4.6.3-118 with condition TRANSFORM_PRECODER_ENABLED</w:t>
            </w:r>
          </w:p>
        </w:tc>
      </w:tr>
    </w:tbl>
    <w:p w14:paraId="0793956D" w14:textId="77777777" w:rsidR="00BC52A3" w:rsidRPr="009171D1" w:rsidRDefault="00BC52A3" w:rsidP="001D2519"/>
    <w:p w14:paraId="43D81BE9" w14:textId="77777777" w:rsidR="00BC52A3" w:rsidRPr="009171D1" w:rsidRDefault="00BC52A3" w:rsidP="00BC52A3">
      <w:pPr>
        <w:pStyle w:val="H6"/>
      </w:pPr>
      <w:r w:rsidRPr="009171D1">
        <w:t>6.2.1.1.1.5</w:t>
      </w:r>
      <w:r w:rsidRPr="009171D1">
        <w:tab/>
        <w:t>Test requirement</w:t>
      </w:r>
    </w:p>
    <w:p w14:paraId="0ACE6F76" w14:textId="77777777" w:rsidR="00BC52A3" w:rsidRPr="009171D1" w:rsidRDefault="00BC52A3" w:rsidP="001D2519">
      <w:pPr>
        <w:jc w:val="both"/>
      </w:pPr>
      <w:r w:rsidRPr="009171D1">
        <w:t>The TRP across low, mid and high channels tested with hand phantom browsing mode position shall be higher than test performance requirements shown in Table 6.2.1.1.1.5-1 for Power Class 3 and 6.2.1.1.1.5-2 for Power Class 2.</w:t>
      </w:r>
    </w:p>
    <w:p w14:paraId="3A284AA1" w14:textId="2E56082E" w:rsidR="001D2519" w:rsidRPr="009171D1" w:rsidRDefault="001D2519" w:rsidP="001D2519">
      <w:pPr>
        <w:pStyle w:val="TH"/>
      </w:pPr>
      <w:bookmarkStart w:id="162" w:name="_Hlk163758945"/>
      <w:r w:rsidRPr="009171D1">
        <w:t>Table 6.2.1.1.1.5-1</w:t>
      </w:r>
      <w:bookmarkEnd w:id="162"/>
      <w:r w:rsidR="002D0FF7" w:rsidRPr="009171D1">
        <w:t xml:space="preserve">: </w:t>
      </w:r>
      <w:r w:rsidRPr="009171D1">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9171D1" w14:paraId="6D829A95" w14:textId="77777777" w:rsidTr="00A2494C">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9171D1" w:rsidRDefault="00BC52A3" w:rsidP="00216728">
            <w:pPr>
              <w:pStyle w:val="TAH"/>
            </w:pPr>
            <w:r w:rsidRPr="009171D1">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9171D1" w:rsidRDefault="00BC52A3" w:rsidP="00216728">
            <w:pPr>
              <w:pStyle w:val="TAH"/>
            </w:pPr>
            <w:r w:rsidRPr="009171D1">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9171D1" w:rsidRDefault="00BC52A3" w:rsidP="00216728">
            <w:pPr>
              <w:pStyle w:val="TAH"/>
            </w:pPr>
            <w:r w:rsidRPr="009171D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9171D1" w:rsidRDefault="00BC52A3" w:rsidP="00216728">
            <w:pPr>
              <w:pStyle w:val="TAH"/>
            </w:pPr>
            <w:r w:rsidRPr="009171D1">
              <w:t>Power Class 3</w:t>
            </w:r>
          </w:p>
        </w:tc>
      </w:tr>
      <w:tr w:rsidR="00BC52A3" w:rsidRPr="009171D1" w14:paraId="28E417AB" w14:textId="77777777" w:rsidTr="00A2494C">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9171D1"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9171D1"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9171D1"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9171D1" w:rsidRDefault="00BC52A3" w:rsidP="00216728">
            <w:pPr>
              <w:pStyle w:val="TAH"/>
            </w:pPr>
            <w:r w:rsidRPr="009171D1">
              <w:t>Average TRP (dBm)</w:t>
            </w:r>
          </w:p>
        </w:tc>
      </w:tr>
      <w:tr w:rsidR="00BC52A3" w:rsidRPr="009171D1" w14:paraId="1807BF85" w14:textId="77777777" w:rsidTr="00A2494C">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9171D1"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9171D1"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9171D1"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9171D1" w:rsidRDefault="00BC52A3" w:rsidP="00216728">
            <w:pPr>
              <w:pStyle w:val="TAH"/>
              <w:rPr>
                <w:b w:val="0"/>
              </w:rPr>
            </w:pPr>
            <w:r w:rsidRPr="009171D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9171D1" w:rsidRDefault="00BC52A3" w:rsidP="00216728">
            <w:pPr>
              <w:pStyle w:val="TAH"/>
              <w:rPr>
                <w:b w:val="0"/>
              </w:rPr>
            </w:pPr>
            <w:r w:rsidRPr="009171D1">
              <w:rPr>
                <w:b w:val="0"/>
              </w:rPr>
              <w:t>UE width &gt; 72mm</w:t>
            </w:r>
          </w:p>
        </w:tc>
      </w:tr>
      <w:tr w:rsidR="00122DA0" w:rsidRPr="009171D1" w14:paraId="2519EC79"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6B66D439" w14:textId="2606C939" w:rsidR="00122DA0" w:rsidRPr="009171D1" w:rsidRDefault="00122DA0" w:rsidP="00122DA0">
            <w:pPr>
              <w:pStyle w:val="TAC"/>
            </w:pPr>
            <w:r w:rsidRPr="00C331DB">
              <w:rPr>
                <w:rFonts w:hint="eastAsia"/>
                <w:lang w:eastAsia="zh-CN"/>
              </w:rPr>
              <w:t>n1</w:t>
            </w:r>
          </w:p>
        </w:tc>
        <w:tc>
          <w:tcPr>
            <w:tcW w:w="1418" w:type="dxa"/>
            <w:tcBorders>
              <w:left w:val="single" w:sz="4" w:space="0" w:color="auto"/>
              <w:bottom w:val="single" w:sz="4" w:space="0" w:color="auto"/>
              <w:right w:val="single" w:sz="4" w:space="0" w:color="auto"/>
            </w:tcBorders>
          </w:tcPr>
          <w:p w14:paraId="62E877D4" w14:textId="6D624700" w:rsidR="00122DA0" w:rsidRPr="009171D1" w:rsidRDefault="00122DA0" w:rsidP="00122DA0">
            <w:pPr>
              <w:pStyle w:val="TAC"/>
              <w:rPr>
                <w:b/>
              </w:rPr>
            </w:pPr>
            <w:r w:rsidRPr="00C331DB">
              <w:rPr>
                <w:rFonts w:hint="eastAsia"/>
                <w:lang w:eastAsia="zh-CN"/>
              </w:rPr>
              <w:t>15</w:t>
            </w:r>
          </w:p>
        </w:tc>
        <w:tc>
          <w:tcPr>
            <w:tcW w:w="1984" w:type="dxa"/>
            <w:tcBorders>
              <w:left w:val="single" w:sz="4" w:space="0" w:color="auto"/>
              <w:bottom w:val="single" w:sz="4" w:space="0" w:color="auto"/>
              <w:right w:val="single" w:sz="4" w:space="0" w:color="auto"/>
            </w:tcBorders>
          </w:tcPr>
          <w:p w14:paraId="0B49FA3A" w14:textId="6E4ACD26" w:rsidR="00122DA0" w:rsidRPr="009171D1" w:rsidRDefault="00122DA0" w:rsidP="00122DA0">
            <w:pPr>
              <w:pStyle w:val="TAC"/>
              <w:rPr>
                <w:b/>
              </w:rPr>
            </w:pPr>
            <w:r w:rsidRPr="00C331DB">
              <w:t>HL and HR</w:t>
            </w:r>
          </w:p>
        </w:tc>
        <w:tc>
          <w:tcPr>
            <w:tcW w:w="2127" w:type="dxa"/>
            <w:tcBorders>
              <w:top w:val="single" w:sz="4" w:space="0" w:color="auto"/>
              <w:left w:val="single" w:sz="4" w:space="0" w:color="auto"/>
              <w:bottom w:val="single" w:sz="4" w:space="0" w:color="auto"/>
              <w:right w:val="single" w:sz="4" w:space="0" w:color="auto"/>
            </w:tcBorders>
          </w:tcPr>
          <w:p w14:paraId="3011405D" w14:textId="46AD1846" w:rsidR="00122DA0" w:rsidRPr="009171D1" w:rsidRDefault="00122DA0" w:rsidP="00122DA0">
            <w:pPr>
              <w:pStyle w:val="TAC"/>
              <w:rPr>
                <w:b/>
              </w:rPr>
            </w:pPr>
            <w:r w:rsidRPr="00C331DB">
              <w:t>FFS</w:t>
            </w:r>
          </w:p>
        </w:tc>
        <w:tc>
          <w:tcPr>
            <w:tcW w:w="2132" w:type="dxa"/>
            <w:tcBorders>
              <w:top w:val="single" w:sz="4" w:space="0" w:color="auto"/>
              <w:left w:val="single" w:sz="4" w:space="0" w:color="auto"/>
              <w:bottom w:val="single" w:sz="4" w:space="0" w:color="auto"/>
              <w:right w:val="single" w:sz="4" w:space="0" w:color="auto"/>
            </w:tcBorders>
          </w:tcPr>
          <w:p w14:paraId="20DEF997" w14:textId="79891DCD" w:rsidR="00122DA0" w:rsidRPr="009171D1" w:rsidRDefault="00122DA0" w:rsidP="00122DA0">
            <w:pPr>
              <w:pStyle w:val="TAC"/>
              <w:rPr>
                <w:b/>
              </w:rPr>
            </w:pPr>
            <w:r w:rsidRPr="00B9479B">
              <w:rPr>
                <w:lang w:eastAsia="zh-CN"/>
              </w:rPr>
              <w:t>11.</w:t>
            </w:r>
            <w:r>
              <w:rPr>
                <w:rFonts w:hint="eastAsia"/>
                <w:lang w:eastAsia="zh-CN"/>
              </w:rPr>
              <w:t>6</w:t>
            </w:r>
            <w:r>
              <w:rPr>
                <w:lang w:eastAsia="zh-CN"/>
              </w:rPr>
              <w:t>-TT</w:t>
            </w:r>
          </w:p>
        </w:tc>
      </w:tr>
      <w:tr w:rsidR="002D0FF7" w:rsidRPr="009171D1" w14:paraId="203518E1"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2D0FF7" w:rsidRPr="009171D1" w:rsidRDefault="002D0FF7" w:rsidP="002D0FF7">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2D0FF7" w:rsidRPr="009171D1" w:rsidRDefault="002D0FF7" w:rsidP="002D0FF7">
            <w:pPr>
              <w:pStyle w:val="TAC"/>
            </w:pPr>
            <w:r w:rsidRPr="009171D1">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4DBD6222"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3A81CA27" w14:textId="05199CD5" w:rsidR="002D0FF7" w:rsidRPr="009171D1" w:rsidRDefault="00122DA0" w:rsidP="002D0FF7">
            <w:pPr>
              <w:pStyle w:val="TAC"/>
            </w:pPr>
            <w:r w:rsidRPr="00122DA0">
              <w:t>10</w:t>
            </w:r>
            <w:r w:rsidRPr="00A2494C">
              <w:rPr>
                <w:vertAlign w:val="superscript"/>
              </w:rPr>
              <w:t>1</w:t>
            </w:r>
            <w:r w:rsidR="00A2494C" w:rsidRPr="00A2494C">
              <w:t>-TT</w:t>
            </w:r>
          </w:p>
        </w:tc>
      </w:tr>
      <w:tr w:rsidR="002D0FF7" w:rsidRPr="009171D1" w14:paraId="2E92667B"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2D0FF7" w:rsidRPr="009171D1" w:rsidRDefault="002D0FF7" w:rsidP="002D0FF7">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56A8345"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2683EFC7" w14:textId="42A239EC" w:rsidR="002D0FF7" w:rsidRPr="009171D1" w:rsidRDefault="00A2494C" w:rsidP="002D0FF7">
            <w:pPr>
              <w:pStyle w:val="TAC"/>
            </w:pPr>
            <w:r w:rsidRPr="00A2494C">
              <w:t>9.5-TT</w:t>
            </w:r>
          </w:p>
        </w:tc>
      </w:tr>
      <w:tr w:rsidR="002D0FF7" w:rsidRPr="009171D1" w14:paraId="366C1FC0"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2D0FF7" w:rsidRPr="009171D1" w:rsidRDefault="002D0FF7" w:rsidP="002D0FF7">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123AF4DE"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1008A344" w14:textId="6494E275" w:rsidR="002D0FF7" w:rsidRPr="009171D1" w:rsidRDefault="00A2494C" w:rsidP="002D0FF7">
            <w:pPr>
              <w:pStyle w:val="TAC"/>
            </w:pPr>
            <w:r w:rsidRPr="00A2494C">
              <w:t>10-TT</w:t>
            </w:r>
          </w:p>
        </w:tc>
      </w:tr>
      <w:tr w:rsidR="002D0FF7" w:rsidRPr="009171D1" w14:paraId="73E779A3"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2D0FF7" w:rsidRPr="009171D1" w:rsidRDefault="002D0FF7" w:rsidP="002D0FF7">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AD0936E"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6795ABAA" w14:textId="4A3223AD" w:rsidR="002D0FF7" w:rsidRPr="009171D1" w:rsidRDefault="002D0FF7" w:rsidP="002D0FF7">
            <w:pPr>
              <w:pStyle w:val="TAC"/>
            </w:pPr>
            <w:r w:rsidRPr="009171D1">
              <w:t>FFS</w:t>
            </w:r>
          </w:p>
        </w:tc>
      </w:tr>
      <w:tr w:rsidR="00A2494C" w:rsidRPr="009171D1" w14:paraId="6EA96D6D" w14:textId="77777777" w:rsidTr="00A2494C">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AA031F5" w14:textId="3B5DDC7D" w:rsidR="00A2494C" w:rsidRPr="009171D1" w:rsidRDefault="00A2494C" w:rsidP="00A2494C">
            <w:pPr>
              <w:pStyle w:val="TAN"/>
            </w:pPr>
            <w:r w:rsidRPr="00C331DB">
              <w:t xml:space="preserve">NOTE </w:t>
            </w:r>
            <w:r w:rsidRPr="00C331DB">
              <w:rPr>
                <w:rFonts w:hint="eastAsia"/>
                <w:lang w:eastAsia="zh-CN"/>
              </w:rPr>
              <w:t>1</w:t>
            </w:r>
            <w:r w:rsidRPr="00C331DB">
              <w:t>:</w:t>
            </w:r>
            <w:r w:rsidRPr="00C331DB">
              <w:tab/>
            </w:r>
            <w:r w:rsidRPr="00C331DB">
              <w:rPr>
                <w:rFonts w:hint="eastAsia"/>
                <w:lang w:eastAsia="zh-CN"/>
              </w:rPr>
              <w:t>0.5dB higher value will be adopted in March 2026 (RAN#111)</w:t>
            </w:r>
            <w:r w:rsidRPr="00C331DB">
              <w:rPr>
                <w:lang w:eastAsia="zh-CN"/>
              </w:rPr>
              <w:t xml:space="preserve"> in the core specifications.</w:t>
            </w:r>
            <w:r>
              <w:rPr>
                <w:lang w:eastAsia="zh-CN"/>
              </w:rPr>
              <w:t xml:space="preserve"> </w:t>
            </w:r>
          </w:p>
        </w:tc>
      </w:tr>
    </w:tbl>
    <w:p w14:paraId="12325D1A" w14:textId="77777777" w:rsidR="00BC52A3" w:rsidRPr="009171D1" w:rsidRDefault="00BC52A3" w:rsidP="0048379A"/>
    <w:p w14:paraId="3C21B46C" w14:textId="67CEEE57" w:rsidR="001D2519" w:rsidRPr="009171D1" w:rsidRDefault="001D2519" w:rsidP="00BC52A3">
      <w:pPr>
        <w:pStyle w:val="TH"/>
      </w:pPr>
      <w:r w:rsidRPr="009171D1">
        <w:t>Table 6.2.1.1.1.5-</w:t>
      </w:r>
      <w:r w:rsidR="002D0FF7" w:rsidRPr="009171D1">
        <w:t xml:space="preserve">2: </w:t>
      </w:r>
      <w:r w:rsidRPr="009171D1">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rsidRPr="009171D1"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Pr="009171D1" w:rsidRDefault="00BC52A3" w:rsidP="001D2519">
            <w:pPr>
              <w:pStyle w:val="TAH"/>
              <w:jc w:val="left"/>
            </w:pPr>
            <w:r w:rsidRPr="009171D1">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Pr="009171D1" w:rsidRDefault="00BC52A3" w:rsidP="001D2519">
            <w:pPr>
              <w:pStyle w:val="TAH"/>
              <w:jc w:val="left"/>
            </w:pPr>
            <w:r w:rsidRPr="009171D1">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Pr="009171D1" w:rsidRDefault="00BC52A3" w:rsidP="001D2519">
            <w:pPr>
              <w:pStyle w:val="TAH"/>
              <w:jc w:val="left"/>
            </w:pPr>
            <w:r w:rsidRPr="009171D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Pr="009171D1" w:rsidRDefault="00BC52A3" w:rsidP="001D2519">
            <w:pPr>
              <w:pStyle w:val="TAH"/>
              <w:jc w:val="left"/>
            </w:pPr>
            <w:r w:rsidRPr="009171D1">
              <w:t>Power Class 2</w:t>
            </w:r>
          </w:p>
        </w:tc>
      </w:tr>
      <w:tr w:rsidR="00BC52A3" w:rsidRPr="009171D1"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Pr="009171D1"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Pr="009171D1"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Pr="009171D1"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Pr="009171D1" w:rsidRDefault="00BC52A3" w:rsidP="001D2519">
            <w:pPr>
              <w:pStyle w:val="TAH"/>
              <w:jc w:val="left"/>
            </w:pPr>
            <w:r w:rsidRPr="009171D1">
              <w:t>Average TRP (dBm)</w:t>
            </w:r>
          </w:p>
        </w:tc>
      </w:tr>
      <w:tr w:rsidR="00BC52A3" w:rsidRPr="009171D1"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Pr="009171D1"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9171D1"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9171D1"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9171D1" w:rsidRDefault="00BC52A3" w:rsidP="001D2519">
            <w:pPr>
              <w:pStyle w:val="TAH"/>
              <w:jc w:val="left"/>
              <w:rPr>
                <w:b w:val="0"/>
              </w:rPr>
            </w:pPr>
            <w:r w:rsidRPr="009171D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9171D1" w:rsidRDefault="00BC52A3" w:rsidP="001D2519">
            <w:pPr>
              <w:pStyle w:val="TAH"/>
              <w:jc w:val="left"/>
              <w:rPr>
                <w:b w:val="0"/>
              </w:rPr>
            </w:pPr>
            <w:r w:rsidRPr="009171D1">
              <w:rPr>
                <w:b w:val="0"/>
              </w:rPr>
              <w:t>UE width &gt; 72mm</w:t>
            </w:r>
          </w:p>
        </w:tc>
      </w:tr>
      <w:tr w:rsidR="00BC52A3" w:rsidRPr="009171D1"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Pr="009171D1" w:rsidRDefault="00BC52A3" w:rsidP="001D2519">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Pr="009171D1" w:rsidRDefault="00BC52A3" w:rsidP="001D2519">
            <w:pPr>
              <w:pStyle w:val="TAC"/>
            </w:pPr>
            <w:r w:rsidRPr="009171D1">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03DC9748"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48B1DDD8" w14:textId="2E2A8425" w:rsidR="00BC52A3" w:rsidRPr="009171D1" w:rsidRDefault="00BF4DC3" w:rsidP="001D2519">
            <w:pPr>
              <w:pStyle w:val="TAC"/>
            </w:pPr>
            <w:r w:rsidRPr="009171D1">
              <w:t>FFS</w:t>
            </w:r>
          </w:p>
        </w:tc>
      </w:tr>
      <w:tr w:rsidR="00BC52A3" w:rsidRPr="009171D1"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Pr="009171D1" w:rsidRDefault="00BC52A3" w:rsidP="001D2519">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BC3415D"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Pr="009171D1" w:rsidRDefault="00BC52A3" w:rsidP="001D2519">
            <w:pPr>
              <w:pStyle w:val="TAC"/>
            </w:pPr>
            <w:r w:rsidRPr="009171D1">
              <w:t>12.5-TT</w:t>
            </w:r>
          </w:p>
        </w:tc>
      </w:tr>
      <w:tr w:rsidR="00BC52A3" w:rsidRPr="009171D1"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Pr="009171D1" w:rsidRDefault="00BC52A3" w:rsidP="001D2519">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24FB660"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Pr="009171D1" w:rsidRDefault="00BC52A3" w:rsidP="001D2519">
            <w:pPr>
              <w:pStyle w:val="TAC"/>
            </w:pPr>
            <w:r w:rsidRPr="009171D1">
              <w:t>13-TT</w:t>
            </w:r>
          </w:p>
        </w:tc>
      </w:tr>
      <w:tr w:rsidR="00BC52A3" w:rsidRPr="009171D1"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Pr="009171D1" w:rsidRDefault="00BC52A3" w:rsidP="001D2519">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164B51EA"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72C1B513" w14:textId="6AC66D8B" w:rsidR="00BC52A3" w:rsidRPr="009171D1" w:rsidRDefault="00BF4DC3" w:rsidP="001D2519">
            <w:pPr>
              <w:pStyle w:val="TAC"/>
            </w:pPr>
            <w:r w:rsidRPr="009171D1">
              <w:t>FFS</w:t>
            </w:r>
          </w:p>
        </w:tc>
      </w:tr>
    </w:tbl>
    <w:p w14:paraId="72702797" w14:textId="77777777" w:rsidR="00BC52A3" w:rsidRPr="009171D1" w:rsidRDefault="00BC52A3" w:rsidP="00BC52A3"/>
    <w:p w14:paraId="7C16D2B3" w14:textId="4B8A36D7" w:rsidR="002D0FF7" w:rsidRPr="009171D1" w:rsidDel="003817B1" w:rsidRDefault="00BC52A3" w:rsidP="002D0FF7">
      <w:pPr>
        <w:pStyle w:val="TH"/>
      </w:pPr>
      <w:r w:rsidRPr="009171D1">
        <w:lastRenderedPageBreak/>
        <w:t>Table 6.2.1.1.1.</w:t>
      </w:r>
      <w:r w:rsidR="00AA778B" w:rsidRPr="009171D1">
        <w:t>5</w:t>
      </w:r>
      <w:r w:rsidRPr="009171D1">
        <w:t>-3</w:t>
      </w:r>
      <w:r w:rsidR="00AD2708" w:rsidRPr="009171D1">
        <w:t xml:space="preserve">: </w:t>
      </w:r>
      <w:r w:rsidRPr="009171D1">
        <w:t>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D0FF7" w:rsidRPr="009171D1" w14:paraId="57524097"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29E0901" w14:textId="77777777" w:rsidR="002D0FF7" w:rsidRPr="009171D1" w:rsidRDefault="002D0FF7" w:rsidP="00D47C7D">
            <w:pPr>
              <w:pStyle w:val="TAH"/>
            </w:pPr>
            <w:r w:rsidRPr="009171D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53CC1519" w14:textId="77777777" w:rsidR="002D0FF7" w:rsidRPr="009171D1" w:rsidRDefault="002D0FF7" w:rsidP="00D47C7D">
            <w:pPr>
              <w:pStyle w:val="TAH"/>
            </w:pPr>
            <w:r w:rsidRPr="009171D1">
              <w:t>Test Tolerance (dB)</w:t>
            </w:r>
          </w:p>
        </w:tc>
      </w:tr>
      <w:tr w:rsidR="00A2494C" w:rsidRPr="009171D1" w14:paraId="75ED5546"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315E0D63" w14:textId="1F897F97" w:rsidR="00A2494C" w:rsidRPr="009171D1" w:rsidRDefault="00A2494C" w:rsidP="00A2494C">
            <w:pPr>
              <w:pStyle w:val="TAC"/>
            </w:pPr>
            <w:r w:rsidRPr="00C331DB">
              <w:t>n1</w:t>
            </w:r>
          </w:p>
        </w:tc>
        <w:tc>
          <w:tcPr>
            <w:tcW w:w="2788" w:type="dxa"/>
            <w:tcBorders>
              <w:top w:val="single" w:sz="4" w:space="0" w:color="auto"/>
              <w:left w:val="single" w:sz="4" w:space="0" w:color="auto"/>
              <w:bottom w:val="single" w:sz="4" w:space="0" w:color="auto"/>
              <w:right w:val="single" w:sz="4" w:space="0" w:color="auto"/>
            </w:tcBorders>
            <w:vAlign w:val="center"/>
          </w:tcPr>
          <w:p w14:paraId="00346AAE" w14:textId="78F0838B" w:rsidR="00A2494C" w:rsidRPr="009171D1" w:rsidRDefault="00A2494C" w:rsidP="00A2494C">
            <w:pPr>
              <w:pStyle w:val="TAC"/>
            </w:pPr>
            <w:r w:rsidRPr="00C331DB">
              <w:t>1.02</w:t>
            </w:r>
          </w:p>
        </w:tc>
      </w:tr>
      <w:tr w:rsidR="00A2494C" w:rsidRPr="009171D1" w14:paraId="5DFC1EC8"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F36E133" w14:textId="3DF35479" w:rsidR="00A2494C" w:rsidRPr="009171D1" w:rsidRDefault="00A2494C" w:rsidP="00A2494C">
            <w:pPr>
              <w:pStyle w:val="TAC"/>
            </w:pPr>
            <w:r w:rsidRPr="00C331DB">
              <w:t>n28</w:t>
            </w:r>
          </w:p>
        </w:tc>
        <w:tc>
          <w:tcPr>
            <w:tcW w:w="2788" w:type="dxa"/>
            <w:tcBorders>
              <w:top w:val="single" w:sz="4" w:space="0" w:color="auto"/>
              <w:left w:val="single" w:sz="4" w:space="0" w:color="auto"/>
              <w:bottom w:val="single" w:sz="4" w:space="0" w:color="auto"/>
              <w:right w:val="single" w:sz="4" w:space="0" w:color="auto"/>
            </w:tcBorders>
            <w:vAlign w:val="center"/>
          </w:tcPr>
          <w:p w14:paraId="176A2437" w14:textId="3AFC6BDE" w:rsidR="00A2494C" w:rsidRPr="009171D1" w:rsidRDefault="00A2494C" w:rsidP="00A2494C">
            <w:pPr>
              <w:pStyle w:val="TAC"/>
            </w:pPr>
            <w:r w:rsidRPr="00C331DB">
              <w:t>1.02</w:t>
            </w:r>
          </w:p>
        </w:tc>
      </w:tr>
      <w:tr w:rsidR="002D0FF7" w:rsidRPr="009171D1" w14:paraId="3B149F42"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84B8E6" w14:textId="77777777" w:rsidR="002D0FF7" w:rsidRPr="009171D1" w:rsidRDefault="002D0FF7" w:rsidP="00D47C7D">
            <w:pPr>
              <w:pStyle w:val="TAC"/>
            </w:pPr>
            <w:r w:rsidRPr="009171D1">
              <w:t>n41</w:t>
            </w:r>
          </w:p>
        </w:tc>
        <w:tc>
          <w:tcPr>
            <w:tcW w:w="2788" w:type="dxa"/>
            <w:tcBorders>
              <w:top w:val="single" w:sz="4" w:space="0" w:color="auto"/>
              <w:left w:val="single" w:sz="4" w:space="0" w:color="auto"/>
              <w:bottom w:val="single" w:sz="4" w:space="0" w:color="auto"/>
              <w:right w:val="single" w:sz="4" w:space="0" w:color="auto"/>
            </w:tcBorders>
            <w:vAlign w:val="center"/>
          </w:tcPr>
          <w:p w14:paraId="43B61371" w14:textId="77777777" w:rsidR="002D0FF7" w:rsidRPr="009171D1" w:rsidRDefault="002D0FF7" w:rsidP="00D47C7D">
            <w:pPr>
              <w:pStyle w:val="TAC"/>
            </w:pPr>
            <w:r w:rsidRPr="009171D1">
              <w:t>1.02</w:t>
            </w:r>
          </w:p>
        </w:tc>
      </w:tr>
      <w:tr w:rsidR="002D0FF7" w:rsidRPr="009171D1" w14:paraId="73BD3E09"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2E6C36" w14:textId="77777777" w:rsidR="002D0FF7" w:rsidRPr="009171D1" w:rsidRDefault="002D0FF7" w:rsidP="00D47C7D">
            <w:pPr>
              <w:pStyle w:val="TAC"/>
            </w:pPr>
            <w:r w:rsidRPr="009171D1">
              <w:t>n78</w:t>
            </w:r>
          </w:p>
        </w:tc>
        <w:tc>
          <w:tcPr>
            <w:tcW w:w="2788" w:type="dxa"/>
            <w:tcBorders>
              <w:top w:val="single" w:sz="4" w:space="0" w:color="auto"/>
              <w:left w:val="single" w:sz="4" w:space="0" w:color="auto"/>
              <w:bottom w:val="single" w:sz="4" w:space="0" w:color="auto"/>
              <w:right w:val="single" w:sz="4" w:space="0" w:color="auto"/>
            </w:tcBorders>
          </w:tcPr>
          <w:p w14:paraId="0CFA272A" w14:textId="77777777" w:rsidR="002D0FF7" w:rsidRPr="009171D1" w:rsidRDefault="002D0FF7" w:rsidP="00D47C7D">
            <w:pPr>
              <w:pStyle w:val="TAC"/>
            </w:pPr>
            <w:r w:rsidRPr="009171D1">
              <w:t>1.07</w:t>
            </w:r>
          </w:p>
        </w:tc>
      </w:tr>
    </w:tbl>
    <w:p w14:paraId="128E5C27" w14:textId="3E01DFEC" w:rsidR="00977862" w:rsidRPr="009171D1" w:rsidRDefault="00977862" w:rsidP="002D0FF7"/>
    <w:p w14:paraId="7A76404D" w14:textId="77777777" w:rsidR="00BC52A3" w:rsidRPr="009171D1" w:rsidRDefault="00BC52A3" w:rsidP="00BC52A3">
      <w:pPr>
        <w:pStyle w:val="Heading4"/>
        <w:rPr>
          <w:rFonts w:eastAsia="Malgun Gothic"/>
        </w:rPr>
      </w:pPr>
      <w:bookmarkStart w:id="163" w:name="_Toc155186501"/>
      <w:bookmarkStart w:id="164" w:name="_Toc187954921"/>
      <w:r w:rsidRPr="009171D1">
        <w:rPr>
          <w:rFonts w:eastAsia="Malgun Gothic"/>
        </w:rPr>
        <w:t>6.2.1.2</w:t>
      </w:r>
      <w:r w:rsidRPr="009171D1">
        <w:rPr>
          <w:rFonts w:eastAsia="Malgun Gothic"/>
        </w:rPr>
        <w:tab/>
        <w:t>Total Radiated Power (TRP) in Talk Mode with Head and Hand Phantom</w:t>
      </w:r>
      <w:bookmarkEnd w:id="163"/>
      <w:bookmarkEnd w:id="164"/>
    </w:p>
    <w:p w14:paraId="258DCB27" w14:textId="77777777" w:rsidR="00BC52A3" w:rsidRPr="009171D1" w:rsidRDefault="00BC52A3" w:rsidP="00BC52A3">
      <w:pPr>
        <w:pStyle w:val="Heading5"/>
        <w:rPr>
          <w:rFonts w:eastAsia="Malgun Gothic"/>
        </w:rPr>
      </w:pPr>
      <w:bookmarkStart w:id="165" w:name="_Toc155186502"/>
      <w:bookmarkStart w:id="166" w:name="_Toc187954922"/>
      <w:r w:rsidRPr="009171D1">
        <w:rPr>
          <w:rFonts w:eastAsia="Malgun Gothic"/>
        </w:rPr>
        <w:t>6.2.1.2.1</w:t>
      </w:r>
      <w:r w:rsidRPr="009171D1">
        <w:rPr>
          <w:rFonts w:eastAsia="Malgun Gothic"/>
        </w:rPr>
        <w:tab/>
      </w:r>
      <w:r w:rsidRPr="009171D1">
        <w:t xml:space="preserve">Total Radiated Power (TRP) for FR1 NR Standalone (SA) in </w:t>
      </w:r>
      <w:r w:rsidRPr="009171D1">
        <w:rPr>
          <w:rFonts w:eastAsia="Malgun Gothic"/>
        </w:rPr>
        <w:t>Talk</w:t>
      </w:r>
      <w:r w:rsidRPr="009171D1">
        <w:t xml:space="preserve"> Mode with </w:t>
      </w:r>
      <w:r w:rsidRPr="009171D1">
        <w:rPr>
          <w:rFonts w:eastAsia="Malgun Gothic"/>
        </w:rPr>
        <w:t xml:space="preserve">Head and </w:t>
      </w:r>
      <w:r w:rsidRPr="009171D1">
        <w:t>Hand Phantom</w:t>
      </w:r>
      <w:bookmarkEnd w:id="165"/>
      <w:bookmarkEnd w:id="166"/>
    </w:p>
    <w:p w14:paraId="4BB75056" w14:textId="3EC113B8" w:rsidR="00BC52A3" w:rsidRPr="009171D1" w:rsidRDefault="00BC52A3" w:rsidP="00BC52A3">
      <w:pPr>
        <w:pStyle w:val="EditorsNote"/>
      </w:pPr>
      <w:r w:rsidRPr="009171D1">
        <w:t xml:space="preserve">Editor’s note: This clause </w:t>
      </w:r>
      <w:r w:rsidR="006413BE" w:rsidRPr="006413BE">
        <w:t>is incomplete</w:t>
      </w:r>
      <w:r w:rsidR="00B01A78">
        <w:t>:</w:t>
      </w:r>
    </w:p>
    <w:p w14:paraId="41DC691D" w14:textId="64F67357" w:rsidR="00BC52A3" w:rsidRPr="009171D1" w:rsidRDefault="00BC52A3" w:rsidP="00B01A78">
      <w:pPr>
        <w:pStyle w:val="EditorsNote"/>
      </w:pPr>
      <w:r w:rsidRPr="009171D1">
        <w:t>-</w:t>
      </w:r>
      <w:r w:rsidR="00B41CC3" w:rsidRPr="009171D1">
        <w:t xml:space="preserve"> </w:t>
      </w:r>
      <w:r w:rsidRPr="009171D1">
        <w:t xml:space="preserve">Test Applicability is </w:t>
      </w:r>
      <w:r w:rsidR="00977862" w:rsidRPr="009171D1">
        <w:t>pending</w:t>
      </w:r>
    </w:p>
    <w:p w14:paraId="3FB9683C" w14:textId="159EA23C" w:rsidR="00BC52A3" w:rsidRPr="009171D1" w:rsidRDefault="00BC52A3" w:rsidP="00B01A78">
      <w:pPr>
        <w:pStyle w:val="EditorsNote"/>
      </w:pPr>
      <w:r w:rsidRPr="009171D1">
        <w:t>-</w:t>
      </w:r>
      <w:r w:rsidR="00B41CC3" w:rsidRPr="009171D1">
        <w:t xml:space="preserve"> </w:t>
      </w:r>
      <w:r w:rsidRPr="009171D1">
        <w:t xml:space="preserve">Test Procedure, Message Contents and Test Requirements are </w:t>
      </w:r>
      <w:r w:rsidR="00977862" w:rsidRPr="009171D1">
        <w:t>pending</w:t>
      </w:r>
      <w:r w:rsidRPr="009171D1">
        <w:t>.</w:t>
      </w:r>
    </w:p>
    <w:p w14:paraId="46E09273" w14:textId="6A5B8F2D" w:rsidR="00BC52A3" w:rsidRPr="009171D1" w:rsidRDefault="00BC52A3" w:rsidP="00B01A78">
      <w:pPr>
        <w:pStyle w:val="EditorsNote"/>
      </w:pPr>
      <w:r w:rsidRPr="009171D1">
        <w:t>-</w:t>
      </w:r>
      <w:r w:rsidR="00B41CC3" w:rsidRPr="009171D1">
        <w:t xml:space="preserve"> </w:t>
      </w:r>
      <w:r w:rsidRPr="009171D1">
        <w:t xml:space="preserve">MU </w:t>
      </w:r>
      <w:r w:rsidR="006413BE" w:rsidRPr="006413BE">
        <w:t>and TT are pending.</w:t>
      </w:r>
    </w:p>
    <w:p w14:paraId="305F18A6" w14:textId="77777777" w:rsidR="00BC52A3" w:rsidRPr="009171D1" w:rsidRDefault="00BC52A3" w:rsidP="00BC52A3">
      <w:pPr>
        <w:pStyle w:val="H6"/>
      </w:pPr>
      <w:r w:rsidRPr="009171D1">
        <w:t>6.2.1.2.1.1</w:t>
      </w:r>
      <w:r w:rsidRPr="009171D1">
        <w:tab/>
        <w:t>Test purpose</w:t>
      </w:r>
    </w:p>
    <w:p w14:paraId="4B416E19" w14:textId="77777777" w:rsidR="00BC52A3" w:rsidRPr="009171D1" w:rsidRDefault="00BC52A3" w:rsidP="00BC52A3">
      <w:r w:rsidRPr="009171D1">
        <w:t>To verify that the total radiated power (TRP) of a 5G NR FR1 UE in talk mode with head and hand phantom does not exceed the range prescribed by the specified nominal maximum output power and tolerance.</w:t>
      </w:r>
    </w:p>
    <w:p w14:paraId="28298E19" w14:textId="77777777" w:rsidR="00BC52A3" w:rsidRPr="009171D1" w:rsidRDefault="00BC52A3" w:rsidP="00BC52A3">
      <w:r w:rsidRPr="009171D1">
        <w:t>An excess maximum output power has the possibility to interfere to other channels or other systems. A small maximum output power decreases the coverage area.</w:t>
      </w:r>
    </w:p>
    <w:p w14:paraId="5D3D26D4" w14:textId="77777777" w:rsidR="00BC52A3" w:rsidRPr="009171D1" w:rsidRDefault="00BC52A3" w:rsidP="00BC52A3">
      <w:pPr>
        <w:pStyle w:val="H6"/>
      </w:pPr>
      <w:r w:rsidRPr="009171D1">
        <w:t>6.2.1.2.1.2</w:t>
      </w:r>
      <w:r w:rsidRPr="009171D1">
        <w:tab/>
        <w:t>Test applicability</w:t>
      </w:r>
    </w:p>
    <w:p w14:paraId="68E017F8" w14:textId="5590AC74" w:rsidR="00977862" w:rsidRPr="009171D1" w:rsidRDefault="006413BE" w:rsidP="00B01A78">
      <w:r w:rsidRPr="006413BE">
        <w:t>FFS</w:t>
      </w:r>
    </w:p>
    <w:p w14:paraId="4EE1F3FA" w14:textId="77777777" w:rsidR="00BC52A3" w:rsidRPr="009171D1" w:rsidRDefault="00BC52A3" w:rsidP="00BC52A3">
      <w:pPr>
        <w:pStyle w:val="H6"/>
      </w:pPr>
      <w:r w:rsidRPr="009171D1">
        <w:t>6.2.1.2.1.3</w:t>
      </w:r>
      <w:r w:rsidRPr="009171D1">
        <w:tab/>
        <w:t>Minimum conformance requirements</w:t>
      </w:r>
    </w:p>
    <w:p w14:paraId="7C8CA5F0" w14:textId="77777777" w:rsidR="006413BE" w:rsidRDefault="006413BE" w:rsidP="006413BE">
      <w:r>
        <w:t>Handheld UE TRP minimum performance requirement for NR FR1 bands in the beside head and hand phantom talk position and the primary mechanical mode are defined in Tables 6.2.1.2.1-1 and 6.2.1.2.1-2.</w:t>
      </w:r>
    </w:p>
    <w:p w14:paraId="3AC6EE76" w14:textId="77777777" w:rsidR="006413BE" w:rsidRDefault="006413BE" w:rsidP="006413BE">
      <w:pPr>
        <w:pStyle w:val="TH"/>
      </w:pPr>
      <w:r>
        <w:t>Table 6.2.1.2.1-1: Handheld PC3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413BE" w:rsidRPr="00433396" w14:paraId="770A88C8" w14:textId="77777777" w:rsidTr="00E7715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CB6EB85" w14:textId="77777777" w:rsidR="006413BE" w:rsidRPr="00433396" w:rsidRDefault="006413BE" w:rsidP="00E7715E">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10765889" w14:textId="77777777" w:rsidR="006413BE" w:rsidRPr="00433396" w:rsidRDefault="006413BE" w:rsidP="00E7715E">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72F4621" w14:textId="77777777" w:rsidR="006413BE" w:rsidRPr="00433396" w:rsidRDefault="006413BE" w:rsidP="00E7715E">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BA228F8" w14:textId="77777777" w:rsidR="006413BE" w:rsidRPr="00433396" w:rsidRDefault="006413BE" w:rsidP="00E7715E">
            <w:pPr>
              <w:pStyle w:val="TAH"/>
            </w:pPr>
            <w:r w:rsidRPr="00433396">
              <w:t>Power Class 3</w:t>
            </w:r>
          </w:p>
        </w:tc>
      </w:tr>
      <w:tr w:rsidR="006413BE" w:rsidRPr="00433396" w14:paraId="3B8E0B32"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A2E66ED" w14:textId="77777777" w:rsidR="006413BE" w:rsidRPr="00433396" w:rsidRDefault="006413BE" w:rsidP="00E7715E">
            <w:pPr>
              <w:pStyle w:val="TAH"/>
            </w:pPr>
          </w:p>
        </w:tc>
        <w:tc>
          <w:tcPr>
            <w:tcW w:w="1418" w:type="dxa"/>
            <w:vMerge/>
            <w:tcBorders>
              <w:left w:val="single" w:sz="4" w:space="0" w:color="auto"/>
              <w:right w:val="single" w:sz="4" w:space="0" w:color="auto"/>
            </w:tcBorders>
          </w:tcPr>
          <w:p w14:paraId="112F7F1F" w14:textId="77777777" w:rsidR="006413BE" w:rsidRPr="00433396" w:rsidRDefault="006413BE" w:rsidP="00E7715E">
            <w:pPr>
              <w:pStyle w:val="TAH"/>
            </w:pPr>
          </w:p>
        </w:tc>
        <w:tc>
          <w:tcPr>
            <w:tcW w:w="1984" w:type="dxa"/>
            <w:vMerge/>
            <w:tcBorders>
              <w:left w:val="single" w:sz="4" w:space="0" w:color="auto"/>
              <w:right w:val="single" w:sz="4" w:space="0" w:color="auto"/>
            </w:tcBorders>
          </w:tcPr>
          <w:p w14:paraId="662C86C0" w14:textId="77777777" w:rsidR="006413BE" w:rsidRPr="00433396" w:rsidRDefault="006413BE" w:rsidP="00E7715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53A6052" w14:textId="77777777" w:rsidR="006413BE" w:rsidRPr="00433396" w:rsidRDefault="006413BE" w:rsidP="00E7715E">
            <w:pPr>
              <w:pStyle w:val="TAH"/>
            </w:pPr>
            <w:r w:rsidRPr="00433396">
              <w:t>Average TRP (dBm)</w:t>
            </w:r>
          </w:p>
        </w:tc>
      </w:tr>
      <w:tr w:rsidR="006413BE" w:rsidRPr="00433396" w14:paraId="1D790292"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3505C19" w14:textId="77777777" w:rsidR="006413BE" w:rsidRPr="00433396" w:rsidRDefault="006413BE" w:rsidP="00E7715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4CEA0A3E" w14:textId="77777777" w:rsidR="006413BE" w:rsidRPr="00433396" w:rsidRDefault="006413BE" w:rsidP="00E7715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997BA39" w14:textId="77777777" w:rsidR="006413BE" w:rsidRPr="00433396" w:rsidRDefault="006413BE" w:rsidP="00E7715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CD00468" w14:textId="77777777" w:rsidR="006413BE" w:rsidRPr="00433396" w:rsidRDefault="006413BE" w:rsidP="00E7715E">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3345F29B" w14:textId="77777777" w:rsidR="006413BE" w:rsidRPr="00433396" w:rsidRDefault="006413BE" w:rsidP="00E7715E">
            <w:pPr>
              <w:pStyle w:val="TAC"/>
            </w:pPr>
            <w:r w:rsidRPr="00433396">
              <w:t>UE width &gt; 72mm</w:t>
            </w:r>
          </w:p>
        </w:tc>
      </w:tr>
      <w:tr w:rsidR="006413BE" w:rsidRPr="00433396" w14:paraId="0AAEC2D0"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tcPr>
          <w:p w14:paraId="466461D9" w14:textId="77777777" w:rsidR="006413BE" w:rsidRPr="00433396" w:rsidRDefault="006413BE" w:rsidP="00E7715E">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40A8E43" w14:textId="77777777" w:rsidR="006413BE" w:rsidRPr="00433396" w:rsidRDefault="006413BE" w:rsidP="00E7715E">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74005E4D" w14:textId="77777777" w:rsidR="006413BE"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D2EB87E"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46891D1" w14:textId="77777777" w:rsidR="006413BE" w:rsidRPr="00433396" w:rsidRDefault="006413BE" w:rsidP="00E7715E">
            <w:pPr>
              <w:pStyle w:val="TAC"/>
            </w:pPr>
            <w:r w:rsidRPr="00136558">
              <w:rPr>
                <w:lang w:eastAsia="zh-CN"/>
              </w:rPr>
              <w:t>10.</w:t>
            </w:r>
            <w:r>
              <w:rPr>
                <w:rFonts w:hint="eastAsia"/>
                <w:lang w:eastAsia="zh-CN"/>
              </w:rPr>
              <w:t>6</w:t>
            </w:r>
          </w:p>
        </w:tc>
      </w:tr>
      <w:tr w:rsidR="006413BE" w:rsidRPr="00433396" w14:paraId="36198635"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6D746EC4" w14:textId="77777777" w:rsidR="006413BE" w:rsidRPr="00433396" w:rsidRDefault="006413BE" w:rsidP="00E7715E">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6CA40CD" w14:textId="77777777" w:rsidR="006413BE" w:rsidRPr="00433396" w:rsidRDefault="006413BE" w:rsidP="00E7715E">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824CC05"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B3A398"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6497FEDE" w14:textId="77777777" w:rsidR="006413BE" w:rsidRPr="00433396" w:rsidRDefault="006413BE" w:rsidP="00E7715E">
            <w:pPr>
              <w:pStyle w:val="TAC"/>
            </w:pPr>
            <w:r w:rsidRPr="00136558">
              <w:rPr>
                <w:lang w:eastAsia="zh-CN"/>
              </w:rPr>
              <w:t>7.</w:t>
            </w:r>
            <w:r>
              <w:rPr>
                <w:rFonts w:hint="eastAsia"/>
                <w:lang w:eastAsia="zh-CN"/>
              </w:rPr>
              <w:t>2</w:t>
            </w:r>
            <w:r w:rsidRPr="00F90F15">
              <w:rPr>
                <w:vertAlign w:val="superscript"/>
                <w:lang w:eastAsia="zh-CN"/>
              </w:rPr>
              <w:t>1</w:t>
            </w:r>
          </w:p>
        </w:tc>
      </w:tr>
      <w:tr w:rsidR="006413BE" w:rsidRPr="00433396" w14:paraId="415E2DF5"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0C3E66E4" w14:textId="77777777" w:rsidR="006413BE" w:rsidRPr="00433396" w:rsidRDefault="006413BE" w:rsidP="00E7715E">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0FDDED1"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659D54A"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F5837CC"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666164A0" w14:textId="77777777" w:rsidR="006413BE" w:rsidRPr="00433396" w:rsidRDefault="006413BE" w:rsidP="00E7715E">
            <w:pPr>
              <w:pStyle w:val="TAC"/>
            </w:pPr>
          </w:p>
        </w:tc>
      </w:tr>
      <w:tr w:rsidR="006413BE" w:rsidRPr="00433396" w14:paraId="1C4CABBA"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5515F60E" w14:textId="77777777" w:rsidR="006413BE" w:rsidRPr="00433396" w:rsidRDefault="006413BE" w:rsidP="00E7715E">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68D600F"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8AB0BA5"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4EA9DDF"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07B74131" w14:textId="77777777" w:rsidR="006413BE" w:rsidRPr="00433396" w:rsidRDefault="006413BE" w:rsidP="00E7715E">
            <w:pPr>
              <w:pStyle w:val="TAC"/>
            </w:pPr>
          </w:p>
        </w:tc>
      </w:tr>
      <w:tr w:rsidR="006413BE" w:rsidRPr="00433396" w14:paraId="56A6AE48"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4464B784" w14:textId="77777777" w:rsidR="006413BE" w:rsidRPr="00433396" w:rsidRDefault="006413BE" w:rsidP="00E7715E">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6E11E97"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55F6650"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7E4F4A4"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4589E86E" w14:textId="77777777" w:rsidR="006413BE" w:rsidRPr="00433396" w:rsidRDefault="006413BE" w:rsidP="00E7715E">
            <w:pPr>
              <w:pStyle w:val="TAC"/>
            </w:pPr>
          </w:p>
        </w:tc>
      </w:tr>
      <w:tr w:rsidR="006413BE" w:rsidRPr="00433396" w14:paraId="629CCBC6" w14:textId="77777777" w:rsidTr="00E7715E">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5378F6B1" w14:textId="77777777" w:rsidR="006413BE" w:rsidRPr="00433396" w:rsidRDefault="006413BE" w:rsidP="00E7715E">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0.4dB higher value will be adopted in March 2026 (RAN#111)</w:t>
            </w:r>
            <w:r>
              <w:rPr>
                <w:lang w:eastAsia="zh-CN"/>
              </w:rPr>
              <w:t xml:space="preserve"> in the core specifications</w:t>
            </w:r>
            <w:r>
              <w:rPr>
                <w:rFonts w:hint="eastAsia"/>
                <w:lang w:eastAsia="zh-CN"/>
              </w:rPr>
              <w:t>.</w:t>
            </w:r>
          </w:p>
        </w:tc>
      </w:tr>
    </w:tbl>
    <w:p w14:paraId="34426537" w14:textId="77777777" w:rsidR="006413BE" w:rsidRDefault="006413BE" w:rsidP="006413BE"/>
    <w:p w14:paraId="7231B33D" w14:textId="77777777" w:rsidR="006413BE" w:rsidRDefault="006413BE" w:rsidP="006413BE">
      <w:pPr>
        <w:pStyle w:val="TH"/>
      </w:pPr>
      <w:r>
        <w:lastRenderedPageBreak/>
        <w:t>Table 6.2.1.2.1-2: Handheld PC2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413BE" w:rsidRPr="00433396" w14:paraId="777CDCA8" w14:textId="77777777" w:rsidTr="00E7715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7B61734" w14:textId="77777777" w:rsidR="006413BE" w:rsidRPr="00433396" w:rsidRDefault="006413BE" w:rsidP="00E7715E">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1FA52366" w14:textId="77777777" w:rsidR="006413BE" w:rsidRPr="00433396" w:rsidRDefault="006413BE" w:rsidP="00E7715E">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1D4BBD20" w14:textId="77777777" w:rsidR="006413BE" w:rsidRPr="00433396" w:rsidRDefault="006413BE" w:rsidP="00E7715E">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A32985" w14:textId="77777777" w:rsidR="006413BE" w:rsidRPr="00433396" w:rsidRDefault="006413BE" w:rsidP="00E7715E">
            <w:pPr>
              <w:pStyle w:val="TAH"/>
            </w:pPr>
            <w:r w:rsidRPr="00433396">
              <w:t xml:space="preserve">Power Class </w:t>
            </w:r>
            <w:r>
              <w:t>2</w:t>
            </w:r>
          </w:p>
        </w:tc>
      </w:tr>
      <w:tr w:rsidR="006413BE" w:rsidRPr="00433396" w14:paraId="3B507D4B"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C2A174A" w14:textId="77777777" w:rsidR="006413BE" w:rsidRPr="00433396" w:rsidRDefault="006413BE" w:rsidP="00E7715E">
            <w:pPr>
              <w:pStyle w:val="TAH"/>
            </w:pPr>
          </w:p>
        </w:tc>
        <w:tc>
          <w:tcPr>
            <w:tcW w:w="1418" w:type="dxa"/>
            <w:vMerge/>
            <w:tcBorders>
              <w:left w:val="single" w:sz="4" w:space="0" w:color="auto"/>
              <w:right w:val="single" w:sz="4" w:space="0" w:color="auto"/>
            </w:tcBorders>
          </w:tcPr>
          <w:p w14:paraId="45CC27E8" w14:textId="77777777" w:rsidR="006413BE" w:rsidRPr="00433396" w:rsidRDefault="006413BE" w:rsidP="00E7715E">
            <w:pPr>
              <w:pStyle w:val="TAH"/>
            </w:pPr>
          </w:p>
        </w:tc>
        <w:tc>
          <w:tcPr>
            <w:tcW w:w="1984" w:type="dxa"/>
            <w:vMerge/>
            <w:tcBorders>
              <w:left w:val="single" w:sz="4" w:space="0" w:color="auto"/>
              <w:right w:val="single" w:sz="4" w:space="0" w:color="auto"/>
            </w:tcBorders>
          </w:tcPr>
          <w:p w14:paraId="4423C7B2" w14:textId="77777777" w:rsidR="006413BE" w:rsidRPr="00433396" w:rsidRDefault="006413BE" w:rsidP="00E7715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BB0DE64" w14:textId="77777777" w:rsidR="006413BE" w:rsidRPr="00433396" w:rsidRDefault="006413BE" w:rsidP="00E7715E">
            <w:pPr>
              <w:pStyle w:val="TAH"/>
            </w:pPr>
            <w:r w:rsidRPr="00433396">
              <w:t>Average TRP (dBm)</w:t>
            </w:r>
          </w:p>
        </w:tc>
      </w:tr>
      <w:tr w:rsidR="006413BE" w:rsidRPr="00433396" w14:paraId="58261A94"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9E36D5B" w14:textId="77777777" w:rsidR="006413BE" w:rsidRPr="00433396" w:rsidRDefault="006413BE" w:rsidP="00E7715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44E6FDFF" w14:textId="77777777" w:rsidR="006413BE" w:rsidRPr="00433396" w:rsidRDefault="006413BE" w:rsidP="00E7715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CAAF37B" w14:textId="77777777" w:rsidR="006413BE" w:rsidRPr="00433396" w:rsidRDefault="006413BE" w:rsidP="00E7715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54B9956" w14:textId="77777777" w:rsidR="006413BE" w:rsidRPr="00433396" w:rsidRDefault="006413BE" w:rsidP="00E7715E">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046688F" w14:textId="77777777" w:rsidR="006413BE" w:rsidRPr="00433396" w:rsidRDefault="006413BE" w:rsidP="00E7715E">
            <w:pPr>
              <w:pStyle w:val="TAC"/>
            </w:pPr>
            <w:r w:rsidRPr="00433396">
              <w:t>UE width &gt; 72mm</w:t>
            </w:r>
          </w:p>
        </w:tc>
      </w:tr>
      <w:tr w:rsidR="006413BE" w:rsidRPr="00433396" w14:paraId="64630C32"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tcPr>
          <w:p w14:paraId="48D67782" w14:textId="77777777" w:rsidR="006413BE" w:rsidRPr="00433396" w:rsidRDefault="006413BE" w:rsidP="00E7715E">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66B38499" w14:textId="77777777" w:rsidR="006413BE" w:rsidRPr="00433396" w:rsidRDefault="006413BE" w:rsidP="00E7715E">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0FF2E1A3" w14:textId="77777777" w:rsidR="006413BE"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3C6EDF2"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31A364E9" w14:textId="77777777" w:rsidR="006413BE" w:rsidRPr="00433396" w:rsidRDefault="006413BE" w:rsidP="00E7715E">
            <w:pPr>
              <w:pStyle w:val="TAC"/>
            </w:pPr>
          </w:p>
        </w:tc>
      </w:tr>
      <w:tr w:rsidR="006413BE" w:rsidRPr="00433396" w14:paraId="2C861307"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46D7B3EE" w14:textId="77777777" w:rsidR="006413BE" w:rsidRPr="00433396" w:rsidRDefault="006413BE" w:rsidP="00E7715E">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C1E7C2A" w14:textId="77777777" w:rsidR="006413BE" w:rsidRPr="00433396" w:rsidRDefault="006413BE" w:rsidP="00E7715E">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88E34C5"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28B376B"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51D9D325" w14:textId="77777777" w:rsidR="006413BE" w:rsidRPr="00433396" w:rsidRDefault="006413BE" w:rsidP="00E7715E">
            <w:pPr>
              <w:pStyle w:val="TAC"/>
            </w:pPr>
          </w:p>
        </w:tc>
      </w:tr>
      <w:tr w:rsidR="006413BE" w:rsidRPr="00433396" w14:paraId="7598492D"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2E94AC31" w14:textId="77777777" w:rsidR="006413BE" w:rsidRPr="00433396" w:rsidRDefault="006413BE" w:rsidP="00E7715E">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89E9391"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68FEB42"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A4104B1"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B5DB93E" w14:textId="77777777" w:rsidR="006413BE" w:rsidRPr="00433396" w:rsidRDefault="006413BE" w:rsidP="00E7715E">
            <w:pPr>
              <w:pStyle w:val="TAC"/>
            </w:pPr>
            <w:r>
              <w:rPr>
                <w:rFonts w:hint="eastAsia"/>
                <w:lang w:eastAsia="zh-CN"/>
              </w:rPr>
              <w:t>10</w:t>
            </w:r>
          </w:p>
        </w:tc>
      </w:tr>
      <w:tr w:rsidR="006413BE" w:rsidRPr="00433396" w14:paraId="30AC2FE8"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6E3C3264" w14:textId="77777777" w:rsidR="006413BE" w:rsidRPr="00433396" w:rsidRDefault="006413BE" w:rsidP="00E7715E">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66607AA"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340B66F"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4A3AA93"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55D3929B" w14:textId="77777777" w:rsidR="006413BE" w:rsidRPr="00433396" w:rsidRDefault="006413BE" w:rsidP="00E7715E">
            <w:pPr>
              <w:pStyle w:val="TAC"/>
            </w:pPr>
            <w:r>
              <w:rPr>
                <w:rFonts w:hint="eastAsia"/>
                <w:lang w:eastAsia="zh-CN"/>
              </w:rPr>
              <w:t>11.5</w:t>
            </w:r>
            <w:r w:rsidRPr="00F90F15">
              <w:rPr>
                <w:vertAlign w:val="superscript"/>
                <w:lang w:eastAsia="zh-CN"/>
              </w:rPr>
              <w:t>1</w:t>
            </w:r>
          </w:p>
        </w:tc>
      </w:tr>
      <w:tr w:rsidR="006413BE" w:rsidRPr="00433396" w14:paraId="175E0854"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58B6AAD3" w14:textId="77777777" w:rsidR="006413BE" w:rsidRPr="00433396" w:rsidRDefault="006413BE" w:rsidP="00E7715E">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2C44ECB"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00FC265"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7A19840"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7D5A96F4" w14:textId="77777777" w:rsidR="006413BE" w:rsidRPr="00433396" w:rsidRDefault="006413BE" w:rsidP="00E7715E">
            <w:pPr>
              <w:pStyle w:val="TAC"/>
            </w:pPr>
          </w:p>
        </w:tc>
      </w:tr>
      <w:tr w:rsidR="006413BE" w:rsidRPr="00433396" w14:paraId="70DDAFFA" w14:textId="77777777" w:rsidTr="00E7715E">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0D723165" w14:textId="77777777" w:rsidR="006413BE" w:rsidRPr="00433396" w:rsidRDefault="006413BE" w:rsidP="00E7715E">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r>
              <w:rPr>
                <w:lang w:eastAsia="zh-CN"/>
              </w:rPr>
              <w:t xml:space="preserve"> in the core specifications</w:t>
            </w:r>
            <w:r>
              <w:rPr>
                <w:rFonts w:hint="eastAsia"/>
                <w:lang w:eastAsia="zh-CN"/>
              </w:rPr>
              <w:t>.</w:t>
            </w:r>
            <w:r>
              <w:rPr>
                <w:lang w:eastAsia="zh-CN"/>
              </w:rPr>
              <w:t xml:space="preserve"> </w:t>
            </w:r>
          </w:p>
        </w:tc>
      </w:tr>
    </w:tbl>
    <w:p w14:paraId="03B5042F" w14:textId="77777777" w:rsidR="006413BE" w:rsidRDefault="006413BE" w:rsidP="006413BE"/>
    <w:p w14:paraId="04CDB586" w14:textId="77777777" w:rsidR="00BC52A3" w:rsidRPr="009171D1" w:rsidRDefault="00BC52A3" w:rsidP="001D2519">
      <w:pPr>
        <w:pStyle w:val="H6"/>
      </w:pPr>
      <w:r w:rsidRPr="009171D1">
        <w:t>6.2.1.2.1.3.1</w:t>
      </w:r>
      <w:r w:rsidRPr="009171D1">
        <w:tab/>
        <w:t>Head and Hand phantom browsing mode</w:t>
      </w:r>
    </w:p>
    <w:p w14:paraId="62B97B97" w14:textId="77777777" w:rsidR="00BC52A3" w:rsidRPr="009171D1" w:rsidRDefault="00BC52A3" w:rsidP="00BC52A3">
      <w:r w:rsidRPr="009171D1">
        <w:t xml:space="preserve">Hand phantom browsing mode positions are defined in Clause B.3.1. </w:t>
      </w:r>
    </w:p>
    <w:p w14:paraId="00C74C9E" w14:textId="376D5DCA" w:rsidR="00BC52A3" w:rsidRPr="009171D1" w:rsidRDefault="00BC52A3" w:rsidP="00BC52A3">
      <w:pPr>
        <w:pStyle w:val="H6"/>
      </w:pPr>
      <w:r w:rsidRPr="009171D1">
        <w:t>6.2.1.2.1.3.2</w:t>
      </w:r>
      <w:r w:rsidRPr="009171D1">
        <w:tab/>
        <w:t xml:space="preserve">Minimum conformance </w:t>
      </w:r>
      <w:r w:rsidR="0048379A" w:rsidRPr="009171D1">
        <w:t>requirements</w:t>
      </w:r>
      <w:r w:rsidRPr="009171D1">
        <w:t xml:space="preserve"> for NR FR1 in head and hand phantom talk mode position</w:t>
      </w:r>
    </w:p>
    <w:p w14:paraId="682D9AE1" w14:textId="4603ED04" w:rsidR="00977862" w:rsidRPr="009171D1" w:rsidRDefault="006413BE" w:rsidP="00B01A78">
      <w:r w:rsidRPr="006413BE">
        <w:t>FFS</w:t>
      </w:r>
    </w:p>
    <w:p w14:paraId="4DF774AE" w14:textId="77777777" w:rsidR="00BC52A3" w:rsidRPr="009171D1" w:rsidRDefault="00BC52A3" w:rsidP="00BC52A3">
      <w:pPr>
        <w:pStyle w:val="H6"/>
      </w:pPr>
      <w:r w:rsidRPr="009171D1">
        <w:t>6.2.1.2.1.4</w:t>
      </w:r>
      <w:r w:rsidRPr="009171D1">
        <w:tab/>
        <w:t>Test description</w:t>
      </w:r>
    </w:p>
    <w:p w14:paraId="6752F680" w14:textId="1FA88D91" w:rsidR="00977862" w:rsidRPr="009171D1" w:rsidRDefault="006413BE" w:rsidP="00B01A78">
      <w:r w:rsidRPr="006413BE">
        <w:t>FFS</w:t>
      </w:r>
    </w:p>
    <w:p w14:paraId="36798CED" w14:textId="77777777" w:rsidR="00BC52A3" w:rsidRPr="009171D1" w:rsidRDefault="00BC52A3" w:rsidP="00BC52A3">
      <w:pPr>
        <w:pStyle w:val="H6"/>
      </w:pPr>
      <w:r w:rsidRPr="009171D1">
        <w:t>6.2.1.2.1.4.2</w:t>
      </w:r>
      <w:r w:rsidRPr="009171D1">
        <w:tab/>
        <w:t>Test procedure</w:t>
      </w:r>
    </w:p>
    <w:p w14:paraId="67E14DB9" w14:textId="204BC8B9" w:rsidR="00977862" w:rsidRPr="009171D1" w:rsidRDefault="006413BE" w:rsidP="00B01A78">
      <w:r w:rsidRPr="006413BE">
        <w:t>FFS</w:t>
      </w:r>
    </w:p>
    <w:p w14:paraId="1D9B1209" w14:textId="77777777" w:rsidR="00BC52A3" w:rsidRPr="009171D1" w:rsidRDefault="00BC52A3" w:rsidP="00BC52A3">
      <w:pPr>
        <w:pStyle w:val="H6"/>
      </w:pPr>
      <w:r w:rsidRPr="009171D1">
        <w:t>6.2.1.2.1.4.3</w:t>
      </w:r>
      <w:r w:rsidRPr="009171D1">
        <w:tab/>
        <w:t>Message contents</w:t>
      </w:r>
    </w:p>
    <w:p w14:paraId="45ABFE22" w14:textId="16601AE8" w:rsidR="00977862" w:rsidRPr="009171D1" w:rsidRDefault="006413BE" w:rsidP="00B01A78">
      <w:r w:rsidRPr="006413BE">
        <w:t>FFS</w:t>
      </w:r>
    </w:p>
    <w:p w14:paraId="3266BD66" w14:textId="77777777" w:rsidR="00BC52A3" w:rsidRPr="009171D1" w:rsidRDefault="00BC52A3" w:rsidP="00BC52A3">
      <w:pPr>
        <w:pStyle w:val="H6"/>
      </w:pPr>
      <w:r w:rsidRPr="009171D1">
        <w:t>6.2.1.2.1.5</w:t>
      </w:r>
      <w:r w:rsidRPr="009171D1">
        <w:tab/>
        <w:t>Test requirement</w:t>
      </w:r>
    </w:p>
    <w:p w14:paraId="3D8E1E26" w14:textId="196B3F85" w:rsidR="00977862" w:rsidRPr="009171D1" w:rsidRDefault="00977862" w:rsidP="00AD2708">
      <w:pPr>
        <w:pStyle w:val="EditorsNote"/>
      </w:pPr>
      <w:r w:rsidRPr="009171D1">
        <w:t>Editor’s note: This sub-clause is in the scope of Release 18</w:t>
      </w:r>
      <w:bookmarkStart w:id="167" w:name="_Toc121786111"/>
      <w:bookmarkStart w:id="168" w:name="_Toc121822796"/>
      <w:bookmarkStart w:id="169" w:name="_Toc130573962"/>
    </w:p>
    <w:p w14:paraId="0CB4C01A" w14:textId="76146965" w:rsidR="00147627" w:rsidRPr="009171D1" w:rsidRDefault="00147627" w:rsidP="00AD2708">
      <w:pPr>
        <w:pStyle w:val="Heading1"/>
        <w:rPr>
          <w:rFonts w:eastAsia="MS Mincho"/>
        </w:rPr>
      </w:pPr>
      <w:bookmarkStart w:id="170" w:name="_Toc154084174"/>
      <w:bookmarkStart w:id="171" w:name="_Toc155186503"/>
      <w:bookmarkStart w:id="172" w:name="_Toc187954923"/>
      <w:r w:rsidRPr="009171D1">
        <w:rPr>
          <w:rFonts w:eastAsia="MS Mincho"/>
        </w:rPr>
        <w:t>7</w:t>
      </w:r>
      <w:r w:rsidRPr="009171D1">
        <w:rPr>
          <w:rFonts w:eastAsia="MS Mincho"/>
        </w:rPr>
        <w:tab/>
        <w:t>FR1 Receiver (TRS) Performance</w:t>
      </w:r>
      <w:bookmarkEnd w:id="167"/>
      <w:bookmarkEnd w:id="168"/>
      <w:bookmarkEnd w:id="169"/>
      <w:bookmarkEnd w:id="170"/>
      <w:bookmarkEnd w:id="171"/>
      <w:bookmarkEnd w:id="172"/>
    </w:p>
    <w:p w14:paraId="2E37F3D7" w14:textId="77777777" w:rsidR="00E90BC5" w:rsidRPr="009171D1" w:rsidRDefault="00E90BC5" w:rsidP="00E90BC5">
      <w:pPr>
        <w:pStyle w:val="Heading2"/>
      </w:pPr>
      <w:bookmarkStart w:id="173" w:name="_Toc27477784"/>
      <w:bookmarkStart w:id="174" w:name="_Toc36226463"/>
      <w:bookmarkStart w:id="175" w:name="_Toc44323718"/>
      <w:bookmarkStart w:id="176" w:name="_Toc52989882"/>
      <w:bookmarkStart w:id="177" w:name="_Toc60823073"/>
      <w:bookmarkStart w:id="178" w:name="_Toc60824995"/>
      <w:bookmarkStart w:id="179" w:name="_Toc69305892"/>
      <w:bookmarkStart w:id="180" w:name="_Toc69309744"/>
      <w:bookmarkStart w:id="181" w:name="_Toc76020055"/>
      <w:bookmarkStart w:id="182" w:name="_Toc83720525"/>
      <w:bookmarkStart w:id="183" w:name="_Toc90916379"/>
      <w:bookmarkStart w:id="184" w:name="_Toc90916576"/>
      <w:bookmarkStart w:id="185" w:name="_Toc90917332"/>
      <w:bookmarkStart w:id="186" w:name="_Toc130573963"/>
      <w:bookmarkStart w:id="187" w:name="_Toc154084175"/>
      <w:bookmarkStart w:id="188" w:name="_Toc155186504"/>
      <w:bookmarkStart w:id="189" w:name="_Toc187954924"/>
      <w:r w:rsidRPr="009171D1">
        <w:t>7.1</w:t>
      </w:r>
      <w:r w:rsidRPr="009171D1">
        <w:tab/>
        <w:t>General</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3A31949D" w14:textId="7D9573A8" w:rsidR="003C2B72" w:rsidRPr="009171D1" w:rsidRDefault="003C2B72" w:rsidP="003C2B72">
      <w:bookmarkStart w:id="190" w:name="_Toc76020058"/>
      <w:bookmarkStart w:id="191" w:name="_Toc83720528"/>
      <w:bookmarkStart w:id="192" w:name="_Toc90916382"/>
      <w:bookmarkStart w:id="193" w:name="_Toc90916579"/>
      <w:bookmarkStart w:id="194" w:name="_Toc90917335"/>
      <w:bookmarkStart w:id="195" w:name="_Toc130573964"/>
      <w:r w:rsidRPr="009171D1">
        <w:t>The TRS requirements specified in this clause 7 apply to handheld UE configured with maximum number of Rx antennas supported for each band, which is specified in TS 38.101-1 Clause 7.3 [3].</w:t>
      </w:r>
    </w:p>
    <w:p w14:paraId="1B1F30A4" w14:textId="77777777" w:rsidR="003C2B72" w:rsidRPr="009171D1" w:rsidRDefault="003C2B72" w:rsidP="003C2B72">
      <w:r w:rsidRPr="009171D1">
        <w:t>The TRS requirements defined in Clause 7.2 should be verified based on the detailed test parameters in Table 5.3-2.</w:t>
      </w:r>
    </w:p>
    <w:p w14:paraId="0F965729" w14:textId="77777777" w:rsidR="00E90BC5" w:rsidRPr="009171D1" w:rsidRDefault="00E90BC5" w:rsidP="00E90BC5">
      <w:pPr>
        <w:pStyle w:val="Heading2"/>
      </w:pPr>
      <w:bookmarkStart w:id="196" w:name="_Toc154084176"/>
      <w:bookmarkStart w:id="197" w:name="_Toc155186505"/>
      <w:bookmarkStart w:id="198" w:name="_Toc187954925"/>
      <w:r w:rsidRPr="009171D1">
        <w:lastRenderedPageBreak/>
        <w:t>7.2</w:t>
      </w:r>
      <w:r w:rsidRPr="009171D1">
        <w:tab/>
      </w:r>
      <w:bookmarkEnd w:id="190"/>
      <w:bookmarkEnd w:id="191"/>
      <w:bookmarkEnd w:id="192"/>
      <w:bookmarkEnd w:id="193"/>
      <w:bookmarkEnd w:id="194"/>
      <w:r w:rsidRPr="009171D1">
        <w:t>TRS Performance for Handheld UE</w:t>
      </w:r>
      <w:bookmarkEnd w:id="195"/>
      <w:bookmarkEnd w:id="196"/>
      <w:bookmarkEnd w:id="197"/>
      <w:bookmarkEnd w:id="198"/>
    </w:p>
    <w:p w14:paraId="159A70FA" w14:textId="77777777" w:rsidR="00E90BC5" w:rsidRPr="009171D1" w:rsidRDefault="00E90BC5" w:rsidP="00E90BC5">
      <w:pPr>
        <w:pStyle w:val="Heading3"/>
        <w:rPr>
          <w:lang w:eastAsia="zh-CN"/>
        </w:rPr>
      </w:pPr>
      <w:bookmarkStart w:id="199" w:name="_Toc27477786"/>
      <w:bookmarkStart w:id="200" w:name="_Toc36226465"/>
      <w:bookmarkStart w:id="201" w:name="_Toc44323720"/>
      <w:bookmarkStart w:id="202" w:name="_Toc52989885"/>
      <w:bookmarkStart w:id="203" w:name="_Toc60823076"/>
      <w:bookmarkStart w:id="204" w:name="_Toc60824998"/>
      <w:bookmarkStart w:id="205" w:name="_Toc69305895"/>
      <w:bookmarkStart w:id="206" w:name="_Toc69309747"/>
      <w:bookmarkStart w:id="207" w:name="_Toc76020059"/>
      <w:bookmarkStart w:id="208" w:name="_Toc83720529"/>
      <w:bookmarkStart w:id="209" w:name="_Toc90916383"/>
      <w:bookmarkStart w:id="210" w:name="_Toc90916580"/>
      <w:bookmarkStart w:id="211" w:name="_Toc90917336"/>
      <w:bookmarkStart w:id="212" w:name="_Toc130573965"/>
      <w:bookmarkStart w:id="213" w:name="_Toc154084177"/>
      <w:bookmarkStart w:id="214" w:name="_Toc155186506"/>
      <w:bookmarkStart w:id="215" w:name="_Toc187954926"/>
      <w:r w:rsidRPr="009171D1">
        <w:t>7.2.1</w:t>
      </w:r>
      <w:r w:rsidRPr="009171D1">
        <w:tab/>
      </w:r>
      <w:bookmarkEnd w:id="199"/>
      <w:bookmarkEnd w:id="200"/>
      <w:bookmarkEnd w:id="201"/>
      <w:bookmarkEnd w:id="202"/>
      <w:bookmarkEnd w:id="203"/>
      <w:bookmarkEnd w:id="204"/>
      <w:bookmarkEnd w:id="205"/>
      <w:bookmarkEnd w:id="206"/>
      <w:bookmarkEnd w:id="207"/>
      <w:bookmarkEnd w:id="208"/>
      <w:bookmarkEnd w:id="209"/>
      <w:bookmarkEnd w:id="210"/>
      <w:bookmarkEnd w:id="211"/>
      <w:r w:rsidRPr="009171D1">
        <w:t>TRS Performance for Handheld UE for FR1 (NR SA and EN-DC)</w:t>
      </w:r>
      <w:bookmarkEnd w:id="212"/>
      <w:bookmarkEnd w:id="213"/>
      <w:bookmarkEnd w:id="214"/>
      <w:bookmarkEnd w:id="215"/>
    </w:p>
    <w:p w14:paraId="60ECD952" w14:textId="0D3B16EF" w:rsidR="00E90BC5" w:rsidRPr="009171D1" w:rsidRDefault="00E90BC5" w:rsidP="00E90BC5">
      <w:pPr>
        <w:pStyle w:val="Heading4"/>
        <w:rPr>
          <w:rFonts w:eastAsia="Malgun Gothic"/>
        </w:rPr>
      </w:pPr>
      <w:bookmarkStart w:id="216" w:name="_Toc27477836"/>
      <w:bookmarkStart w:id="217" w:name="_Toc36226520"/>
      <w:bookmarkStart w:id="218" w:name="_Toc44323777"/>
      <w:bookmarkStart w:id="219" w:name="_Toc52989945"/>
      <w:bookmarkStart w:id="220" w:name="_Toc60823141"/>
      <w:bookmarkStart w:id="221" w:name="_Toc60825063"/>
      <w:bookmarkStart w:id="222" w:name="_Toc69305960"/>
      <w:bookmarkStart w:id="223" w:name="_Toc69309789"/>
      <w:bookmarkStart w:id="224" w:name="_Toc76020101"/>
      <w:bookmarkStart w:id="225" w:name="_Toc83720574"/>
      <w:bookmarkStart w:id="226" w:name="_Toc90916430"/>
      <w:bookmarkStart w:id="227" w:name="_Toc90916627"/>
      <w:bookmarkStart w:id="228" w:name="_Toc90917383"/>
      <w:bookmarkStart w:id="229" w:name="_Toc130573966"/>
      <w:bookmarkStart w:id="230" w:name="_Toc155186507"/>
      <w:bookmarkStart w:id="231" w:name="_Toc187954927"/>
      <w:r w:rsidRPr="009171D1">
        <w:rPr>
          <w:rFonts w:eastAsia="Malgun Gothic"/>
        </w:rPr>
        <w:t>7.2.1.1</w:t>
      </w:r>
      <w:r w:rsidRPr="009171D1">
        <w:rPr>
          <w:rFonts w:eastAsia="Malgun Gothic"/>
        </w:rPr>
        <w:tab/>
      </w:r>
      <w:bookmarkEnd w:id="216"/>
      <w:bookmarkEnd w:id="217"/>
      <w:bookmarkEnd w:id="218"/>
      <w:bookmarkEnd w:id="219"/>
      <w:bookmarkEnd w:id="220"/>
      <w:bookmarkEnd w:id="221"/>
      <w:bookmarkEnd w:id="222"/>
      <w:bookmarkEnd w:id="223"/>
      <w:bookmarkEnd w:id="224"/>
      <w:bookmarkEnd w:id="225"/>
      <w:bookmarkEnd w:id="226"/>
      <w:bookmarkEnd w:id="227"/>
      <w:bookmarkEnd w:id="228"/>
      <w:r w:rsidRPr="009171D1">
        <w:rPr>
          <w:rFonts w:eastAsia="Malgun Gothic"/>
        </w:rPr>
        <w:t xml:space="preserve">Total Radiated </w:t>
      </w:r>
      <w:r w:rsidR="00D300B0" w:rsidRPr="009171D1">
        <w:rPr>
          <w:rFonts w:eastAsia="Malgun Gothic"/>
        </w:rPr>
        <w:t>Sensitivity</w:t>
      </w:r>
      <w:r w:rsidRPr="009171D1">
        <w:rPr>
          <w:rFonts w:eastAsia="Malgun Gothic"/>
        </w:rPr>
        <w:t xml:space="preserve"> (TRS) in Browsing Mode with Hand Phantom</w:t>
      </w:r>
      <w:bookmarkEnd w:id="229"/>
      <w:bookmarkEnd w:id="230"/>
      <w:bookmarkEnd w:id="231"/>
    </w:p>
    <w:p w14:paraId="10CC455C" w14:textId="5FCFB1BF" w:rsidR="003C2B72" w:rsidRPr="009171D1" w:rsidRDefault="00E90BC5" w:rsidP="00BC52A3">
      <w:pPr>
        <w:pStyle w:val="Heading5"/>
        <w:rPr>
          <w:rFonts w:eastAsia="Malgun Gothic"/>
        </w:rPr>
      </w:pPr>
      <w:bookmarkStart w:id="232" w:name="_Toc155186508"/>
      <w:bookmarkStart w:id="233" w:name="_Toc187954928"/>
      <w:r w:rsidRPr="009171D1">
        <w:rPr>
          <w:rFonts w:eastAsia="Malgun Gothic"/>
        </w:rPr>
        <w:t>7.2.1.1.1</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for FR1 NR Standalone (SA) in Browsing Mode with Hand Phantom</w:t>
      </w:r>
      <w:bookmarkEnd w:id="232"/>
      <w:bookmarkEnd w:id="233"/>
    </w:p>
    <w:p w14:paraId="078D971E" w14:textId="77777777" w:rsidR="003C2B72" w:rsidRPr="009171D1" w:rsidRDefault="003C2B72" w:rsidP="003C2B72">
      <w:pPr>
        <w:pStyle w:val="H6"/>
      </w:pPr>
      <w:r w:rsidRPr="009171D1">
        <w:t>7.2.1.1.1.1</w:t>
      </w:r>
      <w:r w:rsidRPr="009171D1">
        <w:tab/>
        <w:t>Test purpose</w:t>
      </w:r>
    </w:p>
    <w:p w14:paraId="1E2AA504" w14:textId="493ADAEE" w:rsidR="003C2B72" w:rsidRPr="009171D1" w:rsidRDefault="003C2B72" w:rsidP="003C2B72">
      <w:r w:rsidRPr="009171D1">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9171D1">
        <w:t xml:space="preserve"> of the UE</w:t>
      </w:r>
      <w:r w:rsidR="00F86F4D" w:rsidRPr="009171D1">
        <w:t xml:space="preserve">, in browsing mode with hand phantom only, </w:t>
      </w:r>
      <w:r w:rsidRPr="009171D1">
        <w:t>is above specified limit. The lack of the reception sensitivity decreases the coverage area at the far side from Node B.</w:t>
      </w:r>
    </w:p>
    <w:p w14:paraId="07687796" w14:textId="77777777" w:rsidR="00E90BC5" w:rsidRPr="009171D1" w:rsidRDefault="00E90BC5" w:rsidP="00E90BC5">
      <w:pPr>
        <w:pStyle w:val="H6"/>
      </w:pPr>
      <w:bookmarkStart w:id="234" w:name="_Toc27477788"/>
      <w:bookmarkStart w:id="235" w:name="_Toc36226467"/>
      <w:bookmarkStart w:id="236" w:name="_Toc44323722"/>
      <w:bookmarkStart w:id="237" w:name="_Toc52989887"/>
      <w:bookmarkStart w:id="238" w:name="_Toc60823078"/>
      <w:bookmarkStart w:id="239" w:name="_Toc60825000"/>
      <w:bookmarkStart w:id="240" w:name="_Toc69305897"/>
      <w:r w:rsidRPr="009171D1">
        <w:t>7.2.1.1.1.2</w:t>
      </w:r>
      <w:r w:rsidRPr="009171D1">
        <w:tab/>
        <w:t>Test applicability</w:t>
      </w:r>
      <w:bookmarkEnd w:id="234"/>
      <w:bookmarkEnd w:id="235"/>
      <w:bookmarkEnd w:id="236"/>
      <w:bookmarkEnd w:id="237"/>
      <w:bookmarkEnd w:id="238"/>
      <w:bookmarkEnd w:id="239"/>
      <w:bookmarkEnd w:id="240"/>
    </w:p>
    <w:p w14:paraId="799CB780" w14:textId="601D115A" w:rsidR="00B70498" w:rsidRPr="009171D1" w:rsidRDefault="00B70498" w:rsidP="00B70498">
      <w:bookmarkStart w:id="241" w:name="_Toc27477789"/>
      <w:bookmarkStart w:id="242" w:name="_Toc36226468"/>
      <w:bookmarkStart w:id="243" w:name="_Toc44323723"/>
      <w:bookmarkStart w:id="244" w:name="_Toc52989888"/>
      <w:bookmarkStart w:id="245" w:name="_Toc60823079"/>
      <w:bookmarkStart w:id="246" w:name="_Toc60825001"/>
      <w:bookmarkStart w:id="247" w:name="_Toc69305898"/>
      <w:r w:rsidRPr="009171D1">
        <w:t>This test case applies to all types of NR Power Class 2 and Power Class 3 UEs Release 17 and forward.</w:t>
      </w:r>
    </w:p>
    <w:p w14:paraId="16E482DA" w14:textId="77777777" w:rsidR="00E90BC5" w:rsidRPr="009171D1" w:rsidRDefault="00E90BC5" w:rsidP="00E90BC5">
      <w:pPr>
        <w:pStyle w:val="H6"/>
      </w:pPr>
      <w:r w:rsidRPr="009171D1">
        <w:t>7.2.1.1.1.3</w:t>
      </w:r>
      <w:r w:rsidRPr="009171D1">
        <w:tab/>
        <w:t>Minimum conformance requirements</w:t>
      </w:r>
      <w:bookmarkEnd w:id="241"/>
      <w:bookmarkEnd w:id="242"/>
      <w:bookmarkEnd w:id="243"/>
      <w:bookmarkEnd w:id="244"/>
      <w:bookmarkEnd w:id="245"/>
      <w:bookmarkEnd w:id="246"/>
      <w:bookmarkEnd w:id="247"/>
    </w:p>
    <w:p w14:paraId="54E077F0" w14:textId="2E10AFB2" w:rsidR="003C2B72" w:rsidRPr="009171D1" w:rsidRDefault="003C2B72" w:rsidP="003C2B72">
      <w:r w:rsidRPr="009171D1">
        <w:t xml:space="preserve">The average measured total radiated </w:t>
      </w:r>
      <w:r w:rsidR="00D300B0" w:rsidRPr="009171D1">
        <w:t>sensitivity</w:t>
      </w:r>
      <w:r w:rsidRPr="009171D1">
        <w:t xml:space="preserve"> (TRS) of low, mid and high channel for handheld UE shall be </w:t>
      </w:r>
      <w:r w:rsidR="00016B72" w:rsidRPr="009171D1">
        <w:t>lower than</w:t>
      </w:r>
      <w:r w:rsidRPr="009171D1">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9171D1" w:rsidRDefault="00000000" w:rsidP="00AD2708">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21DCE336" w14:textId="2FFB601C" w:rsidR="00E90BC5" w:rsidRPr="009171D1" w:rsidRDefault="00E90BC5" w:rsidP="00E90BC5">
      <w:r w:rsidRPr="009171D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390D4E" w:rsidRPr="009171D1">
        <w:t>the present document</w:t>
      </w:r>
      <w:r w:rsidRPr="009171D1">
        <w:t>.</w:t>
      </w:r>
    </w:p>
    <w:p w14:paraId="320564C9" w14:textId="77777777" w:rsidR="00E90BC5" w:rsidRPr="009171D1" w:rsidRDefault="00E90BC5" w:rsidP="005164B9">
      <w:pPr>
        <w:pStyle w:val="H6"/>
      </w:pPr>
      <w:bookmarkStart w:id="248" w:name="_Toc114077871"/>
      <w:bookmarkStart w:id="249" w:name="_Toc121933404"/>
      <w:bookmarkStart w:id="250" w:name="_Toc124151788"/>
      <w:r w:rsidRPr="009171D1">
        <w:t>7.2.1.1.1.3.1</w:t>
      </w:r>
      <w:r w:rsidRPr="009171D1">
        <w:tab/>
        <w:t>Hand phantom browsing mode</w:t>
      </w:r>
      <w:bookmarkEnd w:id="248"/>
      <w:bookmarkEnd w:id="249"/>
      <w:bookmarkEnd w:id="250"/>
    </w:p>
    <w:p w14:paraId="13F84884" w14:textId="2B745128" w:rsidR="00E90BC5" w:rsidRPr="009171D1" w:rsidRDefault="00E90BC5" w:rsidP="00E90BC5">
      <w:r w:rsidRPr="009171D1">
        <w:t>Hand phantom browsing mode positions are defined in Clause B.3.1.</w:t>
      </w:r>
    </w:p>
    <w:p w14:paraId="3702AD18" w14:textId="37FFF1C7" w:rsidR="00E90BC5" w:rsidRPr="009171D1" w:rsidRDefault="00E90BC5" w:rsidP="00BC52A3">
      <w:pPr>
        <w:pStyle w:val="H6"/>
      </w:pPr>
      <w:bookmarkStart w:id="251" w:name="_Toc114077872"/>
      <w:bookmarkStart w:id="252" w:name="_Toc121933405"/>
      <w:bookmarkStart w:id="253" w:name="_Toc124151789"/>
      <w:bookmarkStart w:id="254" w:name="_Toc130573967"/>
      <w:r w:rsidRPr="009171D1">
        <w:t>7.2.1.1.1.3.2</w:t>
      </w:r>
      <w:r w:rsidRPr="009171D1">
        <w:tab/>
        <w:t xml:space="preserve">Minimum conformance </w:t>
      </w:r>
      <w:r w:rsidR="005164B9" w:rsidRPr="009171D1">
        <w:t>requirements</w:t>
      </w:r>
      <w:r w:rsidRPr="009171D1">
        <w:t xml:space="preserve"> for NR FR1</w:t>
      </w:r>
      <w:bookmarkEnd w:id="251"/>
      <w:bookmarkEnd w:id="252"/>
      <w:bookmarkEnd w:id="253"/>
      <w:r w:rsidRPr="009171D1">
        <w:t xml:space="preserve"> in hand phantom browsing position</w:t>
      </w:r>
      <w:bookmarkEnd w:id="254"/>
    </w:p>
    <w:p w14:paraId="7CB753F2" w14:textId="12ECA3C4" w:rsidR="00E90BC5" w:rsidRPr="009171D1" w:rsidRDefault="00E90BC5" w:rsidP="00E90BC5">
      <w:r w:rsidRPr="009171D1">
        <w:t>Handheld UE TRS minimum performance requirement for NR FR1 bands in the hand phantom browsing position and the primary mechanical mode are defined in Tables 7.2.1.1.1</w:t>
      </w:r>
      <w:r w:rsidR="00390D4E" w:rsidRPr="009171D1">
        <w:t>.3.2</w:t>
      </w:r>
      <w:r w:rsidRPr="009171D1">
        <w:t>-1</w:t>
      </w:r>
      <w:r w:rsidR="002E2C46" w:rsidRPr="009171D1">
        <w:t>.</w:t>
      </w:r>
    </w:p>
    <w:p w14:paraId="4F44C6DF" w14:textId="59A2D070" w:rsidR="00F86F4D" w:rsidRPr="009171D1" w:rsidRDefault="00F86F4D" w:rsidP="00AD2708">
      <w:pPr>
        <w:pStyle w:val="TH"/>
      </w:pPr>
      <w:r w:rsidRPr="009171D1">
        <w:t>Table 7.2.1.1.1.3.</w:t>
      </w:r>
      <w:r w:rsidR="00390D4E" w:rsidRPr="009171D1">
        <w:t>2</w:t>
      </w:r>
      <w:r w:rsidRPr="009171D1">
        <w:t>-1</w:t>
      </w:r>
      <w:r w:rsidR="00AD2708" w:rsidRPr="009171D1">
        <w:t xml:space="preserve">: </w:t>
      </w:r>
      <w:r w:rsidRPr="009171D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9171D1"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Power Class 3 and Power Class 2</w:t>
            </w:r>
          </w:p>
        </w:tc>
      </w:tr>
      <w:tr w:rsidR="00F86F4D" w:rsidRPr="009171D1"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9171D1"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9171D1"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9171D1"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Average TRS (dBm)</w:t>
            </w:r>
          </w:p>
        </w:tc>
      </w:tr>
      <w:tr w:rsidR="00F86F4D" w:rsidRPr="009171D1"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9171D1"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9171D1"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9171D1"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9171D1" w:rsidRDefault="00F86F4D" w:rsidP="00216728">
            <w:pPr>
              <w:keepNext/>
              <w:keepLines/>
              <w:spacing w:after="0"/>
              <w:jc w:val="center"/>
              <w:rPr>
                <w:rFonts w:ascii="Arial" w:hAnsi="Arial"/>
                <w:sz w:val="18"/>
              </w:rPr>
            </w:pPr>
            <w:r w:rsidRPr="009171D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UE width &gt; 72mm</w:t>
            </w:r>
          </w:p>
        </w:tc>
      </w:tr>
      <w:tr w:rsidR="00A2494C" w:rsidRPr="009171D1" w14:paraId="194FB062"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6A89BA83" w14:textId="3E8A9748" w:rsidR="00A2494C" w:rsidRPr="009171D1" w:rsidRDefault="00A2494C" w:rsidP="00A2494C">
            <w:pPr>
              <w:keepNext/>
              <w:keepLines/>
              <w:spacing w:after="0"/>
              <w:jc w:val="center"/>
              <w:rPr>
                <w:rFonts w:ascii="Arial" w:hAnsi="Arial"/>
                <w:sz w:val="18"/>
              </w:rPr>
            </w:pPr>
            <w:r w:rsidRPr="00FA646C">
              <w:rPr>
                <w:rFonts w:ascii="Arial" w:hAnsi="Arial" w:cs="Arial" w:hint="eastAsia"/>
                <w:sz w:val="18"/>
              </w:rPr>
              <w:t>n1</w:t>
            </w:r>
          </w:p>
        </w:tc>
        <w:tc>
          <w:tcPr>
            <w:tcW w:w="1418" w:type="dxa"/>
            <w:tcBorders>
              <w:left w:val="single" w:sz="4" w:space="0" w:color="auto"/>
              <w:bottom w:val="single" w:sz="4" w:space="0" w:color="auto"/>
              <w:right w:val="single" w:sz="4" w:space="0" w:color="auto"/>
            </w:tcBorders>
          </w:tcPr>
          <w:p w14:paraId="40C51213" w14:textId="65DA77F3" w:rsidR="00A2494C" w:rsidRPr="009171D1" w:rsidRDefault="00A2494C" w:rsidP="00A2494C">
            <w:pPr>
              <w:keepNext/>
              <w:keepLines/>
              <w:spacing w:after="0"/>
              <w:jc w:val="center"/>
              <w:rPr>
                <w:rFonts w:ascii="Arial" w:hAnsi="Arial"/>
                <w:sz w:val="18"/>
              </w:rPr>
            </w:pPr>
            <w:r w:rsidRPr="00FA646C">
              <w:rPr>
                <w:rFonts w:ascii="Arial" w:hAnsi="Arial" w:cs="Arial" w:hint="eastAsia"/>
                <w:sz w:val="18"/>
              </w:rPr>
              <w:t>15</w:t>
            </w:r>
          </w:p>
        </w:tc>
        <w:tc>
          <w:tcPr>
            <w:tcW w:w="1984" w:type="dxa"/>
            <w:tcBorders>
              <w:left w:val="single" w:sz="4" w:space="0" w:color="auto"/>
              <w:bottom w:val="single" w:sz="4" w:space="0" w:color="auto"/>
              <w:right w:val="single" w:sz="4" w:space="0" w:color="auto"/>
            </w:tcBorders>
          </w:tcPr>
          <w:p w14:paraId="63533E9D" w14:textId="09389A78" w:rsidR="00A2494C" w:rsidRPr="009171D1" w:rsidRDefault="00A2494C" w:rsidP="00A2494C">
            <w:pPr>
              <w:keepNext/>
              <w:keepLines/>
              <w:spacing w:after="0"/>
              <w:jc w:val="center"/>
              <w:rPr>
                <w:rFonts w:ascii="Arial" w:hAnsi="Arial"/>
                <w:sz w:val="18"/>
              </w:rPr>
            </w:pPr>
            <w:r w:rsidRPr="00FA646C">
              <w:rPr>
                <w:rFonts w:ascii="Arial" w:hAnsi="Arial" w:cs="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B95F377" w14:textId="77777777" w:rsidR="00A2494C" w:rsidRPr="009171D1" w:rsidRDefault="00A2494C" w:rsidP="00A2494C">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2A9DB53" w14:textId="5B8AA45D" w:rsidR="00A2494C" w:rsidRPr="009171D1" w:rsidRDefault="00A2494C" w:rsidP="00A2494C">
            <w:pPr>
              <w:keepNext/>
              <w:keepLines/>
              <w:spacing w:after="0"/>
              <w:jc w:val="center"/>
              <w:rPr>
                <w:rFonts w:ascii="Arial" w:hAnsi="Arial"/>
                <w:sz w:val="18"/>
              </w:rPr>
            </w:pPr>
            <w:r w:rsidRPr="00FA646C">
              <w:rPr>
                <w:rFonts w:ascii="Arial" w:hAnsi="Arial" w:cs="Arial"/>
                <w:sz w:val="18"/>
              </w:rPr>
              <w:t>-88.5</w:t>
            </w:r>
          </w:p>
        </w:tc>
      </w:tr>
      <w:tr w:rsidR="00F86F4D" w:rsidRPr="009171D1"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9171D1" w:rsidRDefault="00F86F4D" w:rsidP="00216728">
            <w:pPr>
              <w:keepNext/>
              <w:keepLines/>
              <w:spacing w:after="0"/>
              <w:jc w:val="center"/>
              <w:rPr>
                <w:rFonts w:ascii="Arial" w:hAnsi="Arial"/>
                <w:sz w:val="18"/>
              </w:rPr>
            </w:pPr>
            <w:r w:rsidRPr="009171D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CA910F4" w:rsidR="00F86F4D" w:rsidRPr="009171D1" w:rsidRDefault="00A2494C" w:rsidP="00216728">
            <w:pPr>
              <w:keepNext/>
              <w:keepLines/>
              <w:spacing w:after="0"/>
              <w:jc w:val="center"/>
              <w:rPr>
                <w:rFonts w:ascii="Arial" w:hAnsi="Arial"/>
                <w:sz w:val="18"/>
              </w:rPr>
            </w:pPr>
            <w:r w:rsidRPr="00A2494C">
              <w:rPr>
                <w:rFonts w:ascii="Arial" w:hAnsi="Arial"/>
                <w:sz w:val="18"/>
              </w:rPr>
              <w:t>-83.5</w:t>
            </w:r>
          </w:p>
        </w:tc>
      </w:tr>
      <w:tr w:rsidR="00F86F4D" w:rsidRPr="009171D1"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9171D1" w:rsidRDefault="00F86F4D" w:rsidP="00216728">
            <w:pPr>
              <w:keepNext/>
              <w:keepLines/>
              <w:spacing w:after="0"/>
              <w:jc w:val="center"/>
              <w:rPr>
                <w:rFonts w:ascii="Arial" w:hAnsi="Arial" w:cs="Arial"/>
                <w:sz w:val="18"/>
              </w:rPr>
            </w:pPr>
            <w:r w:rsidRPr="009171D1">
              <w:rPr>
                <w:rFonts w:ascii="Arial" w:hAnsi="Arial" w:cs="Arial"/>
                <w:sz w:val="18"/>
              </w:rPr>
              <w:t>-80</w:t>
            </w:r>
          </w:p>
        </w:tc>
      </w:tr>
      <w:tr w:rsidR="00F86F4D" w:rsidRPr="009171D1"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9171D1" w:rsidRDefault="00F86F4D" w:rsidP="00216728">
            <w:pPr>
              <w:keepNext/>
              <w:keepLines/>
              <w:spacing w:after="0"/>
              <w:jc w:val="center"/>
              <w:rPr>
                <w:rFonts w:ascii="Arial" w:hAnsi="Arial" w:cs="Arial"/>
                <w:sz w:val="18"/>
              </w:rPr>
            </w:pPr>
            <w:r w:rsidRPr="009171D1">
              <w:rPr>
                <w:rFonts w:ascii="Arial" w:hAnsi="Arial" w:cs="Arial"/>
                <w:sz w:val="18"/>
              </w:rPr>
              <w:t>-81.2</w:t>
            </w:r>
          </w:p>
        </w:tc>
      </w:tr>
      <w:tr w:rsidR="00F86F4D" w:rsidRPr="009171D1"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9171D1" w:rsidRDefault="00F86F4D" w:rsidP="00216728">
            <w:pPr>
              <w:keepNext/>
              <w:keepLines/>
              <w:spacing w:after="0"/>
              <w:jc w:val="center"/>
              <w:rPr>
                <w:rFonts w:ascii="Arial" w:hAnsi="Arial"/>
                <w:sz w:val="18"/>
              </w:rPr>
            </w:pPr>
          </w:p>
        </w:tc>
      </w:tr>
    </w:tbl>
    <w:p w14:paraId="49D7B65D" w14:textId="77777777" w:rsidR="00F86F4D" w:rsidRPr="009171D1" w:rsidRDefault="00F86F4D" w:rsidP="00F86F4D"/>
    <w:p w14:paraId="3D237BFB" w14:textId="5623305A" w:rsidR="00E90BC5" w:rsidRPr="009171D1" w:rsidRDefault="00E90BC5" w:rsidP="00E90BC5">
      <w:r w:rsidRPr="009171D1">
        <w:t xml:space="preserve">The normative reference for this requirement is TS 38.161 [1] clause </w:t>
      </w:r>
      <w:r w:rsidR="00390D4E" w:rsidRPr="009171D1">
        <w:t>7</w:t>
      </w:r>
      <w:r w:rsidRPr="009171D1">
        <w:t>.2.1</w:t>
      </w:r>
      <w:r w:rsidR="00390D4E" w:rsidRPr="009171D1">
        <w:t>.1.1</w:t>
      </w:r>
      <w:r w:rsidRPr="009171D1">
        <w:t>.</w:t>
      </w:r>
    </w:p>
    <w:p w14:paraId="15581B29" w14:textId="77777777" w:rsidR="00E90BC5" w:rsidRPr="009171D1" w:rsidRDefault="00E90BC5" w:rsidP="00E90BC5">
      <w:pPr>
        <w:pStyle w:val="H6"/>
      </w:pPr>
      <w:bookmarkStart w:id="255" w:name="_Toc27477790"/>
      <w:bookmarkStart w:id="256" w:name="_Toc36226469"/>
      <w:bookmarkStart w:id="257" w:name="_Toc44323724"/>
      <w:bookmarkStart w:id="258" w:name="_Toc52989889"/>
      <w:bookmarkStart w:id="259" w:name="_Toc60823080"/>
      <w:bookmarkStart w:id="260" w:name="_Toc60825002"/>
      <w:bookmarkStart w:id="261" w:name="_Toc69305899"/>
      <w:r w:rsidRPr="009171D1">
        <w:lastRenderedPageBreak/>
        <w:t>7.2.1.1.1.4</w:t>
      </w:r>
      <w:r w:rsidRPr="009171D1">
        <w:tab/>
        <w:t>Test description</w:t>
      </w:r>
      <w:bookmarkEnd w:id="255"/>
      <w:bookmarkEnd w:id="256"/>
      <w:bookmarkEnd w:id="257"/>
      <w:bookmarkEnd w:id="258"/>
      <w:bookmarkEnd w:id="259"/>
      <w:bookmarkEnd w:id="260"/>
      <w:bookmarkEnd w:id="261"/>
    </w:p>
    <w:p w14:paraId="193AE559" w14:textId="77777777" w:rsidR="00990C23" w:rsidRPr="009171D1" w:rsidRDefault="00990C23" w:rsidP="00990C23">
      <w:pPr>
        <w:pStyle w:val="H6"/>
      </w:pPr>
      <w:bookmarkStart w:id="262" w:name="_Toc27477791"/>
      <w:bookmarkStart w:id="263" w:name="_Toc36226470"/>
      <w:bookmarkStart w:id="264" w:name="_Toc44323725"/>
      <w:bookmarkStart w:id="265" w:name="_Toc52989890"/>
      <w:bookmarkStart w:id="266" w:name="_Toc60823081"/>
      <w:bookmarkStart w:id="267" w:name="_Toc60825003"/>
      <w:bookmarkStart w:id="268" w:name="_Toc69305900"/>
      <w:r w:rsidRPr="009171D1">
        <w:t>7.2.1.1.1.4.1</w:t>
      </w:r>
      <w:r w:rsidRPr="009171D1">
        <w:tab/>
        <w:t>Initial conditions</w:t>
      </w:r>
      <w:bookmarkEnd w:id="262"/>
      <w:bookmarkEnd w:id="263"/>
      <w:bookmarkEnd w:id="264"/>
      <w:bookmarkEnd w:id="265"/>
      <w:bookmarkEnd w:id="266"/>
      <w:bookmarkEnd w:id="267"/>
      <w:bookmarkEnd w:id="268"/>
    </w:p>
    <w:p w14:paraId="6F61C26D" w14:textId="77777777" w:rsidR="00B70498" w:rsidRPr="009171D1" w:rsidRDefault="00B70498" w:rsidP="00B70498">
      <w:r w:rsidRPr="009171D1">
        <w:t>Initial conditions are a set of test configurations that the UE needs to be tested in and the steps for the SS to take with the UE to reach the correct measurement state.</w:t>
      </w:r>
    </w:p>
    <w:p w14:paraId="146CC40A" w14:textId="4DB89040" w:rsidR="00B70498" w:rsidRPr="009171D1" w:rsidRDefault="00B70498" w:rsidP="00B70498">
      <w:r w:rsidRPr="009171D1">
        <w:t>The initial test configurations consist of environmental conditions, test frequencies, test channel bandwidths and sub-carrier spacing based on NR operating bands specified in table 5.2</w:t>
      </w:r>
      <w:r w:rsidR="002E2C46" w:rsidRPr="009171D1">
        <w:t>.1-1</w:t>
      </w:r>
      <w:r w:rsidRPr="009171D1">
        <w:t>.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2BA9719A" w14:textId="77777777" w:rsidR="00B70498" w:rsidRPr="009171D1" w:rsidRDefault="00B70498" w:rsidP="00B70498">
      <w:r w:rsidRPr="009171D1">
        <w:t>The following steps are recommended as per TR 38.834 [10]:</w:t>
      </w:r>
    </w:p>
    <w:p w14:paraId="1E77DCBE" w14:textId="0590A43A" w:rsidR="00B70498" w:rsidRPr="009171D1" w:rsidRDefault="00486B70" w:rsidP="00486B70">
      <w:pPr>
        <w:pStyle w:val="B10"/>
      </w:pPr>
      <w:r w:rsidRPr="009171D1">
        <w:t>-</w:t>
      </w:r>
      <w:r w:rsidRPr="009171D1">
        <w:tab/>
      </w:r>
      <w:r w:rsidR="00B70498" w:rsidRPr="009171D1">
        <w:t>P-</w:t>
      </w:r>
      <w:proofErr w:type="spellStart"/>
      <w:r w:rsidR="00B70498" w:rsidRPr="009171D1">
        <w:t>MPRc</w:t>
      </w:r>
      <w:proofErr w:type="spellEnd"/>
      <w:r w:rsidR="00B70498" w:rsidRPr="009171D1">
        <w:t xml:space="preserve"> shall be 0 dB.</w:t>
      </w:r>
    </w:p>
    <w:p w14:paraId="775C168C" w14:textId="11F7F2A3" w:rsidR="00B70498" w:rsidRPr="009171D1" w:rsidRDefault="00486B70" w:rsidP="00486B70">
      <w:pPr>
        <w:pStyle w:val="B10"/>
      </w:pPr>
      <w:r w:rsidRPr="009171D1">
        <w:t>-</w:t>
      </w:r>
      <w:r w:rsidRPr="009171D1">
        <w:tab/>
      </w:r>
      <w:r w:rsidR="00B70498" w:rsidRPr="009171D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DA3D55D" w:rsidR="00B70498" w:rsidRPr="009171D1" w:rsidRDefault="00486B70" w:rsidP="00486B70">
      <w:pPr>
        <w:pStyle w:val="B10"/>
      </w:pPr>
      <w:r w:rsidRPr="009171D1">
        <w:t>-</w:t>
      </w:r>
      <w:r w:rsidRPr="009171D1">
        <w:tab/>
      </w:r>
      <w:r w:rsidR="00B70498" w:rsidRPr="009171D1">
        <w:t>The NR SS should send continuous uplink power control “up” commands to the DUT to ensure the DUT’s transmitter is at maximum output power during the SA TRS test.</w:t>
      </w:r>
    </w:p>
    <w:p w14:paraId="1F938838" w14:textId="4B7A3304" w:rsidR="00B70498" w:rsidRPr="009171D1" w:rsidRDefault="00486B70" w:rsidP="00486B70">
      <w:pPr>
        <w:pStyle w:val="B10"/>
      </w:pPr>
      <w:r w:rsidRPr="009171D1">
        <w:t>-</w:t>
      </w:r>
      <w:r w:rsidRPr="009171D1">
        <w:tab/>
      </w:r>
      <w:r w:rsidR="00B70498" w:rsidRPr="009171D1">
        <w:t>For TRS measurement, no specific setting is needed for Rx antennas. By default, the maximum number of Rx antennas supported at each band should be enabled during the TRS test.</w:t>
      </w:r>
    </w:p>
    <w:p w14:paraId="79DD90D3" w14:textId="22701E20" w:rsidR="00B70498" w:rsidRPr="009171D1" w:rsidRDefault="00AD2708" w:rsidP="00AD2708">
      <w:pPr>
        <w:pStyle w:val="B10"/>
        <w:rPr>
          <w:rFonts w:eastAsia="MS Mincho"/>
        </w:rPr>
      </w:pPr>
      <w:r w:rsidRPr="009171D1">
        <w:rPr>
          <w:rFonts w:eastAsia="MS Mincho"/>
        </w:rPr>
        <w:t>1.</w:t>
      </w:r>
      <w:r w:rsidRPr="009171D1">
        <w:rPr>
          <w:rFonts w:eastAsia="MS Mincho"/>
        </w:rPr>
        <w:tab/>
      </w:r>
      <w:r w:rsidR="00B70498" w:rsidRPr="009171D1">
        <w:rPr>
          <w:rFonts w:eastAsia="MS Mincho"/>
        </w:rPr>
        <w:t>Connect the SS to the UE antenna connectors as shown in TS 38.508-1 [2] Annex A, Figure A.3.1.1.1 for TE diagram and section A.3.2 for UE diagram.</w:t>
      </w:r>
    </w:p>
    <w:p w14:paraId="4409EF9B" w14:textId="0CD68E33" w:rsidR="00B70498" w:rsidRPr="009171D1" w:rsidRDefault="00AD2708" w:rsidP="00AD2708">
      <w:pPr>
        <w:pStyle w:val="B10"/>
        <w:rPr>
          <w:rFonts w:eastAsia="MS Mincho"/>
        </w:rPr>
      </w:pPr>
      <w:r w:rsidRPr="009171D1">
        <w:rPr>
          <w:rFonts w:eastAsia="MS Mincho"/>
        </w:rPr>
        <w:t>2.</w:t>
      </w:r>
      <w:r w:rsidRPr="009171D1">
        <w:rPr>
          <w:rFonts w:eastAsia="MS Mincho"/>
        </w:rPr>
        <w:tab/>
      </w:r>
      <w:r w:rsidR="00B70498" w:rsidRPr="009171D1">
        <w:rPr>
          <w:rFonts w:eastAsia="MS Mincho"/>
        </w:rPr>
        <w:t>The parameter settings for the cell are set up according to TS 38.508-1 [2] subclause 4.4.3.</w:t>
      </w:r>
    </w:p>
    <w:p w14:paraId="4C39D803" w14:textId="74518A2F" w:rsidR="00B70498" w:rsidRPr="009171D1" w:rsidRDefault="00AD2708" w:rsidP="00AD2708">
      <w:pPr>
        <w:pStyle w:val="B10"/>
        <w:rPr>
          <w:rFonts w:eastAsia="MS Mincho"/>
        </w:rPr>
      </w:pPr>
      <w:r w:rsidRPr="009171D1">
        <w:rPr>
          <w:rFonts w:eastAsia="MS Mincho"/>
        </w:rPr>
        <w:t>3.</w:t>
      </w:r>
      <w:r w:rsidRPr="009171D1">
        <w:rPr>
          <w:rFonts w:eastAsia="MS Mincho"/>
        </w:rPr>
        <w:tab/>
      </w:r>
      <w:r w:rsidR="00B70498" w:rsidRPr="009171D1">
        <w:rPr>
          <w:rFonts w:eastAsia="MS Mincho"/>
        </w:rPr>
        <w:t>Downlink signals are initially set up according to Annex C in TS 38.521-1 [11] and uplink signals according to Annex G in TS 38.521-1 [11].</w:t>
      </w:r>
    </w:p>
    <w:p w14:paraId="4331A1E9" w14:textId="52D1117B" w:rsidR="00990C23" w:rsidRPr="009171D1" w:rsidRDefault="00AD2708" w:rsidP="00AD2708">
      <w:pPr>
        <w:pStyle w:val="B10"/>
        <w:rPr>
          <w:rFonts w:eastAsia="MS Mincho"/>
        </w:rPr>
      </w:pPr>
      <w:r w:rsidRPr="009171D1">
        <w:rPr>
          <w:rFonts w:eastAsia="MS Mincho"/>
        </w:rPr>
        <w:t>4.</w:t>
      </w:r>
      <w:r w:rsidRPr="009171D1">
        <w:rPr>
          <w:rFonts w:eastAsia="MS Mincho"/>
        </w:rPr>
        <w:tab/>
      </w:r>
      <w:r w:rsidR="00990C23" w:rsidRPr="009171D1">
        <w:rPr>
          <w:rFonts w:eastAsia="MS Mincho"/>
        </w:rPr>
        <w:t>The UL and DL parameters are set according to Table 5.3-2.</w:t>
      </w:r>
    </w:p>
    <w:p w14:paraId="621D3C29" w14:textId="49054840" w:rsidR="00990C23" w:rsidRPr="009171D1" w:rsidRDefault="00AD2708" w:rsidP="00AD2708">
      <w:pPr>
        <w:pStyle w:val="B10"/>
        <w:rPr>
          <w:rFonts w:eastAsia="MS Mincho"/>
        </w:rPr>
      </w:pPr>
      <w:r w:rsidRPr="009171D1">
        <w:rPr>
          <w:rFonts w:eastAsia="MS Mincho"/>
        </w:rPr>
        <w:t>5.</w:t>
      </w:r>
      <w:r w:rsidRPr="009171D1">
        <w:rPr>
          <w:rFonts w:eastAsia="MS Mincho"/>
        </w:rPr>
        <w:tab/>
      </w:r>
      <w:r w:rsidR="00990C23" w:rsidRPr="009171D1">
        <w:rPr>
          <w:rFonts w:eastAsia="MS Mincho"/>
        </w:rPr>
        <w:t>Propagation conditions are set to Static.</w:t>
      </w:r>
    </w:p>
    <w:p w14:paraId="1699ECE7" w14:textId="2B7AA354" w:rsidR="00990C23" w:rsidRPr="009171D1" w:rsidRDefault="00AD2708" w:rsidP="00AD2708">
      <w:pPr>
        <w:pStyle w:val="B10"/>
        <w:rPr>
          <w:rFonts w:eastAsia="MS Mincho"/>
        </w:rPr>
      </w:pPr>
      <w:r w:rsidRPr="009171D1">
        <w:rPr>
          <w:rFonts w:eastAsia="MS Mincho"/>
        </w:rPr>
        <w:t>6.</w:t>
      </w:r>
      <w:r w:rsidRPr="009171D1">
        <w:rPr>
          <w:rFonts w:eastAsia="MS Mincho"/>
        </w:rPr>
        <w:tab/>
      </w:r>
      <w:r w:rsidR="00990C23" w:rsidRPr="009171D1">
        <w:rPr>
          <w:rFonts w:eastAsia="MS Mincho"/>
        </w:rPr>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9171D1" w:rsidRDefault="00990C23" w:rsidP="00990C23">
      <w:pPr>
        <w:pStyle w:val="H6"/>
      </w:pPr>
      <w:bookmarkStart w:id="269" w:name="_Toc27477792"/>
      <w:bookmarkStart w:id="270" w:name="_Toc36226471"/>
      <w:bookmarkStart w:id="271" w:name="_Toc44323726"/>
      <w:bookmarkStart w:id="272" w:name="_Toc52989891"/>
      <w:bookmarkStart w:id="273" w:name="_Toc60823082"/>
      <w:bookmarkStart w:id="274" w:name="_Toc60825004"/>
      <w:bookmarkStart w:id="275" w:name="_Toc69305901"/>
      <w:r w:rsidRPr="009171D1">
        <w:t>7.2.1.1.1.4.2</w:t>
      </w:r>
      <w:r w:rsidRPr="009171D1">
        <w:tab/>
        <w:t>Test procedure</w:t>
      </w:r>
      <w:bookmarkEnd w:id="269"/>
      <w:bookmarkEnd w:id="270"/>
      <w:bookmarkEnd w:id="271"/>
      <w:bookmarkEnd w:id="272"/>
      <w:bookmarkEnd w:id="273"/>
      <w:bookmarkEnd w:id="274"/>
      <w:bookmarkEnd w:id="275"/>
    </w:p>
    <w:p w14:paraId="7AF2249F" w14:textId="5C777F19" w:rsidR="00990C23" w:rsidRPr="009171D1" w:rsidRDefault="00990C23" w:rsidP="00990C23">
      <w:bookmarkStart w:id="276" w:name="_Toc27477793"/>
      <w:bookmarkStart w:id="277" w:name="_Toc36226472"/>
      <w:bookmarkStart w:id="278" w:name="_Toc44323727"/>
      <w:bookmarkStart w:id="279" w:name="_Toc52989892"/>
      <w:bookmarkStart w:id="280" w:name="_Toc60823083"/>
      <w:bookmarkStart w:id="281" w:name="_Toc60825005"/>
      <w:bookmarkStart w:id="282" w:name="_Toc69305902"/>
      <w:r w:rsidRPr="009171D1">
        <w:t xml:space="preserve"> For TRS measurement, the evaluations shall be performed at maximum transmit power. The measurement procedure includes the following steps:</w:t>
      </w:r>
    </w:p>
    <w:p w14:paraId="3673EDBC" w14:textId="5427F4FE" w:rsidR="00990C23" w:rsidRPr="009171D1" w:rsidRDefault="00AD2708" w:rsidP="00AD2708">
      <w:pPr>
        <w:pStyle w:val="B10"/>
        <w:rPr>
          <w:rFonts w:eastAsia="MS Mincho"/>
        </w:rPr>
      </w:pPr>
      <w:r w:rsidRPr="009171D1">
        <w:rPr>
          <w:rFonts w:eastAsia="MS Mincho"/>
        </w:rPr>
        <w:t>1.</w:t>
      </w:r>
      <w:r w:rsidRPr="009171D1">
        <w:rPr>
          <w:rFonts w:eastAsia="MS Mincho"/>
        </w:rPr>
        <w:tab/>
      </w:r>
      <w:r w:rsidR="00990C23" w:rsidRPr="009171D1">
        <w:rPr>
          <w:rFonts w:eastAsia="MS Mincho"/>
        </w:rPr>
        <w:t>Place the DUT inside the QZ following the UE positioning guidelines defined in Annex B.3.1.</w:t>
      </w:r>
    </w:p>
    <w:p w14:paraId="18741672" w14:textId="54759EBC" w:rsidR="00990C23" w:rsidRPr="009171D1" w:rsidRDefault="00AD2708" w:rsidP="00AD2708">
      <w:pPr>
        <w:pStyle w:val="B10"/>
        <w:rPr>
          <w:rFonts w:eastAsia="MS Mincho"/>
        </w:rPr>
      </w:pPr>
      <w:r w:rsidRPr="009171D1">
        <w:rPr>
          <w:rFonts w:eastAsia="MS Mincho"/>
        </w:rPr>
        <w:t>2.</w:t>
      </w:r>
      <w:r w:rsidRPr="009171D1">
        <w:rPr>
          <w:rFonts w:eastAsia="MS Mincho"/>
        </w:rPr>
        <w:tab/>
      </w:r>
      <w:r w:rsidR="00990C23" w:rsidRPr="009171D1">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BBBFC7B" w:rsidR="00990C23" w:rsidRPr="009171D1" w:rsidRDefault="00AD2708" w:rsidP="00AD2708">
      <w:pPr>
        <w:pStyle w:val="B10"/>
        <w:rPr>
          <w:rFonts w:eastAsia="MS Mincho"/>
        </w:rPr>
      </w:pPr>
      <w:r w:rsidRPr="009171D1">
        <w:rPr>
          <w:rFonts w:eastAsia="MS Mincho"/>
        </w:rPr>
        <w:t>3.</w:t>
      </w:r>
      <w:r w:rsidRPr="009171D1">
        <w:rPr>
          <w:rFonts w:eastAsia="MS Mincho"/>
        </w:rPr>
        <w:tab/>
      </w:r>
      <w:r w:rsidR="00990C23" w:rsidRPr="009171D1">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16C5616C" w:rsidR="00990C23" w:rsidRPr="009171D1" w:rsidRDefault="00AD2708" w:rsidP="00AD2708">
      <w:pPr>
        <w:pStyle w:val="B10"/>
        <w:rPr>
          <w:rFonts w:eastAsia="MS Mincho"/>
        </w:rPr>
      </w:pPr>
      <w:r w:rsidRPr="009171D1">
        <w:rPr>
          <w:rFonts w:eastAsia="MS Mincho"/>
        </w:rPr>
        <w:lastRenderedPageBreak/>
        <w:t>4.</w:t>
      </w:r>
      <w:r w:rsidRPr="009171D1">
        <w:rPr>
          <w:rFonts w:eastAsia="MS Mincho"/>
        </w:rPr>
        <w:tab/>
      </w:r>
      <w:r w:rsidR="00990C23" w:rsidRPr="009171D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27861680" w:rsidR="00990C23" w:rsidRPr="009171D1" w:rsidRDefault="00AD2708" w:rsidP="00AD2708">
      <w:pPr>
        <w:pStyle w:val="B10"/>
        <w:rPr>
          <w:rFonts w:eastAsia="MS Mincho"/>
        </w:rPr>
      </w:pPr>
      <w:r w:rsidRPr="009171D1">
        <w:rPr>
          <w:rFonts w:eastAsia="MS Mincho"/>
        </w:rPr>
        <w:t>5.</w:t>
      </w:r>
      <w:r w:rsidRPr="009171D1">
        <w:rPr>
          <w:rFonts w:eastAsia="MS Mincho"/>
        </w:rPr>
        <w:tab/>
      </w:r>
      <w:r w:rsidR="00990C23" w:rsidRPr="009171D1">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23753E6" w:rsidR="00296F7B" w:rsidRPr="009171D1" w:rsidRDefault="00AD2708" w:rsidP="00AD2708">
      <w:pPr>
        <w:pStyle w:val="B10"/>
        <w:rPr>
          <w:rFonts w:eastAsia="MS Mincho"/>
        </w:rPr>
      </w:pPr>
      <w:r w:rsidRPr="009171D1">
        <w:rPr>
          <w:rFonts w:eastAsia="MS Mincho"/>
        </w:rPr>
        <w:t>6.</w:t>
      </w:r>
      <w:r w:rsidRPr="009171D1">
        <w:rPr>
          <w:rFonts w:eastAsia="MS Mincho"/>
        </w:rPr>
        <w:tab/>
      </w:r>
      <w:r w:rsidR="00296F7B" w:rsidRPr="009171D1">
        <w:rPr>
          <w:rFonts w:eastAsia="MS Mincho"/>
        </w:rPr>
        <w:t>The measurement is performed with a constant sampling step of in both theta (</w:t>
      </w:r>
      <w:r w:rsidR="0006003B" w:rsidRPr="009171D1">
        <w:rPr>
          <w:rFonts w:ascii="Symbol" w:hAnsi="Symbol"/>
        </w:rPr>
        <w:t></w:t>
      </w:r>
      <w:r w:rsidR="00296F7B" w:rsidRPr="009171D1">
        <w:rPr>
          <w:rFonts w:eastAsia="MS Mincho"/>
        </w:rPr>
        <w:t>) and phi (</w:t>
      </w:r>
      <w:r w:rsidR="0006003B" w:rsidRPr="009171D1">
        <w:rPr>
          <w:rFonts w:ascii="Symbol" w:hAnsi="Symbol"/>
        </w:rPr>
        <w:t></w:t>
      </w:r>
      <w:r w:rsidR="00296F7B" w:rsidRPr="009171D1">
        <w:rPr>
          <w:rFonts w:eastAsia="MS Mincho"/>
        </w:rPr>
        <w:t xml:space="preserve">) axes using any of the measurement grids and </w:t>
      </w:r>
      <w:proofErr w:type="spellStart"/>
      <w:r w:rsidR="00296F7B" w:rsidRPr="009171D1">
        <w:rPr>
          <w:rFonts w:eastAsia="MS Mincho"/>
        </w:rPr>
        <w:t>quadratures</w:t>
      </w:r>
      <w:proofErr w:type="spellEnd"/>
      <w:r w:rsidR="00016B72" w:rsidRPr="009171D1">
        <w:rPr>
          <w:rFonts w:eastAsia="MS Mincho"/>
        </w:rPr>
        <w:t>'</w:t>
      </w:r>
      <w:r w:rsidR="00296F7B" w:rsidRPr="009171D1">
        <w:rPr>
          <w:rFonts w:eastAsia="MS Mincho"/>
        </w:rPr>
        <w:t xml:space="preserve">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45877D94" w14:textId="5F9A6789" w:rsidR="0006003B" w:rsidRPr="009171D1" w:rsidRDefault="00AD2708" w:rsidP="0006003B">
      <w:pPr>
        <w:pStyle w:val="B10"/>
        <w:rPr>
          <w:rFonts w:eastAsia="MS Mincho"/>
        </w:rPr>
      </w:pPr>
      <w:r w:rsidRPr="009171D1">
        <w:rPr>
          <w:rFonts w:eastAsia="MS Mincho"/>
        </w:rPr>
        <w:t>7.</w:t>
      </w:r>
      <w:r w:rsidRPr="009171D1">
        <w:rPr>
          <w:rFonts w:eastAsia="MS Mincho"/>
        </w:rPr>
        <w:tab/>
      </w:r>
      <w:proofErr w:type="gramStart"/>
      <w:r w:rsidR="00296F7B" w:rsidRPr="009171D1">
        <w:rPr>
          <w:rFonts w:eastAsia="MS Mincho"/>
        </w:rPr>
        <w:t>All of</w:t>
      </w:r>
      <w:proofErr w:type="gramEnd"/>
      <w:r w:rsidR="00296F7B" w:rsidRPr="009171D1">
        <w:rPr>
          <w:rFonts w:eastAsia="MS Mincho"/>
        </w:rPr>
        <w:t xml:space="preserve"> the measured power values at each position or measurement angle will be integrated to TRS, as defined in Annex A.</w:t>
      </w:r>
      <w:r w:rsidR="0006003B" w:rsidRPr="009171D1">
        <w:rPr>
          <w:rFonts w:eastAsia="MS Mincho"/>
        </w:rPr>
        <w:t>3</w:t>
      </w:r>
      <w:r w:rsidR="00296F7B" w:rsidRPr="009171D1">
        <w:rPr>
          <w:rFonts w:eastAsia="MS Mincho"/>
        </w:rPr>
        <w:t>.5.2.</w:t>
      </w:r>
      <w:r w:rsidR="002E2C46" w:rsidRPr="009171D1">
        <w:rPr>
          <w:rFonts w:eastAsia="MS Mincho"/>
        </w:rPr>
        <w:t xml:space="preserve"> with the procedure further detailed in Annex A.3.3.3</w:t>
      </w:r>
    </w:p>
    <w:p w14:paraId="223AD026" w14:textId="79E96357" w:rsidR="00296F7B" w:rsidRPr="009171D1" w:rsidRDefault="0006003B" w:rsidP="0006003B">
      <w:pPr>
        <w:pStyle w:val="B10"/>
        <w:rPr>
          <w:rFonts w:eastAsia="MS Mincho"/>
        </w:rPr>
      </w:pPr>
      <w:r w:rsidRPr="009171D1">
        <w:rPr>
          <w:rFonts w:eastAsia="MS Mincho"/>
        </w:rPr>
        <w:t>8.</w:t>
      </w:r>
      <w:r w:rsidRPr="009171D1">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5A782D32" w14:textId="77777777" w:rsidR="00990C23" w:rsidRPr="009171D1" w:rsidRDefault="00990C23" w:rsidP="00990C23">
      <w:pPr>
        <w:pStyle w:val="H6"/>
      </w:pPr>
      <w:r w:rsidRPr="009171D1">
        <w:t>7.2.1.1.1.4.3</w:t>
      </w:r>
      <w:r w:rsidRPr="009171D1">
        <w:tab/>
        <w:t>Message contents</w:t>
      </w:r>
      <w:bookmarkEnd w:id="276"/>
      <w:bookmarkEnd w:id="277"/>
      <w:bookmarkEnd w:id="278"/>
      <w:bookmarkEnd w:id="279"/>
      <w:bookmarkEnd w:id="280"/>
      <w:bookmarkEnd w:id="281"/>
      <w:bookmarkEnd w:id="282"/>
    </w:p>
    <w:p w14:paraId="4D76A99E" w14:textId="77777777" w:rsidR="00990C23" w:rsidRPr="009171D1" w:rsidRDefault="00990C23" w:rsidP="00990C23">
      <w:bookmarkStart w:id="283" w:name="_Toc27477794"/>
      <w:bookmarkStart w:id="284" w:name="_Toc36226473"/>
      <w:bookmarkStart w:id="285" w:name="_Toc44323728"/>
      <w:bookmarkStart w:id="286" w:name="_Toc52989893"/>
      <w:bookmarkStart w:id="287" w:name="_Toc60823084"/>
      <w:bookmarkStart w:id="288" w:name="_Toc60825006"/>
      <w:bookmarkStart w:id="289" w:name="_Toc69305903"/>
      <w:r w:rsidRPr="009171D1">
        <w:t>Message contents are according to TS 38.508-1 [5] subclause 4.6 and 5.4 with the following exceptions.</w:t>
      </w:r>
    </w:p>
    <w:p w14:paraId="5C55F47A" w14:textId="1F02DA78" w:rsidR="00990C23" w:rsidRPr="009171D1" w:rsidRDefault="00990C23" w:rsidP="00990C23">
      <w:pPr>
        <w:pStyle w:val="TH"/>
      </w:pPr>
      <w:r w:rsidRPr="009171D1">
        <w:t xml:space="preserve">Table </w:t>
      </w:r>
      <w:r w:rsidR="00390D4E" w:rsidRPr="009171D1">
        <w:t>7</w:t>
      </w:r>
      <w:r w:rsidRPr="009171D1">
        <w:t>.2.1.</w:t>
      </w:r>
      <w:r w:rsidR="00390D4E" w:rsidRPr="009171D1">
        <w:t>1.1.</w:t>
      </w:r>
      <w:r w:rsidRPr="009171D1">
        <w:t xml:space="preserve">4.3-1: </w:t>
      </w:r>
      <w:r w:rsidRPr="009171D1">
        <w:rPr>
          <w:i/>
        </w:rPr>
        <w:t>P</w:t>
      </w:r>
      <w:r w:rsidRPr="009171D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9171D1" w14:paraId="197891BE" w14:textId="77777777" w:rsidTr="00216728">
        <w:tc>
          <w:tcPr>
            <w:tcW w:w="9747" w:type="dxa"/>
          </w:tcPr>
          <w:p w14:paraId="6890E39B" w14:textId="77777777" w:rsidR="00990C23" w:rsidRPr="009171D1" w:rsidRDefault="00990C23" w:rsidP="00AA778B">
            <w:pPr>
              <w:pStyle w:val="TAL"/>
            </w:pPr>
            <w:r w:rsidRPr="009171D1">
              <w:t>Derivation Path: TS 38.508-1 [5], Table 4.6.3-118 with condition TRANSFORM_PRECODER_ENABLED</w:t>
            </w:r>
          </w:p>
        </w:tc>
      </w:tr>
    </w:tbl>
    <w:p w14:paraId="417BF719" w14:textId="77777777" w:rsidR="00990C23" w:rsidRPr="009171D1" w:rsidRDefault="00990C23" w:rsidP="00990C23">
      <w:pPr>
        <w:ind w:firstLine="284"/>
      </w:pPr>
    </w:p>
    <w:p w14:paraId="4BC34216" w14:textId="77777777" w:rsidR="00990C23" w:rsidRPr="009171D1" w:rsidRDefault="00990C23" w:rsidP="00990C23">
      <w:pPr>
        <w:pStyle w:val="H6"/>
      </w:pPr>
      <w:r w:rsidRPr="009171D1">
        <w:t>7.2.1.1.1.5</w:t>
      </w:r>
      <w:r w:rsidRPr="009171D1">
        <w:tab/>
        <w:t>Test requirement</w:t>
      </w:r>
      <w:bookmarkEnd w:id="283"/>
      <w:bookmarkEnd w:id="284"/>
      <w:bookmarkEnd w:id="285"/>
      <w:bookmarkEnd w:id="286"/>
      <w:bookmarkEnd w:id="287"/>
      <w:bookmarkEnd w:id="288"/>
      <w:bookmarkEnd w:id="289"/>
    </w:p>
    <w:p w14:paraId="3AC43B32" w14:textId="7EE06FDC" w:rsidR="00990C23" w:rsidRPr="009171D1" w:rsidRDefault="00990C23" w:rsidP="00990C23">
      <w:pPr>
        <w:jc w:val="both"/>
      </w:pPr>
      <w:r w:rsidRPr="009171D1">
        <w:t>The TRS across low, mid and high channels tested with hand phantom browsing mode position shall be lower than test performance requirements shown in Table 7.2.1.1.1.5-1.</w:t>
      </w:r>
    </w:p>
    <w:p w14:paraId="7B878C8C" w14:textId="783B5362" w:rsidR="00990C23" w:rsidRPr="009171D1" w:rsidRDefault="00990C23" w:rsidP="00AD2708">
      <w:pPr>
        <w:pStyle w:val="TH"/>
      </w:pPr>
      <w:r w:rsidRPr="009171D1">
        <w:t>Table 7.2.1.1.1.5-1</w:t>
      </w:r>
      <w:r w:rsidR="00AD2708" w:rsidRPr="009171D1">
        <w:t xml:space="preserve">: </w:t>
      </w:r>
      <w:r w:rsidRPr="009171D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9171D1"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Power Class 3 and Power Class 2</w:t>
            </w:r>
          </w:p>
        </w:tc>
      </w:tr>
      <w:tr w:rsidR="00990C23" w:rsidRPr="009171D1"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9171D1"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9171D1"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9171D1"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Average TRS (dBm)</w:t>
            </w:r>
          </w:p>
        </w:tc>
      </w:tr>
      <w:tr w:rsidR="00990C23" w:rsidRPr="009171D1"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9171D1"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9171D1"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9171D1"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9171D1" w:rsidRDefault="00990C23" w:rsidP="00216728">
            <w:pPr>
              <w:keepNext/>
              <w:keepLines/>
              <w:spacing w:after="0"/>
              <w:jc w:val="center"/>
              <w:rPr>
                <w:rFonts w:ascii="Arial" w:hAnsi="Arial"/>
                <w:sz w:val="18"/>
              </w:rPr>
            </w:pPr>
            <w:r w:rsidRPr="009171D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9171D1" w:rsidRDefault="00990C23" w:rsidP="00216728">
            <w:pPr>
              <w:keepNext/>
              <w:keepLines/>
              <w:spacing w:after="0"/>
              <w:jc w:val="center"/>
              <w:rPr>
                <w:rFonts w:ascii="Arial" w:hAnsi="Arial"/>
                <w:sz w:val="18"/>
              </w:rPr>
            </w:pPr>
            <w:r w:rsidRPr="009171D1">
              <w:rPr>
                <w:rFonts w:ascii="Arial" w:hAnsi="Arial"/>
                <w:sz w:val="18"/>
              </w:rPr>
              <w:t>UE width &gt; 72mm</w:t>
            </w:r>
          </w:p>
        </w:tc>
      </w:tr>
      <w:tr w:rsidR="00A2494C" w:rsidRPr="009171D1" w14:paraId="130F609F"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2C0A90A0" w14:textId="0997805C" w:rsidR="00A2494C" w:rsidRPr="009171D1" w:rsidRDefault="00A2494C" w:rsidP="00A2494C">
            <w:pPr>
              <w:keepNext/>
              <w:keepLines/>
              <w:spacing w:after="0"/>
              <w:jc w:val="center"/>
              <w:rPr>
                <w:rFonts w:ascii="Arial" w:hAnsi="Arial"/>
                <w:sz w:val="18"/>
              </w:rPr>
            </w:pPr>
            <w:r w:rsidRPr="00FA646C">
              <w:rPr>
                <w:rFonts w:ascii="Arial" w:hAnsi="Arial" w:cs="Arial" w:hint="eastAsia"/>
                <w:sz w:val="18"/>
              </w:rPr>
              <w:t>n1</w:t>
            </w:r>
          </w:p>
        </w:tc>
        <w:tc>
          <w:tcPr>
            <w:tcW w:w="1418" w:type="dxa"/>
            <w:tcBorders>
              <w:left w:val="single" w:sz="4" w:space="0" w:color="auto"/>
              <w:bottom w:val="single" w:sz="4" w:space="0" w:color="auto"/>
              <w:right w:val="single" w:sz="4" w:space="0" w:color="auto"/>
            </w:tcBorders>
          </w:tcPr>
          <w:p w14:paraId="2C5B0F83" w14:textId="1424013F" w:rsidR="00A2494C" w:rsidRPr="009171D1" w:rsidRDefault="00A2494C" w:rsidP="00A2494C">
            <w:pPr>
              <w:keepNext/>
              <w:keepLines/>
              <w:spacing w:after="0"/>
              <w:jc w:val="center"/>
              <w:rPr>
                <w:rFonts w:ascii="Arial" w:hAnsi="Arial"/>
                <w:sz w:val="18"/>
              </w:rPr>
            </w:pPr>
            <w:r w:rsidRPr="00FA646C">
              <w:rPr>
                <w:rFonts w:ascii="Arial" w:hAnsi="Arial" w:cs="Arial" w:hint="eastAsia"/>
                <w:sz w:val="18"/>
              </w:rPr>
              <w:t>15</w:t>
            </w:r>
          </w:p>
        </w:tc>
        <w:tc>
          <w:tcPr>
            <w:tcW w:w="1984" w:type="dxa"/>
            <w:tcBorders>
              <w:left w:val="single" w:sz="4" w:space="0" w:color="auto"/>
              <w:bottom w:val="single" w:sz="4" w:space="0" w:color="auto"/>
              <w:right w:val="single" w:sz="4" w:space="0" w:color="auto"/>
            </w:tcBorders>
          </w:tcPr>
          <w:p w14:paraId="3C6ECFB5" w14:textId="44508DBA" w:rsidR="00A2494C" w:rsidRPr="009171D1" w:rsidRDefault="00A2494C" w:rsidP="00A2494C">
            <w:pPr>
              <w:keepNext/>
              <w:keepLines/>
              <w:spacing w:after="0"/>
              <w:jc w:val="center"/>
              <w:rPr>
                <w:rFonts w:ascii="Arial" w:hAnsi="Arial"/>
                <w:sz w:val="18"/>
              </w:rPr>
            </w:pPr>
            <w:r w:rsidRPr="00FA646C">
              <w:rPr>
                <w:rFonts w:ascii="Arial" w:hAnsi="Arial" w:cs="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22338A9" w14:textId="6159E91E" w:rsidR="00A2494C" w:rsidRPr="009171D1" w:rsidRDefault="00A2494C" w:rsidP="00A2494C">
            <w:pPr>
              <w:keepNext/>
              <w:keepLines/>
              <w:spacing w:after="0"/>
              <w:jc w:val="center"/>
              <w:rPr>
                <w:rFonts w:ascii="Arial" w:hAnsi="Arial"/>
                <w:sz w:val="18"/>
              </w:rPr>
            </w:pPr>
            <w:r>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1C416012" w14:textId="515107DA" w:rsidR="00A2494C" w:rsidRPr="009171D1" w:rsidRDefault="00A2494C" w:rsidP="00A2494C">
            <w:pPr>
              <w:keepNext/>
              <w:keepLines/>
              <w:spacing w:after="0"/>
              <w:jc w:val="center"/>
              <w:rPr>
                <w:rFonts w:ascii="Arial" w:hAnsi="Arial"/>
                <w:sz w:val="18"/>
              </w:rPr>
            </w:pPr>
            <w:r w:rsidRPr="00FA646C">
              <w:rPr>
                <w:rFonts w:ascii="Arial" w:hAnsi="Arial" w:cs="Arial"/>
                <w:sz w:val="18"/>
              </w:rPr>
              <w:t>-88.5</w:t>
            </w:r>
            <w:r>
              <w:rPr>
                <w:rFonts w:ascii="Arial" w:hAnsi="Arial" w:cs="Arial"/>
                <w:sz w:val="18"/>
              </w:rPr>
              <w:t>+TT</w:t>
            </w:r>
          </w:p>
        </w:tc>
      </w:tr>
      <w:tr w:rsidR="00990C23" w:rsidRPr="009171D1"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9171D1" w:rsidRDefault="00990C23" w:rsidP="00216728">
            <w:pPr>
              <w:keepNext/>
              <w:keepLines/>
              <w:spacing w:after="0"/>
              <w:jc w:val="center"/>
              <w:rPr>
                <w:rFonts w:ascii="Arial" w:hAnsi="Arial"/>
                <w:sz w:val="18"/>
              </w:rPr>
            </w:pPr>
            <w:r w:rsidRPr="009171D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59D6EA30"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91E262B" w14:textId="7FF4E482" w:rsidR="00990C23" w:rsidRPr="009171D1" w:rsidRDefault="00A2494C" w:rsidP="00216728">
            <w:pPr>
              <w:keepNext/>
              <w:keepLines/>
              <w:spacing w:after="0"/>
              <w:jc w:val="center"/>
              <w:rPr>
                <w:rFonts w:ascii="Arial" w:hAnsi="Arial"/>
                <w:sz w:val="18"/>
              </w:rPr>
            </w:pPr>
            <w:r w:rsidRPr="00A2494C">
              <w:rPr>
                <w:rFonts w:ascii="Arial" w:hAnsi="Arial"/>
                <w:sz w:val="18"/>
              </w:rPr>
              <w:t>-83.5+TT</w:t>
            </w:r>
          </w:p>
        </w:tc>
      </w:tr>
      <w:tr w:rsidR="00990C23" w:rsidRPr="009171D1"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2D354DE3"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9171D1" w:rsidRDefault="00990C23" w:rsidP="00216728">
            <w:pPr>
              <w:keepNext/>
              <w:keepLines/>
              <w:spacing w:after="0"/>
              <w:jc w:val="center"/>
              <w:rPr>
                <w:rFonts w:ascii="Arial" w:hAnsi="Arial" w:cs="Arial"/>
                <w:sz w:val="18"/>
              </w:rPr>
            </w:pPr>
            <w:r w:rsidRPr="009171D1">
              <w:rPr>
                <w:rFonts w:ascii="Arial" w:hAnsi="Arial" w:cs="Arial"/>
                <w:sz w:val="18"/>
              </w:rPr>
              <w:t>-80+TT</w:t>
            </w:r>
          </w:p>
        </w:tc>
      </w:tr>
      <w:tr w:rsidR="00990C23" w:rsidRPr="009171D1"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002DDBEA"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9171D1" w:rsidRDefault="00990C23" w:rsidP="00216728">
            <w:pPr>
              <w:keepNext/>
              <w:keepLines/>
              <w:spacing w:after="0"/>
              <w:jc w:val="center"/>
              <w:rPr>
                <w:rFonts w:ascii="Arial" w:hAnsi="Arial" w:cs="Arial"/>
                <w:sz w:val="18"/>
              </w:rPr>
            </w:pPr>
            <w:r w:rsidRPr="009171D1">
              <w:rPr>
                <w:rFonts w:ascii="Arial" w:hAnsi="Arial" w:cs="Arial"/>
                <w:sz w:val="18"/>
              </w:rPr>
              <w:t>-81.2+TT</w:t>
            </w:r>
          </w:p>
        </w:tc>
      </w:tr>
      <w:tr w:rsidR="00990C23" w:rsidRPr="009171D1"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3430C1DF"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4DA894E" w14:textId="37E40EFB" w:rsidR="00990C23" w:rsidRPr="009171D1" w:rsidRDefault="00BF4DC3" w:rsidP="00216728">
            <w:pPr>
              <w:keepNext/>
              <w:keepLines/>
              <w:spacing w:after="0"/>
              <w:jc w:val="center"/>
              <w:rPr>
                <w:rFonts w:ascii="Arial" w:hAnsi="Arial"/>
                <w:sz w:val="18"/>
              </w:rPr>
            </w:pPr>
            <w:r w:rsidRPr="009171D1">
              <w:rPr>
                <w:rFonts w:ascii="Arial" w:hAnsi="Arial"/>
                <w:sz w:val="18"/>
              </w:rPr>
              <w:t>FFS</w:t>
            </w:r>
          </w:p>
        </w:tc>
      </w:tr>
    </w:tbl>
    <w:p w14:paraId="440390BA" w14:textId="77777777" w:rsidR="00990C23" w:rsidRPr="009171D1" w:rsidRDefault="00990C23" w:rsidP="00990C23">
      <w:pPr>
        <w:jc w:val="both"/>
      </w:pPr>
    </w:p>
    <w:p w14:paraId="57D417CB" w14:textId="7D6F3E14" w:rsidR="00990C23" w:rsidRPr="009171D1" w:rsidRDefault="00990C23" w:rsidP="00990C23">
      <w:pPr>
        <w:jc w:val="center"/>
        <w:rPr>
          <w:rFonts w:ascii="Arial" w:hAnsi="Arial"/>
          <w:b/>
        </w:rPr>
      </w:pPr>
      <w:r w:rsidRPr="009171D1">
        <w:rPr>
          <w:rFonts w:ascii="Arial" w:hAnsi="Arial"/>
          <w:b/>
        </w:rPr>
        <w:t>Table 7.2.1.1.1.5-</w:t>
      </w:r>
      <w:r w:rsidR="00AA778B" w:rsidRPr="009171D1">
        <w:rPr>
          <w:rFonts w:ascii="Arial" w:hAnsi="Arial"/>
          <w:b/>
        </w:rPr>
        <w:t>2</w:t>
      </w:r>
      <w:r w:rsidR="00AD2708" w:rsidRPr="009171D1">
        <w:rPr>
          <w:rFonts w:ascii="Arial" w:hAnsi="Arial"/>
          <w:b/>
        </w:rPr>
        <w:t>:</w:t>
      </w:r>
      <w:r w:rsidRPr="009171D1">
        <w:rPr>
          <w:rFonts w:ascii="Arial" w:hAnsi="Arial"/>
          <w:b/>
        </w:rPr>
        <w:t xml:space="preserve">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FD1A3B" w:rsidRPr="009171D1" w14:paraId="5F49B268"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2AEB22" w14:textId="77777777" w:rsidR="00FD1A3B" w:rsidRPr="009171D1" w:rsidRDefault="00FD1A3B" w:rsidP="00447FBF">
            <w:pPr>
              <w:pStyle w:val="TAH"/>
            </w:pPr>
            <w:r w:rsidRPr="009171D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1E8B4102" w14:textId="77777777" w:rsidR="00FD1A3B" w:rsidRPr="009171D1" w:rsidRDefault="00FD1A3B" w:rsidP="00447FBF">
            <w:pPr>
              <w:pStyle w:val="TAH"/>
            </w:pPr>
            <w:r w:rsidRPr="009171D1">
              <w:t>Test Tolerance (dB)</w:t>
            </w:r>
          </w:p>
        </w:tc>
      </w:tr>
      <w:tr w:rsidR="00A2494C" w:rsidRPr="009171D1" w14:paraId="42728E24"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C13C603" w14:textId="5B5DDCD9" w:rsidR="00A2494C" w:rsidRPr="009171D1" w:rsidRDefault="00A2494C" w:rsidP="00A2494C">
            <w:pPr>
              <w:pStyle w:val="TAC"/>
            </w:pPr>
            <w:r>
              <w:t>n1</w:t>
            </w:r>
          </w:p>
        </w:tc>
        <w:tc>
          <w:tcPr>
            <w:tcW w:w="2788" w:type="dxa"/>
            <w:tcBorders>
              <w:top w:val="single" w:sz="4" w:space="0" w:color="auto"/>
              <w:left w:val="single" w:sz="4" w:space="0" w:color="auto"/>
              <w:bottom w:val="single" w:sz="4" w:space="0" w:color="auto"/>
              <w:right w:val="single" w:sz="4" w:space="0" w:color="auto"/>
            </w:tcBorders>
            <w:vAlign w:val="center"/>
          </w:tcPr>
          <w:p w14:paraId="3DA01C82" w14:textId="3AEE4B92" w:rsidR="00A2494C" w:rsidRPr="009171D1" w:rsidRDefault="00A2494C" w:rsidP="00A2494C">
            <w:pPr>
              <w:pStyle w:val="TAC"/>
            </w:pPr>
            <w:r>
              <w:t>1.28</w:t>
            </w:r>
          </w:p>
        </w:tc>
      </w:tr>
      <w:tr w:rsidR="00A2494C" w:rsidRPr="009171D1" w14:paraId="34DC7673"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1B718D" w14:textId="62D5F89A" w:rsidR="00A2494C" w:rsidRPr="009171D1" w:rsidRDefault="00A2494C" w:rsidP="00A2494C">
            <w:pPr>
              <w:pStyle w:val="TAC"/>
            </w:pPr>
            <w:r>
              <w:t>n28</w:t>
            </w:r>
          </w:p>
        </w:tc>
        <w:tc>
          <w:tcPr>
            <w:tcW w:w="2788" w:type="dxa"/>
            <w:tcBorders>
              <w:top w:val="single" w:sz="4" w:space="0" w:color="auto"/>
              <w:left w:val="single" w:sz="4" w:space="0" w:color="auto"/>
              <w:bottom w:val="single" w:sz="4" w:space="0" w:color="auto"/>
              <w:right w:val="single" w:sz="4" w:space="0" w:color="auto"/>
            </w:tcBorders>
            <w:vAlign w:val="center"/>
          </w:tcPr>
          <w:p w14:paraId="7CDFE837" w14:textId="45AF209C" w:rsidR="00A2494C" w:rsidRPr="009171D1" w:rsidRDefault="00A2494C" w:rsidP="00A2494C">
            <w:pPr>
              <w:pStyle w:val="TAC"/>
            </w:pPr>
            <w:r>
              <w:t>1.28</w:t>
            </w:r>
          </w:p>
        </w:tc>
      </w:tr>
      <w:tr w:rsidR="00FD1A3B" w:rsidRPr="009171D1" w14:paraId="5CA696FF"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94E20F7" w14:textId="77777777" w:rsidR="00FD1A3B" w:rsidRPr="009171D1" w:rsidRDefault="00FD1A3B" w:rsidP="00447FBF">
            <w:pPr>
              <w:pStyle w:val="TAC"/>
            </w:pPr>
            <w:r w:rsidRPr="009171D1">
              <w:t>n41</w:t>
            </w:r>
          </w:p>
        </w:tc>
        <w:tc>
          <w:tcPr>
            <w:tcW w:w="2788" w:type="dxa"/>
            <w:tcBorders>
              <w:top w:val="single" w:sz="4" w:space="0" w:color="auto"/>
              <w:left w:val="single" w:sz="4" w:space="0" w:color="auto"/>
              <w:bottom w:val="single" w:sz="4" w:space="0" w:color="auto"/>
              <w:right w:val="single" w:sz="4" w:space="0" w:color="auto"/>
            </w:tcBorders>
            <w:vAlign w:val="center"/>
          </w:tcPr>
          <w:p w14:paraId="35536DC3" w14:textId="77777777" w:rsidR="00FD1A3B" w:rsidRPr="009171D1" w:rsidRDefault="00FD1A3B" w:rsidP="00447FBF">
            <w:pPr>
              <w:pStyle w:val="TAC"/>
            </w:pPr>
            <w:r w:rsidRPr="009171D1">
              <w:t>1.28</w:t>
            </w:r>
          </w:p>
        </w:tc>
      </w:tr>
      <w:tr w:rsidR="00FD1A3B" w:rsidRPr="009171D1" w14:paraId="75B20E1B"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DFBA793" w14:textId="77777777" w:rsidR="00FD1A3B" w:rsidRPr="009171D1" w:rsidRDefault="00FD1A3B" w:rsidP="00447FBF">
            <w:pPr>
              <w:pStyle w:val="TAC"/>
            </w:pPr>
            <w:r w:rsidRPr="009171D1">
              <w:t>n78</w:t>
            </w:r>
          </w:p>
        </w:tc>
        <w:tc>
          <w:tcPr>
            <w:tcW w:w="2788" w:type="dxa"/>
            <w:tcBorders>
              <w:top w:val="single" w:sz="4" w:space="0" w:color="auto"/>
              <w:left w:val="single" w:sz="4" w:space="0" w:color="auto"/>
              <w:bottom w:val="single" w:sz="4" w:space="0" w:color="auto"/>
              <w:right w:val="single" w:sz="4" w:space="0" w:color="auto"/>
            </w:tcBorders>
          </w:tcPr>
          <w:p w14:paraId="3A58A4AB" w14:textId="77777777" w:rsidR="00FD1A3B" w:rsidRPr="009171D1" w:rsidRDefault="00FD1A3B" w:rsidP="00447FBF">
            <w:pPr>
              <w:pStyle w:val="TAC"/>
            </w:pPr>
            <w:r w:rsidRPr="009171D1">
              <w:t>1.32</w:t>
            </w:r>
          </w:p>
        </w:tc>
      </w:tr>
    </w:tbl>
    <w:p w14:paraId="1929020D" w14:textId="77777777" w:rsidR="00AA778B" w:rsidRPr="009171D1" w:rsidRDefault="00AA778B" w:rsidP="00AA778B"/>
    <w:p w14:paraId="12E569A2" w14:textId="4CCDA03D" w:rsidR="00BC52A3" w:rsidRPr="009171D1" w:rsidRDefault="00BC52A3" w:rsidP="00BC52A3">
      <w:pPr>
        <w:pStyle w:val="Heading4"/>
        <w:rPr>
          <w:rFonts w:eastAsia="Malgun Gothic"/>
        </w:rPr>
      </w:pPr>
      <w:bookmarkStart w:id="290" w:name="_Toc155186509"/>
      <w:bookmarkStart w:id="291" w:name="_Toc187954929"/>
      <w:r w:rsidRPr="009171D1">
        <w:rPr>
          <w:rFonts w:eastAsia="Malgun Gothic"/>
        </w:rPr>
        <w:lastRenderedPageBreak/>
        <w:t>7.2.1.2</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in Talk Mode with Head and Hand Phantom</w:t>
      </w:r>
      <w:bookmarkEnd w:id="290"/>
      <w:bookmarkEnd w:id="291"/>
    </w:p>
    <w:p w14:paraId="0612362F" w14:textId="7EAF0871" w:rsidR="00BC52A3" w:rsidRPr="009171D1" w:rsidRDefault="00BC52A3" w:rsidP="00BC52A3">
      <w:pPr>
        <w:pStyle w:val="Heading5"/>
        <w:rPr>
          <w:rFonts w:eastAsia="Malgun Gothic"/>
        </w:rPr>
      </w:pPr>
      <w:bookmarkStart w:id="292" w:name="_Toc155186510"/>
      <w:bookmarkStart w:id="293" w:name="_Toc187954930"/>
      <w:r w:rsidRPr="009171D1">
        <w:rPr>
          <w:rFonts w:eastAsia="Malgun Gothic"/>
        </w:rPr>
        <w:t>7.2.1.2.1</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for FR1 NR Standalone (SA) in Talk Mode with Head and Hand Phantom</w:t>
      </w:r>
      <w:bookmarkEnd w:id="292"/>
      <w:bookmarkEnd w:id="293"/>
    </w:p>
    <w:p w14:paraId="03B563BF" w14:textId="74F643D5" w:rsidR="00BC52A3" w:rsidRPr="009171D1" w:rsidRDefault="00BC52A3" w:rsidP="00BC52A3">
      <w:pPr>
        <w:pStyle w:val="EditorsNote"/>
      </w:pPr>
      <w:r w:rsidRPr="009171D1">
        <w:t xml:space="preserve">Editor’s note: This clause </w:t>
      </w:r>
      <w:r w:rsidR="006413BE" w:rsidRPr="006413BE">
        <w:t>is incomplete</w:t>
      </w:r>
      <w:r w:rsidR="00B01A78">
        <w:t>:</w:t>
      </w:r>
    </w:p>
    <w:p w14:paraId="4D290616" w14:textId="365B465F" w:rsidR="00BC52A3" w:rsidRPr="009171D1" w:rsidRDefault="00BC52A3" w:rsidP="00B01A78">
      <w:pPr>
        <w:pStyle w:val="EditorsNote"/>
      </w:pPr>
      <w:r w:rsidRPr="009171D1">
        <w:t>-</w:t>
      </w:r>
      <w:r w:rsidR="00AA146A" w:rsidRPr="009171D1">
        <w:t xml:space="preserve"> </w:t>
      </w:r>
      <w:r w:rsidRPr="009171D1">
        <w:t xml:space="preserve">Test Applicability is </w:t>
      </w:r>
      <w:r w:rsidR="00415F98" w:rsidRPr="009171D1">
        <w:t>pending</w:t>
      </w:r>
    </w:p>
    <w:p w14:paraId="39DB45D2" w14:textId="2302FBF0" w:rsidR="00BC52A3" w:rsidRPr="009171D1" w:rsidRDefault="00BC52A3" w:rsidP="00B01A78">
      <w:pPr>
        <w:pStyle w:val="EditorsNote"/>
      </w:pPr>
      <w:r w:rsidRPr="009171D1">
        <w:t>-</w:t>
      </w:r>
      <w:r w:rsidR="00AA146A" w:rsidRPr="009171D1">
        <w:t xml:space="preserve"> </w:t>
      </w:r>
      <w:r w:rsidRPr="009171D1">
        <w:t xml:space="preserve">Test Procedure, Message Contents and Test Requirements are </w:t>
      </w:r>
      <w:r w:rsidR="00415F98" w:rsidRPr="009171D1">
        <w:t>pending</w:t>
      </w:r>
      <w:r w:rsidRPr="009171D1">
        <w:t>.</w:t>
      </w:r>
    </w:p>
    <w:p w14:paraId="2C125C3C" w14:textId="74EEF40B" w:rsidR="00BC52A3" w:rsidRPr="009171D1" w:rsidRDefault="00BC52A3" w:rsidP="00B01A78">
      <w:pPr>
        <w:pStyle w:val="EditorsNote"/>
      </w:pPr>
      <w:r w:rsidRPr="009171D1">
        <w:t>-</w:t>
      </w:r>
      <w:r w:rsidR="00AA146A" w:rsidRPr="009171D1">
        <w:t xml:space="preserve"> </w:t>
      </w:r>
      <w:r w:rsidRPr="009171D1">
        <w:t xml:space="preserve">MU </w:t>
      </w:r>
      <w:r w:rsidR="006413BE" w:rsidRPr="006413BE">
        <w:t>and TT are pending</w:t>
      </w:r>
    </w:p>
    <w:p w14:paraId="5769468F" w14:textId="77777777" w:rsidR="00BC52A3" w:rsidRPr="009171D1" w:rsidRDefault="00BC52A3" w:rsidP="00BC52A3">
      <w:pPr>
        <w:pStyle w:val="H6"/>
      </w:pPr>
      <w:r w:rsidRPr="009171D1">
        <w:t>7.2.1.2.1.1</w:t>
      </w:r>
      <w:r w:rsidRPr="009171D1">
        <w:tab/>
        <w:t>Test purpose</w:t>
      </w:r>
    </w:p>
    <w:p w14:paraId="7CC4B0D7" w14:textId="08AE327D" w:rsidR="00BC52A3" w:rsidRPr="009171D1" w:rsidRDefault="00BC52A3" w:rsidP="00BC52A3">
      <w:r w:rsidRPr="009171D1">
        <w:t xml:space="preserve">To verify that the total radiated </w:t>
      </w:r>
      <w:r w:rsidR="00D300B0" w:rsidRPr="009171D1">
        <w:t>sensitivity</w:t>
      </w:r>
      <w:r w:rsidRPr="009171D1">
        <w:t xml:space="preserve"> (TRS) of a 5G NR FR1 UE in talk mode with head and hand phantom does not exceed the range prescribed by the specified nominal maximum output power and tolerance.</w:t>
      </w:r>
    </w:p>
    <w:p w14:paraId="20C12098" w14:textId="77777777" w:rsidR="00BC52A3" w:rsidRPr="009171D1" w:rsidRDefault="00BC52A3" w:rsidP="00BC52A3">
      <w:r w:rsidRPr="009171D1">
        <w:t>An excess maximum output power has the possibility to interfere to other channels or other systems. A small maximum output power decreases the coverage area.</w:t>
      </w:r>
    </w:p>
    <w:p w14:paraId="2C0C1DB1" w14:textId="77777777" w:rsidR="00BC52A3" w:rsidRPr="009171D1" w:rsidRDefault="00BC52A3" w:rsidP="00BC52A3">
      <w:pPr>
        <w:pStyle w:val="H6"/>
      </w:pPr>
      <w:r w:rsidRPr="009171D1">
        <w:t>7.2.1.2.1.2</w:t>
      </w:r>
      <w:r w:rsidRPr="009171D1">
        <w:tab/>
        <w:t>Test applicability</w:t>
      </w:r>
    </w:p>
    <w:p w14:paraId="2A22F697" w14:textId="0E154196" w:rsidR="00415F98" w:rsidRPr="009171D1" w:rsidRDefault="006413BE" w:rsidP="00B01A78">
      <w:r w:rsidRPr="006413BE">
        <w:t>FFS</w:t>
      </w:r>
    </w:p>
    <w:p w14:paraId="7AD97841" w14:textId="77777777" w:rsidR="00BC52A3" w:rsidRPr="009171D1" w:rsidRDefault="00BC52A3" w:rsidP="00BC52A3">
      <w:pPr>
        <w:pStyle w:val="H6"/>
      </w:pPr>
      <w:r w:rsidRPr="009171D1">
        <w:t>7.2.1.2.1.3</w:t>
      </w:r>
      <w:r w:rsidRPr="009171D1">
        <w:tab/>
        <w:t>Minimum conformance requirements</w:t>
      </w:r>
    </w:p>
    <w:p w14:paraId="3EABA2E9" w14:textId="6081C712" w:rsidR="00415F98" w:rsidRPr="009171D1" w:rsidRDefault="006413BE" w:rsidP="00B01A78">
      <w:r w:rsidRPr="006413BE">
        <w:t>FFS</w:t>
      </w:r>
    </w:p>
    <w:p w14:paraId="5D555EC7" w14:textId="77777777" w:rsidR="00BC52A3" w:rsidRPr="009171D1" w:rsidRDefault="00BC52A3" w:rsidP="001D2519">
      <w:pPr>
        <w:pStyle w:val="H6"/>
      </w:pPr>
      <w:r w:rsidRPr="009171D1">
        <w:t>7.2.1.2.1.3.1</w:t>
      </w:r>
      <w:r w:rsidRPr="009171D1">
        <w:tab/>
        <w:t>Head and Hand phantom browsing mode</w:t>
      </w:r>
    </w:p>
    <w:p w14:paraId="2F21D80D" w14:textId="77777777" w:rsidR="00BC52A3" w:rsidRPr="009171D1" w:rsidRDefault="00BC52A3" w:rsidP="00BC52A3">
      <w:r w:rsidRPr="009171D1">
        <w:t xml:space="preserve">Hand phantom browsing mode positions are defined in Clause B.3.1. </w:t>
      </w:r>
    </w:p>
    <w:p w14:paraId="406A49CF" w14:textId="40A69812" w:rsidR="00BC52A3" w:rsidRPr="009171D1" w:rsidRDefault="00BC52A3" w:rsidP="00BC52A3">
      <w:pPr>
        <w:pStyle w:val="H6"/>
      </w:pPr>
      <w:r w:rsidRPr="009171D1">
        <w:t>7.2.1.2.1.3.2</w:t>
      </w:r>
      <w:r w:rsidRPr="009171D1">
        <w:tab/>
        <w:t xml:space="preserve">Minimum conformance </w:t>
      </w:r>
      <w:r w:rsidR="00016B72" w:rsidRPr="009171D1">
        <w:t>requirements</w:t>
      </w:r>
      <w:r w:rsidRPr="009171D1">
        <w:t xml:space="preserve"> for NR FR1 in head and hand phantom talk mode position</w:t>
      </w:r>
    </w:p>
    <w:p w14:paraId="18DEC755" w14:textId="47418780" w:rsidR="006413BE" w:rsidRDefault="006413BE" w:rsidP="006413BE">
      <w:r>
        <w:t>Handheld UE TRP minimum performance requirement for NR FR1 bands in the beside head and hand phantom position and the primary mechanical mode are defined in Tables 7.2.1.2.1-1 and 7.2.1.2.1-2.</w:t>
      </w:r>
    </w:p>
    <w:p w14:paraId="3591D2CF" w14:textId="77777777" w:rsidR="006413BE" w:rsidRDefault="006413BE" w:rsidP="006413BE">
      <w:pPr>
        <w:pStyle w:val="TH"/>
      </w:pPr>
      <w:r>
        <w:t>Table 7.2.1.2.1-1: Handheld PC3 and PC2 UE TRS minimum performance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413BE" w:rsidRPr="00433396" w14:paraId="72BF09F7" w14:textId="77777777" w:rsidTr="00E7715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511B41" w14:textId="77777777" w:rsidR="006413BE" w:rsidRPr="00433396" w:rsidRDefault="006413BE" w:rsidP="00E7715E">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608F4E19" w14:textId="77777777" w:rsidR="006413BE" w:rsidRPr="00433396" w:rsidRDefault="006413BE" w:rsidP="00E7715E">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4B40BD7" w14:textId="77777777" w:rsidR="006413BE" w:rsidRPr="00433396" w:rsidRDefault="006413BE" w:rsidP="00E7715E">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37337D" w14:textId="77777777" w:rsidR="006413BE" w:rsidRPr="00433396" w:rsidRDefault="006413BE" w:rsidP="00E7715E">
            <w:pPr>
              <w:pStyle w:val="TAH"/>
            </w:pPr>
            <w:r w:rsidRPr="00433396">
              <w:t>Power Class 3</w:t>
            </w:r>
            <w:r>
              <w:t xml:space="preserve"> and Power Class 2</w:t>
            </w:r>
          </w:p>
        </w:tc>
      </w:tr>
      <w:tr w:rsidR="006413BE" w:rsidRPr="00433396" w14:paraId="69A8F77D"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EE347B" w14:textId="77777777" w:rsidR="006413BE" w:rsidRPr="00433396" w:rsidRDefault="006413BE" w:rsidP="00E7715E">
            <w:pPr>
              <w:pStyle w:val="TAH"/>
            </w:pPr>
          </w:p>
        </w:tc>
        <w:tc>
          <w:tcPr>
            <w:tcW w:w="1418" w:type="dxa"/>
            <w:vMerge/>
            <w:tcBorders>
              <w:left w:val="single" w:sz="4" w:space="0" w:color="auto"/>
              <w:right w:val="single" w:sz="4" w:space="0" w:color="auto"/>
            </w:tcBorders>
          </w:tcPr>
          <w:p w14:paraId="3E600DF4" w14:textId="77777777" w:rsidR="006413BE" w:rsidRPr="00433396" w:rsidRDefault="006413BE" w:rsidP="00E7715E">
            <w:pPr>
              <w:pStyle w:val="TAH"/>
            </w:pPr>
          </w:p>
        </w:tc>
        <w:tc>
          <w:tcPr>
            <w:tcW w:w="1984" w:type="dxa"/>
            <w:vMerge/>
            <w:tcBorders>
              <w:left w:val="single" w:sz="4" w:space="0" w:color="auto"/>
              <w:right w:val="single" w:sz="4" w:space="0" w:color="auto"/>
            </w:tcBorders>
          </w:tcPr>
          <w:p w14:paraId="0604171F" w14:textId="77777777" w:rsidR="006413BE" w:rsidRPr="00433396" w:rsidRDefault="006413BE" w:rsidP="00E7715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5F7ACB1" w14:textId="77777777" w:rsidR="006413BE" w:rsidRPr="00433396" w:rsidRDefault="006413BE" w:rsidP="00E7715E">
            <w:pPr>
              <w:pStyle w:val="TAH"/>
            </w:pPr>
            <w:r w:rsidRPr="00433396">
              <w:t>Average TR</w:t>
            </w:r>
            <w:r>
              <w:t>S</w:t>
            </w:r>
            <w:r w:rsidRPr="00433396">
              <w:t xml:space="preserve"> (dBm)</w:t>
            </w:r>
          </w:p>
        </w:tc>
      </w:tr>
      <w:tr w:rsidR="006413BE" w:rsidRPr="00433396" w14:paraId="3B77C023"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22B538D" w14:textId="77777777" w:rsidR="006413BE" w:rsidRPr="00433396" w:rsidRDefault="006413BE" w:rsidP="00E7715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330F33C" w14:textId="77777777" w:rsidR="006413BE" w:rsidRPr="00433396" w:rsidRDefault="006413BE" w:rsidP="00E7715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7F00251" w14:textId="77777777" w:rsidR="006413BE" w:rsidRPr="00433396" w:rsidRDefault="006413BE" w:rsidP="00E7715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D9595C6" w14:textId="77777777" w:rsidR="006413BE" w:rsidRPr="00433396" w:rsidRDefault="006413BE" w:rsidP="00E7715E">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E9F972F" w14:textId="77777777" w:rsidR="006413BE" w:rsidRPr="00433396" w:rsidRDefault="006413BE" w:rsidP="00E7715E">
            <w:pPr>
              <w:pStyle w:val="TAC"/>
            </w:pPr>
            <w:r w:rsidRPr="00433396">
              <w:t>UE width &gt; 72mm</w:t>
            </w:r>
          </w:p>
        </w:tc>
      </w:tr>
      <w:tr w:rsidR="006413BE" w:rsidRPr="00433396" w14:paraId="52899073"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tcPr>
          <w:p w14:paraId="7C12E54A" w14:textId="77777777" w:rsidR="006413BE" w:rsidRPr="00433396" w:rsidRDefault="006413BE" w:rsidP="00E7715E">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BF33B45" w14:textId="77777777" w:rsidR="006413BE" w:rsidRPr="00433396" w:rsidRDefault="006413BE" w:rsidP="00E7715E">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D35BBC7" w14:textId="77777777" w:rsidR="006413BE"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171A8EB"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06A213B" w14:textId="77777777" w:rsidR="006413BE" w:rsidRPr="00433396" w:rsidRDefault="006413BE" w:rsidP="00E7715E">
            <w:pPr>
              <w:pStyle w:val="TAC"/>
            </w:pPr>
            <w:r w:rsidRPr="00136558">
              <w:rPr>
                <w:lang w:eastAsia="zh-CN"/>
              </w:rPr>
              <w:t>-87</w:t>
            </w:r>
          </w:p>
        </w:tc>
      </w:tr>
      <w:tr w:rsidR="006413BE" w:rsidRPr="00433396" w14:paraId="4F6A2C0A"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02777894" w14:textId="77777777" w:rsidR="006413BE" w:rsidRPr="00433396" w:rsidRDefault="006413BE" w:rsidP="00E7715E">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C596F5A" w14:textId="77777777" w:rsidR="006413BE" w:rsidRPr="00433396" w:rsidRDefault="006413BE" w:rsidP="00E7715E">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E11A245"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58B01FE"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0D82759" w14:textId="77777777" w:rsidR="006413BE" w:rsidRPr="00433396" w:rsidRDefault="006413BE" w:rsidP="00E7715E">
            <w:pPr>
              <w:pStyle w:val="TAC"/>
            </w:pPr>
            <w:r w:rsidRPr="00136558">
              <w:rPr>
                <w:lang w:eastAsia="zh-CN"/>
              </w:rPr>
              <w:t>-80</w:t>
            </w:r>
          </w:p>
        </w:tc>
      </w:tr>
      <w:tr w:rsidR="006413BE" w:rsidRPr="00433396" w14:paraId="5B298E63"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37286A01" w14:textId="77777777" w:rsidR="006413BE" w:rsidRPr="00433396" w:rsidRDefault="006413BE" w:rsidP="00E7715E">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4777132"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53E53EC"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3264686"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3E6C4897" w14:textId="77777777" w:rsidR="006413BE" w:rsidRPr="00433396" w:rsidRDefault="006413BE" w:rsidP="00E7715E">
            <w:pPr>
              <w:pStyle w:val="TAC"/>
              <w:rPr>
                <w:rFonts w:cs="Arial"/>
                <w:lang w:eastAsia="zh-CN"/>
              </w:rPr>
            </w:pPr>
            <w:r>
              <w:rPr>
                <w:rFonts w:cs="Arial" w:hint="eastAsia"/>
                <w:lang w:eastAsia="zh-CN"/>
              </w:rPr>
              <w:t>-79</w:t>
            </w:r>
          </w:p>
        </w:tc>
      </w:tr>
      <w:tr w:rsidR="006413BE" w:rsidRPr="00433396" w14:paraId="7A9721C4"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64485B62" w14:textId="77777777" w:rsidR="006413BE" w:rsidRPr="00433396" w:rsidRDefault="006413BE" w:rsidP="00E7715E">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6E69C43"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8059221"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8C3C306"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791D7825" w14:textId="77777777" w:rsidR="006413BE" w:rsidRPr="00433396" w:rsidRDefault="006413BE" w:rsidP="00E7715E">
            <w:pPr>
              <w:pStyle w:val="TAC"/>
              <w:rPr>
                <w:rFonts w:cs="Arial"/>
              </w:rPr>
            </w:pPr>
            <w:r>
              <w:rPr>
                <w:rFonts w:cs="Arial" w:hint="eastAsia"/>
                <w:lang w:eastAsia="zh-CN"/>
              </w:rPr>
              <w:t>-80</w:t>
            </w:r>
          </w:p>
        </w:tc>
      </w:tr>
      <w:tr w:rsidR="006413BE" w:rsidRPr="00433396" w14:paraId="04AE0C8E"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12F76600" w14:textId="77777777" w:rsidR="006413BE" w:rsidRPr="00433396" w:rsidRDefault="006413BE" w:rsidP="00E7715E">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810C2FA"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614B467"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359CD7B"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772C971C" w14:textId="77777777" w:rsidR="006413BE" w:rsidRPr="00433396" w:rsidRDefault="006413BE" w:rsidP="00E7715E">
            <w:pPr>
              <w:pStyle w:val="TAC"/>
            </w:pPr>
          </w:p>
        </w:tc>
      </w:tr>
    </w:tbl>
    <w:p w14:paraId="7C93A648" w14:textId="77777777" w:rsidR="00BC52A3" w:rsidRPr="009171D1" w:rsidRDefault="00BC52A3" w:rsidP="00BC52A3">
      <w:pPr>
        <w:pStyle w:val="H6"/>
      </w:pPr>
      <w:r w:rsidRPr="009171D1">
        <w:t>7.2.1.2.1.4</w:t>
      </w:r>
      <w:r w:rsidRPr="009171D1">
        <w:tab/>
        <w:t>Test description</w:t>
      </w:r>
    </w:p>
    <w:p w14:paraId="71271446" w14:textId="4F507F47" w:rsidR="00415F98" w:rsidRPr="009171D1" w:rsidRDefault="006413BE" w:rsidP="00B01A78">
      <w:r w:rsidRPr="006413BE">
        <w:t>FFS</w:t>
      </w:r>
    </w:p>
    <w:p w14:paraId="22A71C3E" w14:textId="77777777" w:rsidR="00BC52A3" w:rsidRPr="009171D1" w:rsidRDefault="00BC52A3" w:rsidP="00BC52A3">
      <w:pPr>
        <w:pStyle w:val="H6"/>
      </w:pPr>
      <w:r w:rsidRPr="009171D1">
        <w:lastRenderedPageBreak/>
        <w:t>7.2.1.2.1.4.2</w:t>
      </w:r>
      <w:r w:rsidRPr="009171D1">
        <w:tab/>
        <w:t>Test procedure</w:t>
      </w:r>
    </w:p>
    <w:p w14:paraId="5B48C8DB" w14:textId="654BEBD9" w:rsidR="00415F98" w:rsidRPr="009171D1" w:rsidRDefault="006413BE" w:rsidP="00B01A78">
      <w:r w:rsidRPr="006413BE">
        <w:t>FFS</w:t>
      </w:r>
    </w:p>
    <w:p w14:paraId="30F218E7" w14:textId="77777777" w:rsidR="00BC52A3" w:rsidRPr="009171D1" w:rsidRDefault="00BC52A3" w:rsidP="00BC52A3">
      <w:pPr>
        <w:pStyle w:val="H6"/>
      </w:pPr>
      <w:r w:rsidRPr="009171D1">
        <w:t>7.2.1.2.1.4.3</w:t>
      </w:r>
      <w:r w:rsidRPr="009171D1">
        <w:tab/>
        <w:t>Message contents</w:t>
      </w:r>
    </w:p>
    <w:p w14:paraId="4246BE70" w14:textId="2CA3CF5B" w:rsidR="00415F98" w:rsidRPr="009171D1" w:rsidRDefault="006413BE" w:rsidP="00B01A78">
      <w:r>
        <w:t>FFS</w:t>
      </w:r>
    </w:p>
    <w:p w14:paraId="1774C772" w14:textId="77777777" w:rsidR="00BC52A3" w:rsidRPr="009171D1" w:rsidRDefault="00BC52A3" w:rsidP="00BC52A3">
      <w:pPr>
        <w:pStyle w:val="H6"/>
      </w:pPr>
      <w:r w:rsidRPr="009171D1">
        <w:t>7.2.1.2.1.5</w:t>
      </w:r>
      <w:r w:rsidRPr="009171D1">
        <w:tab/>
        <w:t>Test requirement</w:t>
      </w:r>
    </w:p>
    <w:p w14:paraId="53905DCD" w14:textId="2356A2A3" w:rsidR="00415F98" w:rsidRPr="009171D1" w:rsidRDefault="006413BE" w:rsidP="00B01A78">
      <w:r>
        <w:t>FFS</w:t>
      </w:r>
    </w:p>
    <w:p w14:paraId="48021145" w14:textId="77777777" w:rsidR="0048379A" w:rsidRPr="009171D1" w:rsidRDefault="0048379A" w:rsidP="0048379A">
      <w:pPr>
        <w:rPr>
          <w:lang w:eastAsia="ja-JP"/>
        </w:rPr>
      </w:pPr>
      <w:bookmarkStart w:id="294" w:name="_Toc47103333"/>
      <w:bookmarkStart w:id="295" w:name="_Toc97300100"/>
      <w:bookmarkStart w:id="296" w:name="_Toc121786112"/>
      <w:bookmarkStart w:id="297" w:name="_Toc121822797"/>
      <w:bookmarkStart w:id="298" w:name="_Toc130573968"/>
      <w:r w:rsidRPr="009171D1">
        <w:rPr>
          <w:lang w:eastAsia="ja-JP"/>
        </w:rPr>
        <w:br w:type="page"/>
      </w:r>
    </w:p>
    <w:p w14:paraId="34B37EA7" w14:textId="17AC4C91" w:rsidR="00246483" w:rsidRPr="009171D1" w:rsidRDefault="00246483" w:rsidP="0048379A">
      <w:pPr>
        <w:pStyle w:val="Heading8"/>
      </w:pPr>
      <w:bookmarkStart w:id="299" w:name="_Toc187954931"/>
      <w:r w:rsidRPr="009171D1">
        <w:lastRenderedPageBreak/>
        <w:t>Annex A (normative):</w:t>
      </w:r>
      <w:r w:rsidR="00D866BC" w:rsidRPr="009171D1">
        <w:t xml:space="preserve"> </w:t>
      </w:r>
      <w:r w:rsidRPr="009171D1">
        <w:t>Test methodology</w:t>
      </w:r>
      <w:bookmarkEnd w:id="294"/>
      <w:bookmarkEnd w:id="295"/>
      <w:bookmarkEnd w:id="296"/>
      <w:bookmarkEnd w:id="297"/>
      <w:bookmarkEnd w:id="298"/>
      <w:bookmarkEnd w:id="299"/>
    </w:p>
    <w:p w14:paraId="650E8E4E" w14:textId="77777777" w:rsidR="00246483" w:rsidRPr="009171D1" w:rsidRDefault="00246483" w:rsidP="008151DC">
      <w:pPr>
        <w:pStyle w:val="Heading1"/>
      </w:pPr>
      <w:bookmarkStart w:id="300" w:name="_Toc37324461"/>
      <w:bookmarkStart w:id="301" w:name="_Toc37323055"/>
      <w:bookmarkStart w:id="302" w:name="_Toc37254197"/>
      <w:bookmarkStart w:id="303" w:name="_Toc36469780"/>
      <w:bookmarkStart w:id="304" w:name="_Toc36456682"/>
      <w:bookmarkStart w:id="305" w:name="_Toc29805473"/>
      <w:bookmarkStart w:id="306" w:name="_Toc21341025"/>
      <w:bookmarkStart w:id="307" w:name="_Toc121786113"/>
      <w:bookmarkStart w:id="308" w:name="_Toc121822798"/>
      <w:bookmarkStart w:id="309" w:name="_Toc130573969"/>
      <w:bookmarkStart w:id="310" w:name="_Toc154084178"/>
      <w:bookmarkStart w:id="311" w:name="_Toc155186511"/>
      <w:bookmarkStart w:id="312" w:name="_Toc187954932"/>
      <w:r w:rsidRPr="009171D1">
        <w:t>A.1</w:t>
      </w:r>
      <w:r w:rsidRPr="009171D1">
        <w:tab/>
      </w:r>
      <w:bookmarkEnd w:id="300"/>
      <w:bookmarkEnd w:id="301"/>
      <w:bookmarkEnd w:id="302"/>
      <w:bookmarkEnd w:id="303"/>
      <w:bookmarkEnd w:id="304"/>
      <w:bookmarkEnd w:id="305"/>
      <w:bookmarkEnd w:id="306"/>
      <w:r w:rsidRPr="009171D1">
        <w:t>General</w:t>
      </w:r>
      <w:bookmarkEnd w:id="307"/>
      <w:bookmarkEnd w:id="308"/>
      <w:bookmarkEnd w:id="309"/>
      <w:bookmarkEnd w:id="310"/>
      <w:bookmarkEnd w:id="311"/>
      <w:bookmarkEnd w:id="312"/>
    </w:p>
    <w:p w14:paraId="7A7624AB" w14:textId="572B0130" w:rsidR="00246483" w:rsidRPr="009171D1" w:rsidRDefault="00246483" w:rsidP="00246483">
      <w:pPr>
        <w:rPr>
          <w:rFonts w:eastAsia="SimSun"/>
        </w:rPr>
      </w:pPr>
      <w:r w:rsidRPr="009171D1">
        <w:rPr>
          <w:rFonts w:eastAsia="SimSun"/>
        </w:rPr>
        <w:t>TRP TRS minimum requirement specified in Clause 6 and Clause 7 should be measured with Anechoic Chamber method.</w:t>
      </w:r>
    </w:p>
    <w:p w14:paraId="2169A843" w14:textId="77777777" w:rsidR="00246483" w:rsidRPr="009171D1" w:rsidRDefault="00246483" w:rsidP="008151DC">
      <w:pPr>
        <w:pStyle w:val="Heading1"/>
      </w:pPr>
      <w:bookmarkStart w:id="313" w:name="_Toc121786114"/>
      <w:bookmarkStart w:id="314" w:name="_Toc121822799"/>
      <w:bookmarkStart w:id="315" w:name="_Toc130573970"/>
      <w:bookmarkStart w:id="316" w:name="_Toc154084179"/>
      <w:bookmarkStart w:id="317" w:name="_Toc155186512"/>
      <w:bookmarkStart w:id="318" w:name="_Toc187954933"/>
      <w:r w:rsidRPr="009171D1">
        <w:t>A.2</w:t>
      </w:r>
      <w:r w:rsidRPr="009171D1">
        <w:tab/>
        <w:t>UE configuration</w:t>
      </w:r>
      <w:bookmarkEnd w:id="313"/>
      <w:bookmarkEnd w:id="314"/>
      <w:bookmarkEnd w:id="315"/>
      <w:bookmarkEnd w:id="316"/>
      <w:bookmarkEnd w:id="317"/>
      <w:bookmarkEnd w:id="318"/>
    </w:p>
    <w:p w14:paraId="6D68DACB" w14:textId="77777777" w:rsidR="00246483" w:rsidRPr="009171D1" w:rsidRDefault="00246483" w:rsidP="008151DC">
      <w:pPr>
        <w:pStyle w:val="Heading2"/>
      </w:pPr>
      <w:bookmarkStart w:id="319" w:name="_Toc121786115"/>
      <w:bookmarkStart w:id="320" w:name="_Toc121822800"/>
      <w:bookmarkStart w:id="321" w:name="_Toc130573971"/>
      <w:bookmarkStart w:id="322" w:name="_Toc154084180"/>
      <w:bookmarkStart w:id="323" w:name="_Toc155186513"/>
      <w:bookmarkStart w:id="324" w:name="_Toc187954934"/>
      <w:r w:rsidRPr="009171D1">
        <w:t>A.2.1</w:t>
      </w:r>
      <w:r w:rsidRPr="009171D1">
        <w:tab/>
        <w:t>General</w:t>
      </w:r>
      <w:bookmarkEnd w:id="319"/>
      <w:bookmarkEnd w:id="320"/>
      <w:bookmarkEnd w:id="321"/>
      <w:bookmarkEnd w:id="322"/>
      <w:bookmarkEnd w:id="323"/>
      <w:bookmarkEnd w:id="324"/>
    </w:p>
    <w:p w14:paraId="6A9E9062" w14:textId="2950E092" w:rsidR="00246483" w:rsidRPr="009171D1" w:rsidRDefault="00246483" w:rsidP="00246483">
      <w:pPr>
        <w:rPr>
          <w:rFonts w:eastAsia="DengXian"/>
        </w:rPr>
      </w:pPr>
      <w:r w:rsidRPr="009171D1">
        <w:rPr>
          <w:rFonts w:eastAsia="DengXian"/>
        </w:rPr>
        <w:t>For FR1 TRP and TRS radiated conformance testing, P-</w:t>
      </w:r>
      <w:proofErr w:type="spellStart"/>
      <w:r w:rsidRPr="009171D1">
        <w:rPr>
          <w:rFonts w:eastAsia="DengXian"/>
        </w:rPr>
        <w:t>MPRc</w:t>
      </w:r>
      <w:proofErr w:type="spellEnd"/>
      <w:r w:rsidRPr="009171D1">
        <w:rPr>
          <w:rFonts w:eastAsia="DengXian"/>
        </w:rPr>
        <w:t xml:space="preserve"> shall be 0 dB.</w:t>
      </w:r>
    </w:p>
    <w:p w14:paraId="6015FC81" w14:textId="77777777" w:rsidR="00246483" w:rsidRPr="009171D1" w:rsidRDefault="00246483" w:rsidP="00246483">
      <w:r w:rsidRPr="009171D1">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9171D1" w:rsidRDefault="00246483" w:rsidP="00246483">
      <w:r w:rsidRPr="009171D1">
        <w:t>The NR SS should send continuous uplink power control “up” commands to the DUT to ensure the DUT’s transmitter is at maximum output power during the TRP and TRS test.</w:t>
      </w:r>
    </w:p>
    <w:p w14:paraId="718D486D" w14:textId="77777777" w:rsidR="00246483" w:rsidRPr="009171D1" w:rsidRDefault="00246483" w:rsidP="00AD2708">
      <w:pPr>
        <w:pStyle w:val="Heading2"/>
      </w:pPr>
      <w:bookmarkStart w:id="325" w:name="_Toc154084181"/>
      <w:bookmarkStart w:id="326" w:name="_Toc155186514"/>
      <w:bookmarkStart w:id="327" w:name="_Toc187954935"/>
      <w:r w:rsidRPr="009171D1">
        <w:t>A.2.2</w:t>
      </w:r>
      <w:r w:rsidRPr="009171D1">
        <w:tab/>
        <w:t>UE configuration for TRP test</w:t>
      </w:r>
      <w:bookmarkEnd w:id="325"/>
      <w:bookmarkEnd w:id="326"/>
      <w:bookmarkEnd w:id="327"/>
    </w:p>
    <w:p w14:paraId="542061B3" w14:textId="5A99B337" w:rsidR="00246483" w:rsidRPr="009171D1" w:rsidRDefault="00246483" w:rsidP="00246483">
      <w:r w:rsidRPr="009171D1">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9171D1">
        <w:rPr>
          <w:lang w:eastAsia="zh-CN"/>
        </w:rPr>
        <w:t>,</w:t>
      </w:r>
      <w:r w:rsidRPr="009171D1">
        <w:t xml:space="preserve"> the primary antenna </w:t>
      </w:r>
      <w:bookmarkStart w:id="328" w:name="_Hlk103727141"/>
      <w:r w:rsidRPr="009171D1">
        <w:t>should be selected based on manufacturer declaration</w:t>
      </w:r>
      <w:bookmarkEnd w:id="328"/>
      <w:r w:rsidRPr="009171D1">
        <w:t>. To ensure the TAS OFF testing, the manufacture should provide either software/guidance to lab to control which Tx antenna is used, or the pre-configured DUT locked at primary antenna.</w:t>
      </w:r>
    </w:p>
    <w:p w14:paraId="795103A3" w14:textId="278CC8B6" w:rsidR="00246483" w:rsidRPr="009171D1" w:rsidRDefault="00246483" w:rsidP="00246483">
      <w:r w:rsidRPr="009171D1">
        <w:t>For Standalone, the NR System Simulator (SS) and DUT shall be configured per TS 38.521-1 [</w:t>
      </w:r>
      <w:r w:rsidR="00031B2A" w:rsidRPr="009171D1">
        <w:t>11</w:t>
      </w:r>
      <w:r w:rsidRPr="009171D1">
        <w:t xml:space="preserve">], </w:t>
      </w:r>
      <w:r w:rsidR="00710D5E" w:rsidRPr="009171D1">
        <w:t xml:space="preserve">clause </w:t>
      </w:r>
      <w:r w:rsidRPr="009171D1">
        <w:t>6.2.1 (UE maximum output power) using the default settings specified in TS 38.521-1 [</w:t>
      </w:r>
      <w:r w:rsidR="00031B2A" w:rsidRPr="009171D1">
        <w:t>11</w:t>
      </w:r>
      <w:r w:rsidRPr="009171D1">
        <w:t>] and TS 38.508-1 [</w:t>
      </w:r>
      <w:r w:rsidR="00031B2A" w:rsidRPr="009171D1">
        <w:t>2</w:t>
      </w:r>
      <w:r w:rsidRPr="009171D1">
        <w:t>] as applicable. The measurement should be carried out based on the detailed test parameters for each band, as defined in TR 38.834 Table 4.3.3-1.</w:t>
      </w:r>
    </w:p>
    <w:p w14:paraId="34058ED5" w14:textId="5EFCB719" w:rsidR="00246483" w:rsidRPr="009171D1" w:rsidRDefault="00246483" w:rsidP="00246483">
      <w:pPr>
        <w:rPr>
          <w:lang w:eastAsia="zh-CN"/>
        </w:rPr>
      </w:pPr>
      <w:r w:rsidRPr="009171D1">
        <w:rPr>
          <w:lang w:eastAsia="zh-CN"/>
        </w:rPr>
        <w:t xml:space="preserve">For EN-DC, </w:t>
      </w:r>
      <w:r w:rsidRPr="009171D1">
        <w:t>the SS and DUT shall be configured per TS 38.521-3 [</w:t>
      </w:r>
      <w:r w:rsidR="00031B2A" w:rsidRPr="009171D1">
        <w:t>14</w:t>
      </w:r>
      <w:r w:rsidRPr="009171D1">
        <w:t xml:space="preserve">], </w:t>
      </w:r>
      <w:r w:rsidR="00710D5E" w:rsidRPr="009171D1">
        <w:t xml:space="preserve">clause </w:t>
      </w:r>
      <w:r w:rsidRPr="009171D1">
        <w:t>6.2B.1 (UE Maximum Output Power for EN-DC) using the default settings specified in TS 38.521-3 [</w:t>
      </w:r>
      <w:r w:rsidR="00031B2A" w:rsidRPr="009171D1">
        <w:t>14</w:t>
      </w:r>
      <w:r w:rsidRPr="009171D1">
        <w:t>] and TS 38.508</w:t>
      </w:r>
      <w:r w:rsidR="00031B2A" w:rsidRPr="009171D1">
        <w:t>-1</w:t>
      </w:r>
      <w:r w:rsidRPr="009171D1">
        <w:t xml:space="preserve"> [</w:t>
      </w:r>
      <w:r w:rsidR="00031B2A" w:rsidRPr="009171D1">
        <w:t>2</w:t>
      </w:r>
      <w:r w:rsidRPr="009171D1">
        <w:t xml:space="preserve">] as applicable. The measurement should be carried out based on the detailed test parameters for each band, as defined in TR 38.834 </w:t>
      </w:r>
      <w:r w:rsidR="00031B2A" w:rsidRPr="009171D1">
        <w:t xml:space="preserve">[10] </w:t>
      </w:r>
      <w:r w:rsidRPr="009171D1">
        <w:t>Table 4.3.3-3. The UL output power of LTE carrier should be set as a constant power of 10dBm, while measuring NR at maximum output power</w:t>
      </w:r>
      <w:r w:rsidRPr="009171D1">
        <w:rPr>
          <w:lang w:eastAsia="zh-CN"/>
        </w:rPr>
        <w:t xml:space="preserve">, i.e., </w:t>
      </w:r>
      <w:r w:rsidRPr="009171D1">
        <w:t>with fixed p-MaxEUTRA-r15=10 dBm, and p-NR-FR1 not configured.</w:t>
      </w:r>
    </w:p>
    <w:p w14:paraId="54455CB7" w14:textId="77777777" w:rsidR="00246483" w:rsidRPr="009171D1" w:rsidRDefault="00246483" w:rsidP="00AD2708">
      <w:pPr>
        <w:pStyle w:val="Heading2"/>
      </w:pPr>
      <w:bookmarkStart w:id="329" w:name="_Toc154084182"/>
      <w:bookmarkStart w:id="330" w:name="_Toc155186515"/>
      <w:bookmarkStart w:id="331" w:name="_Toc187954936"/>
      <w:r w:rsidRPr="009171D1">
        <w:t>A.2.3</w:t>
      </w:r>
      <w:r w:rsidRPr="009171D1">
        <w:tab/>
        <w:t>UE configuration for TRS test</w:t>
      </w:r>
      <w:bookmarkEnd w:id="329"/>
      <w:bookmarkEnd w:id="330"/>
      <w:bookmarkEnd w:id="331"/>
    </w:p>
    <w:p w14:paraId="0402C26F" w14:textId="1BEA0C1A" w:rsidR="00246483" w:rsidRPr="009171D1" w:rsidRDefault="00246483" w:rsidP="00246483">
      <w:r w:rsidRPr="009171D1">
        <w:t>For TRS measurement, no specific setting is needed for Rx antennas. By default, the maximum number of Rx antennas supported at each band should be enabled during the TRS test.</w:t>
      </w:r>
    </w:p>
    <w:p w14:paraId="78E9C9A7" w14:textId="200910C7" w:rsidR="00246483" w:rsidRPr="009171D1" w:rsidRDefault="00246483" w:rsidP="00246483">
      <w:r w:rsidRPr="009171D1">
        <w:rPr>
          <w:lang w:eastAsia="zh-CN"/>
        </w:rPr>
        <w:t>For Standalone, t</w:t>
      </w:r>
      <w:r w:rsidRPr="009171D1">
        <w:t xml:space="preserve">he NR System Simulator (SS) and DUT shall be configured per </w:t>
      </w:r>
      <w:r w:rsidR="00710D5E" w:rsidRPr="009171D1">
        <w:t xml:space="preserve">clause </w:t>
      </w:r>
      <w:r w:rsidRPr="009171D1">
        <w:t>7.3.2 (Reference sensitivity power level) of TS 38.521-1 [</w:t>
      </w:r>
      <w:r w:rsidR="008E09C6" w:rsidRPr="009171D1">
        <w:t>11</w:t>
      </w:r>
      <w:r w:rsidRPr="009171D1">
        <w:t>] using the defaults specified in TS 38.521-1 [</w:t>
      </w:r>
      <w:r w:rsidR="008E09C6" w:rsidRPr="009171D1">
        <w:t>11</w:t>
      </w:r>
      <w:r w:rsidRPr="009171D1">
        <w:t>] and TS 38.508-1 [</w:t>
      </w:r>
      <w:r w:rsidR="008E09C6" w:rsidRPr="009171D1">
        <w:t>2</w:t>
      </w:r>
      <w:r w:rsidRPr="009171D1">
        <w:t>] as applicable. The measurement should be carried out based on the detailed test parameters for each band, as defined in TR 38.834</w:t>
      </w:r>
      <w:r w:rsidR="008E09C6" w:rsidRPr="009171D1">
        <w:t xml:space="preserve"> [10]</w:t>
      </w:r>
      <w:r w:rsidRPr="009171D1">
        <w:t xml:space="preserve"> Table 4.3.3-2.</w:t>
      </w:r>
    </w:p>
    <w:p w14:paraId="3BEA07C0" w14:textId="16D55BD7" w:rsidR="00246483" w:rsidRPr="009171D1" w:rsidRDefault="00246483" w:rsidP="00246483">
      <w:pPr>
        <w:rPr>
          <w:rFonts w:eastAsia="DengXian"/>
          <w:lang w:eastAsia="zh-CN"/>
        </w:rPr>
      </w:pPr>
      <w:r w:rsidRPr="009171D1">
        <w:rPr>
          <w:lang w:eastAsia="zh-CN"/>
        </w:rPr>
        <w:t xml:space="preserve">For EN-DC, </w:t>
      </w:r>
      <w:r w:rsidRPr="009171D1">
        <w:t xml:space="preserve">the EN-DC SS and DUT shall be configured per </w:t>
      </w:r>
      <w:r w:rsidR="00710D5E" w:rsidRPr="009171D1">
        <w:t xml:space="preserve">clause </w:t>
      </w:r>
      <w:r w:rsidRPr="009171D1">
        <w:t>7.3B.2 (Reference Sensitivity for EN-DC) of TS 38.521-3 [</w:t>
      </w:r>
      <w:r w:rsidR="008E09C6" w:rsidRPr="009171D1">
        <w:t>14</w:t>
      </w:r>
      <w:r w:rsidRPr="009171D1">
        <w:t>], using the defaults specified in TS 38.521-3 [</w:t>
      </w:r>
      <w:r w:rsidR="008E09C6" w:rsidRPr="009171D1">
        <w:t>14</w:t>
      </w:r>
      <w:r w:rsidRPr="009171D1">
        <w:t>] and TS 38.508 [</w:t>
      </w:r>
      <w:r w:rsidR="008E09C6" w:rsidRPr="009171D1">
        <w:t>2</w:t>
      </w:r>
      <w:r w:rsidRPr="009171D1">
        <w:t xml:space="preserve">], as applicable. The </w:t>
      </w:r>
      <w:r w:rsidRPr="009171D1">
        <w:lastRenderedPageBreak/>
        <w:t xml:space="preserve">measurement should be carried out based on the detailed test parameters for each band, as defined in TR 38.834 Table 4.3.3-3. The UL power configuration for LTE and NR is </w:t>
      </w:r>
      <w:r w:rsidRPr="009171D1">
        <w:rPr>
          <w:rFonts w:eastAsia="DengXian"/>
          <w:lang w:eastAsia="zh-CN"/>
        </w:rPr>
        <w:t>50%-50% power splitting, i.e.,</w:t>
      </w:r>
    </w:p>
    <w:p w14:paraId="1C3822CD" w14:textId="3FF16FC3" w:rsidR="00246483" w:rsidRPr="009171D1" w:rsidRDefault="00246483" w:rsidP="00F8351B">
      <w:pPr>
        <w:pStyle w:val="B10"/>
      </w:pPr>
      <w:r w:rsidRPr="009171D1">
        <w:t>-</w:t>
      </w:r>
      <w:r w:rsidR="00D866BC" w:rsidRPr="009171D1">
        <w:tab/>
      </w:r>
      <w:r w:rsidRPr="009171D1">
        <w:t>For PC3, p-MaxEUTRA-r15=20 dBm, and p-NR-FR1= 20dBm;</w:t>
      </w:r>
    </w:p>
    <w:p w14:paraId="361D466C" w14:textId="13010053" w:rsidR="00DB24A2" w:rsidRPr="009171D1" w:rsidRDefault="00246483" w:rsidP="00AD2708">
      <w:pPr>
        <w:pStyle w:val="B10"/>
      </w:pPr>
      <w:r w:rsidRPr="009171D1">
        <w:t>-</w:t>
      </w:r>
      <w:r w:rsidR="00D866BC" w:rsidRPr="009171D1">
        <w:tab/>
      </w:r>
      <w:r w:rsidRPr="009171D1">
        <w:t>For PC2, p-MaxEUTRA-r15=23 dBm, and p-NR-FR1= 23dBm.</w:t>
      </w:r>
      <w:bookmarkStart w:id="332" w:name="_Toc121786116"/>
      <w:bookmarkStart w:id="333" w:name="_Toc121822801"/>
      <w:bookmarkStart w:id="334" w:name="_Toc130573972"/>
    </w:p>
    <w:p w14:paraId="626D73CD" w14:textId="345029E9" w:rsidR="00246483" w:rsidRPr="009171D1" w:rsidRDefault="00246483" w:rsidP="00D866BC">
      <w:pPr>
        <w:pStyle w:val="Heading1"/>
      </w:pPr>
      <w:bookmarkStart w:id="335" w:name="_Toc154084183"/>
      <w:bookmarkStart w:id="336" w:name="_Toc155186516"/>
      <w:bookmarkStart w:id="337" w:name="_Toc187954937"/>
      <w:r w:rsidRPr="009171D1">
        <w:t>A.3</w:t>
      </w:r>
      <w:r w:rsidRPr="009171D1">
        <w:tab/>
        <w:t>Test system of Anechoic Chamber method</w:t>
      </w:r>
      <w:bookmarkEnd w:id="332"/>
      <w:bookmarkEnd w:id="333"/>
      <w:bookmarkEnd w:id="334"/>
      <w:bookmarkEnd w:id="335"/>
      <w:bookmarkEnd w:id="336"/>
      <w:bookmarkEnd w:id="337"/>
    </w:p>
    <w:p w14:paraId="1C007377" w14:textId="77777777" w:rsidR="00246483" w:rsidRPr="009171D1" w:rsidRDefault="00246483" w:rsidP="00AD2708">
      <w:pPr>
        <w:pStyle w:val="Heading2"/>
      </w:pPr>
      <w:bookmarkStart w:id="338" w:name="_Toc37324422"/>
      <w:bookmarkStart w:id="339" w:name="_Toc37323016"/>
      <w:bookmarkStart w:id="340" w:name="_Toc37254158"/>
      <w:bookmarkStart w:id="341" w:name="_Toc36469741"/>
      <w:bookmarkStart w:id="342" w:name="_Toc36456643"/>
      <w:bookmarkStart w:id="343" w:name="_Toc29805434"/>
      <w:bookmarkStart w:id="344" w:name="_Toc21340986"/>
      <w:bookmarkStart w:id="345" w:name="_Toc154084184"/>
      <w:bookmarkStart w:id="346" w:name="_Toc155186517"/>
      <w:bookmarkStart w:id="347" w:name="_Toc187954938"/>
      <w:r w:rsidRPr="009171D1">
        <w:t>A.3.1</w:t>
      </w:r>
      <w:r w:rsidRPr="009171D1">
        <w:tab/>
      </w:r>
      <w:bookmarkEnd w:id="338"/>
      <w:bookmarkEnd w:id="339"/>
      <w:bookmarkEnd w:id="340"/>
      <w:bookmarkEnd w:id="341"/>
      <w:bookmarkEnd w:id="342"/>
      <w:bookmarkEnd w:id="343"/>
      <w:bookmarkEnd w:id="344"/>
      <w:r w:rsidRPr="009171D1">
        <w:t>System setup</w:t>
      </w:r>
      <w:bookmarkEnd w:id="345"/>
      <w:bookmarkEnd w:id="346"/>
      <w:bookmarkEnd w:id="347"/>
    </w:p>
    <w:p w14:paraId="585A5699" w14:textId="77777777" w:rsidR="00246483" w:rsidRPr="009171D1" w:rsidRDefault="00246483" w:rsidP="00246483">
      <w:pPr>
        <w:rPr>
          <w:rFonts w:eastAsia="DengXian"/>
        </w:rPr>
      </w:pPr>
      <w:r w:rsidRPr="009171D1">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9171D1" w:rsidRDefault="00246483" w:rsidP="00D866BC">
      <w:pPr>
        <w:pStyle w:val="TH"/>
      </w:pPr>
      <w:r w:rsidRPr="009171D1">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9171D1" w:rsidRDefault="00246483" w:rsidP="00D866BC">
      <w:pPr>
        <w:pStyle w:val="TF"/>
        <w:rPr>
          <w:rFonts w:eastAsia="DengXian"/>
          <w:lang w:eastAsia="zh-CN"/>
        </w:rPr>
      </w:pPr>
      <w:r w:rsidRPr="009171D1">
        <w:t>Figure A.3.1-1: Example of a FR1 TRP TRS OTA test system with combined axis</w:t>
      </w:r>
    </w:p>
    <w:p w14:paraId="5CF4F4F8" w14:textId="77777777" w:rsidR="00D866BC" w:rsidRPr="009171D1" w:rsidRDefault="00D866BC" w:rsidP="00246483">
      <w:pPr>
        <w:rPr>
          <w:rFonts w:eastAsia="DengXian"/>
        </w:rPr>
      </w:pPr>
    </w:p>
    <w:p w14:paraId="7BD204C9" w14:textId="4637C236" w:rsidR="00246483" w:rsidRPr="009171D1" w:rsidRDefault="00246483" w:rsidP="00246483">
      <w:pPr>
        <w:rPr>
          <w:rFonts w:eastAsia="DengXian"/>
        </w:rPr>
      </w:pPr>
      <w:r w:rsidRPr="009171D1">
        <w:rPr>
          <w:rFonts w:eastAsia="DengXian"/>
        </w:rPr>
        <w:t>In Figure A.3.1-2, an example TRP TRS test system with distributed axes system is presented.</w:t>
      </w:r>
    </w:p>
    <w:p w14:paraId="430E9A6A" w14:textId="77777777" w:rsidR="00246483" w:rsidRPr="009171D1" w:rsidRDefault="00246483" w:rsidP="00D866BC">
      <w:pPr>
        <w:pStyle w:val="TH"/>
      </w:pPr>
      <w:r w:rsidRPr="009171D1">
        <w:rPr>
          <w:noProof/>
        </w:rPr>
        <w:drawing>
          <wp:inline distT="0" distB="0" distL="0" distR="0" wp14:anchorId="225C7E40" wp14:editId="26953326">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Pr="009171D1" w:rsidRDefault="00246483" w:rsidP="00D866BC">
      <w:pPr>
        <w:pStyle w:val="TF"/>
      </w:pPr>
      <w:r w:rsidRPr="009171D1">
        <w:t>Figure A.3.1-2: Example of a FR1 TRP TRS OTA test system with distributed axis</w:t>
      </w:r>
    </w:p>
    <w:p w14:paraId="0DE8CF01" w14:textId="77777777" w:rsidR="00246483" w:rsidRPr="009171D1" w:rsidRDefault="00246483" w:rsidP="00AD2708">
      <w:pPr>
        <w:pStyle w:val="Heading2"/>
      </w:pPr>
      <w:bookmarkStart w:id="348" w:name="_Toc154084185"/>
      <w:bookmarkStart w:id="349" w:name="_Toc155186518"/>
      <w:bookmarkStart w:id="350" w:name="_Toc187954939"/>
      <w:r w:rsidRPr="009171D1">
        <w:t>A.3.2</w:t>
      </w:r>
      <w:r w:rsidRPr="009171D1">
        <w:tab/>
        <w:t>Calibration procedure</w:t>
      </w:r>
      <w:bookmarkEnd w:id="348"/>
      <w:bookmarkEnd w:id="349"/>
      <w:bookmarkEnd w:id="350"/>
    </w:p>
    <w:p w14:paraId="375A2112" w14:textId="7B7E9E27" w:rsidR="00246483" w:rsidRPr="009171D1" w:rsidRDefault="00246483" w:rsidP="00246483">
      <w:pPr>
        <w:rPr>
          <w:rFonts w:eastAsia="DengXian"/>
          <w:lang w:eastAsia="zh-CN"/>
        </w:rPr>
      </w:pPr>
      <w:r w:rsidRPr="009171D1">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sidRPr="009171D1">
        <w:rPr>
          <w:rFonts w:eastAsia="DengXian"/>
          <w:lang w:eastAsia="zh-CN"/>
        </w:rPr>
        <w:lastRenderedPageBreak/>
        <w:t xml:space="preserve">calibration antenna with known gain values. In the range path loss calibration measurement, the reference antenna is measured in the same place as the DUT, i.e. the </w:t>
      </w:r>
      <w:r w:rsidR="00D866BC" w:rsidRPr="009171D1">
        <w:rPr>
          <w:rFonts w:eastAsia="DengXian"/>
          <w:lang w:eastAsia="zh-CN"/>
        </w:rPr>
        <w:t>centre</w:t>
      </w:r>
      <w:r w:rsidRPr="009171D1">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9171D1">
        <w:rPr>
          <w:rFonts w:eastAsia="DengXian"/>
          <w:lang w:eastAsia="zh-CN"/>
        </w:rPr>
        <w:t>) from the DUT to the measurement receiver/BS simulator is calibrated out.</w:t>
      </w:r>
    </w:p>
    <w:p w14:paraId="17B382DD" w14:textId="77777777" w:rsidR="00246483" w:rsidRPr="009171D1" w:rsidRDefault="00246483" w:rsidP="00D866BC">
      <w:pPr>
        <w:pStyle w:val="TH"/>
      </w:pPr>
      <w:r w:rsidRPr="009171D1">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9171D1" w:rsidRDefault="00246483" w:rsidP="00D866BC">
      <w:pPr>
        <w:pStyle w:val="TF"/>
        <w:rPr>
          <w:rFonts w:eastAsia="DengXian"/>
          <w:lang w:eastAsia="zh-CN"/>
        </w:rPr>
      </w:pPr>
      <w:r w:rsidRPr="009171D1">
        <w:t>Figure A.3.2-1: Example FR1 TRP TRS calibration setup</w:t>
      </w:r>
    </w:p>
    <w:p w14:paraId="293A1E2D" w14:textId="77777777" w:rsidR="00D866BC" w:rsidRPr="009171D1" w:rsidRDefault="00D866BC" w:rsidP="00246483"/>
    <w:p w14:paraId="68A90A8B" w14:textId="5A9BE201" w:rsidR="00246483" w:rsidRPr="009171D1" w:rsidRDefault="00246483" w:rsidP="00246483">
      <w:r w:rsidRPr="009171D1">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9171D1" w:rsidRDefault="00246483" w:rsidP="00246483">
      <w:pPr>
        <w:ind w:left="360"/>
        <w:rPr>
          <w:rFonts w:eastAsia="DengXian"/>
          <w:lang w:eastAsia="zh-CN"/>
        </w:rPr>
      </w:pPr>
      <w:r w:rsidRPr="009171D1">
        <w:rPr>
          <w:rFonts w:eastAsia="DengXian"/>
          <w:lang w:eastAsia="zh-CN"/>
        </w:rPr>
        <w:t xml:space="preserve">Step 1: Cable calibration: the measurement of path loss </w:t>
      </w:r>
      <w:r w:rsidRPr="009171D1">
        <w:rPr>
          <w:rFonts w:eastAsia="DengXian"/>
          <w:i/>
          <w:lang w:eastAsia="zh-CN"/>
        </w:rPr>
        <w:t>L</w:t>
      </w:r>
      <w:r w:rsidRPr="009171D1">
        <w:rPr>
          <w:rFonts w:eastAsia="DengXian"/>
          <w:i/>
          <w:vertAlign w:val="subscript"/>
          <w:lang w:eastAsia="zh-CN"/>
        </w:rPr>
        <w:t>DE</w:t>
      </w:r>
      <w:r w:rsidRPr="009171D1">
        <w:rPr>
          <w:rFonts w:eastAsia="DengXian"/>
          <w:lang w:eastAsia="zh-CN"/>
        </w:rPr>
        <w:t xml:space="preserve"> </w:t>
      </w:r>
      <w:r w:rsidRPr="009171D1">
        <w:rPr>
          <w:rFonts w:eastAsia="DengXian"/>
          <w:vertAlign w:val="subscript"/>
          <w:lang w:eastAsia="zh-CN"/>
        </w:rPr>
        <w:fldChar w:fldCharType="begin"/>
      </w:r>
      <w:r w:rsidRPr="009171D1">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9171D1">
        <w:rPr>
          <w:rFonts w:eastAsia="DengXian"/>
          <w:vertAlign w:val="subscript"/>
          <w:lang w:eastAsia="zh-CN"/>
        </w:rPr>
        <w:instrText xml:space="preserve"> </w:instrText>
      </w:r>
      <w:r w:rsidRPr="009171D1">
        <w:rPr>
          <w:rFonts w:eastAsia="DengXian"/>
          <w:vertAlign w:val="subscript"/>
          <w:lang w:eastAsia="zh-CN"/>
        </w:rPr>
        <w:fldChar w:fldCharType="end"/>
      </w:r>
      <w:r w:rsidRPr="009171D1">
        <w:rPr>
          <w:rFonts w:eastAsia="DengXian"/>
          <w:vertAlign w:val="subscript"/>
          <w:lang w:eastAsia="zh-CN"/>
        </w:rPr>
        <w:t xml:space="preserve">, </w:t>
      </w:r>
      <w:r w:rsidRPr="009171D1">
        <w:t>by connecting the cable from D to E to the two ports of VNA, and measure the cable path loss.</w:t>
      </w:r>
    </w:p>
    <w:p w14:paraId="6A244CC9" w14:textId="77777777" w:rsidR="00246483" w:rsidRPr="009171D1" w:rsidRDefault="00246483" w:rsidP="00246483">
      <w:pPr>
        <w:ind w:left="360"/>
        <w:rPr>
          <w:rFonts w:eastAsia="DengXian"/>
          <w:lang w:eastAsia="zh-CN"/>
        </w:rPr>
      </w:pPr>
      <w:r w:rsidRPr="009171D1">
        <w:rPr>
          <w:rFonts w:eastAsia="DengXian"/>
          <w:lang w:eastAsia="zh-CN"/>
        </w:rPr>
        <w:t xml:space="preserve">Step 2: Total path loss measurement: the measurement of total path loss </w:t>
      </w:r>
      <w:r w:rsidRPr="009171D1">
        <w:rPr>
          <w:rFonts w:eastAsia="DengXian"/>
          <w:i/>
          <w:lang w:eastAsia="zh-CN"/>
        </w:rPr>
        <w:t>L</w:t>
      </w:r>
      <w:r w:rsidRPr="009171D1">
        <w:rPr>
          <w:rFonts w:eastAsia="DengXian"/>
          <w:i/>
          <w:vertAlign w:val="subscript"/>
          <w:lang w:eastAsia="zh-CN"/>
        </w:rPr>
        <w:t>BC</w:t>
      </w:r>
      <w:r w:rsidRPr="009171D1">
        <w:rPr>
          <w:rFonts w:eastAsia="DengXian"/>
          <w:lang w:eastAsia="zh-CN"/>
        </w:rPr>
        <w:t>;</w:t>
      </w:r>
    </w:p>
    <w:p w14:paraId="0DA2A2F3" w14:textId="12310DC4" w:rsidR="00246483" w:rsidRPr="009171D1" w:rsidRDefault="00246483" w:rsidP="00F8351B">
      <w:pPr>
        <w:pStyle w:val="B10"/>
      </w:pPr>
      <w:r w:rsidRPr="009171D1">
        <w:t>1.</w:t>
      </w:r>
      <w:r w:rsidRPr="009171D1">
        <w:tab/>
        <w:t xml:space="preserve">Place the reference calibration antenna (e.g. reference dipole) in the </w:t>
      </w:r>
      <w:r w:rsidR="00D866BC" w:rsidRPr="009171D1">
        <w:t>centre</w:t>
      </w:r>
      <w:r w:rsidRPr="009171D1">
        <w:t xml:space="preserve"> of the test zone aligned with θ polarization of the measurement antenna, connected to a VNA port E, with the other VNA port C connected to the input of the Switch box – in Figure A.</w:t>
      </w:r>
      <w:r w:rsidR="00710D5E" w:rsidRPr="009171D1">
        <w:t>3</w:t>
      </w:r>
      <w:r w:rsidRPr="009171D1">
        <w:t>.2-1.</w:t>
      </w:r>
    </w:p>
    <w:p w14:paraId="3351F548" w14:textId="03A858DC" w:rsidR="00246483" w:rsidRPr="009171D1" w:rsidRDefault="00246483" w:rsidP="00F8351B">
      <w:pPr>
        <w:pStyle w:val="B10"/>
      </w:pPr>
      <w:r w:rsidRPr="009171D1">
        <w:t>2.</w:t>
      </w:r>
      <w:r w:rsidRPr="009171D1">
        <w:tab/>
        <w:t>Configure the proper output power of VNA.</w:t>
      </w:r>
    </w:p>
    <w:p w14:paraId="6A3B9D0D" w14:textId="6C65AF62" w:rsidR="00246483" w:rsidRPr="009171D1" w:rsidRDefault="00246483" w:rsidP="00F8351B">
      <w:pPr>
        <w:pStyle w:val="B10"/>
      </w:pPr>
      <w:r w:rsidRPr="009171D1">
        <w:t>3.</w:t>
      </w:r>
      <w:r w:rsidRPr="009171D1">
        <w:tab/>
        <w:t xml:space="preserve">Measure the response LCE </w:t>
      </w:r>
      <w:r w:rsidRPr="009171D1">
        <w:fldChar w:fldCharType="begin"/>
      </w:r>
      <w:r w:rsidRPr="009171D1">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9171D1">
        <w:instrText xml:space="preserve"> </w:instrText>
      </w:r>
      <w:r w:rsidRPr="009171D1">
        <w:fldChar w:fldCharType="end"/>
      </w:r>
      <w:r w:rsidRPr="009171D1">
        <w:t xml:space="preserve">of each path from each θ polarization of the measurement antenna to the reference antenna in the </w:t>
      </w:r>
      <w:r w:rsidR="00D866BC" w:rsidRPr="009171D1">
        <w:t>centre</w:t>
      </w:r>
      <w:r w:rsidRPr="009171D1">
        <w:t xml:space="preserve"> of QZ.</w:t>
      </w:r>
    </w:p>
    <w:p w14:paraId="0C04EA05" w14:textId="14063D0A" w:rsidR="00246483" w:rsidRPr="009171D1" w:rsidRDefault="00246483" w:rsidP="00F8351B">
      <w:pPr>
        <w:pStyle w:val="B10"/>
      </w:pPr>
      <w:r w:rsidRPr="009171D1">
        <w:t>4.</w:t>
      </w:r>
      <w:r w:rsidRPr="009171D1">
        <w:tab/>
        <w:t>Repeat the steps 1 to 3 with the reference antenna aligned with the ϕ polarization of the measurement antenna.</w:t>
      </w:r>
    </w:p>
    <w:p w14:paraId="339283AE" w14:textId="1EDA9106" w:rsidR="00246483" w:rsidRPr="009171D1" w:rsidRDefault="00246483" w:rsidP="00246483">
      <w:r w:rsidRPr="009171D1">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9171D1">
        <w:rPr>
          <w:rFonts w:eastAsia="DengXian"/>
          <w:lang w:eastAsia="zh-CN"/>
        </w:rPr>
        <w:t xml:space="preserve">, </w:t>
      </w:r>
      <w:r w:rsidRPr="009171D1">
        <w:t xml:space="preserve">Where </w:t>
      </w:r>
      <w:r w:rsidRPr="009171D1">
        <w:rPr>
          <w:rFonts w:eastAsia="DengXian"/>
          <w:i/>
          <w:lang w:eastAsia="zh-CN"/>
        </w:rPr>
        <w:t>L</w:t>
      </w:r>
      <w:r w:rsidRPr="009171D1">
        <w:rPr>
          <w:rFonts w:eastAsia="DengXian"/>
          <w:i/>
          <w:vertAlign w:val="subscript"/>
          <w:lang w:eastAsia="zh-CN"/>
        </w:rPr>
        <w:t>DE</w:t>
      </w:r>
      <w:r w:rsidRPr="009171D1">
        <w:t xml:space="preserve"> </w:t>
      </w:r>
      <w:r w:rsidRPr="009171D1">
        <w:fldChar w:fldCharType="begin"/>
      </w:r>
      <w:r w:rsidRPr="009171D1">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9171D1">
        <w:instrText xml:space="preserve"> </w:instrText>
      </w:r>
      <w:r w:rsidRPr="009171D1">
        <w:fldChar w:fldCharType="end"/>
      </w:r>
      <w:r w:rsidRPr="009171D1">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9171D1">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9171D1" w:rsidRDefault="00246483" w:rsidP="00246483">
      <w:r w:rsidRPr="009171D1">
        <w:t>This range path loss calibration procedure is common to both SA and EN-DC measurements.</w:t>
      </w:r>
    </w:p>
    <w:p w14:paraId="3062AA54" w14:textId="77777777" w:rsidR="00BF4DC3" w:rsidRPr="009171D1" w:rsidRDefault="00BF4DC3" w:rsidP="00BF4DC3">
      <w:bookmarkStart w:id="351" w:name="_Toc154084186"/>
      <w:bookmarkStart w:id="352" w:name="_Toc155186519"/>
      <w:r w:rsidRPr="009171D1">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32F6EC5" w14:textId="1F30DB88" w:rsidR="00246483" w:rsidRPr="009171D1" w:rsidRDefault="00246483" w:rsidP="00AD2708">
      <w:pPr>
        <w:pStyle w:val="Heading2"/>
      </w:pPr>
      <w:bookmarkStart w:id="353" w:name="_Toc187954940"/>
      <w:r w:rsidRPr="009171D1">
        <w:lastRenderedPageBreak/>
        <w:t>A.3.3</w:t>
      </w:r>
      <w:r w:rsidRPr="009171D1">
        <w:tab/>
        <w:t>Test procedure</w:t>
      </w:r>
      <w:bookmarkEnd w:id="351"/>
      <w:bookmarkEnd w:id="352"/>
      <w:bookmarkEnd w:id="353"/>
    </w:p>
    <w:p w14:paraId="6DB944FE" w14:textId="041A513F" w:rsidR="00246483" w:rsidRPr="009171D1" w:rsidRDefault="00246483" w:rsidP="00AD2708">
      <w:pPr>
        <w:pStyle w:val="Heading3"/>
        <w:rPr>
          <w:rFonts w:eastAsiaTheme="minorEastAsia"/>
          <w:i/>
          <w:iCs/>
        </w:rPr>
      </w:pPr>
      <w:bookmarkStart w:id="354" w:name="_Toc37324425"/>
      <w:bookmarkStart w:id="355" w:name="_Toc37323019"/>
      <w:bookmarkStart w:id="356" w:name="_Toc37254161"/>
      <w:bookmarkStart w:id="357" w:name="_Toc36469744"/>
      <w:bookmarkStart w:id="358" w:name="_Toc36456646"/>
      <w:bookmarkStart w:id="359" w:name="_Toc29805437"/>
      <w:bookmarkStart w:id="360" w:name="_Toc21340989"/>
      <w:bookmarkStart w:id="361" w:name="_Toc121786117"/>
      <w:bookmarkStart w:id="362" w:name="_Toc121822802"/>
      <w:bookmarkStart w:id="363" w:name="_Toc130573973"/>
      <w:bookmarkStart w:id="364" w:name="_Toc155186520"/>
      <w:bookmarkStart w:id="365" w:name="_Toc187954941"/>
      <w:r w:rsidRPr="009171D1">
        <w:rPr>
          <w:rFonts w:eastAsiaTheme="minorEastAsia"/>
        </w:rPr>
        <w:t>A.3.3.1</w:t>
      </w:r>
      <w:r w:rsidR="005707E0" w:rsidRPr="009171D1">
        <w:rPr>
          <w:rFonts w:eastAsiaTheme="minorEastAsia"/>
        </w:rPr>
        <w:tab/>
      </w:r>
      <w:r w:rsidRPr="009171D1">
        <w:rPr>
          <w:rFonts w:eastAsiaTheme="minorEastAsia"/>
        </w:rPr>
        <w:t>General</w:t>
      </w:r>
      <w:bookmarkEnd w:id="354"/>
      <w:bookmarkEnd w:id="355"/>
      <w:bookmarkEnd w:id="356"/>
      <w:bookmarkEnd w:id="357"/>
      <w:bookmarkEnd w:id="358"/>
      <w:bookmarkEnd w:id="359"/>
      <w:bookmarkEnd w:id="360"/>
      <w:bookmarkEnd w:id="361"/>
      <w:bookmarkEnd w:id="362"/>
      <w:bookmarkEnd w:id="363"/>
      <w:bookmarkEnd w:id="364"/>
      <w:bookmarkEnd w:id="365"/>
    </w:p>
    <w:p w14:paraId="7798C4C6" w14:textId="77777777" w:rsidR="00246483" w:rsidRPr="009171D1" w:rsidRDefault="00246483" w:rsidP="00246483">
      <w:r w:rsidRPr="009171D1">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9171D1" w:rsidRDefault="00246483" w:rsidP="00AD2708">
      <w:pPr>
        <w:pStyle w:val="Heading3"/>
        <w:rPr>
          <w:rFonts w:eastAsiaTheme="minorEastAsia"/>
          <w:i/>
          <w:iCs/>
        </w:rPr>
      </w:pPr>
      <w:bookmarkStart w:id="366" w:name="_Toc121786118"/>
      <w:bookmarkStart w:id="367" w:name="_Toc121822803"/>
      <w:bookmarkStart w:id="368" w:name="_Toc130573974"/>
      <w:bookmarkStart w:id="369" w:name="_Toc155186521"/>
      <w:bookmarkStart w:id="370" w:name="_Toc187954942"/>
      <w:r w:rsidRPr="009171D1">
        <w:rPr>
          <w:rFonts w:eastAsiaTheme="minorEastAsia"/>
        </w:rPr>
        <w:t>A.3.3.2</w:t>
      </w:r>
      <w:r w:rsidR="005707E0" w:rsidRPr="009171D1">
        <w:rPr>
          <w:rFonts w:eastAsiaTheme="minorEastAsia"/>
        </w:rPr>
        <w:tab/>
      </w:r>
      <w:r w:rsidRPr="009171D1">
        <w:rPr>
          <w:rFonts w:eastAsiaTheme="minorEastAsia"/>
        </w:rPr>
        <w:t>TRP Test procedure</w:t>
      </w:r>
      <w:bookmarkEnd w:id="366"/>
      <w:bookmarkEnd w:id="367"/>
      <w:bookmarkEnd w:id="368"/>
      <w:bookmarkEnd w:id="369"/>
      <w:bookmarkEnd w:id="370"/>
    </w:p>
    <w:p w14:paraId="135AE305" w14:textId="676DBEC0" w:rsidR="00296F7B" w:rsidRPr="009171D1" w:rsidRDefault="00296F7B" w:rsidP="00296F7B">
      <w:r w:rsidRPr="009171D1">
        <w:t>The TRP of the DUT is measured by sampling the radiated transmit power of the DUT with three-dimensional scan at various locations surrounding the device. The measurement is performed with a constant sampling step in both theta (</w:t>
      </w:r>
      <w:r w:rsidRPr="009171D1">
        <w:rPr>
          <w:rFonts w:ascii="Symbol" w:hAnsi="Symbol"/>
        </w:rPr>
        <w:t></w:t>
      </w:r>
      <w:r w:rsidRPr="009171D1">
        <w:t>) and phi (</w:t>
      </w:r>
      <w:r w:rsidRPr="009171D1">
        <w:rPr>
          <w:rFonts w:ascii="Symbol" w:hAnsi="Symbol"/>
        </w:rPr>
        <w:t></w:t>
      </w:r>
      <w:r w:rsidRPr="009171D1">
        <w:t xml:space="preserve">) axes using any of the measurement grids and </w:t>
      </w:r>
      <w:proofErr w:type="spellStart"/>
      <w:r w:rsidRPr="009171D1">
        <w:t>quadratures</w:t>
      </w:r>
      <w:proofErr w:type="spellEnd"/>
      <w:r w:rsidRPr="009171D1">
        <w:t xml:space="preserve"> options outlined and applicable to TRP in Table A.4.2.12-1. Measurements at theta = 0 and 180 degrees only require one measurement each. For some test system cannot measure 180º EIRP, an extrapolation approach shall be adopted when generating the 3D antenna pattern and calculating TRP. </w:t>
      </w:r>
      <w:proofErr w:type="gramStart"/>
      <w:r w:rsidRPr="009171D1">
        <w:t>All of</w:t>
      </w:r>
      <w:proofErr w:type="gramEnd"/>
      <w:r w:rsidRPr="009171D1">
        <w:t xml:space="preserve"> the measured power values will be integrated to TRP, as defined in Clause 5.1 in </w:t>
      </w:r>
      <w:r w:rsidR="008E09C6" w:rsidRPr="009171D1">
        <w:t xml:space="preserve">TR 38.834 </w:t>
      </w:r>
      <w:r w:rsidRPr="009171D1">
        <w:t>[</w:t>
      </w:r>
      <w:r w:rsidR="008E09C6" w:rsidRPr="009171D1">
        <w:t>10</w:t>
      </w:r>
      <w:r w:rsidRPr="009171D1">
        <w:t>].</w:t>
      </w:r>
    </w:p>
    <w:p w14:paraId="29B0EC8F" w14:textId="77777777" w:rsidR="00246483" w:rsidRPr="009171D1" w:rsidRDefault="00246483" w:rsidP="00246483">
      <w:r w:rsidRPr="009171D1">
        <w:t xml:space="preserve">For TRP measurement, the evaluations shall be performed at maximum transmit power. </w:t>
      </w:r>
    </w:p>
    <w:p w14:paraId="036FE3DF" w14:textId="77777777" w:rsidR="00246483" w:rsidRPr="009171D1" w:rsidRDefault="00246483" w:rsidP="00246483">
      <w:r w:rsidRPr="009171D1">
        <w:t>The measurement procedure includes the following steps:</w:t>
      </w:r>
    </w:p>
    <w:p w14:paraId="7685A525" w14:textId="725C3211" w:rsidR="00246483" w:rsidRPr="009171D1" w:rsidRDefault="00246483" w:rsidP="00246483">
      <w:pPr>
        <w:pStyle w:val="B10"/>
      </w:pPr>
      <w:r w:rsidRPr="009171D1">
        <w:t>1</w:t>
      </w:r>
      <w:r w:rsidR="00F8351B" w:rsidRPr="009171D1">
        <w:t>.</w:t>
      </w:r>
      <w:r w:rsidR="00873DBA" w:rsidRPr="009171D1">
        <w:tab/>
      </w:r>
      <w:r w:rsidRPr="009171D1">
        <w:t>Place the DUT inside the QZ following the positioning guideline defined in Clause 6</w:t>
      </w:r>
      <w:r w:rsidR="008E09C6" w:rsidRPr="009171D1">
        <w:t xml:space="preserve"> of TR 38.834 [10]</w:t>
      </w:r>
      <w:r w:rsidRPr="009171D1">
        <w:t>.</w:t>
      </w:r>
    </w:p>
    <w:p w14:paraId="001D730F" w14:textId="783BBAF1" w:rsidR="00246483" w:rsidRPr="009171D1" w:rsidRDefault="00246483" w:rsidP="00246483">
      <w:pPr>
        <w:pStyle w:val="B10"/>
      </w:pPr>
      <w:r w:rsidRPr="009171D1">
        <w:t>2</w:t>
      </w:r>
      <w:r w:rsidR="00F8351B" w:rsidRPr="009171D1">
        <w:t>.</w:t>
      </w:r>
      <w:r w:rsidR="00873DBA" w:rsidRPr="009171D1">
        <w:tab/>
      </w:r>
      <w:r w:rsidRPr="009171D1">
        <w:t>Connect the SS with the DUT through the link antenna following steps 1 and 2 in section 6.2.1.4.2 of TS 38.521-1 [</w:t>
      </w:r>
      <w:r w:rsidR="008E09C6" w:rsidRPr="009171D1">
        <w:t>11</w:t>
      </w:r>
      <w:r w:rsidRPr="009171D1">
        <w:t>] and ensure the DUT transmits with its maximum power.</w:t>
      </w:r>
    </w:p>
    <w:p w14:paraId="04D3A83F" w14:textId="1CD3E110" w:rsidR="00246483" w:rsidRPr="009171D1" w:rsidRDefault="00246483" w:rsidP="008151DC">
      <w:pPr>
        <w:pStyle w:val="B10"/>
      </w:pPr>
      <w:r w:rsidRPr="009171D1">
        <w:t>3</w:t>
      </w:r>
      <w:r w:rsidR="00F8351B" w:rsidRPr="009171D1">
        <w:t>.</w:t>
      </w:r>
      <w:r w:rsidR="00873DBA" w:rsidRPr="009171D1">
        <w:tab/>
      </w:r>
      <w:r w:rsidRPr="009171D1">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9171D1">
        <w:t xml:space="preserve"> by adding the composite loss of the entire transmission path.</w:t>
      </w:r>
    </w:p>
    <w:p w14:paraId="46EA294B" w14:textId="267F9EAC" w:rsidR="00246483" w:rsidRPr="009171D1" w:rsidRDefault="00246483" w:rsidP="00246483">
      <w:r w:rsidRPr="009171D1">
        <w:t xml:space="preserve">The TRP value is calculated using the TRP integration approaches outlined in Clause 5.1 in </w:t>
      </w:r>
      <w:r w:rsidR="008E09C6" w:rsidRPr="009171D1">
        <w:t xml:space="preserve">TR 38.834 </w:t>
      </w:r>
      <w:r w:rsidRPr="009171D1">
        <w:t>[</w:t>
      </w:r>
      <w:r w:rsidR="008E09C6" w:rsidRPr="009171D1">
        <w:t>10</w:t>
      </w:r>
      <w:r w:rsidRPr="009171D1">
        <w:t>].</w:t>
      </w:r>
    </w:p>
    <w:p w14:paraId="203EF122" w14:textId="77777777" w:rsidR="00246483" w:rsidRPr="009171D1" w:rsidRDefault="00246483" w:rsidP="00246483">
      <w:r w:rsidRPr="009171D1">
        <w:t>This TRP test procedure is common to both SA and EN-DC measurements. The detailed UE configurations for TRP test in SA and EN-DC mode are specified in Clause A.2.</w:t>
      </w:r>
    </w:p>
    <w:p w14:paraId="29B5729B" w14:textId="532D94DA" w:rsidR="00246483" w:rsidRPr="009171D1" w:rsidRDefault="00246483" w:rsidP="00AD2708">
      <w:pPr>
        <w:pStyle w:val="Heading3"/>
        <w:rPr>
          <w:rFonts w:eastAsiaTheme="minorEastAsia"/>
          <w:i/>
          <w:iCs/>
        </w:rPr>
      </w:pPr>
      <w:bookmarkStart w:id="371" w:name="_Toc121786119"/>
      <w:bookmarkStart w:id="372" w:name="_Toc121822804"/>
      <w:bookmarkStart w:id="373" w:name="_Toc130573975"/>
      <w:bookmarkStart w:id="374" w:name="_Toc155186522"/>
      <w:bookmarkStart w:id="375" w:name="_Toc187954943"/>
      <w:r w:rsidRPr="009171D1">
        <w:rPr>
          <w:rFonts w:eastAsiaTheme="minorEastAsia"/>
        </w:rPr>
        <w:t>A.3.3.3</w:t>
      </w:r>
      <w:r w:rsidR="005707E0" w:rsidRPr="009171D1">
        <w:rPr>
          <w:rFonts w:eastAsiaTheme="minorEastAsia"/>
        </w:rPr>
        <w:tab/>
      </w:r>
      <w:r w:rsidRPr="009171D1">
        <w:rPr>
          <w:rFonts w:eastAsiaTheme="minorEastAsia"/>
        </w:rPr>
        <w:t>TRS Test procedure</w:t>
      </w:r>
      <w:bookmarkEnd w:id="371"/>
      <w:bookmarkEnd w:id="372"/>
      <w:bookmarkEnd w:id="373"/>
      <w:bookmarkEnd w:id="374"/>
      <w:bookmarkEnd w:id="375"/>
    </w:p>
    <w:p w14:paraId="205E5431" w14:textId="04229936" w:rsidR="006432F3" w:rsidRPr="009171D1" w:rsidRDefault="006432F3" w:rsidP="006432F3">
      <w:r w:rsidRPr="009171D1">
        <w:t>The TRS of the DUT is measured by sampling effective isotropic sensitivity (EIS) of the DUT with three-dimensional scan at various locations surrounding the device. The measurement is performed with a constant sampling step in both theta (</w:t>
      </w:r>
      <w:r w:rsidRPr="009171D1">
        <w:rPr>
          <w:rFonts w:ascii="Symbol" w:hAnsi="Symbol"/>
        </w:rPr>
        <w:t></w:t>
      </w:r>
      <w:r w:rsidRPr="009171D1">
        <w:t>) and phi (</w:t>
      </w:r>
      <w:r w:rsidRPr="009171D1">
        <w:rPr>
          <w:rFonts w:ascii="Symbol" w:hAnsi="Symbol"/>
        </w:rPr>
        <w:t></w:t>
      </w:r>
      <w:r w:rsidRPr="009171D1">
        <w:t xml:space="preserve">) axes using any of the measurement grids and </w:t>
      </w:r>
      <w:proofErr w:type="spellStart"/>
      <w:r w:rsidRPr="009171D1">
        <w:t>quadratures</w:t>
      </w:r>
      <w:proofErr w:type="spellEnd"/>
      <w:r w:rsidRPr="009171D1">
        <w:t xml:space="preserve"> options outlined and applicable to TRS in Table A.4.2.12-1. </w:t>
      </w:r>
    </w:p>
    <w:p w14:paraId="109619B8" w14:textId="3E5C6E08" w:rsidR="00246483" w:rsidRPr="009171D1" w:rsidRDefault="00246483" w:rsidP="00246483">
      <w:r w:rsidRPr="009171D1">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rsidRPr="009171D1">
        <w:t>11</w:t>
      </w:r>
      <w:r w:rsidRPr="009171D1">
        <w:t>]).</w:t>
      </w:r>
    </w:p>
    <w:p w14:paraId="69655D7D" w14:textId="77777777" w:rsidR="00246483" w:rsidRPr="009171D1" w:rsidRDefault="00246483" w:rsidP="00246483">
      <w:r w:rsidRPr="009171D1">
        <w:t xml:space="preserve">For TRS measurement, the evaluations shall be performed at maximum transmit power. </w:t>
      </w:r>
    </w:p>
    <w:p w14:paraId="70C086B5" w14:textId="77777777" w:rsidR="00246483" w:rsidRPr="009171D1" w:rsidRDefault="00246483" w:rsidP="00246483">
      <w:r w:rsidRPr="009171D1">
        <w:t>The measurement procedure includes the following steps:</w:t>
      </w:r>
    </w:p>
    <w:p w14:paraId="24FCC916" w14:textId="7AF5F255" w:rsidR="00246483" w:rsidRPr="009171D1" w:rsidRDefault="00246483" w:rsidP="00246483">
      <w:pPr>
        <w:pStyle w:val="B10"/>
      </w:pPr>
      <w:r w:rsidRPr="009171D1">
        <w:t>1</w:t>
      </w:r>
      <w:r w:rsidR="00AA146A" w:rsidRPr="009171D1">
        <w:t>.</w:t>
      </w:r>
      <w:r w:rsidR="00873DBA" w:rsidRPr="009171D1">
        <w:tab/>
      </w:r>
      <w:r w:rsidRPr="009171D1">
        <w:t>Place the DUT inside the QZ following the positioning guideline defined in Clause 6.</w:t>
      </w:r>
    </w:p>
    <w:p w14:paraId="10BB2A3C" w14:textId="485EA761" w:rsidR="00246483" w:rsidRPr="009171D1" w:rsidRDefault="00246483" w:rsidP="00246483">
      <w:pPr>
        <w:pStyle w:val="B10"/>
      </w:pPr>
      <w:r w:rsidRPr="009171D1">
        <w:t>2</w:t>
      </w:r>
      <w:r w:rsidR="00AA146A" w:rsidRPr="009171D1">
        <w:t>.</w:t>
      </w:r>
      <w:r w:rsidR="00873DBA" w:rsidRPr="009171D1">
        <w:tab/>
      </w:r>
      <w:r w:rsidRPr="009171D1">
        <w:t>Connect the SS with the DUT through the measurement antenna.</w:t>
      </w:r>
    </w:p>
    <w:p w14:paraId="77500015" w14:textId="0B7CF6D4" w:rsidR="00246483" w:rsidRPr="009171D1" w:rsidRDefault="00246483" w:rsidP="008151DC">
      <w:pPr>
        <w:pStyle w:val="B10"/>
      </w:pPr>
      <w:r w:rsidRPr="009171D1">
        <w:t>3</w:t>
      </w:r>
      <w:r w:rsidR="00AA146A" w:rsidRPr="009171D1">
        <w:t>.</w:t>
      </w:r>
      <w:r w:rsidR="00873DBA" w:rsidRPr="009171D1">
        <w:tab/>
      </w:r>
      <w:r w:rsidRPr="009171D1">
        <w:t>Follow steps 1 through 4 in section 7.3.2.4.2 of TS 38.521-1 [</w:t>
      </w:r>
      <w:r w:rsidR="008E09C6" w:rsidRPr="009171D1">
        <w:t>11</w:t>
      </w:r>
      <w:r w:rsidRPr="009171D1">
        <w:t xml:space="preserve">], with the following exception: determine each EIS, i.e., by adjusting the downlink signal level until the minimum power level at which the throughput exceeds or equal to 95% of the maximum throughput of the specified RMC, at each sampling point. The </w:t>
      </w:r>
      <w:r w:rsidRPr="009171D1">
        <w:lastRenderedPageBreak/>
        <w:t>downlink power step size shall be no more than 0.5 dB when the RF power level is near the NR sensitivity level.</w:t>
      </w:r>
    </w:p>
    <w:p w14:paraId="1277B8EC" w14:textId="278B8EC2" w:rsidR="00054848" w:rsidRPr="009171D1" w:rsidRDefault="00054848" w:rsidP="00054848">
      <w:r w:rsidRPr="009171D1">
        <w:t xml:space="preserve">The TRS value is calculated using the equation outlined in Clause </w:t>
      </w:r>
      <w:r w:rsidR="0006003B" w:rsidRPr="009171D1">
        <w:t>A.3.</w:t>
      </w:r>
      <w:r w:rsidRPr="009171D1">
        <w:t xml:space="preserve">5.2.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9171D1">
        <w:t xml:space="preserve"> of the final power step search and note the correction in the test report.</w:t>
      </w:r>
      <w:r w:rsidR="0006003B" w:rsidRPr="009171D1">
        <w:t xml:space="preserve"> If an alternate EIS search procedure, detailed in A.3.3.3.1, is applied to assess the EIS at each grid point, no correction of TRS shall be applied.</w:t>
      </w:r>
    </w:p>
    <w:p w14:paraId="611DE48F" w14:textId="77777777" w:rsidR="0006003B" w:rsidRPr="009171D1" w:rsidRDefault="00246483" w:rsidP="0006003B">
      <w:r w:rsidRPr="009171D1">
        <w:t>This TRS test procedure is common to both SA and EN-DC measurements. The detailed UE configurations for TRS test in SA and EN-DC mode are specified in Clause A.2.</w:t>
      </w:r>
    </w:p>
    <w:p w14:paraId="52D62348" w14:textId="77777777" w:rsidR="0006003B" w:rsidRPr="009171D1" w:rsidRDefault="0006003B" w:rsidP="0006003B">
      <w:pPr>
        <w:pStyle w:val="Heading4"/>
      </w:pPr>
      <w:bookmarkStart w:id="376" w:name="_Toc187954944"/>
      <w:r w:rsidRPr="009171D1">
        <w:t>A.3.3.3.1</w:t>
      </w:r>
      <w:r w:rsidRPr="009171D1">
        <w:tab/>
        <w:t>Alternate EIS Search Procedure</w:t>
      </w:r>
      <w:bookmarkEnd w:id="376"/>
    </w:p>
    <w:p w14:paraId="7C14591E" w14:textId="77777777" w:rsidR="0006003B" w:rsidRPr="009171D1" w:rsidRDefault="0006003B" w:rsidP="0006003B">
      <w:r w:rsidRPr="009171D1">
        <w:t xml:space="preserve">The following alternate EIS search procedure methods can be used given that the corresponding uncertainty term as described in </w:t>
      </w:r>
      <w:r w:rsidRPr="009171D1">
        <w:rPr>
          <w:rFonts w:eastAsiaTheme="minorEastAsia"/>
        </w:rPr>
        <w:t xml:space="preserve">A.4.2.6 </w:t>
      </w:r>
      <w:r w:rsidRPr="009171D1">
        <w:t>is considered</w:t>
      </w:r>
      <w:r w:rsidRPr="009171D1">
        <w:rPr>
          <w:rFonts w:eastAsiaTheme="minorEastAsia"/>
        </w:rPr>
        <w:t>.</w:t>
      </w:r>
    </w:p>
    <w:p w14:paraId="33ABDD8B" w14:textId="77777777" w:rsidR="0006003B" w:rsidRPr="009171D1" w:rsidRDefault="0006003B" w:rsidP="0006003B">
      <w:pPr>
        <w:pStyle w:val="Heading5"/>
      </w:pPr>
      <w:bookmarkStart w:id="377" w:name="_Toc187954945"/>
      <w:r w:rsidRPr="009171D1">
        <w:t>A.3.3.3.1.1</w:t>
      </w:r>
      <w:r w:rsidRPr="009171D1">
        <w:tab/>
        <w:t>EIS linearization using polynomial interpolation</w:t>
      </w:r>
      <w:bookmarkEnd w:id="377"/>
    </w:p>
    <w:p w14:paraId="635EEAE5" w14:textId="77777777" w:rsidR="0006003B" w:rsidRPr="009171D1" w:rsidRDefault="0006003B" w:rsidP="0006003B">
      <w:pPr>
        <w:rPr>
          <w:lang w:eastAsia="en-US"/>
        </w:rPr>
      </w:pPr>
      <w:r w:rsidRPr="009171D1">
        <w:t xml:space="preserve">An approach to </w:t>
      </w:r>
      <w:r w:rsidRPr="009171D1">
        <w:rPr>
          <w:lang w:eastAsia="en-US"/>
        </w:rPr>
        <w:t xml:space="preserve">approximate the </w:t>
      </w:r>
      <w:r w:rsidRPr="009171D1">
        <w:t>sensitivity threshold is to empirically determine the polynomial interpolation based on the DUT</w:t>
      </w:r>
      <w:r w:rsidRPr="009171D1">
        <w:rPr>
          <w:lang w:eastAsia="en-US"/>
        </w:rPr>
        <w:t xml:space="preserve"> sensitivity response, which is characterized with a fine step size using following this procedure for each channel:</w:t>
      </w:r>
    </w:p>
    <w:p w14:paraId="4B664562" w14:textId="77777777" w:rsidR="0006003B" w:rsidRPr="009171D1" w:rsidRDefault="0006003B" w:rsidP="0006003B">
      <w:pPr>
        <w:pStyle w:val="B10"/>
      </w:pPr>
      <w:r w:rsidRPr="009171D1">
        <w:t>1.</w:t>
      </w:r>
      <w:r w:rsidRPr="009171D1">
        <w:tab/>
        <w:t>At the first grid point, or at any arbitrary reference initial position, an EIS search is performed with a very fine power step size (e.g. 0.1dB) capturing the DL power vs. Throughput for a sufficient DL power range (e.g. 1dB) around the sensitivity threshold.</w:t>
      </w:r>
    </w:p>
    <w:p w14:paraId="2D80938C" w14:textId="77777777" w:rsidR="0006003B" w:rsidRPr="009171D1" w:rsidRDefault="0006003B" w:rsidP="0006003B">
      <w:pPr>
        <w:pStyle w:val="B10"/>
        <w:rPr>
          <w:rFonts w:eastAsia="Arial"/>
        </w:rPr>
      </w:pPr>
      <w:r w:rsidRPr="009171D1">
        <w:t>2.</w:t>
      </w:r>
      <w:r w:rsidRPr="009171D1">
        <w:tab/>
        <w:t xml:space="preserve">Based on the results in step 1, curve fitting techniques are used to obtain the best fit </w:t>
      </w:r>
      <w:r w:rsidRPr="009171D1">
        <w:rPr>
          <w:i/>
        </w:rPr>
        <w:t>n</w:t>
      </w:r>
      <w:r w:rsidRPr="009171D1">
        <w:t xml:space="preserve"> degree polynomial characterizing the DUT sensitivity response</w:t>
      </w:r>
    </w:p>
    <w:p w14:paraId="38A93E9F" w14:textId="77777777" w:rsidR="0006003B" w:rsidRPr="009171D1" w:rsidRDefault="0006003B" w:rsidP="0006003B">
      <w:pPr>
        <w:pStyle w:val="B10"/>
        <w:rPr>
          <w:bCs/>
        </w:rPr>
      </w:pPr>
      <w:r w:rsidRPr="009171D1">
        <w:t>3.</w:t>
      </w:r>
      <w:r w:rsidRPr="009171D1">
        <w:tab/>
        <w:t xml:space="preserve">The </w:t>
      </w:r>
      <w:r w:rsidRPr="009171D1">
        <w:rPr>
          <w:bCs/>
        </w:rPr>
        <w:t xml:space="preserve">EIS measurement per grid point is performed as described in clause </w:t>
      </w:r>
      <w:r w:rsidRPr="009171D1">
        <w:t>7.2.1.1.1.4.2</w:t>
      </w:r>
      <w:r w:rsidRPr="009171D1">
        <w:rPr>
          <w:bCs/>
        </w:rPr>
        <w:t xml:space="preserve"> using the maximum power step size allowed (i.e. 0.5dB), but the final EIS value per grid point is interpolated using the polynomial coefficients calculated in step 2.</w:t>
      </w:r>
    </w:p>
    <w:p w14:paraId="4FD42EA8" w14:textId="77777777" w:rsidR="0006003B" w:rsidRPr="009171D1" w:rsidRDefault="0006003B" w:rsidP="0006003B">
      <w:pPr>
        <w:pStyle w:val="B10"/>
        <w:rPr>
          <w:lang w:eastAsia="en-US"/>
        </w:rPr>
      </w:pPr>
      <w:r w:rsidRPr="009171D1">
        <w:t>4.</w:t>
      </w:r>
      <w:r w:rsidRPr="009171D1">
        <w:tab/>
      </w:r>
      <w:proofErr w:type="gramStart"/>
      <w:r w:rsidRPr="009171D1">
        <w:t>All of</w:t>
      </w:r>
      <w:proofErr w:type="gramEnd"/>
      <w:r w:rsidRPr="009171D1">
        <w:t xml:space="preserve"> the resulting EIS values per grid point, calculated as described in step 3, are integrated to TRS as defined in Annex A.4.5.2</w:t>
      </w:r>
      <w:r w:rsidRPr="009171D1">
        <w:rPr>
          <w:lang w:eastAsia="en-US"/>
        </w:rPr>
        <w:t>.</w:t>
      </w:r>
    </w:p>
    <w:p w14:paraId="1277F837" w14:textId="212A49C6" w:rsidR="00246483" w:rsidRPr="009171D1" w:rsidRDefault="0006003B" w:rsidP="00246483">
      <w:r w:rsidRPr="009171D1">
        <w:t>The polynomial coefficients calculated in step 2 shall be reported together with the TRS result.</w:t>
      </w:r>
    </w:p>
    <w:p w14:paraId="4D63146A" w14:textId="5B9BC240" w:rsidR="00144633" w:rsidRPr="009171D1" w:rsidRDefault="00144633" w:rsidP="00144633">
      <w:r w:rsidRPr="009171D1">
        <w:t>The default and alternate approaches are visualized in Figure A.3.3.3.1.1-1 for a set of throughput measurement results with a downlink power step size of 0.5 dB near the sensitivity level. For the classical approach, the last passing downlink power level/EIS is recorded (X plotted with green dot). For the optional EIS linearization using polynomial interpolation approach, a polynomial curve, determined earlier, is applied to the last passing (green) and failing (red) DL power levels and the interpolated EIS at the 95% maximum throughput (blue star) is recorded.</w:t>
      </w:r>
    </w:p>
    <w:p w14:paraId="6D12FC00" w14:textId="77777777" w:rsidR="00144633" w:rsidRPr="009171D1" w:rsidRDefault="00144633" w:rsidP="00144633">
      <w:pPr>
        <w:pStyle w:val="TH"/>
      </w:pPr>
      <w:r w:rsidRPr="009171D1">
        <w:rPr>
          <w:noProof/>
        </w:rPr>
        <w:lastRenderedPageBreak/>
        <w:drawing>
          <wp:inline distT="0" distB="0" distL="0" distR="0" wp14:anchorId="04748A19" wp14:editId="05E29995">
            <wp:extent cx="3938905" cy="3024505"/>
            <wp:effectExtent l="0" t="0" r="0" b="0"/>
            <wp:docPr id="17131165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38905" cy="3024505"/>
                    </a:xfrm>
                    <a:prstGeom prst="rect">
                      <a:avLst/>
                    </a:prstGeom>
                    <a:noFill/>
                    <a:ln>
                      <a:noFill/>
                    </a:ln>
                  </pic:spPr>
                </pic:pic>
              </a:graphicData>
            </a:graphic>
          </wp:inline>
        </w:drawing>
      </w:r>
    </w:p>
    <w:p w14:paraId="0C5A6F82" w14:textId="77777777" w:rsidR="00144633" w:rsidRPr="009171D1" w:rsidRDefault="00144633" w:rsidP="00144633">
      <w:pPr>
        <w:pStyle w:val="TF"/>
        <w:rPr>
          <w:rFonts w:eastAsia="DengXian"/>
          <w:lang w:eastAsia="zh-CN"/>
        </w:rPr>
      </w:pPr>
      <w:r w:rsidRPr="009171D1">
        <w:t>Figure A.3.3.3.1.1-1: Discrete TP measurements and EIS linearization using polynomial interpolation</w:t>
      </w:r>
    </w:p>
    <w:p w14:paraId="56D418C3" w14:textId="77777777" w:rsidR="00144633" w:rsidRPr="009171D1" w:rsidRDefault="00144633" w:rsidP="00246483"/>
    <w:p w14:paraId="1F7A1E83" w14:textId="77777777" w:rsidR="00246483" w:rsidRPr="009171D1" w:rsidRDefault="00246483" w:rsidP="00AD2708">
      <w:pPr>
        <w:pStyle w:val="Heading2"/>
      </w:pPr>
      <w:bookmarkStart w:id="378" w:name="_Toc154084187"/>
      <w:bookmarkStart w:id="379" w:name="_Toc155186523"/>
      <w:bookmarkStart w:id="380" w:name="_Toc187954946"/>
      <w:r w:rsidRPr="009171D1">
        <w:t>A.3.4</w:t>
      </w:r>
      <w:r w:rsidRPr="009171D1">
        <w:tab/>
        <w:t>Minimum Range Length</w:t>
      </w:r>
      <w:bookmarkEnd w:id="378"/>
      <w:bookmarkEnd w:id="379"/>
      <w:bookmarkEnd w:id="380"/>
    </w:p>
    <w:p w14:paraId="2AF15AD6" w14:textId="77777777" w:rsidR="00246483" w:rsidRPr="009171D1" w:rsidRDefault="00246483" w:rsidP="00246483">
      <w:r w:rsidRPr="009171D1">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9171D1" w:rsidRDefault="00246483" w:rsidP="00246483">
      <w:pPr>
        <w:pStyle w:val="TH"/>
      </w:pPr>
      <w:r w:rsidRPr="009171D1">
        <w:rPr>
          <w:noProof/>
        </w:rPr>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9171D1" w:rsidRDefault="00246483" w:rsidP="00D866BC">
      <w:pPr>
        <w:pStyle w:val="TF"/>
      </w:pPr>
      <w:r w:rsidRPr="009171D1">
        <w:t>Figure A.3.4-1: Illustration of range length definition</w:t>
      </w:r>
    </w:p>
    <w:p w14:paraId="4C18D056" w14:textId="77777777" w:rsidR="00D866BC" w:rsidRPr="009171D1" w:rsidRDefault="00D866BC" w:rsidP="00D866BC"/>
    <w:p w14:paraId="147080E8" w14:textId="5E2EFFD1" w:rsidR="00246483" w:rsidRPr="009171D1" w:rsidRDefault="00246483" w:rsidP="00D866BC">
      <w:r w:rsidRPr="009171D1">
        <w:t>The minimum range length shall be the maximum of the following three limits</w:t>
      </w:r>
    </w:p>
    <w:p w14:paraId="25FCF013" w14:textId="77777777" w:rsidR="00246483" w:rsidRPr="009171D1" w:rsidRDefault="00246483" w:rsidP="00246483">
      <w:pPr>
        <w:pStyle w:val="B10"/>
      </w:pPr>
      <w:r w:rsidRPr="009171D1">
        <w:t>-</w:t>
      </w:r>
      <w:r w:rsidRPr="009171D1">
        <w:tab/>
        <w:t xml:space="preserve">The phase uncertainty limit: </w:t>
      </w:r>
      <w:r w:rsidRPr="009171D1">
        <w:rPr>
          <w:i/>
        </w:rPr>
        <w:t>R</w:t>
      </w:r>
      <w:r w:rsidRPr="009171D1">
        <w:rPr>
          <w:vertAlign w:val="subscript"/>
        </w:rPr>
        <w:t>QZ</w:t>
      </w:r>
      <w:r w:rsidRPr="009171D1">
        <w:t>+2</w:t>
      </w:r>
      <w:r w:rsidRPr="009171D1">
        <w:rPr>
          <w:i/>
        </w:rPr>
        <w:t>D</w:t>
      </w:r>
      <w:r w:rsidRPr="009171D1">
        <w:rPr>
          <w:vertAlign w:val="subscript"/>
        </w:rPr>
        <w:t>rad</w:t>
      </w:r>
      <w:r w:rsidRPr="009171D1">
        <w:rPr>
          <w:vertAlign w:val="superscript"/>
        </w:rPr>
        <w:t>2</w:t>
      </w:r>
      <w:r w:rsidRPr="009171D1">
        <w:t>/</w:t>
      </w:r>
      <w:r w:rsidRPr="009171D1">
        <w:rPr>
          <w:rFonts w:ascii="Symbol" w:hAnsi="Symbol"/>
        </w:rPr>
        <w:t></w:t>
      </w:r>
    </w:p>
    <w:p w14:paraId="7392DE65" w14:textId="77777777" w:rsidR="00246483" w:rsidRPr="009171D1" w:rsidRDefault="00246483" w:rsidP="00246483">
      <w:pPr>
        <w:pStyle w:val="B10"/>
      </w:pPr>
      <w:r w:rsidRPr="009171D1">
        <w:lastRenderedPageBreak/>
        <w:t>-</w:t>
      </w:r>
      <w:r w:rsidRPr="009171D1">
        <w:tab/>
        <w:t>The amplitude uncertainty limit: 3D</w:t>
      </w:r>
    </w:p>
    <w:p w14:paraId="646AAC32" w14:textId="77777777" w:rsidR="00246483" w:rsidRPr="009171D1" w:rsidRDefault="00246483" w:rsidP="00246483">
      <w:pPr>
        <w:pStyle w:val="B10"/>
      </w:pPr>
      <w:r w:rsidRPr="009171D1">
        <w:t>-</w:t>
      </w:r>
      <w:r w:rsidRPr="009171D1">
        <w:tab/>
        <w:t xml:space="preserve">The reactive Near-Field limit: </w:t>
      </w:r>
      <w:r w:rsidRPr="009171D1">
        <w:rPr>
          <w:i/>
        </w:rPr>
        <w:t>R</w:t>
      </w:r>
      <w:r w:rsidRPr="009171D1">
        <w:rPr>
          <w:vertAlign w:val="subscript"/>
        </w:rPr>
        <w:t>QZ</w:t>
      </w:r>
      <w:r w:rsidRPr="009171D1">
        <w:t>+2</w:t>
      </w:r>
      <w:r w:rsidRPr="009171D1">
        <w:rPr>
          <w:rFonts w:ascii="Symbol" w:hAnsi="Symbol"/>
        </w:rPr>
        <w:t></w:t>
      </w:r>
    </w:p>
    <w:p w14:paraId="6B5CDC65" w14:textId="77777777" w:rsidR="00246483" w:rsidRPr="009171D1" w:rsidRDefault="00246483" w:rsidP="00246483">
      <w:r w:rsidRPr="009171D1">
        <w:t xml:space="preserve">where </w:t>
      </w:r>
      <w:r w:rsidRPr="009171D1">
        <w:rPr>
          <w:i/>
        </w:rPr>
        <w:t>R</w:t>
      </w:r>
      <w:r w:rsidRPr="009171D1">
        <w:rPr>
          <w:vertAlign w:val="subscript"/>
        </w:rPr>
        <w:t>QZ</w:t>
      </w:r>
      <w:r w:rsidRPr="009171D1">
        <w:t xml:space="preserve"> is defined as the radius of the quiet zone, i.e., </w:t>
      </w:r>
      <w:r w:rsidRPr="009171D1">
        <w:rPr>
          <w:i/>
        </w:rPr>
        <w:t>R</w:t>
      </w:r>
      <w:r w:rsidRPr="009171D1">
        <w:rPr>
          <w:vertAlign w:val="subscript"/>
        </w:rPr>
        <w:t>QZ</w:t>
      </w:r>
      <w:r w:rsidRPr="009171D1">
        <w:t>=</w:t>
      </w:r>
      <w:r w:rsidRPr="009171D1">
        <w:rPr>
          <w:i/>
        </w:rPr>
        <w:t>D</w:t>
      </w:r>
      <w:r w:rsidRPr="009171D1">
        <w:t xml:space="preserve">/2, and </w:t>
      </w:r>
      <w:proofErr w:type="spellStart"/>
      <w:r w:rsidRPr="009171D1">
        <w:rPr>
          <w:i/>
        </w:rPr>
        <w:t>D</w:t>
      </w:r>
      <w:r w:rsidRPr="009171D1">
        <w:rPr>
          <w:vertAlign w:val="subscript"/>
        </w:rPr>
        <w:t>rad</w:t>
      </w:r>
      <w:proofErr w:type="spellEnd"/>
      <w:r w:rsidRPr="009171D1">
        <w:t xml:space="preserve"> is the diameter of the effective radiating aperture. The minimum range length calculations for </w:t>
      </w:r>
      <w:r w:rsidRPr="009171D1">
        <w:rPr>
          <w:i/>
        </w:rPr>
        <w:t>D</w:t>
      </w:r>
      <w:r w:rsidRPr="009171D1">
        <w:t xml:space="preserve">=30cm quiet zone size TRP-TRS OTA test systems shall assume that </w:t>
      </w:r>
      <w:proofErr w:type="spellStart"/>
      <w:r w:rsidRPr="009171D1">
        <w:rPr>
          <w:i/>
        </w:rPr>
        <w:t>D</w:t>
      </w:r>
      <w:r w:rsidRPr="009171D1">
        <w:rPr>
          <w:vertAlign w:val="subscript"/>
        </w:rPr>
        <w:t>rad</w:t>
      </w:r>
      <w:proofErr w:type="spellEnd"/>
      <w:r w:rsidRPr="009171D1">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9171D1" w:rsidRDefault="00246483" w:rsidP="00246483">
      <w:pPr>
        <w:pStyle w:val="TH"/>
      </w:pPr>
      <w:r w:rsidRPr="009171D1">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9171D1"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9171D1" w:rsidRDefault="00246483" w:rsidP="00A01CBB">
            <w:pPr>
              <w:pStyle w:val="TAH"/>
            </w:pPr>
            <w:r w:rsidRPr="009171D1">
              <w:rPr>
                <w:i/>
                <w:iCs/>
              </w:rPr>
              <w:t>F</w:t>
            </w:r>
            <w:r w:rsidRPr="009171D1">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9171D1" w:rsidRDefault="00246483" w:rsidP="00A01CBB">
            <w:pPr>
              <w:pStyle w:val="TAH"/>
            </w:pPr>
            <w:proofErr w:type="spellStart"/>
            <w:r w:rsidRPr="009171D1">
              <w:t>D</w:t>
            </w:r>
            <w:r w:rsidRPr="009171D1">
              <w:rPr>
                <w:vertAlign w:val="subscript"/>
              </w:rPr>
              <w:t>rad</w:t>
            </w:r>
            <w:proofErr w:type="spellEnd"/>
            <w:r w:rsidRPr="009171D1">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9171D1" w:rsidRDefault="00246483" w:rsidP="00A01CBB">
            <w:pPr>
              <w:pStyle w:val="TAH"/>
            </w:pPr>
            <w:r w:rsidRPr="009171D1">
              <w:t>R</w:t>
            </w:r>
            <w:r w:rsidRPr="009171D1">
              <w:rPr>
                <w:vertAlign w:val="subscript"/>
              </w:rPr>
              <w:t>QZ</w:t>
            </w:r>
            <w:r w:rsidRPr="009171D1">
              <w:t>+2</w:t>
            </w:r>
            <w:r w:rsidRPr="009171D1">
              <w:rPr>
                <w:i/>
                <w:iCs/>
              </w:rPr>
              <w:t>D</w:t>
            </w:r>
            <w:r w:rsidRPr="009171D1">
              <w:rPr>
                <w:i/>
                <w:iCs/>
                <w:vertAlign w:val="subscript"/>
              </w:rPr>
              <w:t>rad</w:t>
            </w:r>
            <w:r w:rsidRPr="009171D1">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9171D1" w:rsidRDefault="00246483" w:rsidP="00A01CBB">
            <w:pPr>
              <w:pStyle w:val="TAH"/>
            </w:pPr>
            <w:r w:rsidRPr="009171D1">
              <w:t>3</w:t>
            </w:r>
            <w:r w:rsidRPr="009171D1">
              <w:rPr>
                <w:i/>
                <w:iCs/>
              </w:rPr>
              <w:t xml:space="preserve">D </w:t>
            </w:r>
            <w:r w:rsidRPr="009171D1">
              <w:t>= 6</w:t>
            </w:r>
            <w:r w:rsidRPr="009171D1">
              <w:rPr>
                <w:i/>
                <w:iCs/>
              </w:rPr>
              <w:t>R</w:t>
            </w:r>
            <w:r w:rsidRPr="009171D1">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9171D1" w:rsidRDefault="00246483" w:rsidP="00A01CBB">
            <w:pPr>
              <w:pStyle w:val="TAH"/>
            </w:pPr>
            <w:r w:rsidRPr="009171D1">
              <w:t>R</w:t>
            </w:r>
            <w:r w:rsidRPr="009171D1">
              <w:rPr>
                <w:vertAlign w:val="subscript"/>
              </w:rPr>
              <w:t>QZ</w:t>
            </w:r>
            <w:r w:rsidRPr="009171D1">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9171D1" w:rsidRDefault="00246483" w:rsidP="00A01CBB">
            <w:pPr>
              <w:pStyle w:val="TAH"/>
            </w:pPr>
            <w:r w:rsidRPr="009171D1">
              <w:t>max(R</w:t>
            </w:r>
            <w:r w:rsidRPr="009171D1">
              <w:rPr>
                <w:vertAlign w:val="subscript"/>
              </w:rPr>
              <w:t>QZ</w:t>
            </w:r>
            <w:r w:rsidRPr="009171D1">
              <w:t>+2λ,3</w:t>
            </w:r>
            <w:r w:rsidRPr="009171D1">
              <w:rPr>
                <w:i/>
                <w:iCs/>
              </w:rPr>
              <w:t>D</w:t>
            </w:r>
            <w:r w:rsidRPr="009171D1">
              <w:t>,R</w:t>
            </w:r>
            <w:r w:rsidRPr="009171D1">
              <w:rPr>
                <w:vertAlign w:val="subscript"/>
              </w:rPr>
              <w:t>QZ</w:t>
            </w:r>
            <w:r w:rsidRPr="009171D1">
              <w:t>+2</w:t>
            </w:r>
            <w:r w:rsidRPr="009171D1">
              <w:rPr>
                <w:i/>
                <w:iCs/>
              </w:rPr>
              <w:t>D</w:t>
            </w:r>
            <w:r w:rsidRPr="009171D1">
              <w:t>²/λ)</w:t>
            </w:r>
          </w:p>
        </w:tc>
      </w:tr>
      <w:tr w:rsidR="00246483" w:rsidRPr="009171D1"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9171D1" w:rsidRDefault="00246483" w:rsidP="00A01CBB">
            <w:pPr>
              <w:pStyle w:val="TAC"/>
            </w:pPr>
            <w:r w:rsidRPr="009171D1">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9171D1" w:rsidRDefault="00246483" w:rsidP="00A01CBB">
            <w:pPr>
              <w:pStyle w:val="TAC"/>
            </w:pPr>
            <w:r w:rsidRPr="009171D1">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9171D1" w:rsidRDefault="00246483" w:rsidP="00A01CBB">
            <w:pPr>
              <w:pStyle w:val="TAC"/>
            </w:pPr>
            <w:r w:rsidRPr="009171D1">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9171D1" w:rsidRDefault="00246483" w:rsidP="00A01CBB">
            <w:pPr>
              <w:pStyle w:val="TAC"/>
            </w:pPr>
            <w:r w:rsidRPr="009171D1">
              <w:rPr>
                <w:rFonts w:cs="Arial"/>
                <w:color w:val="000000"/>
                <w:szCs w:val="18"/>
              </w:rPr>
              <w:t>1.61</w:t>
            </w:r>
          </w:p>
        </w:tc>
      </w:tr>
      <w:tr w:rsidR="00246483" w:rsidRPr="009171D1"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9171D1" w:rsidRDefault="00246483" w:rsidP="00A01CBB">
            <w:pPr>
              <w:pStyle w:val="TAC"/>
            </w:pPr>
            <w:r w:rsidRPr="009171D1">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9171D1" w:rsidRDefault="00246483" w:rsidP="00A01CBB">
            <w:pPr>
              <w:pStyle w:val="TAC"/>
            </w:pPr>
            <w:r w:rsidRPr="009171D1">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9171D1" w:rsidRDefault="00246483" w:rsidP="00A01CBB">
            <w:pPr>
              <w:pStyle w:val="TAC"/>
            </w:pPr>
            <w:r w:rsidRPr="009171D1">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9171D1" w:rsidRDefault="00246483" w:rsidP="00A01CBB">
            <w:pPr>
              <w:pStyle w:val="TAC"/>
            </w:pPr>
            <w:r w:rsidRPr="009171D1">
              <w:rPr>
                <w:rFonts w:cs="Arial"/>
                <w:color w:val="000000"/>
                <w:szCs w:val="18"/>
              </w:rPr>
              <w:t>1.15</w:t>
            </w:r>
          </w:p>
        </w:tc>
      </w:tr>
      <w:tr w:rsidR="00246483" w:rsidRPr="009171D1"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9171D1" w:rsidRDefault="00246483" w:rsidP="00A01CBB">
            <w:pPr>
              <w:pStyle w:val="TAC"/>
            </w:pPr>
            <w:r w:rsidRPr="009171D1">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9171D1" w:rsidRDefault="00246483" w:rsidP="00A01CBB">
            <w:pPr>
              <w:pStyle w:val="TAC"/>
            </w:pPr>
            <w:r w:rsidRPr="009171D1">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9171D1" w:rsidRDefault="00246483" w:rsidP="00A01CBB">
            <w:pPr>
              <w:pStyle w:val="TAC"/>
            </w:pPr>
            <w:r w:rsidRPr="009171D1">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9171D1" w:rsidRDefault="00246483" w:rsidP="00A01CBB">
            <w:pPr>
              <w:pStyle w:val="TAC"/>
            </w:pPr>
            <w:r w:rsidRPr="009171D1">
              <w:rPr>
                <w:rFonts w:cs="Arial"/>
                <w:color w:val="000000"/>
                <w:szCs w:val="18"/>
              </w:rPr>
              <w:t>1.01</w:t>
            </w:r>
          </w:p>
        </w:tc>
      </w:tr>
      <w:tr w:rsidR="00246483" w:rsidRPr="009171D1"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9171D1" w:rsidRDefault="00246483" w:rsidP="00A01CBB">
            <w:pPr>
              <w:pStyle w:val="TAC"/>
            </w:pPr>
            <w:r w:rsidRPr="009171D1">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9171D1" w:rsidRDefault="00246483" w:rsidP="00A01CBB">
            <w:pPr>
              <w:pStyle w:val="TAC"/>
            </w:pPr>
            <w:r w:rsidRPr="009171D1">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9171D1" w:rsidRDefault="00246483" w:rsidP="00A01CBB">
            <w:pPr>
              <w:pStyle w:val="TAC"/>
            </w:pPr>
            <w:r w:rsidRPr="009171D1">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9171D1" w:rsidRDefault="00246483" w:rsidP="00A01CBB">
            <w:pPr>
              <w:pStyle w:val="TAC"/>
            </w:pPr>
            <w:r w:rsidRPr="009171D1">
              <w:rPr>
                <w:rFonts w:cs="Arial"/>
                <w:color w:val="000000"/>
                <w:szCs w:val="18"/>
              </w:rPr>
              <w:t>0.90</w:t>
            </w:r>
          </w:p>
        </w:tc>
      </w:tr>
      <w:tr w:rsidR="00246483" w:rsidRPr="009171D1"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9171D1" w:rsidRDefault="00246483" w:rsidP="00A01CBB">
            <w:pPr>
              <w:pStyle w:val="TAC"/>
            </w:pPr>
            <w:r w:rsidRPr="009171D1">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9171D1" w:rsidRDefault="00246483" w:rsidP="00A01CBB">
            <w:pPr>
              <w:pStyle w:val="TAC"/>
            </w:pPr>
            <w:r w:rsidRPr="009171D1">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9171D1" w:rsidRDefault="00246483" w:rsidP="00A01CBB">
            <w:pPr>
              <w:pStyle w:val="TAC"/>
            </w:pPr>
            <w:r w:rsidRPr="009171D1">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9171D1" w:rsidRDefault="00246483" w:rsidP="00A01CBB">
            <w:pPr>
              <w:pStyle w:val="TAC"/>
            </w:pPr>
            <w:r w:rsidRPr="009171D1">
              <w:rPr>
                <w:rFonts w:cs="Arial"/>
                <w:color w:val="000000"/>
                <w:szCs w:val="18"/>
              </w:rPr>
              <w:t>0.90</w:t>
            </w:r>
          </w:p>
        </w:tc>
      </w:tr>
      <w:tr w:rsidR="00246483" w:rsidRPr="009171D1"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9171D1" w:rsidRDefault="00246483" w:rsidP="00A01CBB">
            <w:pPr>
              <w:pStyle w:val="TAC"/>
            </w:pPr>
            <w:r w:rsidRPr="009171D1">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9171D1" w:rsidRDefault="00246483" w:rsidP="00A01CBB">
            <w:pPr>
              <w:pStyle w:val="TAC"/>
            </w:pPr>
            <w:r w:rsidRPr="009171D1">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9171D1" w:rsidRDefault="00246483" w:rsidP="00A01CBB">
            <w:pPr>
              <w:pStyle w:val="TAC"/>
            </w:pPr>
            <w:r w:rsidRPr="009171D1">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9171D1" w:rsidRDefault="00246483" w:rsidP="00A01CBB">
            <w:pPr>
              <w:pStyle w:val="TAC"/>
            </w:pPr>
            <w:r w:rsidRPr="009171D1">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9171D1" w:rsidRDefault="00246483" w:rsidP="00A01CBB">
            <w:pPr>
              <w:pStyle w:val="TAC"/>
            </w:pPr>
            <w:r w:rsidRPr="009171D1">
              <w:rPr>
                <w:rFonts w:cs="Arial"/>
                <w:color w:val="000000"/>
                <w:szCs w:val="18"/>
              </w:rPr>
              <w:t>0.90</w:t>
            </w:r>
          </w:p>
        </w:tc>
      </w:tr>
      <w:tr w:rsidR="00246483" w:rsidRPr="009171D1"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9171D1" w:rsidRDefault="00246483" w:rsidP="00A01CBB">
            <w:pPr>
              <w:pStyle w:val="TAC"/>
            </w:pPr>
            <w:r w:rsidRPr="009171D1">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9171D1" w:rsidRDefault="00246483" w:rsidP="00A01CBB">
            <w:pPr>
              <w:pStyle w:val="TAC"/>
            </w:pPr>
            <w:r w:rsidRPr="009171D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9171D1" w:rsidRDefault="00246483" w:rsidP="00A01CBB">
            <w:pPr>
              <w:pStyle w:val="TAC"/>
            </w:pPr>
            <w:r w:rsidRPr="009171D1">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9171D1" w:rsidRDefault="00246483" w:rsidP="00A01CBB">
            <w:pPr>
              <w:pStyle w:val="TAC"/>
            </w:pPr>
            <w:r w:rsidRPr="009171D1">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9171D1" w:rsidRDefault="00246483" w:rsidP="00A01CBB">
            <w:pPr>
              <w:pStyle w:val="TAC"/>
            </w:pPr>
            <w:r w:rsidRPr="009171D1">
              <w:rPr>
                <w:rFonts w:cs="Arial"/>
                <w:color w:val="000000"/>
                <w:szCs w:val="18"/>
              </w:rPr>
              <w:t>0.90</w:t>
            </w:r>
          </w:p>
        </w:tc>
      </w:tr>
      <w:tr w:rsidR="00246483" w:rsidRPr="009171D1"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9171D1" w:rsidRDefault="00246483" w:rsidP="00A01CBB">
            <w:pPr>
              <w:pStyle w:val="TAC"/>
            </w:pPr>
            <w:r w:rsidRPr="009171D1">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9171D1" w:rsidRDefault="00246483" w:rsidP="00A01CBB">
            <w:pPr>
              <w:pStyle w:val="TAC"/>
            </w:pPr>
            <w:r w:rsidRPr="009171D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9171D1" w:rsidRDefault="00246483" w:rsidP="00A01CBB">
            <w:pPr>
              <w:pStyle w:val="TAC"/>
            </w:pPr>
            <w:r w:rsidRPr="009171D1">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9171D1" w:rsidRDefault="00246483" w:rsidP="00A01CBB">
            <w:pPr>
              <w:pStyle w:val="TAC"/>
            </w:pPr>
            <w:r w:rsidRPr="009171D1">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9171D1" w:rsidRDefault="00246483" w:rsidP="00A01CBB">
            <w:pPr>
              <w:pStyle w:val="TAC"/>
            </w:pPr>
            <w:r w:rsidRPr="009171D1">
              <w:rPr>
                <w:rFonts w:cs="Arial"/>
                <w:color w:val="000000"/>
                <w:szCs w:val="18"/>
              </w:rPr>
              <w:t>0.96</w:t>
            </w:r>
          </w:p>
        </w:tc>
      </w:tr>
      <w:tr w:rsidR="00246483" w:rsidRPr="009171D1"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9171D1" w:rsidRDefault="00246483" w:rsidP="00A01CBB">
            <w:pPr>
              <w:pStyle w:val="TAC"/>
            </w:pPr>
            <w:r w:rsidRPr="009171D1">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9171D1" w:rsidRDefault="00246483" w:rsidP="00A01CBB">
            <w:pPr>
              <w:pStyle w:val="TAC"/>
            </w:pPr>
            <w:r w:rsidRPr="009171D1">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9171D1" w:rsidRDefault="00246483" w:rsidP="00A01CBB">
            <w:pPr>
              <w:pStyle w:val="TAC"/>
            </w:pPr>
            <w:r w:rsidRPr="009171D1">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9171D1" w:rsidRDefault="00246483" w:rsidP="00A01CBB">
            <w:pPr>
              <w:pStyle w:val="TAC"/>
            </w:pPr>
            <w:r w:rsidRPr="009171D1">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9171D1" w:rsidRDefault="00246483" w:rsidP="00A01CBB">
            <w:pPr>
              <w:pStyle w:val="TAC"/>
            </w:pPr>
            <w:r w:rsidRPr="009171D1">
              <w:rPr>
                <w:rFonts w:cs="Arial"/>
                <w:color w:val="000000"/>
                <w:szCs w:val="18"/>
              </w:rPr>
              <w:t>1.01</w:t>
            </w:r>
          </w:p>
        </w:tc>
      </w:tr>
      <w:tr w:rsidR="00246483" w:rsidRPr="009171D1"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9171D1" w:rsidRDefault="00246483" w:rsidP="00A01CBB">
            <w:pPr>
              <w:pStyle w:val="TAC"/>
            </w:pPr>
            <w:r w:rsidRPr="009171D1">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9171D1" w:rsidRDefault="00246483" w:rsidP="00A01CBB">
            <w:pPr>
              <w:pStyle w:val="TAC"/>
            </w:pPr>
            <w:r w:rsidRPr="009171D1">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9171D1" w:rsidRDefault="00246483" w:rsidP="00A01CBB">
            <w:pPr>
              <w:pStyle w:val="TAC"/>
            </w:pPr>
            <w:r w:rsidRPr="009171D1">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9171D1" w:rsidRDefault="00246483" w:rsidP="00A01CBB">
            <w:pPr>
              <w:pStyle w:val="TAC"/>
            </w:pPr>
            <w:r w:rsidRPr="009171D1">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9171D1" w:rsidRDefault="00246483" w:rsidP="00A01CBB">
            <w:pPr>
              <w:pStyle w:val="TAC"/>
            </w:pPr>
            <w:r w:rsidRPr="009171D1">
              <w:rPr>
                <w:rFonts w:cs="Arial"/>
                <w:color w:val="000000"/>
                <w:szCs w:val="18"/>
              </w:rPr>
              <w:t>1.05</w:t>
            </w:r>
          </w:p>
        </w:tc>
      </w:tr>
      <w:tr w:rsidR="00246483" w:rsidRPr="009171D1"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9171D1" w:rsidRDefault="00246483" w:rsidP="00A01CBB">
            <w:pPr>
              <w:pStyle w:val="TAC"/>
            </w:pPr>
            <w:r w:rsidRPr="009171D1">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9171D1" w:rsidRDefault="00246483" w:rsidP="00A01CBB">
            <w:pPr>
              <w:pStyle w:val="TAC"/>
            </w:pPr>
            <w:r w:rsidRPr="009171D1">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9171D1" w:rsidRDefault="00246483" w:rsidP="00A01CBB">
            <w:pPr>
              <w:pStyle w:val="TAC"/>
            </w:pPr>
            <w:r w:rsidRPr="009171D1">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9171D1" w:rsidRDefault="00246483" w:rsidP="00A01CBB">
            <w:pPr>
              <w:pStyle w:val="TAC"/>
            </w:pPr>
            <w:r w:rsidRPr="009171D1">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9171D1" w:rsidRDefault="00246483" w:rsidP="00A01CBB">
            <w:pPr>
              <w:pStyle w:val="TAC"/>
            </w:pPr>
            <w:r w:rsidRPr="009171D1">
              <w:rPr>
                <w:rFonts w:cs="Arial"/>
                <w:color w:val="000000"/>
                <w:szCs w:val="18"/>
              </w:rPr>
              <w:t>1.07</w:t>
            </w:r>
          </w:p>
        </w:tc>
      </w:tr>
      <w:tr w:rsidR="00246483" w:rsidRPr="009171D1"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9171D1" w:rsidRDefault="00246483" w:rsidP="00A01CBB">
            <w:pPr>
              <w:pStyle w:val="TAC"/>
            </w:pPr>
            <w:r w:rsidRPr="009171D1">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9171D1" w:rsidRDefault="00246483" w:rsidP="00A01CBB">
            <w:pPr>
              <w:pStyle w:val="TAC"/>
            </w:pPr>
            <w:r w:rsidRPr="009171D1">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9171D1" w:rsidRDefault="00246483" w:rsidP="00A01CBB">
            <w:pPr>
              <w:pStyle w:val="TAC"/>
            </w:pPr>
            <w:r w:rsidRPr="009171D1">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9171D1" w:rsidRDefault="00246483" w:rsidP="00A01CBB">
            <w:pPr>
              <w:pStyle w:val="TAC"/>
            </w:pPr>
            <w:r w:rsidRPr="009171D1">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9171D1" w:rsidRDefault="00246483" w:rsidP="00A01CBB">
            <w:pPr>
              <w:pStyle w:val="TAC"/>
            </w:pPr>
            <w:r w:rsidRPr="009171D1">
              <w:rPr>
                <w:rFonts w:cs="Arial"/>
                <w:color w:val="000000"/>
                <w:szCs w:val="18"/>
              </w:rPr>
              <w:t>1.09</w:t>
            </w:r>
          </w:p>
        </w:tc>
      </w:tr>
      <w:tr w:rsidR="00246483" w:rsidRPr="009171D1"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9171D1" w:rsidRDefault="00246483" w:rsidP="00A01CBB">
            <w:pPr>
              <w:pStyle w:val="TAC"/>
            </w:pPr>
            <w:r w:rsidRPr="009171D1">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9171D1" w:rsidRDefault="00246483" w:rsidP="00A01CBB">
            <w:pPr>
              <w:pStyle w:val="TAC"/>
            </w:pPr>
            <w:r w:rsidRPr="009171D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9171D1" w:rsidRDefault="00246483" w:rsidP="00A01CBB">
            <w:pPr>
              <w:pStyle w:val="TAC"/>
            </w:pPr>
            <w:r w:rsidRPr="009171D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9171D1" w:rsidRDefault="00246483" w:rsidP="00A01CBB">
            <w:pPr>
              <w:pStyle w:val="TAC"/>
            </w:pPr>
            <w:r w:rsidRPr="009171D1">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9171D1" w:rsidRDefault="00246483" w:rsidP="00A01CBB">
            <w:pPr>
              <w:pStyle w:val="TAC"/>
            </w:pPr>
            <w:r w:rsidRPr="009171D1">
              <w:rPr>
                <w:rFonts w:cs="Arial"/>
                <w:color w:val="000000"/>
                <w:szCs w:val="18"/>
              </w:rPr>
              <w:t>1.11</w:t>
            </w:r>
          </w:p>
        </w:tc>
      </w:tr>
      <w:tr w:rsidR="00246483" w:rsidRPr="009171D1"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9171D1" w:rsidRDefault="00246483" w:rsidP="00A01CBB">
            <w:pPr>
              <w:pStyle w:val="TAC"/>
            </w:pPr>
            <w:r w:rsidRPr="009171D1">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9171D1" w:rsidRDefault="00246483" w:rsidP="00A01CBB">
            <w:pPr>
              <w:pStyle w:val="TAC"/>
            </w:pPr>
            <w:r w:rsidRPr="009171D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9171D1" w:rsidRDefault="00246483" w:rsidP="00A01CBB">
            <w:pPr>
              <w:pStyle w:val="TAC"/>
            </w:pPr>
            <w:r w:rsidRPr="009171D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9171D1" w:rsidRDefault="00246483" w:rsidP="00A01CBB">
            <w:pPr>
              <w:pStyle w:val="TAC"/>
            </w:pPr>
            <w:r w:rsidRPr="009171D1">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9171D1" w:rsidRDefault="00246483" w:rsidP="00A01CBB">
            <w:pPr>
              <w:pStyle w:val="TAC"/>
            </w:pPr>
            <w:r w:rsidRPr="009171D1">
              <w:rPr>
                <w:rFonts w:cs="Arial"/>
                <w:color w:val="000000"/>
                <w:szCs w:val="18"/>
              </w:rPr>
              <w:t>1.11</w:t>
            </w:r>
          </w:p>
        </w:tc>
      </w:tr>
      <w:tr w:rsidR="00246483" w:rsidRPr="009171D1"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9171D1" w:rsidRDefault="00246483" w:rsidP="00A01CBB">
            <w:pPr>
              <w:pStyle w:val="TAC"/>
            </w:pPr>
            <w:r w:rsidRPr="009171D1">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9171D1" w:rsidRDefault="00246483" w:rsidP="00A01CBB">
            <w:pPr>
              <w:pStyle w:val="TAC"/>
            </w:pPr>
            <w:r w:rsidRPr="009171D1">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9171D1" w:rsidRDefault="00246483" w:rsidP="00A01CBB">
            <w:pPr>
              <w:pStyle w:val="TAC"/>
            </w:pPr>
            <w:r w:rsidRPr="009171D1">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9171D1" w:rsidRDefault="00246483" w:rsidP="00A01CBB">
            <w:pPr>
              <w:pStyle w:val="TAC"/>
            </w:pPr>
            <w:r w:rsidRPr="009171D1">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9171D1" w:rsidRDefault="00246483" w:rsidP="00A01CBB">
            <w:pPr>
              <w:pStyle w:val="TAC"/>
            </w:pPr>
            <w:r w:rsidRPr="009171D1">
              <w:rPr>
                <w:rFonts w:cs="Arial"/>
                <w:color w:val="000000"/>
                <w:szCs w:val="18"/>
              </w:rPr>
              <w:t>1.10</w:t>
            </w:r>
          </w:p>
        </w:tc>
      </w:tr>
      <w:tr w:rsidR="00246483" w:rsidRPr="009171D1"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9171D1" w:rsidRDefault="00246483" w:rsidP="00A01CBB">
            <w:pPr>
              <w:pStyle w:val="TAC"/>
            </w:pPr>
            <w:r w:rsidRPr="009171D1">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9171D1" w:rsidRDefault="00246483" w:rsidP="00A01CBB">
            <w:pPr>
              <w:pStyle w:val="TAC"/>
            </w:pPr>
            <w:r w:rsidRPr="009171D1">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9171D1" w:rsidRDefault="00246483" w:rsidP="00A01CBB">
            <w:pPr>
              <w:pStyle w:val="TAC"/>
            </w:pPr>
            <w:r w:rsidRPr="009171D1">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9171D1" w:rsidRDefault="00246483" w:rsidP="00A01CBB">
            <w:pPr>
              <w:pStyle w:val="TAC"/>
            </w:pPr>
            <w:r w:rsidRPr="009171D1">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9171D1" w:rsidRDefault="00246483" w:rsidP="00A01CBB">
            <w:pPr>
              <w:pStyle w:val="TAC"/>
            </w:pPr>
            <w:r w:rsidRPr="009171D1">
              <w:rPr>
                <w:rFonts w:cs="Arial"/>
                <w:color w:val="000000"/>
                <w:szCs w:val="18"/>
              </w:rPr>
              <w:t>0.99</w:t>
            </w:r>
          </w:p>
        </w:tc>
      </w:tr>
      <w:tr w:rsidR="00246483" w:rsidRPr="009171D1"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9171D1" w:rsidRDefault="00246483" w:rsidP="00A01CBB">
            <w:pPr>
              <w:pStyle w:val="TAC"/>
            </w:pPr>
            <w:r w:rsidRPr="009171D1">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9171D1" w:rsidRDefault="00246483" w:rsidP="00A01CBB">
            <w:pPr>
              <w:pStyle w:val="TAC"/>
            </w:pPr>
            <w:r w:rsidRPr="009171D1">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9171D1" w:rsidRDefault="00246483" w:rsidP="00A01CBB">
            <w:pPr>
              <w:pStyle w:val="TAC"/>
            </w:pPr>
            <w:r w:rsidRPr="009171D1">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9171D1" w:rsidRDefault="00246483" w:rsidP="00A01CBB">
            <w:pPr>
              <w:pStyle w:val="TAC"/>
            </w:pPr>
            <w:r w:rsidRPr="009171D1">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9171D1" w:rsidRDefault="00246483" w:rsidP="00A01CBB">
            <w:pPr>
              <w:pStyle w:val="TAC"/>
            </w:pPr>
            <w:r w:rsidRPr="009171D1">
              <w:rPr>
                <w:rFonts w:cs="Arial"/>
                <w:color w:val="000000"/>
                <w:szCs w:val="18"/>
              </w:rPr>
              <w:t>0.90</w:t>
            </w:r>
          </w:p>
        </w:tc>
      </w:tr>
      <w:tr w:rsidR="00246483" w:rsidRPr="009171D1"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9171D1" w:rsidRDefault="00246483" w:rsidP="00A01CBB">
            <w:pPr>
              <w:pStyle w:val="TAC"/>
            </w:pPr>
            <w:r w:rsidRPr="009171D1">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9171D1" w:rsidRDefault="00246483" w:rsidP="00A01CBB">
            <w:pPr>
              <w:pStyle w:val="TAC"/>
            </w:pPr>
            <w:r w:rsidRPr="009171D1">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9171D1" w:rsidRDefault="00246483" w:rsidP="00A01CBB">
            <w:pPr>
              <w:pStyle w:val="TAC"/>
            </w:pPr>
            <w:r w:rsidRPr="009171D1">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9171D1" w:rsidRDefault="00246483" w:rsidP="00A01CBB">
            <w:pPr>
              <w:pStyle w:val="TAC"/>
            </w:pPr>
            <w:r w:rsidRPr="009171D1">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9171D1" w:rsidRDefault="00246483" w:rsidP="00A01CBB">
            <w:pPr>
              <w:pStyle w:val="TAC"/>
            </w:pPr>
            <w:r w:rsidRPr="009171D1">
              <w:rPr>
                <w:rFonts w:cs="Arial"/>
                <w:color w:val="000000"/>
                <w:szCs w:val="18"/>
              </w:rPr>
              <w:t>0.90</w:t>
            </w:r>
          </w:p>
        </w:tc>
      </w:tr>
      <w:tr w:rsidR="00246483" w:rsidRPr="009171D1"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9171D1" w:rsidRDefault="00246483" w:rsidP="00A01CBB">
            <w:pPr>
              <w:pStyle w:val="TAC"/>
            </w:pPr>
            <w:r w:rsidRPr="009171D1">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9171D1" w:rsidRDefault="00246483" w:rsidP="00A01CBB">
            <w:pPr>
              <w:pStyle w:val="TAC"/>
            </w:pPr>
            <w:r w:rsidRPr="009171D1">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9171D1" w:rsidRDefault="00246483" w:rsidP="00A01CBB">
            <w:pPr>
              <w:pStyle w:val="TAC"/>
            </w:pPr>
            <w:r w:rsidRPr="009171D1">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9171D1" w:rsidRDefault="00246483" w:rsidP="00A01CBB">
            <w:pPr>
              <w:pStyle w:val="TAC"/>
            </w:pPr>
            <w:r w:rsidRPr="009171D1">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9171D1" w:rsidRDefault="00246483" w:rsidP="00A01CBB">
            <w:pPr>
              <w:pStyle w:val="TAC"/>
            </w:pPr>
            <w:r w:rsidRPr="009171D1">
              <w:rPr>
                <w:rFonts w:cs="Arial"/>
                <w:color w:val="000000"/>
                <w:szCs w:val="18"/>
              </w:rPr>
              <w:t>0.90</w:t>
            </w:r>
          </w:p>
        </w:tc>
      </w:tr>
      <w:tr w:rsidR="00246483" w:rsidRPr="009171D1"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9171D1" w:rsidRDefault="00246483" w:rsidP="00A01CBB">
            <w:pPr>
              <w:pStyle w:val="TAC"/>
            </w:pPr>
            <w:r w:rsidRPr="009171D1">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9171D1" w:rsidRDefault="00246483" w:rsidP="00A01CBB">
            <w:pPr>
              <w:pStyle w:val="TAC"/>
            </w:pPr>
            <w:r w:rsidRPr="009171D1">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9171D1" w:rsidRDefault="00246483" w:rsidP="00A01CBB">
            <w:pPr>
              <w:pStyle w:val="TAC"/>
            </w:pPr>
            <w:r w:rsidRPr="009171D1">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9171D1" w:rsidRDefault="00246483" w:rsidP="00A01CBB">
            <w:pPr>
              <w:pStyle w:val="TAC"/>
            </w:pPr>
            <w:r w:rsidRPr="009171D1">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9171D1" w:rsidRDefault="00246483" w:rsidP="00A01CBB">
            <w:pPr>
              <w:pStyle w:val="TAC"/>
            </w:pPr>
            <w:r w:rsidRPr="009171D1">
              <w:rPr>
                <w:rFonts w:cs="Arial"/>
                <w:color w:val="000000"/>
                <w:szCs w:val="18"/>
              </w:rPr>
              <w:t>0.90</w:t>
            </w:r>
          </w:p>
        </w:tc>
      </w:tr>
    </w:tbl>
    <w:p w14:paraId="5B8E289E" w14:textId="77E72CAC" w:rsidR="00246483" w:rsidRPr="009171D1" w:rsidRDefault="00246483" w:rsidP="00D866BC">
      <w:pPr>
        <w:rPr>
          <w:rFonts w:eastAsia="MS Mincho"/>
        </w:rPr>
      </w:pPr>
    </w:p>
    <w:p w14:paraId="491317C6" w14:textId="77777777" w:rsidR="00296F7B" w:rsidRPr="009171D1" w:rsidRDefault="00296F7B" w:rsidP="00AD2708">
      <w:pPr>
        <w:pStyle w:val="Heading2"/>
      </w:pPr>
      <w:bookmarkStart w:id="381" w:name="_Toc154084188"/>
      <w:bookmarkStart w:id="382" w:name="_Toc155186524"/>
      <w:bookmarkStart w:id="383" w:name="_Toc187954947"/>
      <w:r w:rsidRPr="009171D1">
        <w:t>A.3.5</w:t>
      </w:r>
      <w:r w:rsidRPr="009171D1">
        <w:tab/>
        <w:t>Definition of TRP and TRS for AC</w:t>
      </w:r>
      <w:bookmarkEnd w:id="381"/>
      <w:bookmarkEnd w:id="382"/>
      <w:bookmarkEnd w:id="383"/>
    </w:p>
    <w:p w14:paraId="7C83E556" w14:textId="77777777" w:rsidR="00296F7B" w:rsidRPr="009171D1" w:rsidRDefault="00296F7B" w:rsidP="00AD2708">
      <w:pPr>
        <w:pStyle w:val="Heading3"/>
        <w:rPr>
          <w:rFonts w:eastAsiaTheme="minorEastAsia"/>
        </w:rPr>
      </w:pPr>
      <w:bookmarkStart w:id="384" w:name="_Toc155186525"/>
      <w:bookmarkStart w:id="385" w:name="_Toc187954948"/>
      <w:r w:rsidRPr="009171D1">
        <w:rPr>
          <w:rFonts w:eastAsiaTheme="minorEastAsia"/>
        </w:rPr>
        <w:t>A.3.5.1</w:t>
      </w:r>
      <w:r w:rsidRPr="009171D1">
        <w:rPr>
          <w:rFonts w:eastAsiaTheme="minorEastAsia"/>
        </w:rPr>
        <w:tab/>
        <w:t>Total Radiated Power (TRP)</w:t>
      </w:r>
      <w:bookmarkEnd w:id="384"/>
      <w:bookmarkEnd w:id="385"/>
    </w:p>
    <w:p w14:paraId="6B020F59" w14:textId="77777777" w:rsidR="00296F7B" w:rsidRPr="009171D1" w:rsidRDefault="00296F7B" w:rsidP="00296F7B">
      <w:r w:rsidRPr="009171D1">
        <w:t xml:space="preserve">This definition is used to calculate the Total Radiated Power (TRP) value. </w:t>
      </w:r>
      <w:r w:rsidRPr="009171D1">
        <w:rPr>
          <w:lang w:eastAsia="zh-CN"/>
        </w:rPr>
        <w:t>For Anechoic Chamber method, TRP is defined as:</w:t>
      </w:r>
    </w:p>
    <w:p w14:paraId="4913B3F4"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r>
              <w:rPr>
                <w:rFonts w:ascii="Cambria Math" w:hAnsi="Cambria Math"/>
                <w:noProof w:val="0"/>
              </w:rPr>
              <m:t>π</m:t>
            </m:r>
          </m:den>
        </m:f>
        <m:nary>
          <m:naryPr>
            <m:limLoc m:val="subSup"/>
            <m:ctrlPr>
              <w:rPr>
                <w:rFonts w:ascii="Cambria Math" w:hAnsi="Cambria Math"/>
                <w:noProof w:val="0"/>
              </w:rPr>
            </m:ctrlPr>
          </m:naryPr>
          <m:sub>
            <m:r>
              <w:rPr>
                <w:rFonts w:ascii="Cambria Math" w:hAnsi="Cambria Math"/>
                <w:noProof w:val="0"/>
              </w:rPr>
              <m:t>θ</m:t>
            </m:r>
            <m:r>
              <m:rPr>
                <m:sty m:val="p"/>
              </m:rPr>
              <w:rPr>
                <w:rFonts w:ascii="Cambria Math" w:hAnsi="Cambria Math"/>
                <w:noProof w:val="0"/>
              </w:rPr>
              <m:t>=0</m:t>
            </m:r>
          </m:sub>
          <m:sup>
            <m:r>
              <w:rPr>
                <w:rFonts w:ascii="Cambria Math" w:hAnsi="Cambria Math"/>
                <w:noProof w:val="0"/>
              </w:rPr>
              <m:t>π</m:t>
            </m:r>
          </m:sup>
          <m:e>
            <m:nary>
              <m:naryPr>
                <m:limLoc m:val="subSup"/>
                <m:ctrlPr>
                  <w:rPr>
                    <w:rFonts w:ascii="Cambria Math" w:hAnsi="Cambria Math"/>
                    <w:noProof w:val="0"/>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rPr>
                  <m:t>2</m:t>
                </m:r>
                <m:r>
                  <w:rPr>
                    <w:rFonts w:ascii="Cambria Math" w:hAnsi="Cambria Math"/>
                    <w:noProof w:val="0"/>
                  </w:rPr>
                  <m:t>π</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e>
                </m:d>
              </m:e>
            </m:nary>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r>
                      <w:rPr>
                        <w:rFonts w:ascii="Cambria Math" w:hAnsi="Cambria Math"/>
                        <w:noProof w:val="0"/>
                      </w:rPr>
                      <m:t>θ</m:t>
                    </m:r>
                  </m:e>
                </m:d>
                <m:box>
                  <m:boxPr>
                    <m:diff m:val="1"/>
                    <m:ctrlPr>
                      <w:rPr>
                        <w:rFonts w:ascii="Cambria Math" w:hAnsi="Cambria Math"/>
                        <w:noProof w:val="0"/>
                      </w:rPr>
                    </m:ctrlPr>
                  </m:boxPr>
                  <m:e>
                    <m:r>
                      <w:rPr>
                        <w:rFonts w:ascii="Cambria Math" w:hAnsi="Cambria Math"/>
                        <w:noProof w:val="0"/>
                      </w:rPr>
                      <m:t>dϕ</m:t>
                    </m:r>
                  </m:e>
                </m:box>
                <m:box>
                  <m:boxPr>
                    <m:diff m:val="1"/>
                    <m:ctrlPr>
                      <w:rPr>
                        <w:rFonts w:ascii="Cambria Math" w:hAnsi="Cambria Math"/>
                        <w:noProof w:val="0"/>
                      </w:rPr>
                    </m:ctrlPr>
                  </m:boxPr>
                  <m:e>
                    <m:r>
                      <w:rPr>
                        <w:rFonts w:ascii="Cambria Math" w:hAnsi="Cambria Math"/>
                        <w:noProof w:val="0"/>
                      </w:rPr>
                      <m:t>dθ</m:t>
                    </m:r>
                  </m:e>
                </m:box>
              </m:e>
            </m:func>
          </m:e>
        </m:nary>
      </m:oMath>
    </w:p>
    <w:p w14:paraId="13EB83C4" w14:textId="77777777" w:rsidR="00296F7B" w:rsidRPr="009171D1" w:rsidRDefault="00296F7B" w:rsidP="00296F7B">
      <w:pPr>
        <w:rPr>
          <w:lang w:eastAsia="zh-CN"/>
        </w:rPr>
      </w:pPr>
      <w:r w:rsidRPr="009171D1">
        <w:rPr>
          <w:lang w:eastAsia="zh-CN"/>
        </w:rPr>
        <w:t>Where the effective isotropic radiated power (EIRP) is defined as</w:t>
      </w:r>
    </w:p>
    <w:p w14:paraId="4D2AADCD"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EIRP</m:t>
        </m:r>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lang w:eastAsia="zh-CN"/>
          </w:rPr>
          <m:t>=</m:t>
        </m:r>
        <m:sSub>
          <m:sSubPr>
            <m:ctrlPr>
              <w:rPr>
                <w:rFonts w:ascii="Cambria Math" w:hAnsi="Cambria Math"/>
                <w:noProof w:val="0"/>
                <w:lang w:eastAsia="zh-CN"/>
              </w:rPr>
            </m:ctrlPr>
          </m:sSubPr>
          <m:e>
            <m:r>
              <w:rPr>
                <w:rFonts w:ascii="Cambria Math" w:hAnsi="Cambria Math"/>
                <w:noProof w:val="0"/>
                <w:lang w:eastAsia="zh-CN"/>
              </w:rPr>
              <m:t>P</m:t>
            </m:r>
          </m:e>
          <m:sub>
            <m:r>
              <w:rPr>
                <w:rFonts w:ascii="Cambria Math" w:hAnsi="Cambria Math"/>
                <w:noProof w:val="0"/>
                <w:lang w:eastAsia="zh-CN"/>
              </w:rPr>
              <m:t>T</m:t>
            </m:r>
          </m:sub>
        </m:sSub>
        <m:sSub>
          <m:sSubPr>
            <m:ctrlPr>
              <w:rPr>
                <w:rFonts w:ascii="Cambria Math" w:hAnsi="Cambria Math"/>
                <w:noProof w:val="0"/>
                <w:lang w:eastAsia="zh-CN"/>
              </w:rPr>
            </m:ctrlPr>
          </m:sSubPr>
          <m:e>
            <m:r>
              <w:rPr>
                <w:rFonts w:ascii="Cambria Math" w:hAnsi="Cambria Math"/>
                <w:noProof w:val="0"/>
                <w:lang w:eastAsia="zh-CN"/>
              </w:rPr>
              <m:t>G</m:t>
            </m:r>
          </m:e>
          <m:sub>
            <m:r>
              <w:rPr>
                <w:rFonts w:ascii="Cambria Math" w:hAnsi="Cambria Math"/>
                <w:noProof w:val="0"/>
                <w:lang w:eastAsia="zh-CN"/>
              </w:rPr>
              <m:t>T</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oMath>
    </w:p>
    <w:p w14:paraId="795A62C4" w14:textId="77777777" w:rsidR="00296F7B" w:rsidRPr="009171D1" w:rsidRDefault="00296F7B" w:rsidP="00296F7B">
      <w:pPr>
        <w:rPr>
          <w:i/>
          <w:lang w:eastAsia="zh-CN"/>
        </w:rPr>
      </w:pPr>
      <w:r w:rsidRPr="009171D1">
        <w:rPr>
          <w:lang w:eastAsia="zh-CN"/>
        </w:rPr>
        <w:t xml:space="preserve">Where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oMath>
      <w:r w:rsidRPr="009171D1">
        <w:rPr>
          <w:lang w:eastAsia="zh-CN"/>
        </w:rPr>
        <w:t xml:space="preserve"> is the product of the power delivered to the antenna and the antenna’s power gain, and EIRP</w:t>
      </w:r>
      <w:r w:rsidRPr="009171D1">
        <w:rPr>
          <w:vertAlign w:val="subscript"/>
          <w:lang w:eastAsia="zh-CN"/>
        </w:rPr>
        <w:t>θ</w:t>
      </w:r>
      <w:r w:rsidRPr="009171D1">
        <w:rPr>
          <w:lang w:eastAsia="zh-CN"/>
        </w:rPr>
        <w:t xml:space="preserve"> and </w:t>
      </w:r>
      <w:proofErr w:type="spellStart"/>
      <w:r w:rsidRPr="009171D1">
        <w:rPr>
          <w:lang w:eastAsia="zh-CN"/>
        </w:rPr>
        <w:t>EIRP</w:t>
      </w:r>
      <w:r w:rsidRPr="009171D1">
        <w:rPr>
          <w:vertAlign w:val="subscript"/>
          <w:lang w:eastAsia="zh-CN"/>
        </w:rPr>
        <w:t>ϕ</w:t>
      </w:r>
      <w:proofErr w:type="spellEnd"/>
      <w:r w:rsidRPr="009171D1">
        <w:rPr>
          <w:lang w:eastAsia="zh-CN"/>
        </w:rPr>
        <w:t xml:space="preserve"> are the EIRP in the corresponding θ and ϕ polarizations.</w:t>
      </w:r>
    </w:p>
    <w:p w14:paraId="1B8BFC7B" w14:textId="77777777" w:rsidR="00296F7B" w:rsidRPr="009171D1" w:rsidRDefault="00296F7B" w:rsidP="00296F7B">
      <w:pPr>
        <w:rPr>
          <w:i/>
          <w:lang w:eastAsia="zh-CN"/>
        </w:rPr>
      </w:pPr>
      <w:r w:rsidRPr="009171D1">
        <w:rPr>
          <w:lang w:eastAsia="zh-CN"/>
        </w:rPr>
        <w:lastRenderedPageBreak/>
        <w:t xml:space="preserve">The summation form based on the </w:t>
      </w:r>
      <w:r w:rsidRPr="009171D1">
        <w:t>sin</w:t>
      </w:r>
      <w:r w:rsidRPr="009171D1">
        <w:rPr>
          <w:rFonts w:ascii="Symbol" w:hAnsi="Symbol"/>
        </w:rPr>
        <w:t></w:t>
      </w:r>
      <w:r w:rsidRPr="009171D1">
        <w:sym w:font="Symbol" w:char="F0D7"/>
      </w:r>
      <w:r w:rsidRPr="009171D1">
        <w:rPr>
          <w:rFonts w:ascii="Symbol" w:hAnsi="Symbol"/>
        </w:rPr>
        <w:t></w:t>
      </w:r>
      <w:r w:rsidRPr="009171D1">
        <w:rPr>
          <w:rFonts w:ascii="Symbol" w:hAnsi="Symbol"/>
        </w:rPr>
        <w:t></w:t>
      </w:r>
      <w:r w:rsidRPr="009171D1">
        <w:t xml:space="preserve"> weights</w:t>
      </w:r>
      <w:r w:rsidRPr="009171D1">
        <w:rPr>
          <w:lang w:eastAsia="zh-CN"/>
        </w:rPr>
        <w:t xml:space="preserve"> of TRP with Anechoic Chamber method is defined as:</w:t>
      </w:r>
    </w:p>
    <w:p w14:paraId="6461B726"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w:rPr>
                <w:rFonts w:ascii="Cambria Math" w:hAnsi="Cambria Math"/>
                <w:noProof w:val="0"/>
              </w:rPr>
              <m:t>π</m:t>
            </m:r>
          </m:num>
          <m:den>
            <m:r>
              <m:rPr>
                <m:sty m:val="p"/>
              </m:rPr>
              <w:rPr>
                <w:rFonts w:ascii="Cambria Math" w:hAnsi="Cambria Math"/>
                <w:noProof w:val="0"/>
              </w:rPr>
              <m:t>2</m:t>
            </m:r>
            <m:r>
              <w:rPr>
                <w:rFonts w:ascii="Cambria Math" w:hAnsi="Cambria Math"/>
                <w:noProof w:val="0"/>
              </w:rPr>
              <m:t>NM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func>
                  <m:funcPr>
                    <m:ctrlPr>
                      <w:rPr>
                        <w:rFonts w:ascii="Cambria Math" w:hAnsi="Cambria Math"/>
                        <w:noProof w:val="0"/>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oMath>
    </w:p>
    <w:p w14:paraId="13BC1D0D" w14:textId="77777777" w:rsidR="00296F7B" w:rsidRPr="009171D1" w:rsidRDefault="00296F7B" w:rsidP="00296F7B">
      <w:pPr>
        <w:rPr>
          <w:i/>
          <w:lang w:eastAsia="zh-CN"/>
        </w:rPr>
      </w:pPr>
      <w:r w:rsidRPr="009171D1">
        <w:rPr>
          <w:lang w:eastAsia="zh-CN"/>
        </w:rPr>
        <w:t xml:space="preserve">Where N and M are the number of sampling intervals for θ and ϕ. </w:t>
      </w:r>
      <w:proofErr w:type="spellStart"/>
      <w:r w:rsidRPr="009171D1">
        <w:rPr>
          <w:lang w:eastAsia="zh-CN"/>
        </w:rPr>
        <w:t>θ</w:t>
      </w:r>
      <w:r w:rsidRPr="009171D1">
        <w:rPr>
          <w:vertAlign w:val="subscript"/>
          <w:lang w:eastAsia="zh-CN"/>
        </w:rPr>
        <w:t>n</w:t>
      </w:r>
      <w:proofErr w:type="spellEnd"/>
      <w:r w:rsidRPr="009171D1">
        <w:rPr>
          <w:lang w:eastAsia="zh-CN"/>
        </w:rPr>
        <w:t xml:space="preserve"> and </w:t>
      </w:r>
      <w:proofErr w:type="spellStart"/>
      <w:r w:rsidRPr="009171D1">
        <w:rPr>
          <w:lang w:eastAsia="zh-CN"/>
        </w:rPr>
        <w:t>ϕ</w:t>
      </w:r>
      <w:r w:rsidRPr="009171D1">
        <w:rPr>
          <w:vertAlign w:val="subscript"/>
          <w:lang w:eastAsia="zh-CN"/>
        </w:rPr>
        <w:t>m</w:t>
      </w:r>
      <w:proofErr w:type="spellEnd"/>
      <w:r w:rsidRPr="009171D1">
        <w:rPr>
          <w:lang w:eastAsia="zh-CN"/>
        </w:rPr>
        <w:t xml:space="preserve"> are the measurement angles.</w:t>
      </w:r>
    </w:p>
    <w:p w14:paraId="32B332F2" w14:textId="77777777" w:rsidR="00296F7B" w:rsidRPr="009171D1" w:rsidRDefault="00296F7B" w:rsidP="00296F7B">
      <w:pPr>
        <w:rPr>
          <w:i/>
        </w:rPr>
      </w:pPr>
      <w:r w:rsidRPr="009171D1">
        <w:rPr>
          <w:lang w:eastAsia="zh-CN"/>
        </w:rPr>
        <w:t xml:space="preserve">The summation form based on </w:t>
      </w:r>
      <w:r w:rsidRPr="009171D1">
        <w:t xml:space="preserve">the </w:t>
      </w:r>
      <w:proofErr w:type="spellStart"/>
      <w:r w:rsidRPr="009171D1">
        <w:t>Clenshaw</w:t>
      </w:r>
      <w:proofErr w:type="spellEnd"/>
      <w:r w:rsidRPr="009171D1">
        <w:t>-Curtis quadrature integral approximation of TRP with Anechoic Chamber method is defined as:</w:t>
      </w:r>
    </w:p>
    <w:p w14:paraId="1FB642BC"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2</m:t>
            </m:r>
            <m:r>
              <w:rPr>
                <w:rFonts w:ascii="Cambria Math" w:hAnsi="Cambria Math"/>
                <w:noProof w:val="0"/>
              </w:rPr>
              <m:t>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e>
            </m:nary>
          </m:e>
        </m:nary>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oMath>
    </w:p>
    <w:p w14:paraId="44348D79" w14:textId="77777777" w:rsidR="00D77A36" w:rsidRPr="009171D1" w:rsidRDefault="00D77A36" w:rsidP="00D77A36">
      <w:pPr>
        <w:rPr>
          <w:lang w:eastAsia="zh-CN"/>
        </w:rPr>
      </w:pPr>
      <w:r w:rsidRPr="009171D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9171D1">
        <w:rPr>
          <w:lang w:eastAsia="zh-CN"/>
        </w:rPr>
        <w:t xml:space="preserve"> can be calculated as follows:</w:t>
      </w:r>
    </w:p>
    <w:p w14:paraId="2F2442BC" w14:textId="77777777" w:rsidR="00D77A36" w:rsidRPr="009171D1" w:rsidRDefault="00D77A36" w:rsidP="00D77A36">
      <w:pPr>
        <w:pStyle w:val="EQ"/>
        <w:rPr>
          <w:noProof w:val="0"/>
          <w:lang w:eastAsia="zh-CN"/>
        </w:rPr>
      </w:pPr>
      <w:r w:rsidRPr="009171D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1D20EFBB" w14:textId="77777777" w:rsidR="00D77A36" w:rsidRPr="009171D1" w:rsidRDefault="00D77A36" w:rsidP="00D77A36">
      <w:r w:rsidRPr="009171D1">
        <w:t>with</w:t>
      </w:r>
    </w:p>
    <w:p w14:paraId="13998CB6"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4B7E94E" w14:textId="77777777" w:rsidR="00D77A36" w:rsidRPr="009171D1" w:rsidRDefault="00D77A36" w:rsidP="00D77A36">
      <w:r w:rsidRPr="009171D1">
        <w:t>and</w:t>
      </w:r>
    </w:p>
    <w:p w14:paraId="1E7DF7E1"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   2,</m:t>
                </m:r>
                <m:r>
                  <m:rPr>
                    <m:nor/>
                  </m:rPr>
                  <w:rPr>
                    <w:rFonts w:ascii="Cambria Math" w:hAnsi="Cambria Math"/>
                    <w:noProof w:val="0"/>
                  </w:rPr>
                  <m:t xml:space="preserve">  otherwise</m:t>
                </m:r>
              </m:e>
            </m:eqArr>
          </m:e>
        </m:d>
      </m:oMath>
    </w:p>
    <w:p w14:paraId="4550C37F" w14:textId="77777777" w:rsidR="00296F7B" w:rsidRPr="009171D1" w:rsidRDefault="00296F7B" w:rsidP="00296F7B"/>
    <w:p w14:paraId="4668B109" w14:textId="77777777" w:rsidR="00296F7B" w:rsidRPr="009171D1" w:rsidRDefault="00296F7B" w:rsidP="00AD2708">
      <w:pPr>
        <w:pStyle w:val="Heading3"/>
        <w:rPr>
          <w:rFonts w:eastAsiaTheme="minorEastAsia"/>
        </w:rPr>
      </w:pPr>
      <w:bookmarkStart w:id="386" w:name="_Toc155186526"/>
      <w:bookmarkStart w:id="387" w:name="_Toc187954949"/>
      <w:r w:rsidRPr="009171D1">
        <w:rPr>
          <w:rFonts w:eastAsiaTheme="minorEastAsia"/>
        </w:rPr>
        <w:t>A.3.5.2</w:t>
      </w:r>
      <w:r w:rsidRPr="009171D1">
        <w:rPr>
          <w:rFonts w:eastAsiaTheme="minorEastAsia"/>
        </w:rPr>
        <w:tab/>
        <w:t>Total Radiated Sensitivity (TRS)</w:t>
      </w:r>
      <w:bookmarkEnd w:id="386"/>
      <w:bookmarkEnd w:id="387"/>
    </w:p>
    <w:p w14:paraId="395C6E34" w14:textId="79FBD54A" w:rsidR="00296F7B" w:rsidRPr="009171D1" w:rsidRDefault="00296F7B" w:rsidP="00296F7B">
      <w:pPr>
        <w:jc w:val="both"/>
        <w:rPr>
          <w:lang w:eastAsia="zh-CN"/>
        </w:rPr>
      </w:pPr>
      <w:r w:rsidRPr="009171D1">
        <w:t xml:space="preserve">This definition is used to calculate the Total Radiated Sensitivity (TRS) value. </w:t>
      </w:r>
      <w:r w:rsidRPr="009171D1">
        <w:rPr>
          <w:lang w:eastAsia="zh-CN"/>
        </w:rPr>
        <w:t xml:space="preserve"> </w:t>
      </w:r>
      <w:r w:rsidRPr="009171D1">
        <w:t xml:space="preserve">For </w:t>
      </w:r>
      <w:r w:rsidRPr="009171D1">
        <w:rPr>
          <w:lang w:eastAsia="zh-CN"/>
        </w:rPr>
        <w:t>Anechoic Chamber method,</w:t>
      </w:r>
      <w:r w:rsidRPr="009171D1">
        <w:t xml:space="preserve"> the TRS</w:t>
      </w:r>
      <w:r w:rsidRPr="009171D1">
        <w:rPr>
          <w:lang w:eastAsia="zh-CN"/>
        </w:rPr>
        <w:t xml:space="preserve"> </w:t>
      </w:r>
      <w:r w:rsidRPr="009171D1">
        <w:t>is defined as:</w:t>
      </w:r>
    </w:p>
    <w:p w14:paraId="29FC82C1"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4</m:t>
            </m:r>
            <m:r>
              <w:rPr>
                <w:rFonts w:ascii="Cambria Math" w:hAnsi="Cambria Math"/>
                <w:noProof w:val="0"/>
                <w:lang w:eastAsia="zh-CN"/>
              </w:rPr>
              <m:t>π</m:t>
            </m:r>
          </m:num>
          <m:den>
            <m:nary>
              <m:naryPr>
                <m:limLoc m:val="subSup"/>
                <m:ctrlPr>
                  <w:rPr>
                    <w:rFonts w:ascii="Cambria Math" w:hAnsi="Cambria Math"/>
                    <w:noProof w:val="0"/>
                    <w:lang w:eastAsia="zh-CN"/>
                  </w:rPr>
                </m:ctrlPr>
              </m:naryPr>
              <m:sub>
                <m:r>
                  <w:rPr>
                    <w:rFonts w:ascii="Cambria Math" w:hAnsi="Cambria Math"/>
                    <w:noProof w:val="0"/>
                    <w:lang w:eastAsia="zh-CN"/>
                  </w:rPr>
                  <m:t>θ</m:t>
                </m:r>
                <m:r>
                  <m:rPr>
                    <m:sty m:val="p"/>
                  </m:rPr>
                  <w:rPr>
                    <w:rFonts w:ascii="Cambria Math" w:hAnsi="Cambria Math"/>
                    <w:noProof w:val="0"/>
                    <w:lang w:eastAsia="zh-CN"/>
                  </w:rPr>
                  <m:t>=0</m:t>
                </m:r>
              </m:sub>
              <m:sup>
                <m:r>
                  <w:rPr>
                    <w:rFonts w:ascii="Cambria Math" w:hAnsi="Cambria Math"/>
                    <w:noProof w:val="0"/>
                    <w:lang w:eastAsia="zh-CN"/>
                  </w:rPr>
                  <m:t>π</m:t>
                </m:r>
              </m:sup>
              <m:e>
                <m:nary>
                  <m:naryPr>
                    <m:limLoc m:val="subSup"/>
                    <m:ctrlPr>
                      <w:rPr>
                        <w:rFonts w:ascii="Cambria Math" w:hAnsi="Cambria Math"/>
                        <w:noProof w:val="0"/>
                        <w:lang w:eastAsia="zh-CN"/>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lang w:eastAsia="zh-CN"/>
                      </w:rPr>
                      <m:t>2</m:t>
                    </m:r>
                    <m:r>
                      <w:rPr>
                        <w:rFonts w:ascii="Cambria Math" w:hAnsi="Cambria Math"/>
                        <w:noProof w:val="0"/>
                        <w:lang w:eastAsia="zh-CN"/>
                      </w:rPr>
                      <m:t>π</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e>
                    </m:d>
                    <m:func>
                      <m:funcPr>
                        <m:ctrlPr>
                          <w:rPr>
                            <w:rFonts w:ascii="Cambria Math" w:hAnsi="Cambria Math"/>
                            <w:noProof w:val="0"/>
                            <w:lang w:eastAsia="zh-CN"/>
                          </w:rPr>
                        </m:ctrlPr>
                      </m:funcPr>
                      <m:fName>
                        <m:r>
                          <m:rPr>
                            <m:sty m:val="p"/>
                          </m:rPr>
                          <w:rPr>
                            <w:rFonts w:ascii="Cambria Math" w:hAnsi="Cambria Math"/>
                            <w:noProof w:val="0"/>
                          </w:rPr>
                          <m:t>sin</m:t>
                        </m:r>
                      </m:fName>
                      <m:e>
                        <m:r>
                          <w:rPr>
                            <w:rFonts w:ascii="Cambria Math" w:hAnsi="Cambria Math"/>
                            <w:noProof w:val="0"/>
                            <w:lang w:eastAsia="zh-CN"/>
                          </w:rPr>
                          <m:t>θ</m:t>
                        </m:r>
                      </m:e>
                    </m:func>
                    <m:r>
                      <w:rPr>
                        <w:rFonts w:ascii="Cambria Math" w:hAnsi="Cambria Math"/>
                        <w:noProof w:val="0"/>
                        <w:lang w:eastAsia="zh-CN"/>
                      </w:rPr>
                      <m:t>d</m:t>
                    </m:r>
                    <m:r>
                      <w:rPr>
                        <w:rFonts w:ascii="Cambria Math" w:hAnsi="Cambria Math"/>
                        <w:noProof w:val="0"/>
                      </w:rPr>
                      <m:t>ϕdθ</m:t>
                    </m:r>
                  </m:e>
                </m:nary>
              </m:e>
            </m:nary>
          </m:den>
        </m:f>
      </m:oMath>
    </w:p>
    <w:p w14:paraId="5730F2FD" w14:textId="77777777" w:rsidR="00296F7B" w:rsidRPr="009171D1" w:rsidRDefault="00296F7B" w:rsidP="00296F7B">
      <w:pPr>
        <w:rPr>
          <w:i/>
        </w:rPr>
      </w:pPr>
      <w:r w:rsidRPr="009171D1">
        <w:rPr>
          <w:lang w:eastAsia="zh-CN"/>
        </w:rPr>
        <w:t xml:space="preserve">Where </w:t>
      </w:r>
      <w:r w:rsidRPr="009171D1">
        <w:t>the effective isotropic sensitivity (</w:t>
      </w:r>
      <w:r w:rsidRPr="009171D1">
        <w:rPr>
          <w:iCs/>
        </w:rPr>
        <w:t>EIS</w:t>
      </w:r>
      <w:r w:rsidRPr="009171D1">
        <w:t xml:space="preserve">) is defined as the </w:t>
      </w:r>
      <w:r w:rsidRPr="009171D1">
        <w:rPr>
          <w:lang w:eastAsia="zh-CN"/>
        </w:rPr>
        <w:t>m</w:t>
      </w:r>
      <w:r w:rsidRPr="009171D1">
        <w:t xml:space="preserve">inimum power level at which the throughput exceeds or equal to 95% of the maximum throughput of the specified RMC, at each sampling point, and </w:t>
      </w:r>
      <w:proofErr w:type="spellStart"/>
      <w:r w:rsidRPr="009171D1">
        <w:rPr>
          <w:lang w:eastAsia="zh-CN"/>
        </w:rPr>
        <w:t>EIS</w:t>
      </w:r>
      <w:r w:rsidRPr="009171D1">
        <w:rPr>
          <w:vertAlign w:val="subscript"/>
          <w:lang w:eastAsia="zh-CN"/>
        </w:rPr>
        <w:t>θ</w:t>
      </w:r>
      <w:proofErr w:type="spellEnd"/>
      <w:r w:rsidRPr="009171D1">
        <w:rPr>
          <w:lang w:eastAsia="zh-CN"/>
        </w:rPr>
        <w:t xml:space="preserve"> and </w:t>
      </w:r>
      <w:proofErr w:type="spellStart"/>
      <w:r w:rsidRPr="009171D1">
        <w:rPr>
          <w:lang w:eastAsia="zh-CN"/>
        </w:rPr>
        <w:t>EIS</w:t>
      </w:r>
      <w:r w:rsidRPr="009171D1">
        <w:rPr>
          <w:vertAlign w:val="subscript"/>
          <w:lang w:eastAsia="zh-CN"/>
        </w:rPr>
        <w:t>ϕ</w:t>
      </w:r>
      <w:proofErr w:type="spellEnd"/>
      <w:r w:rsidRPr="009171D1">
        <w:rPr>
          <w:lang w:eastAsia="zh-CN"/>
        </w:rPr>
        <w:t xml:space="preserve"> are the EIS in the corresponding θ and ϕ polarizations.</w:t>
      </w:r>
    </w:p>
    <w:p w14:paraId="0BE6BBB0" w14:textId="77777777" w:rsidR="00296F7B" w:rsidRPr="009171D1" w:rsidRDefault="00296F7B" w:rsidP="00296F7B">
      <w:pPr>
        <w:rPr>
          <w:lang w:eastAsia="zh-CN"/>
        </w:rPr>
      </w:pPr>
      <w:r w:rsidRPr="009171D1">
        <w:t>The summation form</w:t>
      </w:r>
      <w:r w:rsidRPr="009171D1">
        <w:rPr>
          <w:lang w:eastAsia="zh-CN"/>
        </w:rPr>
        <w:t xml:space="preserve"> based on the </w:t>
      </w:r>
      <w:r w:rsidRPr="009171D1">
        <w:t>sin</w:t>
      </w:r>
      <w:r w:rsidRPr="009171D1">
        <w:rPr>
          <w:rFonts w:ascii="Symbol" w:hAnsi="Symbol"/>
        </w:rPr>
        <w:t></w:t>
      </w:r>
      <w:r w:rsidRPr="009171D1">
        <w:sym w:font="Symbol" w:char="F0D7"/>
      </w:r>
      <w:r w:rsidRPr="009171D1">
        <w:rPr>
          <w:rFonts w:ascii="Symbol" w:hAnsi="Symbol"/>
        </w:rPr>
        <w:t></w:t>
      </w:r>
      <w:r w:rsidRPr="009171D1">
        <w:rPr>
          <w:rFonts w:ascii="Symbol" w:hAnsi="Symbol"/>
        </w:rPr>
        <w:t></w:t>
      </w:r>
      <w:r w:rsidRPr="009171D1">
        <w:t xml:space="preserve"> weights of TRS </w:t>
      </w:r>
      <w:r w:rsidRPr="009171D1">
        <w:rPr>
          <w:lang w:eastAsia="zh-CN"/>
        </w:rPr>
        <w:t>with Anechoic Chamber method</w:t>
      </w:r>
      <w:r w:rsidRPr="009171D1">
        <w:t xml:space="preserve"> defined as:</w:t>
      </w:r>
    </w:p>
    <w:p w14:paraId="2DBB185E" w14:textId="77777777" w:rsidR="00296F7B" w:rsidRPr="009171D1" w:rsidRDefault="00296F7B" w:rsidP="00296F7B">
      <w:pPr>
        <w:pStyle w:val="EQ"/>
        <w:rPr>
          <w:i/>
          <w:noProof w:val="0"/>
        </w:rPr>
      </w:pPr>
      <w:r w:rsidRPr="009171D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2</m:t>
            </m:r>
            <m:r>
              <w:rPr>
                <w:rFonts w:ascii="Cambria Math" w:hAnsi="Cambria Math"/>
                <w:noProof w:val="0"/>
                <w:lang w:eastAsia="zh-CN"/>
              </w:rPr>
              <m:t>NM</m:t>
            </m:r>
          </m:num>
          <m:den>
            <m:r>
              <w:rPr>
                <w:rFonts w:ascii="Cambria Math" w:hAnsi="Cambria Math"/>
                <w:noProof w:val="0"/>
                <w:lang w:eastAsia="zh-CN"/>
              </w:rPr>
              <m:t>π</m:t>
            </m:r>
            <m:nary>
              <m:naryPr>
                <m:chr m:val="∑"/>
                <m:limLoc m:val="undOvr"/>
                <m:ctrlPr>
                  <w:rPr>
                    <w:rFonts w:ascii="Cambria Math" w:hAnsi="Cambria Math"/>
                    <w:noProof w:val="0"/>
                    <w:lang w:eastAsia="zh-CN"/>
                  </w:rPr>
                </m:ctrlPr>
              </m:naryPr>
              <m:sub>
                <m:r>
                  <w:rPr>
                    <w:rFonts w:ascii="Cambria Math" w:hAnsi="Cambria Math"/>
                    <w:noProof w:val="0"/>
                    <w:lang w:eastAsia="zh-CN"/>
                  </w:rPr>
                  <m:t>n</m:t>
                </m:r>
                <m:r>
                  <m:rPr>
                    <m:sty m:val="p"/>
                  </m:rPr>
                  <w:rPr>
                    <w:rFonts w:ascii="Cambria Math" w:hAnsi="Cambria Math"/>
                    <w:noProof w:val="0"/>
                    <w:lang w:eastAsia="zh-CN"/>
                  </w:rPr>
                  <m:t>=0</m:t>
                </m:r>
              </m:sub>
              <m:sup>
                <m:r>
                  <w:rPr>
                    <w:rFonts w:ascii="Cambria Math" w:hAnsi="Cambria Math"/>
                    <w:noProof w:val="0"/>
                    <w:lang w:eastAsia="zh-CN"/>
                  </w:rPr>
                  <m:t>N</m:t>
                </m:r>
                <m:r>
                  <m:rPr>
                    <m:sty m:val="p"/>
                  </m:rPr>
                  <w:rPr>
                    <w:rFonts w:ascii="Cambria Math" w:hAnsi="Cambria Math"/>
                    <w:noProof w:val="0"/>
                    <w:lang w:eastAsia="zh-CN"/>
                  </w:rPr>
                  <m:t>-1</m:t>
                </m:r>
              </m:sup>
              <m:e>
                <m:nary>
                  <m:naryPr>
                    <m:chr m:val="∑"/>
                    <m:limLoc m:val="undOvr"/>
                    <m:ctrlPr>
                      <w:rPr>
                        <w:rFonts w:ascii="Cambria Math" w:hAnsi="Cambria Math"/>
                        <w:noProof w:val="0"/>
                        <w:lang w:eastAsia="zh-CN"/>
                      </w:rPr>
                    </m:ctrlPr>
                  </m:naryPr>
                  <m:sub>
                    <m:r>
                      <w:rPr>
                        <w:rFonts w:ascii="Cambria Math" w:hAnsi="Cambria Math"/>
                        <w:noProof w:val="0"/>
                        <w:lang w:eastAsia="zh-CN"/>
                      </w:rPr>
                      <m:t>m</m:t>
                    </m:r>
                    <m:r>
                      <m:rPr>
                        <m:sty m:val="p"/>
                      </m:rPr>
                      <w:rPr>
                        <w:rFonts w:ascii="Cambria Math" w:hAnsi="Cambria Math"/>
                        <w:noProof w:val="0"/>
                        <w:lang w:eastAsia="zh-CN"/>
                      </w:rPr>
                      <m:t>=0</m:t>
                    </m:r>
                  </m:sub>
                  <m:sup>
                    <m:r>
                      <w:rPr>
                        <w:rFonts w:ascii="Cambria Math" w:hAnsi="Cambria Math"/>
                        <w:noProof w:val="0"/>
                        <w:lang w:eastAsia="zh-CN"/>
                      </w:rPr>
                      <m:t>M</m:t>
                    </m:r>
                    <m:r>
                      <m:rPr>
                        <m:sty m:val="p"/>
                      </m:rPr>
                      <w:rPr>
                        <w:rFonts w:ascii="Cambria Math" w:hAnsi="Cambria Math"/>
                        <w:noProof w:val="0"/>
                        <w:lang w:eastAsia="zh-CN"/>
                      </w:rPr>
                      <m:t>-1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func>
                      <m:funcPr>
                        <m:ctrlPr>
                          <w:rPr>
                            <w:rFonts w:ascii="Cambria Math" w:hAnsi="Cambria Math"/>
                            <w:noProof w:val="0"/>
                            <w:lang w:eastAsia="zh-CN"/>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den>
        </m:f>
      </m:oMath>
    </w:p>
    <w:p w14:paraId="7DA2A849" w14:textId="77777777" w:rsidR="00296F7B" w:rsidRPr="009171D1" w:rsidRDefault="00296F7B" w:rsidP="00296F7B">
      <w:pPr>
        <w:pStyle w:val="EQ"/>
        <w:rPr>
          <w:noProof w:val="0"/>
          <w:lang w:eastAsia="zh-CN"/>
        </w:rPr>
      </w:pPr>
      <w:r w:rsidRPr="009171D1">
        <w:rPr>
          <w:noProof w:val="0"/>
          <w:lang w:eastAsia="zh-CN"/>
        </w:rPr>
        <w:t xml:space="preserve">Where N and M are the number of sampling intervals for θ and ϕ. </w:t>
      </w:r>
      <w:proofErr w:type="spellStart"/>
      <w:r w:rsidRPr="009171D1">
        <w:rPr>
          <w:noProof w:val="0"/>
          <w:lang w:eastAsia="zh-CN"/>
        </w:rPr>
        <w:t>θ</w:t>
      </w:r>
      <w:r w:rsidRPr="009171D1">
        <w:rPr>
          <w:noProof w:val="0"/>
          <w:vertAlign w:val="subscript"/>
          <w:lang w:eastAsia="zh-CN"/>
        </w:rPr>
        <w:t>n</w:t>
      </w:r>
      <w:proofErr w:type="spellEnd"/>
      <w:r w:rsidRPr="009171D1">
        <w:rPr>
          <w:noProof w:val="0"/>
          <w:lang w:eastAsia="zh-CN"/>
        </w:rPr>
        <w:t xml:space="preserve"> and </w:t>
      </w:r>
      <w:proofErr w:type="spellStart"/>
      <w:r w:rsidRPr="009171D1">
        <w:rPr>
          <w:noProof w:val="0"/>
          <w:lang w:eastAsia="zh-CN"/>
        </w:rPr>
        <w:t>ϕ</w:t>
      </w:r>
      <w:r w:rsidRPr="009171D1">
        <w:rPr>
          <w:noProof w:val="0"/>
          <w:vertAlign w:val="subscript"/>
          <w:lang w:eastAsia="zh-CN"/>
        </w:rPr>
        <w:t>m</w:t>
      </w:r>
      <w:proofErr w:type="spellEnd"/>
      <w:r w:rsidRPr="009171D1">
        <w:rPr>
          <w:noProof w:val="0"/>
          <w:lang w:eastAsia="zh-CN"/>
        </w:rPr>
        <w:t xml:space="preserve"> are the measurement angles.</w:t>
      </w:r>
    </w:p>
    <w:p w14:paraId="641EE610" w14:textId="77777777" w:rsidR="00296F7B" w:rsidRPr="009171D1" w:rsidRDefault="00296F7B" w:rsidP="00296F7B">
      <w:pPr>
        <w:rPr>
          <w:i/>
        </w:rPr>
      </w:pPr>
      <w:r w:rsidRPr="009171D1">
        <w:rPr>
          <w:lang w:eastAsia="zh-CN"/>
        </w:rPr>
        <w:t xml:space="preserve">The summation form based on </w:t>
      </w:r>
      <w:r w:rsidRPr="009171D1">
        <w:t xml:space="preserve">the </w:t>
      </w:r>
      <w:proofErr w:type="spellStart"/>
      <w:r w:rsidRPr="009171D1">
        <w:t>Clenshaw</w:t>
      </w:r>
      <w:proofErr w:type="spellEnd"/>
      <w:r w:rsidRPr="009171D1">
        <w:t>-Curtis quadrature integral approximation of TRS with Anechoic Chamber method is defined as:</w:t>
      </w:r>
    </w:p>
    <w:p w14:paraId="106CE33C"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TRS≈</m:t>
        </m:r>
        <m:f>
          <m:fPr>
            <m:ctrlPr>
              <w:rPr>
                <w:rFonts w:ascii="Cambria Math" w:hAnsi="Cambria Math"/>
                <w:noProof w:val="0"/>
                <w:lang w:eastAsia="zh-CN"/>
              </w:rPr>
            </m:ctrlPr>
          </m:fPr>
          <m:num>
            <m:r>
              <w:rPr>
                <w:rFonts w:ascii="Cambria Math" w:hAnsi="Cambria Math"/>
                <w:noProof w:val="0"/>
                <w:lang w:eastAsia="zh-CN"/>
              </w:rPr>
              <m:t>2M</m:t>
            </m:r>
          </m:num>
          <m:den>
            <m:nary>
              <m:naryPr>
                <m:chr m:val="∑"/>
                <m:limLoc m:val="undOvr"/>
                <m:ctrlPr>
                  <w:rPr>
                    <w:rFonts w:ascii="Cambria Math" w:hAnsi="Cambria Math"/>
                    <w:noProof w:val="0"/>
                    <w:lang w:eastAsia="zh-CN"/>
                  </w:rPr>
                </m:ctrlPr>
              </m:naryPr>
              <m:sub>
                <m:r>
                  <w:rPr>
                    <w:rFonts w:ascii="Cambria Math" w:hAnsi="Cambria Math"/>
                    <w:noProof w:val="0"/>
                    <w:lang w:eastAsia="zh-CN"/>
                  </w:rPr>
                  <m:t>n=0</m:t>
                </m:r>
              </m:sub>
              <m:sup>
                <m:r>
                  <w:rPr>
                    <w:rFonts w:ascii="Cambria Math" w:hAnsi="Cambria Math"/>
                    <w:noProof w:val="0"/>
                    <w:lang w:eastAsia="zh-CN"/>
                  </w:rPr>
                  <m:t>N</m:t>
                </m:r>
              </m:sup>
              <m:e>
                <m:nary>
                  <m:naryPr>
                    <m:chr m:val="∑"/>
                    <m:limLoc m:val="undOvr"/>
                    <m:ctrlPr>
                      <w:rPr>
                        <w:rFonts w:ascii="Cambria Math" w:hAnsi="Cambria Math"/>
                        <w:noProof w:val="0"/>
                        <w:lang w:eastAsia="zh-CN"/>
                      </w:rPr>
                    </m:ctrlPr>
                  </m:naryPr>
                  <m:sub>
                    <m:r>
                      <w:rPr>
                        <w:rFonts w:ascii="Cambria Math" w:hAnsi="Cambria Math"/>
                        <w:noProof w:val="0"/>
                        <w:lang w:eastAsia="zh-CN"/>
                      </w:rPr>
                      <m:t>m=0</m:t>
                    </m:r>
                  </m:sub>
                  <m:sup>
                    <m:r>
                      <w:rPr>
                        <w:rFonts w:ascii="Cambria Math" w:hAnsi="Cambria Math"/>
                        <w:noProof w:val="0"/>
                        <w:lang w:eastAsia="zh-CN"/>
                      </w:rPr>
                      <m:t>M-1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w:rPr>
                            <w:rFonts w:ascii="Cambria Math" w:hAnsi="Cambria Math"/>
                            <w:noProof w:val="0"/>
                            <w:lang w:eastAsia="zh-CN"/>
                          </w:rPr>
                          <m:t>+</m:t>
                        </m:r>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e>
                </m:nary>
              </m:e>
            </m:nary>
          </m:den>
        </m:f>
      </m:oMath>
    </w:p>
    <w:p w14:paraId="5A854F60" w14:textId="77777777" w:rsidR="00D77A36" w:rsidRPr="009171D1" w:rsidRDefault="00D77A36" w:rsidP="00D77A36">
      <w:pPr>
        <w:rPr>
          <w:lang w:eastAsia="zh-CN"/>
        </w:rPr>
      </w:pPr>
      <w:r w:rsidRPr="009171D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9171D1">
        <w:rPr>
          <w:lang w:eastAsia="zh-CN"/>
        </w:rPr>
        <w:t xml:space="preserve"> can be calculated as follows (same equation as TRP):</w:t>
      </w:r>
    </w:p>
    <w:p w14:paraId="4742F4BC" w14:textId="77777777" w:rsidR="00D77A36" w:rsidRPr="009171D1" w:rsidRDefault="00D77A36" w:rsidP="00D77A36">
      <w:pPr>
        <w:pStyle w:val="EQ"/>
        <w:rPr>
          <w:noProof w:val="0"/>
          <w:lang w:eastAsia="zh-CN"/>
        </w:rPr>
      </w:pPr>
      <w:r w:rsidRPr="009171D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6EB3A87C" w14:textId="77777777" w:rsidR="00D77A36" w:rsidRPr="009171D1" w:rsidRDefault="00D77A36" w:rsidP="00D77A36">
      <w:r w:rsidRPr="009171D1">
        <w:lastRenderedPageBreak/>
        <w:t>with</w:t>
      </w:r>
    </w:p>
    <w:p w14:paraId="7D53953A"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A90DFC3" w14:textId="77777777" w:rsidR="00D77A36" w:rsidRPr="009171D1" w:rsidRDefault="00D77A36" w:rsidP="00D77A36">
      <w:r w:rsidRPr="009171D1">
        <w:t>and</w:t>
      </w:r>
    </w:p>
    <w:p w14:paraId="72E501E5"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m:t>
                </m:r>
                <m:r>
                  <m:rPr>
                    <m:nor/>
                  </m:rPr>
                  <w:rPr>
                    <w:rFonts w:ascii="Cambria Math" w:hAnsi="Cambria Math"/>
                    <w:noProof w:val="0"/>
                  </w:rPr>
                  <m:t>or</m:t>
                </m:r>
                <m:r>
                  <m:rPr>
                    <m:sty m:val="p"/>
                  </m:rPr>
                  <w:rPr>
                    <w:rFonts w:ascii="Cambria Math" w:hAnsi="Cambria Math"/>
                    <w:noProof w:val="0"/>
                  </w:rPr>
                  <m:t xml:space="preserve"> </m:t>
                </m:r>
                <m:r>
                  <w:rPr>
                    <w:rFonts w:ascii="Cambria Math" w:hAnsi="Cambria Math"/>
                    <w:noProof w:val="0"/>
                  </w:rPr>
                  <m:t>N</m:t>
                </m:r>
              </m:e>
              <m:e>
                <m:r>
                  <m:rPr>
                    <m:sty m:val="p"/>
                  </m:rPr>
                  <w:rPr>
                    <w:rFonts w:ascii="Cambria Math" w:hAnsi="Cambria Math"/>
                    <w:noProof w:val="0"/>
                  </w:rPr>
                  <m:t xml:space="preserve">   2,  </m:t>
                </m:r>
                <m:r>
                  <m:rPr>
                    <m:nor/>
                  </m:rPr>
                  <w:rPr>
                    <w:rFonts w:ascii="Cambria Math" w:hAnsi="Cambria Math"/>
                    <w:noProof w:val="0"/>
                  </w:rPr>
                  <m:t>otherwise</m:t>
                </m:r>
              </m:e>
            </m:eqArr>
          </m:e>
        </m:d>
      </m:oMath>
    </w:p>
    <w:p w14:paraId="1F24FAAD" w14:textId="4D2B8F8F" w:rsidR="00296F7B" w:rsidRPr="009171D1" w:rsidRDefault="00296F7B" w:rsidP="00AD2708">
      <w:pPr>
        <w:pStyle w:val="Heading2"/>
      </w:pPr>
      <w:bookmarkStart w:id="388" w:name="_Toc154084189"/>
      <w:bookmarkStart w:id="389" w:name="_Toc155186527"/>
      <w:bookmarkStart w:id="390" w:name="_Toc187954950"/>
      <w:r w:rsidRPr="009171D1">
        <w:t>A.3.6</w:t>
      </w:r>
      <w:r w:rsidRPr="009171D1">
        <w:tab/>
        <w:t>TAS OFF verification procedure</w:t>
      </w:r>
      <w:bookmarkEnd w:id="388"/>
      <w:bookmarkEnd w:id="389"/>
      <w:r w:rsidR="004A355F" w:rsidRPr="004A355F">
        <w:t xml:space="preserve"> (Informative)</w:t>
      </w:r>
      <w:bookmarkEnd w:id="390"/>
    </w:p>
    <w:p w14:paraId="1483D621" w14:textId="0827B59C" w:rsidR="00296F7B" w:rsidRPr="009171D1" w:rsidRDefault="00296F7B" w:rsidP="00296F7B">
      <w:pPr>
        <w:rPr>
          <w:rFonts w:eastAsiaTheme="minorEastAsia"/>
          <w:i/>
        </w:rPr>
      </w:pPr>
      <w:r w:rsidRPr="009171D1">
        <w:rPr>
          <w:rFonts w:eastAsiaTheme="minorEastAsia"/>
        </w:rPr>
        <w:t>As described in Clause 8.2.2 and 9.2.2, for SA and EN-DC testing respectively, the</w:t>
      </w:r>
      <w:r w:rsidRPr="009171D1">
        <w:t xml:space="preserve"> </w:t>
      </w:r>
      <w:r w:rsidRPr="009171D1">
        <w:rPr>
          <w:rFonts w:eastAsiaTheme="minorEastAsia"/>
        </w:rPr>
        <w:t xml:space="preserve">TAS OFF should be ensured before performing TRP test. </w:t>
      </w:r>
      <w:proofErr w:type="gramStart"/>
      <w:r w:rsidRPr="009171D1">
        <w:rPr>
          <w:rFonts w:eastAsiaTheme="minorEastAsia"/>
        </w:rPr>
        <w:t>In order to</w:t>
      </w:r>
      <w:proofErr w:type="gramEnd"/>
      <w:r w:rsidRPr="009171D1">
        <w:rPr>
          <w:rFonts w:eastAsiaTheme="minorEastAsia"/>
        </w:rPr>
        <w:t xml:space="preserve"> provide guidance on how to check UE antenna locking condition, this </w:t>
      </w:r>
      <w:r w:rsidR="004A355F" w:rsidRPr="004A355F">
        <w:rPr>
          <w:rFonts w:eastAsiaTheme="minorEastAsia"/>
        </w:rPr>
        <w:t>c</w:t>
      </w:r>
      <w:r w:rsidRPr="009171D1">
        <w:rPr>
          <w:rFonts w:eastAsiaTheme="minorEastAsia"/>
        </w:rPr>
        <w:t xml:space="preserve">lause </w:t>
      </w:r>
      <w:r w:rsidR="004A355F" w:rsidRPr="004A355F">
        <w:rPr>
          <w:rFonts w:eastAsiaTheme="minorEastAsia"/>
        </w:rPr>
        <w:t>provides</w:t>
      </w:r>
      <w:r w:rsidRPr="009171D1">
        <w:rPr>
          <w:rFonts w:eastAsiaTheme="minorEastAsia"/>
        </w:rPr>
        <w:t xml:space="preserve"> an informative test procedure to verify TAS OFF.</w:t>
      </w:r>
    </w:p>
    <w:p w14:paraId="20BA632B" w14:textId="77777777" w:rsidR="00296F7B" w:rsidRPr="009171D1" w:rsidRDefault="00296F7B" w:rsidP="00296F7B">
      <w:pPr>
        <w:rPr>
          <w:szCs w:val="24"/>
          <w:lang w:eastAsia="zh-CN"/>
        </w:rPr>
      </w:pPr>
      <w:r w:rsidRPr="009171D1">
        <w:rPr>
          <w:szCs w:val="24"/>
          <w:lang w:eastAsia="zh-CN"/>
        </w:rPr>
        <w:t>The general verification procedure is as following:</w:t>
      </w:r>
    </w:p>
    <w:p w14:paraId="297B1E6C" w14:textId="77777777" w:rsidR="00296F7B" w:rsidRPr="009171D1" w:rsidRDefault="00296F7B" w:rsidP="00296F7B">
      <w:pPr>
        <w:pStyle w:val="B10"/>
        <w:rPr>
          <w:lang w:eastAsia="zh-CN"/>
        </w:rPr>
      </w:pPr>
      <w:r w:rsidRPr="009171D1">
        <w:rPr>
          <w:lang w:eastAsia="zh-CN"/>
        </w:rPr>
        <w:t>-</w:t>
      </w:r>
      <w:r w:rsidRPr="009171D1">
        <w:rPr>
          <w:lang w:eastAsia="zh-CN"/>
        </w:rPr>
        <w:tab/>
        <w:t>Perform OTA TRP measurement baseline test with top of device pointing towards +Z and display oriented at phi (azimuth) 0 degree following the traditional alignment method;</w:t>
      </w:r>
    </w:p>
    <w:p w14:paraId="734AD8BE" w14:textId="286FE343" w:rsidR="00296F7B" w:rsidRPr="009171D1" w:rsidRDefault="00296F7B" w:rsidP="00296F7B">
      <w:pPr>
        <w:pStyle w:val="B10"/>
        <w:rPr>
          <w:lang w:eastAsia="zh-CN"/>
        </w:rPr>
      </w:pPr>
      <w:r w:rsidRPr="009171D1">
        <w:rPr>
          <w:lang w:eastAsia="zh-CN"/>
        </w:rPr>
        <w:t>-</w:t>
      </w:r>
      <w:r w:rsidRPr="009171D1">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r w:rsidR="00016B72" w:rsidRPr="009171D1">
        <w:rPr>
          <w:lang w:eastAsia="zh-CN"/>
        </w:rPr>
        <w:t>centre</w:t>
      </w:r>
      <w:r w:rsidRPr="009171D1">
        <w:rPr>
          <w:lang w:eastAsia="zh-CN"/>
        </w:rPr>
        <w:t xml:space="preserve"> of the quiet zone. </w:t>
      </w:r>
    </w:p>
    <w:p w14:paraId="1969E41E" w14:textId="77777777" w:rsidR="00296F7B" w:rsidRPr="009171D1" w:rsidRDefault="00296F7B" w:rsidP="00296F7B">
      <w:pPr>
        <w:rPr>
          <w:lang w:eastAsia="zh-CN"/>
        </w:rPr>
      </w:pPr>
      <w:r w:rsidRPr="009171D1">
        <w:rPr>
          <w:lang w:eastAsia="zh-CN"/>
        </w:rPr>
        <w:t>Expectation: The magnitude of the TRP measurement being equal; similar 2D and/or 3D radiation pattern is expected (with 180 degrees rotation). This provides non-intrusive confirmation that the device indeed is tested with TAS OFF.</w:t>
      </w:r>
    </w:p>
    <w:p w14:paraId="0E610661" w14:textId="77777777" w:rsidR="00296F7B" w:rsidRPr="009171D1" w:rsidRDefault="00296F7B" w:rsidP="00296F7B">
      <w:pPr>
        <w:rPr>
          <w:lang w:eastAsia="zh-CN"/>
        </w:rPr>
      </w:pPr>
      <w:r w:rsidRPr="009171D1">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Pr="009171D1" w:rsidRDefault="00296F7B" w:rsidP="00296F7B">
      <w:pPr>
        <w:rPr>
          <w:lang w:eastAsia="zh-CN"/>
        </w:rPr>
      </w:pPr>
      <w:r w:rsidRPr="009171D1">
        <w:rPr>
          <w:lang w:eastAsia="zh-CN"/>
        </w:rPr>
        <w:t xml:space="preserve">The applicability of this verification procedure is </w:t>
      </w:r>
      <w:r w:rsidR="00415F98" w:rsidRPr="009171D1">
        <w:rPr>
          <w:lang w:eastAsia="zh-CN"/>
        </w:rPr>
        <w:t>pending</w:t>
      </w:r>
      <w:r w:rsidRPr="009171D1">
        <w:rPr>
          <w:lang w:eastAsia="zh-CN"/>
        </w:rPr>
        <w:t xml:space="preserve">. The criteria of confirming TAS-OFF based on above verification procedure is </w:t>
      </w:r>
      <w:r w:rsidR="00415F98" w:rsidRPr="009171D1">
        <w:rPr>
          <w:lang w:eastAsia="zh-CN"/>
        </w:rPr>
        <w:t>pending</w:t>
      </w:r>
      <w:r w:rsidRPr="009171D1">
        <w:rPr>
          <w:lang w:eastAsia="zh-CN"/>
        </w:rPr>
        <w:t>.</w:t>
      </w:r>
    </w:p>
    <w:p w14:paraId="458614AC" w14:textId="67145403" w:rsidR="00EF45F3" w:rsidRPr="009171D1" w:rsidRDefault="00AA146A" w:rsidP="00AD2708">
      <w:pPr>
        <w:pStyle w:val="NO"/>
        <w:ind w:left="1440" w:hanging="1156"/>
      </w:pPr>
      <w:r w:rsidRPr="009171D1">
        <w:t>NOTE</w:t>
      </w:r>
      <w:r w:rsidR="00296F7B" w:rsidRPr="009171D1">
        <w:t>:</w:t>
      </w:r>
      <w:r w:rsidRPr="009171D1">
        <w:tab/>
      </w:r>
      <w:r w:rsidR="00296F7B" w:rsidRPr="009171D1">
        <w:t>The above test procedure is informative and not a mandated action for test lab to be done before UE TRP testing.</w:t>
      </w:r>
    </w:p>
    <w:p w14:paraId="1957FCBB" w14:textId="47DCBF1D" w:rsidR="00BF4DC3" w:rsidRPr="009171D1" w:rsidRDefault="00BF4DC3" w:rsidP="00BF4DC3">
      <w:pPr>
        <w:pStyle w:val="Heading2"/>
      </w:pPr>
      <w:bookmarkStart w:id="391" w:name="_Toc187954951"/>
      <w:r w:rsidRPr="009171D1">
        <w:t>A.3.7</w:t>
      </w:r>
      <w:r w:rsidRPr="009171D1">
        <w:tab/>
        <w:t>Ripple test for Quiet Zone</w:t>
      </w:r>
      <w:bookmarkEnd w:id="391"/>
    </w:p>
    <w:p w14:paraId="5F876015" w14:textId="77777777" w:rsidR="00BF4DC3" w:rsidRPr="009171D1" w:rsidRDefault="00BF4DC3" w:rsidP="009171D1">
      <w:pPr>
        <w:pStyle w:val="Heading2"/>
      </w:pPr>
      <w:bookmarkStart w:id="392" w:name="_Toc97741371"/>
      <w:bookmarkStart w:id="393" w:name="_Toc47717856"/>
      <w:bookmarkStart w:id="394" w:name="_Toc106114451"/>
      <w:bookmarkStart w:id="395" w:name="_Toc114134411"/>
      <w:bookmarkStart w:id="396" w:name="_Toc187954952"/>
      <w:r w:rsidRPr="009171D1">
        <w:t>A.3.7.1</w:t>
      </w:r>
      <w:r w:rsidRPr="009171D1">
        <w:tab/>
        <w:t>General</w:t>
      </w:r>
      <w:bookmarkEnd w:id="392"/>
      <w:bookmarkEnd w:id="393"/>
      <w:bookmarkEnd w:id="394"/>
      <w:bookmarkEnd w:id="395"/>
      <w:bookmarkEnd w:id="396"/>
    </w:p>
    <w:p w14:paraId="658AD264" w14:textId="50E381EA" w:rsidR="00BF4DC3" w:rsidRPr="009171D1" w:rsidRDefault="00BF4DC3" w:rsidP="00BF4DC3">
      <w:pPr>
        <w:rPr>
          <w:lang w:eastAsia="zh-CN"/>
        </w:rPr>
      </w:pPr>
      <w:r w:rsidRPr="009171D1">
        <w:rPr>
          <w:lang w:eastAsia="zh-CN"/>
        </w:rPr>
        <w:t>The ripple test procedure is defined in this clause. Frequencies to be used for ripple test:</w:t>
      </w:r>
    </w:p>
    <w:p w14:paraId="19B626D7" w14:textId="77777777" w:rsidR="00BF4DC3" w:rsidRPr="009171D1" w:rsidRDefault="00BF4DC3" w:rsidP="00BF4DC3">
      <w:pPr>
        <w:pStyle w:val="TH"/>
      </w:pPr>
      <w:bookmarkStart w:id="397" w:name="_Hlk96081654"/>
      <w:r w:rsidRPr="009171D1">
        <w:lastRenderedPageBreak/>
        <w:t>Table A.3.7.1-1: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F4DC3" w:rsidRPr="009171D1" w14:paraId="55C67E62" w14:textId="77777777" w:rsidTr="006F4E25">
        <w:trPr>
          <w:trHeight w:val="408"/>
          <w:jc w:val="center"/>
        </w:trPr>
        <w:tc>
          <w:tcPr>
            <w:tcW w:w="2549" w:type="dxa"/>
            <w:shd w:val="clear" w:color="auto" w:fill="D9D9D9"/>
            <w:tcMar>
              <w:top w:w="12" w:type="dxa"/>
              <w:left w:w="12" w:type="dxa"/>
              <w:bottom w:w="0" w:type="dxa"/>
              <w:right w:w="12" w:type="dxa"/>
            </w:tcMar>
            <w:vAlign w:val="center"/>
            <w:hideMark/>
          </w:tcPr>
          <w:p w14:paraId="7BFCB7C8" w14:textId="77777777" w:rsidR="00BF4DC3" w:rsidRPr="009171D1" w:rsidRDefault="00BF4DC3" w:rsidP="006F4E25">
            <w:pPr>
              <w:pStyle w:val="TAH"/>
            </w:pPr>
            <w:r w:rsidRPr="009171D1">
              <w:t>NR FR1 Bands</w:t>
            </w:r>
          </w:p>
        </w:tc>
        <w:tc>
          <w:tcPr>
            <w:tcW w:w="850" w:type="dxa"/>
            <w:shd w:val="clear" w:color="auto" w:fill="D9D9D9"/>
            <w:tcMar>
              <w:top w:w="12" w:type="dxa"/>
              <w:left w:w="12" w:type="dxa"/>
              <w:bottom w:w="0" w:type="dxa"/>
              <w:right w:w="12" w:type="dxa"/>
            </w:tcMar>
            <w:vAlign w:val="center"/>
            <w:hideMark/>
          </w:tcPr>
          <w:p w14:paraId="29235DE8" w14:textId="77777777" w:rsidR="00BF4DC3" w:rsidRPr="009171D1" w:rsidRDefault="00BF4DC3" w:rsidP="006F4E25">
            <w:pPr>
              <w:pStyle w:val="TAH"/>
            </w:pPr>
            <w:r w:rsidRPr="009171D1">
              <w:t>Range</w:t>
            </w:r>
          </w:p>
        </w:tc>
        <w:tc>
          <w:tcPr>
            <w:tcW w:w="1699" w:type="dxa"/>
            <w:shd w:val="clear" w:color="auto" w:fill="D9D9D9"/>
            <w:tcMar>
              <w:top w:w="12" w:type="dxa"/>
              <w:left w:w="12" w:type="dxa"/>
              <w:bottom w:w="0" w:type="dxa"/>
              <w:right w:w="12" w:type="dxa"/>
            </w:tcMar>
            <w:vAlign w:val="center"/>
            <w:hideMark/>
          </w:tcPr>
          <w:p w14:paraId="4CD656A3" w14:textId="77777777" w:rsidR="00BF4DC3" w:rsidRPr="009171D1" w:rsidRDefault="00BF4DC3" w:rsidP="006F4E25">
            <w:pPr>
              <w:pStyle w:val="TAH"/>
            </w:pPr>
            <w:r w:rsidRPr="009171D1">
              <w:t>Test frequency (MHz)</w:t>
            </w:r>
          </w:p>
        </w:tc>
      </w:tr>
      <w:tr w:rsidR="00BF4DC3" w:rsidRPr="009171D1" w14:paraId="31C4B15D" w14:textId="77777777" w:rsidTr="006F4E25">
        <w:trPr>
          <w:trHeight w:val="240"/>
          <w:jc w:val="center"/>
        </w:trPr>
        <w:tc>
          <w:tcPr>
            <w:tcW w:w="2549" w:type="dxa"/>
            <w:shd w:val="clear" w:color="auto" w:fill="auto"/>
            <w:tcMar>
              <w:top w:w="12" w:type="dxa"/>
              <w:left w:w="12" w:type="dxa"/>
              <w:bottom w:w="0" w:type="dxa"/>
              <w:right w:w="12" w:type="dxa"/>
            </w:tcMar>
          </w:tcPr>
          <w:p w14:paraId="3AEB6745" w14:textId="77777777" w:rsidR="00BF4DC3" w:rsidRPr="009171D1" w:rsidRDefault="00BF4DC3" w:rsidP="006F4E25">
            <w:pPr>
              <w:pStyle w:val="TAC"/>
            </w:pPr>
            <w:r w:rsidRPr="009171D1">
              <w:t>n71</w:t>
            </w:r>
          </w:p>
        </w:tc>
        <w:tc>
          <w:tcPr>
            <w:tcW w:w="850" w:type="dxa"/>
            <w:vMerge w:val="restart"/>
            <w:shd w:val="clear" w:color="auto" w:fill="auto"/>
            <w:tcMar>
              <w:top w:w="12" w:type="dxa"/>
              <w:left w:w="12" w:type="dxa"/>
              <w:bottom w:w="0" w:type="dxa"/>
              <w:right w:w="12" w:type="dxa"/>
            </w:tcMar>
            <w:vAlign w:val="center"/>
          </w:tcPr>
          <w:p w14:paraId="73E58A98" w14:textId="77777777" w:rsidR="00BF4DC3" w:rsidRPr="009171D1" w:rsidRDefault="00BF4DC3" w:rsidP="006F4E25">
            <w:pPr>
              <w:pStyle w:val="TAC"/>
              <w:rPr>
                <w:lang w:eastAsia="zh-CN"/>
              </w:rPr>
            </w:pPr>
            <w:r w:rsidRPr="009171D1">
              <w:rPr>
                <w:lang w:eastAsia="zh-CN"/>
              </w:rPr>
              <w:t>Low</w:t>
            </w:r>
          </w:p>
        </w:tc>
        <w:tc>
          <w:tcPr>
            <w:tcW w:w="1699" w:type="dxa"/>
            <w:shd w:val="clear" w:color="auto" w:fill="auto"/>
            <w:tcMar>
              <w:top w:w="12" w:type="dxa"/>
              <w:left w:w="12" w:type="dxa"/>
              <w:bottom w:w="0" w:type="dxa"/>
              <w:right w:w="12" w:type="dxa"/>
            </w:tcMar>
          </w:tcPr>
          <w:p w14:paraId="4802E2D4" w14:textId="77777777" w:rsidR="00BF4DC3" w:rsidRPr="009171D1" w:rsidRDefault="00BF4DC3" w:rsidP="006F4E25">
            <w:pPr>
              <w:pStyle w:val="TAC"/>
            </w:pPr>
            <w:r w:rsidRPr="009171D1">
              <w:t xml:space="preserve">617MHz </w:t>
            </w:r>
          </w:p>
        </w:tc>
      </w:tr>
      <w:tr w:rsidR="00BF4DC3" w:rsidRPr="009171D1" w14:paraId="625B3597" w14:textId="77777777" w:rsidTr="006F4E25">
        <w:trPr>
          <w:trHeight w:val="240"/>
          <w:jc w:val="center"/>
        </w:trPr>
        <w:tc>
          <w:tcPr>
            <w:tcW w:w="2549" w:type="dxa"/>
            <w:shd w:val="clear" w:color="auto" w:fill="auto"/>
            <w:tcMar>
              <w:top w:w="12" w:type="dxa"/>
              <w:left w:w="12" w:type="dxa"/>
              <w:bottom w:w="0" w:type="dxa"/>
              <w:right w:w="12" w:type="dxa"/>
            </w:tcMar>
          </w:tcPr>
          <w:p w14:paraId="61D50829" w14:textId="77777777" w:rsidR="00BF4DC3" w:rsidRPr="009171D1" w:rsidRDefault="00BF4DC3" w:rsidP="006F4E25">
            <w:pPr>
              <w:pStyle w:val="TAC"/>
            </w:pPr>
            <w:r w:rsidRPr="009171D1">
              <w:t>n12, n17, n29, n14, n28</w:t>
            </w:r>
          </w:p>
        </w:tc>
        <w:tc>
          <w:tcPr>
            <w:tcW w:w="850" w:type="dxa"/>
            <w:vMerge/>
            <w:shd w:val="clear" w:color="auto" w:fill="auto"/>
            <w:tcMar>
              <w:top w:w="12" w:type="dxa"/>
              <w:left w:w="12" w:type="dxa"/>
              <w:bottom w:w="0" w:type="dxa"/>
              <w:right w:w="12" w:type="dxa"/>
            </w:tcMar>
            <w:vAlign w:val="center"/>
          </w:tcPr>
          <w:p w14:paraId="44A702C2"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6219B9A" w14:textId="77777777" w:rsidR="00BF4DC3" w:rsidRPr="009171D1" w:rsidRDefault="00BF4DC3" w:rsidP="006F4E25">
            <w:pPr>
              <w:pStyle w:val="TAC"/>
            </w:pPr>
            <w:r w:rsidRPr="009171D1">
              <w:t>722MHz</w:t>
            </w:r>
          </w:p>
        </w:tc>
      </w:tr>
      <w:tr w:rsidR="00BF4DC3" w:rsidRPr="009171D1" w14:paraId="7B950A5E" w14:textId="77777777" w:rsidTr="006F4E25">
        <w:trPr>
          <w:trHeight w:val="240"/>
          <w:jc w:val="center"/>
        </w:trPr>
        <w:tc>
          <w:tcPr>
            <w:tcW w:w="2549" w:type="dxa"/>
            <w:shd w:val="clear" w:color="auto" w:fill="auto"/>
            <w:tcMar>
              <w:top w:w="12" w:type="dxa"/>
              <w:left w:w="12" w:type="dxa"/>
              <w:bottom w:w="0" w:type="dxa"/>
              <w:right w:w="12" w:type="dxa"/>
            </w:tcMar>
          </w:tcPr>
          <w:p w14:paraId="6023C91B" w14:textId="77777777" w:rsidR="00BF4DC3" w:rsidRPr="009171D1" w:rsidRDefault="00BF4DC3" w:rsidP="006F4E25">
            <w:pPr>
              <w:pStyle w:val="TAC"/>
            </w:pPr>
            <w:r w:rsidRPr="009171D1">
              <w:t>n5, n8, n18, n20</w:t>
            </w:r>
          </w:p>
        </w:tc>
        <w:tc>
          <w:tcPr>
            <w:tcW w:w="850" w:type="dxa"/>
            <w:vMerge/>
            <w:shd w:val="clear" w:color="auto" w:fill="auto"/>
            <w:tcMar>
              <w:top w:w="12" w:type="dxa"/>
              <w:left w:w="12" w:type="dxa"/>
              <w:bottom w:w="0" w:type="dxa"/>
              <w:right w:w="12" w:type="dxa"/>
            </w:tcMar>
            <w:vAlign w:val="center"/>
          </w:tcPr>
          <w:p w14:paraId="57E6F62F"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27F600F" w14:textId="77777777" w:rsidR="00BF4DC3" w:rsidRPr="009171D1" w:rsidRDefault="00BF4DC3" w:rsidP="006F4E25">
            <w:pPr>
              <w:pStyle w:val="TAC"/>
            </w:pPr>
            <w:r w:rsidRPr="009171D1">
              <w:t>836.5MHz</w:t>
            </w:r>
          </w:p>
        </w:tc>
      </w:tr>
      <w:tr w:rsidR="00BF4DC3" w:rsidRPr="009171D1" w14:paraId="774D3E06" w14:textId="77777777" w:rsidTr="006F4E25">
        <w:trPr>
          <w:trHeight w:val="240"/>
          <w:jc w:val="center"/>
        </w:trPr>
        <w:tc>
          <w:tcPr>
            <w:tcW w:w="2549" w:type="dxa"/>
            <w:shd w:val="clear" w:color="auto" w:fill="auto"/>
            <w:tcMar>
              <w:top w:w="12" w:type="dxa"/>
              <w:left w:w="12" w:type="dxa"/>
              <w:bottom w:w="0" w:type="dxa"/>
              <w:right w:w="12" w:type="dxa"/>
            </w:tcMar>
          </w:tcPr>
          <w:p w14:paraId="1FBBC012" w14:textId="77777777" w:rsidR="00BF4DC3" w:rsidRPr="009171D1" w:rsidRDefault="00BF4DC3" w:rsidP="006F4E25">
            <w:pPr>
              <w:pStyle w:val="TAC"/>
            </w:pPr>
            <w:r w:rsidRPr="009171D1">
              <w:t>n50, n51, n74</w:t>
            </w:r>
          </w:p>
        </w:tc>
        <w:tc>
          <w:tcPr>
            <w:tcW w:w="850" w:type="dxa"/>
            <w:vMerge w:val="restart"/>
            <w:shd w:val="clear" w:color="auto" w:fill="auto"/>
            <w:tcMar>
              <w:top w:w="12" w:type="dxa"/>
              <w:left w:w="12" w:type="dxa"/>
              <w:bottom w:w="0" w:type="dxa"/>
              <w:right w:w="12" w:type="dxa"/>
            </w:tcMar>
            <w:vAlign w:val="center"/>
          </w:tcPr>
          <w:p w14:paraId="00C43933" w14:textId="77777777" w:rsidR="00BF4DC3" w:rsidRPr="009171D1" w:rsidRDefault="00BF4DC3" w:rsidP="006F4E25">
            <w:pPr>
              <w:pStyle w:val="TAC"/>
              <w:rPr>
                <w:lang w:eastAsia="zh-CN"/>
              </w:rPr>
            </w:pPr>
            <w:r w:rsidRPr="009171D1">
              <w:rPr>
                <w:lang w:eastAsia="zh-CN"/>
              </w:rPr>
              <w:t>Mid</w:t>
            </w:r>
          </w:p>
        </w:tc>
        <w:tc>
          <w:tcPr>
            <w:tcW w:w="1699" w:type="dxa"/>
            <w:shd w:val="clear" w:color="auto" w:fill="auto"/>
            <w:tcMar>
              <w:top w:w="12" w:type="dxa"/>
              <w:left w:w="12" w:type="dxa"/>
              <w:bottom w:w="0" w:type="dxa"/>
              <w:right w:w="12" w:type="dxa"/>
            </w:tcMar>
          </w:tcPr>
          <w:p w14:paraId="02D31806" w14:textId="77777777" w:rsidR="00BF4DC3" w:rsidRPr="009171D1" w:rsidRDefault="00BF4DC3" w:rsidP="006F4E25">
            <w:pPr>
              <w:pStyle w:val="TAC"/>
            </w:pPr>
            <w:r w:rsidRPr="009171D1">
              <w:t>1575.42MHz</w:t>
            </w:r>
          </w:p>
        </w:tc>
      </w:tr>
      <w:tr w:rsidR="00BF4DC3" w:rsidRPr="009171D1" w14:paraId="43ECDFB4" w14:textId="77777777" w:rsidTr="006F4E25">
        <w:trPr>
          <w:trHeight w:val="240"/>
          <w:jc w:val="center"/>
        </w:trPr>
        <w:tc>
          <w:tcPr>
            <w:tcW w:w="2549" w:type="dxa"/>
            <w:shd w:val="clear" w:color="auto" w:fill="auto"/>
            <w:tcMar>
              <w:top w:w="12" w:type="dxa"/>
              <w:left w:w="12" w:type="dxa"/>
              <w:bottom w:w="0" w:type="dxa"/>
              <w:right w:w="12" w:type="dxa"/>
            </w:tcMar>
          </w:tcPr>
          <w:p w14:paraId="69515915" w14:textId="77777777" w:rsidR="00BF4DC3" w:rsidRPr="009171D1" w:rsidRDefault="00BF4DC3" w:rsidP="006F4E25">
            <w:pPr>
              <w:pStyle w:val="TAC"/>
            </w:pPr>
            <w:r w:rsidRPr="009171D1">
              <w:t>n3, n2, n25, n39</w:t>
            </w:r>
          </w:p>
        </w:tc>
        <w:tc>
          <w:tcPr>
            <w:tcW w:w="850" w:type="dxa"/>
            <w:vMerge/>
            <w:shd w:val="clear" w:color="auto" w:fill="auto"/>
            <w:tcMar>
              <w:top w:w="12" w:type="dxa"/>
              <w:left w:w="12" w:type="dxa"/>
              <w:bottom w:w="0" w:type="dxa"/>
              <w:right w:w="12" w:type="dxa"/>
            </w:tcMar>
            <w:vAlign w:val="center"/>
          </w:tcPr>
          <w:p w14:paraId="70D377AE"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7BA3547B" w14:textId="77777777" w:rsidR="00BF4DC3" w:rsidRPr="009171D1" w:rsidRDefault="00BF4DC3" w:rsidP="006F4E25">
            <w:pPr>
              <w:pStyle w:val="TAC"/>
            </w:pPr>
            <w:r w:rsidRPr="009171D1">
              <w:t>1880MHz</w:t>
            </w:r>
          </w:p>
        </w:tc>
      </w:tr>
      <w:tr w:rsidR="00BF4DC3" w:rsidRPr="009171D1" w14:paraId="62DAA094" w14:textId="77777777" w:rsidTr="006F4E25">
        <w:trPr>
          <w:trHeight w:val="240"/>
          <w:jc w:val="center"/>
        </w:trPr>
        <w:tc>
          <w:tcPr>
            <w:tcW w:w="2549" w:type="dxa"/>
            <w:shd w:val="clear" w:color="auto" w:fill="auto"/>
            <w:tcMar>
              <w:top w:w="12" w:type="dxa"/>
              <w:left w:w="12" w:type="dxa"/>
              <w:bottom w:w="0" w:type="dxa"/>
              <w:right w:w="12" w:type="dxa"/>
            </w:tcMar>
          </w:tcPr>
          <w:p w14:paraId="714EE151" w14:textId="77777777" w:rsidR="00BF4DC3" w:rsidRPr="009171D1" w:rsidRDefault="00BF4DC3" w:rsidP="006F4E25">
            <w:pPr>
              <w:pStyle w:val="TAC"/>
            </w:pPr>
            <w:r w:rsidRPr="009171D1">
              <w:t>n1, n34, n65</w:t>
            </w:r>
          </w:p>
        </w:tc>
        <w:tc>
          <w:tcPr>
            <w:tcW w:w="850" w:type="dxa"/>
            <w:vMerge/>
            <w:shd w:val="clear" w:color="auto" w:fill="auto"/>
            <w:tcMar>
              <w:top w:w="12" w:type="dxa"/>
              <w:left w:w="12" w:type="dxa"/>
              <w:bottom w:w="0" w:type="dxa"/>
              <w:right w:w="12" w:type="dxa"/>
            </w:tcMar>
            <w:vAlign w:val="center"/>
          </w:tcPr>
          <w:p w14:paraId="7A26D3F6"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3E9E882B" w14:textId="77777777" w:rsidR="00BF4DC3" w:rsidRPr="009171D1" w:rsidRDefault="00BF4DC3" w:rsidP="006F4E25">
            <w:pPr>
              <w:pStyle w:val="TAC"/>
            </w:pPr>
            <w:r w:rsidRPr="009171D1">
              <w:t>2132.5MHz</w:t>
            </w:r>
          </w:p>
        </w:tc>
      </w:tr>
      <w:tr w:rsidR="00BF4DC3" w:rsidRPr="009171D1" w14:paraId="06842AEC" w14:textId="77777777" w:rsidTr="006F4E25">
        <w:trPr>
          <w:trHeight w:val="240"/>
          <w:jc w:val="center"/>
        </w:trPr>
        <w:tc>
          <w:tcPr>
            <w:tcW w:w="2549" w:type="dxa"/>
            <w:shd w:val="clear" w:color="auto" w:fill="auto"/>
            <w:tcMar>
              <w:top w:w="12" w:type="dxa"/>
              <w:left w:w="12" w:type="dxa"/>
              <w:bottom w:w="0" w:type="dxa"/>
              <w:right w:w="12" w:type="dxa"/>
            </w:tcMar>
          </w:tcPr>
          <w:p w14:paraId="784F2820" w14:textId="77777777" w:rsidR="00BF4DC3" w:rsidRPr="009171D1" w:rsidRDefault="00BF4DC3" w:rsidP="006F4E25">
            <w:pPr>
              <w:pStyle w:val="TAC"/>
            </w:pPr>
            <w:r w:rsidRPr="009171D1">
              <w:t>n7, n30, n41, n40, n38, n90</w:t>
            </w:r>
          </w:p>
        </w:tc>
        <w:tc>
          <w:tcPr>
            <w:tcW w:w="850" w:type="dxa"/>
            <w:vMerge/>
            <w:shd w:val="clear" w:color="auto" w:fill="auto"/>
            <w:tcMar>
              <w:top w:w="12" w:type="dxa"/>
              <w:left w:w="12" w:type="dxa"/>
              <w:bottom w:w="0" w:type="dxa"/>
              <w:right w:w="12" w:type="dxa"/>
            </w:tcMar>
            <w:vAlign w:val="center"/>
          </w:tcPr>
          <w:p w14:paraId="0FC35614"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3C9F9E2" w14:textId="77777777" w:rsidR="00BF4DC3" w:rsidRPr="009171D1" w:rsidRDefault="00BF4DC3" w:rsidP="006F4E25">
            <w:pPr>
              <w:pStyle w:val="TAC"/>
            </w:pPr>
            <w:r w:rsidRPr="009171D1">
              <w:t>2450MHz</w:t>
            </w:r>
          </w:p>
        </w:tc>
      </w:tr>
      <w:tr w:rsidR="00BF4DC3" w:rsidRPr="009171D1" w14:paraId="1BFB3F7E" w14:textId="77777777" w:rsidTr="006F4E25">
        <w:trPr>
          <w:trHeight w:val="240"/>
          <w:jc w:val="center"/>
        </w:trPr>
        <w:tc>
          <w:tcPr>
            <w:tcW w:w="2549" w:type="dxa"/>
            <w:shd w:val="clear" w:color="auto" w:fill="auto"/>
            <w:tcMar>
              <w:top w:w="12" w:type="dxa"/>
              <w:left w:w="12" w:type="dxa"/>
              <w:bottom w:w="0" w:type="dxa"/>
              <w:right w:w="12" w:type="dxa"/>
            </w:tcMar>
          </w:tcPr>
          <w:p w14:paraId="176F4EB8" w14:textId="77777777" w:rsidR="00BF4DC3" w:rsidRPr="009171D1" w:rsidRDefault="00BF4DC3" w:rsidP="006F4E25">
            <w:pPr>
              <w:pStyle w:val="TAC"/>
            </w:pPr>
            <w:r w:rsidRPr="009171D1">
              <w:t>n77, n78</w:t>
            </w:r>
          </w:p>
        </w:tc>
        <w:tc>
          <w:tcPr>
            <w:tcW w:w="850" w:type="dxa"/>
            <w:vMerge w:val="restart"/>
            <w:shd w:val="clear" w:color="auto" w:fill="auto"/>
            <w:tcMar>
              <w:top w:w="12" w:type="dxa"/>
              <w:left w:w="12" w:type="dxa"/>
              <w:bottom w:w="0" w:type="dxa"/>
              <w:right w:w="12" w:type="dxa"/>
            </w:tcMar>
            <w:vAlign w:val="center"/>
          </w:tcPr>
          <w:p w14:paraId="242B980D" w14:textId="77777777" w:rsidR="00BF4DC3" w:rsidRPr="009171D1" w:rsidRDefault="00BF4DC3" w:rsidP="006F4E25">
            <w:pPr>
              <w:pStyle w:val="TAC"/>
              <w:rPr>
                <w:lang w:eastAsia="zh-CN"/>
              </w:rPr>
            </w:pPr>
            <w:r w:rsidRPr="009171D1">
              <w:rPr>
                <w:lang w:eastAsia="zh-CN"/>
              </w:rPr>
              <w:t>High</w:t>
            </w:r>
          </w:p>
        </w:tc>
        <w:tc>
          <w:tcPr>
            <w:tcW w:w="1699" w:type="dxa"/>
            <w:shd w:val="clear" w:color="auto" w:fill="auto"/>
            <w:tcMar>
              <w:top w:w="12" w:type="dxa"/>
              <w:left w:w="12" w:type="dxa"/>
              <w:bottom w:w="0" w:type="dxa"/>
              <w:right w:w="12" w:type="dxa"/>
            </w:tcMar>
          </w:tcPr>
          <w:p w14:paraId="3774EED5" w14:textId="77777777" w:rsidR="00BF4DC3" w:rsidRPr="009171D1" w:rsidRDefault="00BF4DC3" w:rsidP="006F4E25">
            <w:pPr>
              <w:pStyle w:val="TAC"/>
            </w:pPr>
            <w:r w:rsidRPr="009171D1">
              <w:t>3600MHz</w:t>
            </w:r>
          </w:p>
        </w:tc>
      </w:tr>
      <w:tr w:rsidR="00BF4DC3" w:rsidRPr="009171D1" w14:paraId="4A132373" w14:textId="77777777" w:rsidTr="006F4E25">
        <w:trPr>
          <w:trHeight w:val="240"/>
          <w:jc w:val="center"/>
        </w:trPr>
        <w:tc>
          <w:tcPr>
            <w:tcW w:w="2549" w:type="dxa"/>
            <w:shd w:val="clear" w:color="auto" w:fill="auto"/>
            <w:tcMar>
              <w:top w:w="12" w:type="dxa"/>
              <w:left w:w="12" w:type="dxa"/>
              <w:bottom w:w="0" w:type="dxa"/>
              <w:right w:w="12" w:type="dxa"/>
            </w:tcMar>
          </w:tcPr>
          <w:p w14:paraId="10BF7DA6" w14:textId="77777777" w:rsidR="00BF4DC3" w:rsidRPr="009171D1" w:rsidRDefault="00BF4DC3" w:rsidP="006F4E25">
            <w:pPr>
              <w:pStyle w:val="TAC"/>
            </w:pPr>
            <w:r w:rsidRPr="009171D1">
              <w:t>n79</w:t>
            </w:r>
          </w:p>
        </w:tc>
        <w:tc>
          <w:tcPr>
            <w:tcW w:w="850" w:type="dxa"/>
            <w:vMerge/>
            <w:shd w:val="clear" w:color="auto" w:fill="auto"/>
            <w:tcMar>
              <w:top w:w="12" w:type="dxa"/>
              <w:left w:w="12" w:type="dxa"/>
              <w:bottom w:w="0" w:type="dxa"/>
              <w:right w:w="12" w:type="dxa"/>
            </w:tcMar>
            <w:vAlign w:val="center"/>
          </w:tcPr>
          <w:p w14:paraId="1D43F79D"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37EFF40" w14:textId="77777777" w:rsidR="00BF4DC3" w:rsidRPr="009171D1" w:rsidRDefault="00BF4DC3" w:rsidP="006F4E25">
            <w:pPr>
              <w:pStyle w:val="TAC"/>
            </w:pPr>
            <w:r w:rsidRPr="009171D1">
              <w:t xml:space="preserve">[4700MHz] </w:t>
            </w:r>
          </w:p>
        </w:tc>
      </w:tr>
      <w:bookmarkEnd w:id="397"/>
    </w:tbl>
    <w:p w14:paraId="5B43CD84" w14:textId="77777777" w:rsidR="00BF4DC3" w:rsidRPr="009171D1" w:rsidRDefault="00BF4DC3" w:rsidP="00BF4DC3">
      <w:pPr>
        <w:spacing w:after="0"/>
        <w:rPr>
          <w:szCs w:val="24"/>
          <w:lang w:eastAsia="zh-CN"/>
        </w:rPr>
      </w:pPr>
    </w:p>
    <w:p w14:paraId="53301984" w14:textId="77777777" w:rsidR="00BF4DC3" w:rsidRPr="009171D1" w:rsidRDefault="00BF4DC3" w:rsidP="00BF4DC3">
      <w:pPr>
        <w:pStyle w:val="Heading2"/>
      </w:pPr>
      <w:bookmarkStart w:id="398" w:name="_Toc97741372"/>
      <w:bookmarkStart w:id="399" w:name="_Toc106114452"/>
      <w:bookmarkStart w:id="400" w:name="_Toc114134412"/>
      <w:bookmarkStart w:id="401" w:name="_Toc187954953"/>
      <w:r w:rsidRPr="009171D1">
        <w:t>A.3.7.2</w:t>
      </w:r>
      <w:r w:rsidRPr="009171D1">
        <w:tab/>
        <w:t>Ripple test procedure</w:t>
      </w:r>
      <w:bookmarkEnd w:id="398"/>
      <w:bookmarkEnd w:id="399"/>
      <w:bookmarkEnd w:id="400"/>
      <w:bookmarkEnd w:id="401"/>
    </w:p>
    <w:p w14:paraId="774FD19D" w14:textId="21A751DD" w:rsidR="00BF4DC3" w:rsidRPr="009171D1" w:rsidRDefault="00BF4DC3" w:rsidP="00BF4DC3">
      <w:r w:rsidRPr="009171D1">
        <w:t xml:space="preserve">Unwanted reflections and support structure blockage cause a volumetric ripple to the field magnitude measured by or created by the measurement antenna as shown in Figure A.3.7.2-1,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A.3.7.2-1(left), when the wavelength is relatively large compared to the test volume, it may not be possible to probe the entire range of errors that may </w:t>
      </w:r>
      <w:proofErr w:type="gramStart"/>
      <w:r w:rsidRPr="009171D1">
        <w:t>actually exist</w:t>
      </w:r>
      <w:proofErr w:type="gramEnd"/>
      <w:r w:rsidRPr="009171D1">
        <w:t xml:space="preserve"> within the test volume. Doing so would require probing an area larger than the test volume </w:t>
      </w:r>
      <w:proofErr w:type="gramStart"/>
      <w:r w:rsidRPr="009171D1">
        <w:t>in order to</w:t>
      </w:r>
      <w:proofErr w:type="gramEnd"/>
      <w:r w:rsidRPr="009171D1">
        <w:t xml:space="preserve"> accurately estimate the error within the test volume. Even when the test volume is several wavelengths in size, a given evaluation of the ripple may not completely </w:t>
      </w:r>
      <w:proofErr w:type="spellStart"/>
      <w:r w:rsidRPr="009171D1">
        <w:t>caliper</w:t>
      </w:r>
      <w:proofErr w:type="spellEnd"/>
      <w:r w:rsidRPr="009171D1">
        <w:t xml:space="preserve"> the worst-case error conditions within the test volume (Figure A.3.7.2-1 (right)).</w:t>
      </w:r>
    </w:p>
    <w:p w14:paraId="4C296D1E" w14:textId="77777777" w:rsidR="00BF4DC3" w:rsidRPr="009171D1" w:rsidRDefault="00BF4DC3" w:rsidP="00BF4DC3">
      <w:pPr>
        <w:pStyle w:val="TH"/>
      </w:pPr>
      <w:r w:rsidRPr="009171D1">
        <w:rPr>
          <w:noProof/>
        </w:rPr>
        <w:drawing>
          <wp:inline distT="0" distB="0" distL="0" distR="0" wp14:anchorId="5D74E1A9" wp14:editId="6801F938">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6C4C061E" w14:textId="77777777" w:rsidR="00BF4DC3" w:rsidRPr="009171D1" w:rsidRDefault="00BF4DC3" w:rsidP="00BF4DC3">
      <w:pPr>
        <w:pStyle w:val="TF"/>
      </w:pPr>
      <w:r w:rsidRPr="009171D1">
        <w:t>Figure A.3.7.2-1: Volumetric ripple and 20cm Phi axis cut</w:t>
      </w:r>
    </w:p>
    <w:p w14:paraId="147CDE68" w14:textId="77777777" w:rsidR="00BF4DC3" w:rsidRPr="009171D1" w:rsidRDefault="00BF4DC3" w:rsidP="00BF4DC3"/>
    <w:p w14:paraId="3B938E28" w14:textId="47334222" w:rsidR="00BF4DC3" w:rsidRPr="009171D1" w:rsidRDefault="00BF4DC3" w:rsidP="00BF4DC3">
      <w:r w:rsidRPr="009171D1">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6C165AE" w14:textId="6A90ED1B" w:rsidR="00BF4DC3" w:rsidRPr="009171D1" w:rsidRDefault="00BF4DC3" w:rsidP="00BF4DC3">
      <w:pPr>
        <w:rPr>
          <w:spacing w:val="19"/>
        </w:rPr>
      </w:pPr>
      <w:r w:rsidRPr="009171D1">
        <w:lastRenderedPageBreak/>
        <w:t>The</w:t>
      </w:r>
      <w:r w:rsidRPr="009171D1">
        <w:rPr>
          <w:spacing w:val="5"/>
        </w:rPr>
        <w:t xml:space="preserve"> quiet zone ripple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w:t>
      </w:r>
      <w:r w:rsidR="009171D1" w:rsidRPr="009171D1">
        <w:rPr>
          <w:spacing w:val="5"/>
        </w:rPr>
        <w:t>centred</w:t>
      </w:r>
      <w:r w:rsidRPr="009171D1">
        <w:rPr>
          <w:spacing w:val="5"/>
        </w:rPr>
        <w:t xml:space="preserve"> on the intersection of the theta and phi axes.  The larger cylinder is 50 cm in diameter, concentric to the phi axis, with the base of the cylinder coincident with that of the smaller cylinder and a height of 36 cm along the phi axis.  The test consists of a </w:t>
      </w:r>
      <w:r w:rsidRPr="009171D1">
        <w:t>set of individual ripple</w:t>
      </w:r>
      <w:r w:rsidRPr="009171D1">
        <w:rPr>
          <w:spacing w:val="6"/>
        </w:rPr>
        <w:t xml:space="preserve"> </w:t>
      </w:r>
      <w:r w:rsidRPr="009171D1">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9171D1">
        <w:rPr>
          <w:spacing w:val="19"/>
        </w:rPr>
        <w:t xml:space="preserve"> </w:t>
      </w:r>
    </w:p>
    <w:p w14:paraId="6466932F" w14:textId="2422CE6E" w:rsidR="00BF4DC3" w:rsidRPr="009171D1" w:rsidRDefault="00BF4DC3" w:rsidP="00BF4DC3">
      <w:pPr>
        <w:rPr>
          <w:color w:val="000000"/>
        </w:rPr>
      </w:pPr>
      <w:r w:rsidRPr="009171D1">
        <w:t>For the phi-axis ripple test, each</w:t>
      </w:r>
      <w:r w:rsidRPr="009171D1">
        <w:rPr>
          <w:spacing w:val="10"/>
        </w:rPr>
        <w:t xml:space="preserve"> </w:t>
      </w:r>
      <w:r w:rsidRPr="009171D1">
        <w:t>reference</w:t>
      </w:r>
      <w:r w:rsidRPr="009171D1">
        <w:rPr>
          <w:spacing w:val="9"/>
        </w:rPr>
        <w:t xml:space="preserve"> </w:t>
      </w:r>
      <w:r w:rsidRPr="009171D1">
        <w:t>antenna</w:t>
      </w:r>
      <w:r w:rsidRPr="009171D1">
        <w:rPr>
          <w:spacing w:val="8"/>
        </w:rPr>
        <w:t xml:space="preserve"> </w:t>
      </w:r>
      <w:r w:rsidRPr="009171D1">
        <w:t>is</w:t>
      </w:r>
      <w:r w:rsidRPr="009171D1">
        <w:rPr>
          <w:spacing w:val="10"/>
        </w:rPr>
        <w:t xml:space="preserve"> </w:t>
      </w:r>
      <w:r w:rsidRPr="009171D1">
        <w:t>oriented</w:t>
      </w:r>
      <w:r w:rsidRPr="009171D1">
        <w:rPr>
          <w:spacing w:val="10"/>
        </w:rPr>
        <w:t xml:space="preserve"> </w:t>
      </w:r>
      <w:r w:rsidRPr="009171D1">
        <w:t>with</w:t>
      </w:r>
      <w:r w:rsidRPr="009171D1">
        <w:rPr>
          <w:spacing w:val="9"/>
        </w:rPr>
        <w:t xml:space="preserve"> </w:t>
      </w:r>
      <w:r w:rsidRPr="009171D1">
        <w:t>i</w:t>
      </w:r>
      <w:r w:rsidRPr="009171D1">
        <w:rPr>
          <w:spacing w:val="-2"/>
        </w:rPr>
        <w:t>t</w:t>
      </w:r>
      <w:r w:rsidRPr="009171D1">
        <w:t>s</w:t>
      </w:r>
      <w:r w:rsidRPr="009171D1">
        <w:rPr>
          <w:spacing w:val="9"/>
        </w:rPr>
        <w:t xml:space="preserve"> </w:t>
      </w:r>
      <w:r w:rsidRPr="009171D1">
        <w:t>axis</w:t>
      </w:r>
      <w:r w:rsidRPr="009171D1">
        <w:rPr>
          <w:spacing w:val="10"/>
        </w:rPr>
        <w:t xml:space="preserve"> </w:t>
      </w:r>
      <w:r w:rsidRPr="009171D1">
        <w:rPr>
          <w:spacing w:val="-3"/>
        </w:rPr>
        <w:t>p</w:t>
      </w:r>
      <w:r w:rsidRPr="009171D1">
        <w:t>arallel</w:t>
      </w:r>
      <w:r w:rsidRPr="009171D1">
        <w:rPr>
          <w:spacing w:val="9"/>
        </w:rPr>
        <w:t xml:space="preserve"> </w:t>
      </w:r>
      <w:r w:rsidRPr="009171D1">
        <w:t>to</w:t>
      </w:r>
      <w:r w:rsidRPr="009171D1">
        <w:rPr>
          <w:spacing w:val="10"/>
        </w:rPr>
        <w:t xml:space="preserve"> </w:t>
      </w:r>
      <w:r w:rsidRPr="009171D1">
        <w:t>the</w:t>
      </w:r>
      <w:r w:rsidRPr="009171D1">
        <w:rPr>
          <w:spacing w:val="9"/>
        </w:rPr>
        <w:t xml:space="preserve"> </w:t>
      </w:r>
      <w:r w:rsidRPr="009171D1">
        <w:t>phi</w:t>
      </w:r>
      <w:r w:rsidRPr="009171D1">
        <w:rPr>
          <w:spacing w:val="11"/>
        </w:rPr>
        <w:t xml:space="preserve"> </w:t>
      </w:r>
      <w:r w:rsidRPr="009171D1">
        <w:t>axis</w:t>
      </w:r>
      <w:r w:rsidRPr="009171D1">
        <w:rPr>
          <w:spacing w:val="10"/>
        </w:rPr>
        <w:t xml:space="preserve"> </w:t>
      </w:r>
      <w:r w:rsidRPr="009171D1">
        <w:t>at</w:t>
      </w:r>
      <w:r w:rsidRPr="009171D1">
        <w:rPr>
          <w:spacing w:val="8"/>
        </w:rPr>
        <w:t xml:space="preserve"> </w:t>
      </w:r>
      <w:r w:rsidRPr="009171D1">
        <w:t>a</w:t>
      </w:r>
      <w:r w:rsidRPr="009171D1">
        <w:rPr>
          <w:spacing w:val="10"/>
        </w:rPr>
        <w:t xml:space="preserve"> </w:t>
      </w:r>
      <w:r w:rsidRPr="009171D1">
        <w:t>to</w:t>
      </w:r>
      <w:r w:rsidRPr="009171D1">
        <w:rPr>
          <w:spacing w:val="-2"/>
        </w:rPr>
        <w:t>t</w:t>
      </w:r>
      <w:r w:rsidRPr="009171D1">
        <w:t>al</w:t>
      </w:r>
      <w:r w:rsidRPr="009171D1">
        <w:rPr>
          <w:spacing w:val="10"/>
        </w:rPr>
        <w:t xml:space="preserve"> </w:t>
      </w:r>
      <w:r w:rsidRPr="009171D1">
        <w:t>of</w:t>
      </w:r>
      <w:r w:rsidRPr="009171D1">
        <w:rPr>
          <w:spacing w:val="8"/>
        </w:rPr>
        <w:t xml:space="preserve"> </w:t>
      </w:r>
      <w:r w:rsidRPr="009171D1">
        <w:t>three</w:t>
      </w:r>
      <w:r w:rsidRPr="009171D1">
        <w:rPr>
          <w:spacing w:val="10"/>
        </w:rPr>
        <w:t xml:space="preserve"> </w:t>
      </w:r>
      <w:r w:rsidRPr="009171D1">
        <w:t>positions, offset 15 cm perpendicular to the phi axis with 0 cm and ±15 cm offsets parallel to the phi axis. At</w:t>
      </w:r>
      <w:r w:rsidRPr="009171D1">
        <w:rPr>
          <w:spacing w:val="2"/>
        </w:rPr>
        <w:t xml:space="preserve"> </w:t>
      </w:r>
      <w:r w:rsidRPr="009171D1">
        <w:t>each</w:t>
      </w:r>
      <w:r w:rsidRPr="009171D1">
        <w:rPr>
          <w:spacing w:val="2"/>
        </w:rPr>
        <w:t xml:space="preserve"> </w:t>
      </w:r>
      <w:r w:rsidRPr="009171D1">
        <w:t>position,</w:t>
      </w:r>
      <w:r w:rsidRPr="009171D1">
        <w:rPr>
          <w:spacing w:val="3"/>
        </w:rPr>
        <w:t xml:space="preserve"> </w:t>
      </w:r>
      <w:r w:rsidRPr="009171D1">
        <w:t>the</w:t>
      </w:r>
      <w:r w:rsidRPr="009171D1">
        <w:rPr>
          <w:spacing w:val="2"/>
        </w:rPr>
        <w:t xml:space="preserve"> </w:t>
      </w:r>
      <w:r w:rsidRPr="009171D1">
        <w:t>phi</w:t>
      </w:r>
      <w:r w:rsidRPr="009171D1">
        <w:rPr>
          <w:spacing w:val="2"/>
        </w:rPr>
        <w:t xml:space="preserve"> </w:t>
      </w:r>
      <w:r w:rsidRPr="009171D1">
        <w:t>axis</w:t>
      </w:r>
      <w:r w:rsidRPr="009171D1">
        <w:rPr>
          <w:spacing w:val="2"/>
        </w:rPr>
        <w:t xml:space="preserve"> </w:t>
      </w:r>
      <w:r w:rsidRPr="009171D1">
        <w:t>is</w:t>
      </w:r>
      <w:r w:rsidRPr="009171D1">
        <w:rPr>
          <w:spacing w:val="3"/>
        </w:rPr>
        <w:t xml:space="preserve"> </w:t>
      </w:r>
      <w:r w:rsidRPr="009171D1">
        <w:t>ro</w:t>
      </w:r>
      <w:r w:rsidRPr="009171D1">
        <w:rPr>
          <w:spacing w:val="-5"/>
        </w:rPr>
        <w:t>t</w:t>
      </w:r>
      <w:r w:rsidRPr="009171D1">
        <w:t>ated</w:t>
      </w:r>
      <w:r w:rsidRPr="009171D1">
        <w:rPr>
          <w:spacing w:val="3"/>
        </w:rPr>
        <w:t xml:space="preserve"> </w:t>
      </w:r>
      <w:r w:rsidRPr="009171D1">
        <w:t>360° to</w:t>
      </w:r>
      <w:r w:rsidRPr="009171D1">
        <w:rPr>
          <w:w w:val="99"/>
        </w:rPr>
        <w:t xml:space="preserve"> </w:t>
      </w:r>
      <w:r w:rsidRPr="009171D1">
        <w:t>record</w:t>
      </w:r>
      <w:r w:rsidRPr="009171D1">
        <w:rPr>
          <w:spacing w:val="12"/>
        </w:rPr>
        <w:t xml:space="preserve"> </w:t>
      </w:r>
      <w:r w:rsidRPr="009171D1">
        <w:t>the</w:t>
      </w:r>
      <w:r w:rsidRPr="009171D1">
        <w:rPr>
          <w:spacing w:val="13"/>
        </w:rPr>
        <w:t xml:space="preserve"> </w:t>
      </w:r>
      <w:r w:rsidRPr="009171D1">
        <w:t>ripple.</w:t>
      </w:r>
      <w:r w:rsidRPr="009171D1">
        <w:rPr>
          <w:spacing w:val="25"/>
        </w:rPr>
        <w:t xml:space="preserve"> </w:t>
      </w:r>
      <w:r w:rsidRPr="009171D1">
        <w:t>Each</w:t>
      </w:r>
      <w:r w:rsidRPr="009171D1">
        <w:rPr>
          <w:spacing w:val="12"/>
        </w:rPr>
        <w:t xml:space="preserve"> </w:t>
      </w:r>
      <w:r w:rsidRPr="009171D1">
        <w:t>position</w:t>
      </w:r>
      <w:r w:rsidRPr="009171D1">
        <w:rPr>
          <w:spacing w:val="14"/>
        </w:rPr>
        <w:t xml:space="preserve"> </w:t>
      </w:r>
      <w:r w:rsidRPr="009171D1">
        <w:t>is</w:t>
      </w:r>
      <w:r w:rsidRPr="009171D1">
        <w:rPr>
          <w:spacing w:val="12"/>
        </w:rPr>
        <w:t xml:space="preserve"> </w:t>
      </w:r>
      <w:r w:rsidR="009171D1" w:rsidRPr="009171D1">
        <w:t>labelled</w:t>
      </w:r>
      <w:r w:rsidRPr="009171D1">
        <w:rPr>
          <w:spacing w:val="14"/>
        </w:rPr>
        <w:t xml:space="preserve"> </w:t>
      </w:r>
      <w:r w:rsidRPr="009171D1">
        <w:t>by</w:t>
      </w:r>
      <w:r w:rsidRPr="009171D1">
        <w:rPr>
          <w:spacing w:val="12"/>
        </w:rPr>
        <w:t xml:space="preserve"> </w:t>
      </w:r>
      <w:r w:rsidRPr="009171D1">
        <w:t>i</w:t>
      </w:r>
      <w:r w:rsidRPr="009171D1">
        <w:rPr>
          <w:spacing w:val="-4"/>
        </w:rPr>
        <w:t>t</w:t>
      </w:r>
      <w:r w:rsidRPr="009171D1">
        <w:t>s</w:t>
      </w:r>
      <w:r w:rsidRPr="009171D1">
        <w:rPr>
          <w:spacing w:val="13"/>
        </w:rPr>
        <w:t xml:space="preserve"> </w:t>
      </w:r>
      <w:r w:rsidRPr="009171D1">
        <w:t>radial</w:t>
      </w:r>
      <w:r w:rsidRPr="009171D1">
        <w:rPr>
          <w:spacing w:val="12"/>
        </w:rPr>
        <w:t xml:space="preserve"> </w:t>
      </w:r>
      <w:r w:rsidRPr="009171D1">
        <w:t>and</w:t>
      </w:r>
      <w:r w:rsidRPr="009171D1">
        <w:rPr>
          <w:spacing w:val="13"/>
        </w:rPr>
        <w:t xml:space="preserve"> </w:t>
      </w:r>
      <w:r w:rsidRPr="009171D1">
        <w:t>a</w:t>
      </w:r>
      <w:r w:rsidRPr="009171D1">
        <w:rPr>
          <w:spacing w:val="-2"/>
        </w:rPr>
        <w:t>x</w:t>
      </w:r>
      <w:r w:rsidRPr="009171D1">
        <w:t>ial</w:t>
      </w:r>
      <w:r w:rsidRPr="009171D1">
        <w:rPr>
          <w:spacing w:val="12"/>
        </w:rPr>
        <w:t xml:space="preserve"> </w:t>
      </w:r>
      <w:r w:rsidRPr="009171D1">
        <w:t>o</w:t>
      </w:r>
      <w:r w:rsidRPr="009171D1">
        <w:rPr>
          <w:spacing w:val="-5"/>
        </w:rPr>
        <w:t>f</w:t>
      </w:r>
      <w:r w:rsidRPr="009171D1">
        <w:t>fset</w:t>
      </w:r>
      <w:r w:rsidRPr="009171D1">
        <w:rPr>
          <w:spacing w:val="13"/>
        </w:rPr>
        <w:t xml:space="preserve"> </w:t>
      </w:r>
      <w:r w:rsidRPr="009171D1">
        <w:t>f</w:t>
      </w:r>
      <w:r w:rsidRPr="009171D1">
        <w:rPr>
          <w:spacing w:val="1"/>
        </w:rPr>
        <w:t>r</w:t>
      </w:r>
      <w:r w:rsidRPr="009171D1">
        <w:t>om</w:t>
      </w:r>
      <w:r w:rsidRPr="009171D1">
        <w:rPr>
          <w:spacing w:val="11"/>
        </w:rPr>
        <w:t xml:space="preserve"> </w:t>
      </w:r>
      <w:r w:rsidRPr="009171D1">
        <w:t>the</w:t>
      </w:r>
      <w:r w:rsidRPr="009171D1">
        <w:rPr>
          <w:spacing w:val="13"/>
        </w:rPr>
        <w:t xml:space="preserve"> </w:t>
      </w:r>
      <w:r w:rsidR="009171D1" w:rsidRPr="009171D1">
        <w:t>centre</w:t>
      </w:r>
      <w:r w:rsidRPr="009171D1">
        <w:rPr>
          <w:spacing w:val="12"/>
        </w:rPr>
        <w:t xml:space="preserve"> </w:t>
      </w:r>
      <w:r w:rsidRPr="009171D1">
        <w:t>position,</w:t>
      </w:r>
      <w:r w:rsidRPr="009171D1">
        <w:rPr>
          <w:spacing w:val="13"/>
        </w:rPr>
        <w:t xml:space="preserve"> </w:t>
      </w:r>
      <w:r w:rsidRPr="009171D1">
        <w:t>(</w:t>
      </w:r>
      <w:r w:rsidRPr="009171D1">
        <w:rPr>
          <w:rFonts w:eastAsia="Arial"/>
          <w:i/>
        </w:rPr>
        <w:t>R</w:t>
      </w:r>
      <w:r w:rsidRPr="009171D1">
        <w:t xml:space="preserve">, </w:t>
      </w:r>
      <w:r w:rsidRPr="009171D1">
        <w:rPr>
          <w:rFonts w:eastAsia="Arial"/>
          <w:i/>
        </w:rPr>
        <w:t>Z</w:t>
      </w:r>
      <w:r w:rsidRPr="009171D1">
        <w:rPr>
          <w:spacing w:val="-2"/>
        </w:rPr>
        <w:t>)</w:t>
      </w:r>
      <w:r w:rsidRPr="009171D1">
        <w:t>.</w:t>
      </w:r>
      <w:r w:rsidRPr="009171D1">
        <w:rPr>
          <w:spacing w:val="9"/>
        </w:rPr>
        <w:t xml:space="preserve"> </w:t>
      </w:r>
      <w:r w:rsidRPr="009171D1">
        <w:t>See Figure A.3.7.2-2</w:t>
      </w:r>
      <w:r w:rsidRPr="009171D1">
        <w:rPr>
          <w:spacing w:val="30"/>
        </w:rPr>
        <w:t xml:space="preserve"> </w:t>
      </w:r>
      <w:r w:rsidRPr="009171D1">
        <w:rPr>
          <w:color w:val="000000"/>
        </w:rPr>
        <w:t>for</w:t>
      </w:r>
      <w:r w:rsidRPr="009171D1">
        <w:rPr>
          <w:color w:val="000000"/>
          <w:spacing w:val="28"/>
        </w:rPr>
        <w:t xml:space="preserve"> </w:t>
      </w:r>
      <w:r w:rsidRPr="009171D1">
        <w:rPr>
          <w:color w:val="000000"/>
        </w:rPr>
        <w:t>additional information.</w:t>
      </w:r>
    </w:p>
    <w:p w14:paraId="4E295D25" w14:textId="77777777" w:rsidR="00BF4DC3" w:rsidRPr="009171D1" w:rsidRDefault="00BF4DC3" w:rsidP="00BF4DC3"/>
    <w:p w14:paraId="23E743F0" w14:textId="77777777" w:rsidR="00BF4DC3" w:rsidRPr="009171D1" w:rsidRDefault="00BF4DC3" w:rsidP="00BF4DC3">
      <w:pPr>
        <w:pStyle w:val="TH"/>
      </w:pPr>
      <w:r w:rsidRPr="009171D1">
        <w:rPr>
          <w:noProof/>
        </w:rPr>
        <w:drawing>
          <wp:inline distT="0" distB="0" distL="0" distR="0" wp14:anchorId="2EC2B79B" wp14:editId="7F0A7C1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7A260C73" w14:textId="77777777" w:rsidR="00BF4DC3" w:rsidRPr="009171D1" w:rsidRDefault="00BF4DC3" w:rsidP="00BF4DC3">
      <w:pPr>
        <w:pStyle w:val="TF"/>
      </w:pPr>
      <w:r w:rsidRPr="009171D1">
        <w:t>Figure A.3.7.2-2: Phi-axis test geometry</w:t>
      </w:r>
    </w:p>
    <w:p w14:paraId="62394A6E" w14:textId="77777777" w:rsidR="00BF4DC3" w:rsidRPr="009171D1" w:rsidRDefault="00BF4DC3" w:rsidP="00BF4DC3"/>
    <w:p w14:paraId="20B895CF" w14:textId="6E0573D3" w:rsidR="00BF4DC3" w:rsidRPr="009171D1" w:rsidRDefault="00BF4DC3" w:rsidP="00BF4DC3">
      <w:r w:rsidRPr="009171D1">
        <w:t xml:space="preserve">For the notebook sized test volume, three additional test positions are added to the phi-axis test </w:t>
      </w:r>
      <w:proofErr w:type="gramStart"/>
      <w:r w:rsidRPr="009171D1">
        <w:t>in order to</w:t>
      </w:r>
      <w:proofErr w:type="gramEnd"/>
      <w:r w:rsidRPr="009171D1">
        <w:t xml:space="preserve"> cover the larger test cylinder.  These positions are offset 25 cm perpendicular to the phi axis with -15, 0, and +21 cm offsets parallel to the phi axis, as shown in Figure A.3.7.2-3.</w:t>
      </w:r>
    </w:p>
    <w:p w14:paraId="6457EDC1" w14:textId="77777777" w:rsidR="00BF4DC3" w:rsidRPr="009171D1" w:rsidRDefault="00BF4DC3" w:rsidP="00BF4DC3">
      <w:pPr>
        <w:pStyle w:val="TH"/>
        <w:rPr>
          <w:lang w:eastAsia="x-none"/>
        </w:rPr>
      </w:pPr>
      <w:r w:rsidRPr="009171D1">
        <w:rPr>
          <w:noProof/>
        </w:rPr>
        <w:lastRenderedPageBreak/>
        <w:drawing>
          <wp:inline distT="0" distB="0" distL="0" distR="0" wp14:anchorId="50485753" wp14:editId="024AEF7C">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1C48F0DD" w14:textId="77777777" w:rsidR="00BF4DC3" w:rsidRPr="009171D1" w:rsidRDefault="00BF4DC3" w:rsidP="00BF4DC3">
      <w:pPr>
        <w:pStyle w:val="TF"/>
      </w:pPr>
      <w:r w:rsidRPr="009171D1">
        <w:t>Figure A.3.7.2-3: Phi-axis test geometry for the notebook sized test volume</w:t>
      </w:r>
    </w:p>
    <w:p w14:paraId="1DD261EF" w14:textId="77777777" w:rsidR="00BF4DC3" w:rsidRPr="009171D1" w:rsidRDefault="00BF4DC3" w:rsidP="00BF4DC3"/>
    <w:p w14:paraId="354D0968" w14:textId="381C23FB" w:rsidR="00BF4DC3" w:rsidRPr="009171D1" w:rsidRDefault="00BF4DC3" w:rsidP="00BF4DC3">
      <w:pPr>
        <w:rPr>
          <w:color w:val="000000"/>
        </w:rPr>
      </w:pPr>
      <w:r w:rsidRPr="009171D1">
        <w:t>For the theta-axis ripple test, each</w:t>
      </w:r>
      <w:r w:rsidRPr="009171D1">
        <w:rPr>
          <w:spacing w:val="10"/>
        </w:rPr>
        <w:t xml:space="preserve"> </w:t>
      </w:r>
      <w:r w:rsidRPr="009171D1">
        <w:t>reference</w:t>
      </w:r>
      <w:r w:rsidRPr="009171D1">
        <w:rPr>
          <w:spacing w:val="9"/>
        </w:rPr>
        <w:t xml:space="preserve"> </w:t>
      </w:r>
      <w:r w:rsidRPr="009171D1">
        <w:t>antenna</w:t>
      </w:r>
      <w:r w:rsidRPr="009171D1">
        <w:rPr>
          <w:spacing w:val="8"/>
        </w:rPr>
        <w:t xml:space="preserve"> </w:t>
      </w:r>
      <w:r w:rsidRPr="009171D1">
        <w:t>is</w:t>
      </w:r>
      <w:r w:rsidRPr="009171D1">
        <w:rPr>
          <w:spacing w:val="10"/>
        </w:rPr>
        <w:t xml:space="preserve"> </w:t>
      </w:r>
      <w:r w:rsidRPr="009171D1">
        <w:t>oriented</w:t>
      </w:r>
      <w:r w:rsidRPr="009171D1">
        <w:rPr>
          <w:spacing w:val="10"/>
        </w:rPr>
        <w:t xml:space="preserve"> </w:t>
      </w:r>
      <w:r w:rsidRPr="009171D1">
        <w:t>with</w:t>
      </w:r>
      <w:r w:rsidRPr="009171D1">
        <w:rPr>
          <w:spacing w:val="9"/>
        </w:rPr>
        <w:t xml:space="preserve"> </w:t>
      </w:r>
      <w:r w:rsidRPr="009171D1">
        <w:t>i</w:t>
      </w:r>
      <w:r w:rsidRPr="009171D1">
        <w:rPr>
          <w:spacing w:val="-2"/>
        </w:rPr>
        <w:t>t</w:t>
      </w:r>
      <w:r w:rsidRPr="009171D1">
        <w:t>s</w:t>
      </w:r>
      <w:r w:rsidRPr="009171D1">
        <w:rPr>
          <w:spacing w:val="9"/>
        </w:rPr>
        <w:t xml:space="preserve"> </w:t>
      </w:r>
      <w:r w:rsidRPr="009171D1">
        <w:t>axis</w:t>
      </w:r>
      <w:r w:rsidRPr="009171D1">
        <w:rPr>
          <w:spacing w:val="10"/>
        </w:rPr>
        <w:t xml:space="preserve"> </w:t>
      </w:r>
      <w:r w:rsidRPr="009171D1">
        <w:rPr>
          <w:spacing w:val="-3"/>
        </w:rPr>
        <w:t>p</w:t>
      </w:r>
      <w:r w:rsidRPr="009171D1">
        <w:t>arallel</w:t>
      </w:r>
      <w:r w:rsidRPr="009171D1">
        <w:rPr>
          <w:spacing w:val="9"/>
        </w:rPr>
        <w:t xml:space="preserve"> </w:t>
      </w:r>
      <w:r w:rsidRPr="009171D1">
        <w:t>to</w:t>
      </w:r>
      <w:r w:rsidRPr="009171D1">
        <w:rPr>
          <w:spacing w:val="10"/>
        </w:rPr>
        <w:t xml:space="preserve"> </w:t>
      </w:r>
      <w:r w:rsidRPr="009171D1">
        <w:t>the</w:t>
      </w:r>
      <w:r w:rsidRPr="009171D1">
        <w:rPr>
          <w:spacing w:val="9"/>
        </w:rPr>
        <w:t xml:space="preserve"> theta</w:t>
      </w:r>
      <w:r w:rsidRPr="009171D1">
        <w:rPr>
          <w:spacing w:val="11"/>
        </w:rPr>
        <w:t xml:space="preserve"> </w:t>
      </w:r>
      <w:r w:rsidRPr="009171D1">
        <w:t>axis</w:t>
      </w:r>
      <w:r w:rsidRPr="009171D1">
        <w:rPr>
          <w:spacing w:val="10"/>
        </w:rPr>
        <w:t xml:space="preserve"> </w:t>
      </w:r>
      <w:r w:rsidRPr="009171D1">
        <w:t>at</w:t>
      </w:r>
      <w:r w:rsidRPr="009171D1">
        <w:rPr>
          <w:spacing w:val="8"/>
        </w:rPr>
        <w:t xml:space="preserve"> </w:t>
      </w:r>
      <w:r w:rsidRPr="009171D1">
        <w:t>a</w:t>
      </w:r>
      <w:r w:rsidRPr="009171D1">
        <w:rPr>
          <w:spacing w:val="10"/>
        </w:rPr>
        <w:t xml:space="preserve"> </w:t>
      </w:r>
      <w:r w:rsidRPr="009171D1">
        <w:t>to</w:t>
      </w:r>
      <w:r w:rsidRPr="009171D1">
        <w:rPr>
          <w:spacing w:val="-2"/>
        </w:rPr>
        <w:t>t</w:t>
      </w:r>
      <w:r w:rsidRPr="009171D1">
        <w:t>al</w:t>
      </w:r>
      <w:r w:rsidRPr="009171D1">
        <w:rPr>
          <w:spacing w:val="10"/>
        </w:rPr>
        <w:t xml:space="preserve"> </w:t>
      </w:r>
      <w:r w:rsidRPr="009171D1">
        <w:t>of</w:t>
      </w:r>
      <w:r w:rsidRPr="009171D1">
        <w:rPr>
          <w:spacing w:val="8"/>
        </w:rPr>
        <w:t xml:space="preserve"> eight</w:t>
      </w:r>
      <w:r w:rsidRPr="009171D1">
        <w:rPr>
          <w:spacing w:val="10"/>
        </w:rPr>
        <w:t xml:space="preserve"> </w:t>
      </w:r>
      <w:r w:rsidRPr="009171D1">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w:t>
      </w:r>
      <w:r w:rsidR="009171D1" w:rsidRPr="009171D1">
        <w:t>centre</w:t>
      </w:r>
      <w:r w:rsidRPr="009171D1">
        <w:t xml:space="preserve"> of the test volume as shown in Figure A.3.7.2-4.  At</w:t>
      </w:r>
      <w:r w:rsidRPr="009171D1">
        <w:rPr>
          <w:spacing w:val="2"/>
        </w:rPr>
        <w:t xml:space="preserve"> </w:t>
      </w:r>
      <w:r w:rsidRPr="009171D1">
        <w:t>each</w:t>
      </w:r>
      <w:r w:rsidRPr="009171D1">
        <w:rPr>
          <w:spacing w:val="2"/>
        </w:rPr>
        <w:t xml:space="preserve"> </w:t>
      </w:r>
      <w:r w:rsidRPr="009171D1">
        <w:t>position,</w:t>
      </w:r>
      <w:r w:rsidRPr="009171D1">
        <w:rPr>
          <w:spacing w:val="3"/>
        </w:rPr>
        <w:t xml:space="preserve"> </w:t>
      </w:r>
      <w:r w:rsidRPr="009171D1">
        <w:t>the</w:t>
      </w:r>
      <w:r w:rsidRPr="009171D1">
        <w:rPr>
          <w:spacing w:val="2"/>
        </w:rPr>
        <w:t xml:space="preserve"> theta </w:t>
      </w:r>
      <w:r w:rsidRPr="009171D1">
        <w:t>axis</w:t>
      </w:r>
      <w:r w:rsidRPr="009171D1">
        <w:rPr>
          <w:spacing w:val="2"/>
        </w:rPr>
        <w:t xml:space="preserve"> </w:t>
      </w:r>
      <w:r w:rsidRPr="009171D1">
        <w:t>is</w:t>
      </w:r>
      <w:r w:rsidRPr="009171D1">
        <w:rPr>
          <w:spacing w:val="3"/>
        </w:rPr>
        <w:t xml:space="preserve"> </w:t>
      </w:r>
      <w:r w:rsidRPr="009171D1">
        <w:t>ro</w:t>
      </w:r>
      <w:r w:rsidRPr="009171D1">
        <w:rPr>
          <w:spacing w:val="-5"/>
        </w:rPr>
        <w:t>t</w:t>
      </w:r>
      <w:r w:rsidRPr="009171D1">
        <w:t>ated</w:t>
      </w:r>
      <w:r w:rsidRPr="009171D1">
        <w:rPr>
          <w:spacing w:val="3"/>
        </w:rPr>
        <w:t xml:space="preserve"> over as much of </w:t>
      </w:r>
      <w:r w:rsidRPr="009171D1">
        <w:t>360° as supported by the system to</w:t>
      </w:r>
      <w:r w:rsidRPr="009171D1">
        <w:rPr>
          <w:w w:val="99"/>
        </w:rPr>
        <w:t xml:space="preserve"> </w:t>
      </w:r>
      <w:r w:rsidRPr="009171D1">
        <w:t>record</w:t>
      </w:r>
      <w:r w:rsidRPr="009171D1">
        <w:rPr>
          <w:spacing w:val="12"/>
        </w:rPr>
        <w:t xml:space="preserve"> </w:t>
      </w:r>
      <w:r w:rsidRPr="009171D1">
        <w:t>the</w:t>
      </w:r>
      <w:r w:rsidRPr="009171D1">
        <w:rPr>
          <w:spacing w:val="13"/>
        </w:rPr>
        <w:t xml:space="preserve"> </w:t>
      </w:r>
      <w:r w:rsidRPr="009171D1">
        <w:t>ripple (e.g. ±165°).  For systems that can only move theta in the range of 0-180° or less, the phi axis may be rotated 180° and a second cut measured to meet or exceed the ±165° range.</w:t>
      </w:r>
      <w:r w:rsidRPr="009171D1">
        <w:rPr>
          <w:spacing w:val="25"/>
        </w:rPr>
        <w:t xml:space="preserve">  </w:t>
      </w:r>
      <w:r w:rsidRPr="009171D1">
        <w:t>Each</w:t>
      </w:r>
      <w:r w:rsidRPr="009171D1">
        <w:rPr>
          <w:spacing w:val="12"/>
        </w:rPr>
        <w:t xml:space="preserve"> </w:t>
      </w:r>
      <w:r w:rsidRPr="009171D1">
        <w:t>position</w:t>
      </w:r>
      <w:r w:rsidRPr="009171D1">
        <w:rPr>
          <w:spacing w:val="14"/>
        </w:rPr>
        <w:t xml:space="preserve"> </w:t>
      </w:r>
      <w:r w:rsidRPr="009171D1">
        <w:t>is</w:t>
      </w:r>
      <w:r w:rsidRPr="009171D1">
        <w:rPr>
          <w:spacing w:val="12"/>
        </w:rPr>
        <w:t xml:space="preserve"> </w:t>
      </w:r>
      <w:r w:rsidR="009171D1" w:rsidRPr="009171D1">
        <w:t>labelled</w:t>
      </w:r>
      <w:r w:rsidRPr="009171D1">
        <w:rPr>
          <w:spacing w:val="14"/>
        </w:rPr>
        <w:t xml:space="preserve"> </w:t>
      </w:r>
      <w:r w:rsidRPr="009171D1">
        <w:t>by</w:t>
      </w:r>
      <w:r w:rsidRPr="009171D1">
        <w:rPr>
          <w:spacing w:val="12"/>
        </w:rPr>
        <w:t xml:space="preserve"> </w:t>
      </w:r>
      <w:r w:rsidRPr="009171D1">
        <w:t>i</w:t>
      </w:r>
      <w:r w:rsidRPr="009171D1">
        <w:rPr>
          <w:spacing w:val="-4"/>
        </w:rPr>
        <w:t>t</w:t>
      </w:r>
      <w:r w:rsidRPr="009171D1">
        <w:t>s</w:t>
      </w:r>
      <w:r w:rsidRPr="009171D1">
        <w:rPr>
          <w:spacing w:val="13"/>
        </w:rPr>
        <w:t xml:space="preserve"> (X, Y, Z) </w:t>
      </w:r>
      <w:r w:rsidRPr="009171D1">
        <w:t>o</w:t>
      </w:r>
      <w:r w:rsidRPr="009171D1">
        <w:rPr>
          <w:spacing w:val="-5"/>
        </w:rPr>
        <w:t>f</w:t>
      </w:r>
      <w:r w:rsidRPr="009171D1">
        <w:t>fset</w:t>
      </w:r>
      <w:r w:rsidRPr="009171D1">
        <w:rPr>
          <w:spacing w:val="13"/>
        </w:rPr>
        <w:t xml:space="preserve"> </w:t>
      </w:r>
      <w:r w:rsidRPr="009171D1">
        <w:t>f</w:t>
      </w:r>
      <w:r w:rsidRPr="009171D1">
        <w:rPr>
          <w:spacing w:val="1"/>
        </w:rPr>
        <w:t>r</w:t>
      </w:r>
      <w:r w:rsidRPr="009171D1">
        <w:t>om</w:t>
      </w:r>
      <w:r w:rsidRPr="009171D1">
        <w:rPr>
          <w:spacing w:val="11"/>
        </w:rPr>
        <w:t xml:space="preserve"> </w:t>
      </w:r>
      <w:r w:rsidRPr="009171D1">
        <w:t>the</w:t>
      </w:r>
      <w:r w:rsidRPr="009171D1">
        <w:rPr>
          <w:spacing w:val="13"/>
        </w:rPr>
        <w:t xml:space="preserve"> </w:t>
      </w:r>
      <w:r w:rsidR="009171D1" w:rsidRPr="009171D1">
        <w:t>centre</w:t>
      </w:r>
      <w:r w:rsidRPr="009171D1">
        <w:rPr>
          <w:spacing w:val="12"/>
        </w:rPr>
        <w:t xml:space="preserve"> </w:t>
      </w:r>
      <w:r w:rsidRPr="009171D1">
        <w:t>position</w:t>
      </w:r>
      <w:r w:rsidRPr="009171D1">
        <w:rPr>
          <w:color w:val="000000"/>
        </w:rPr>
        <w:t>.</w:t>
      </w:r>
    </w:p>
    <w:p w14:paraId="676E9A52" w14:textId="77777777" w:rsidR="00BF4DC3" w:rsidRPr="009171D1" w:rsidRDefault="00BF4DC3" w:rsidP="00BF4DC3"/>
    <w:p w14:paraId="192316D4" w14:textId="77777777" w:rsidR="00BF4DC3" w:rsidRPr="009171D1" w:rsidRDefault="00BF4DC3" w:rsidP="00BF4DC3">
      <w:pPr>
        <w:pStyle w:val="TH"/>
      </w:pPr>
      <w:r w:rsidRPr="009171D1">
        <w:rPr>
          <w:noProof/>
        </w:rPr>
        <w:drawing>
          <wp:inline distT="0" distB="0" distL="0" distR="0" wp14:anchorId="0FD223D8" wp14:editId="0BB5C701">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722F9117" w14:textId="77777777" w:rsidR="00BF4DC3" w:rsidRPr="009171D1" w:rsidRDefault="00BF4DC3" w:rsidP="00BF4DC3">
      <w:pPr>
        <w:pStyle w:val="TF"/>
      </w:pPr>
      <w:r w:rsidRPr="009171D1">
        <w:t>Figure A.3.7.2-4: Theta-axis test geometry</w:t>
      </w:r>
    </w:p>
    <w:p w14:paraId="2F4975E0" w14:textId="77777777" w:rsidR="00BF4DC3" w:rsidRPr="009171D1" w:rsidRDefault="00BF4DC3" w:rsidP="00BF4DC3"/>
    <w:p w14:paraId="25DE0389" w14:textId="4B1993D7" w:rsidR="00BF4DC3" w:rsidRPr="009171D1" w:rsidRDefault="00BF4DC3" w:rsidP="00BF4DC3">
      <w:r w:rsidRPr="009171D1">
        <w:t xml:space="preserve">For the notebook sized test volume, eight additional test positions are added to the theta-axis test </w:t>
      </w:r>
      <w:proofErr w:type="gramStart"/>
      <w:r w:rsidRPr="009171D1">
        <w:t>in order to</w:t>
      </w:r>
      <w:proofErr w:type="gramEnd"/>
      <w:r w:rsidRPr="009171D1">
        <w:t xml:space="preserve"> cover the larger test cylinder.  These positions are given as (±25 cm, 0, -15 cm), (±25 cm, 0, +21 cm), (0, ±25 cm, 0, -15 cm), and (0, ±25 cm, +21 cm), as shown in Figure A.3.7.2-5.</w:t>
      </w:r>
    </w:p>
    <w:p w14:paraId="513A7310" w14:textId="77777777" w:rsidR="00BF4DC3" w:rsidRPr="009171D1" w:rsidRDefault="00BF4DC3" w:rsidP="00BF4DC3">
      <w:pPr>
        <w:pStyle w:val="TH"/>
        <w:rPr>
          <w:lang w:eastAsia="x-none"/>
        </w:rPr>
      </w:pPr>
      <w:r w:rsidRPr="009171D1">
        <w:rPr>
          <w:noProof/>
        </w:rPr>
        <w:lastRenderedPageBreak/>
        <w:drawing>
          <wp:inline distT="0" distB="0" distL="0" distR="0" wp14:anchorId="57A017F3" wp14:editId="33C3B406">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A5D13EA" w14:textId="77777777" w:rsidR="00BF4DC3" w:rsidRPr="009171D1" w:rsidRDefault="00BF4DC3" w:rsidP="00BF4DC3">
      <w:pPr>
        <w:pStyle w:val="TF"/>
      </w:pPr>
      <w:r w:rsidRPr="009171D1">
        <w:t>Figure A.3.7.2-5: Theta-axis test geometry for the notebook sized test volume</w:t>
      </w:r>
    </w:p>
    <w:p w14:paraId="7DC59DED" w14:textId="77777777" w:rsidR="00BF4DC3" w:rsidRPr="009171D1" w:rsidRDefault="00BF4DC3" w:rsidP="00BF4DC3"/>
    <w:p w14:paraId="6FD1CF72" w14:textId="13A00AA8" w:rsidR="00BF4DC3" w:rsidRPr="009171D1" w:rsidRDefault="00BF4DC3" w:rsidP="00BF4DC3">
      <w:r w:rsidRPr="009171D1">
        <w:t>For</w:t>
      </w:r>
      <w:r w:rsidRPr="009171D1">
        <w:rPr>
          <w:spacing w:val="-3"/>
        </w:rPr>
        <w:t xml:space="preserve"> </w:t>
      </w:r>
      <w:r w:rsidRPr="009171D1">
        <w:t>each polarization</w:t>
      </w:r>
      <w:r w:rsidRPr="009171D1">
        <w:rPr>
          <w:spacing w:val="-2"/>
        </w:rPr>
        <w:t xml:space="preserve"> </w:t>
      </w:r>
      <w:r w:rsidRPr="009171D1">
        <w:t>and band, repeat</w:t>
      </w:r>
      <w:r w:rsidRPr="009171D1">
        <w:rPr>
          <w:spacing w:val="-2"/>
        </w:rPr>
        <w:t xml:space="preserve"> </w:t>
      </w:r>
      <w:r w:rsidRPr="009171D1">
        <w:t>the</w:t>
      </w:r>
      <w:r w:rsidRPr="009171D1">
        <w:rPr>
          <w:spacing w:val="-2"/>
        </w:rPr>
        <w:t xml:space="preserve"> </w:t>
      </w:r>
      <w:r w:rsidRPr="009171D1">
        <w:t>following ste</w:t>
      </w:r>
      <w:r w:rsidRPr="009171D1">
        <w:rPr>
          <w:spacing w:val="-2"/>
        </w:rPr>
        <w:t>p</w:t>
      </w:r>
      <w:r w:rsidRPr="009171D1">
        <w:t>s:</w:t>
      </w:r>
    </w:p>
    <w:p w14:paraId="5F1047A4" w14:textId="77777777" w:rsidR="00BF4DC3" w:rsidRPr="009171D1" w:rsidRDefault="00BF4DC3" w:rsidP="00BF4DC3">
      <w:r w:rsidRPr="009171D1">
        <w:t>For the phi-axis ripple test:</w:t>
      </w:r>
    </w:p>
    <w:p w14:paraId="0E9948E8" w14:textId="2079A0FE" w:rsidR="00BF4DC3" w:rsidRPr="009171D1" w:rsidRDefault="00BF4DC3" w:rsidP="00BF4DC3">
      <w:pPr>
        <w:pStyle w:val="B10"/>
      </w:pPr>
      <w:r w:rsidRPr="009171D1">
        <w:t xml:space="preserve">1. Place the measurement antenna and any associated theta-axis positioner at theta = 90° such that the measurement antenna is boresight with the </w:t>
      </w:r>
      <w:r w:rsidR="009171D1" w:rsidRPr="009171D1">
        <w:t>centre</w:t>
      </w:r>
      <w:r w:rsidRPr="009171D1">
        <w:t xml:space="preserve"> of the quiet zone.  The measurement antenna should be at the same separation distance to be used for actual pattern measurements. This distance must be at least the minimum measurement distance away from the </w:t>
      </w:r>
      <w:r w:rsidR="009171D1" w:rsidRPr="009171D1">
        <w:t>centre</w:t>
      </w:r>
      <w:r w:rsidRPr="009171D1">
        <w:t xml:space="preserve"> of the quiet zone as defined in clause A.3.4.  Select the polarization of the measurement antenna to correspond to the polarization (theta or phi) to be tested.</w:t>
      </w:r>
    </w:p>
    <w:p w14:paraId="298E9618" w14:textId="77777777" w:rsidR="00BF4DC3" w:rsidRPr="009171D1" w:rsidRDefault="00BF4DC3" w:rsidP="00BF4DC3">
      <w:pPr>
        <w:pStyle w:val="B10"/>
      </w:pPr>
      <w:r w:rsidRPr="009171D1">
        <w:t>2. Mount the reference antenna to the phi-axis positioner using a low permittivity dielectric support.</w:t>
      </w:r>
      <w:r w:rsidRPr="009171D1">
        <w:rPr>
          <w:rFonts w:eastAsia="Malgun Gothic"/>
        </w:rPr>
        <w:t xml:space="preserve"> </w:t>
      </w:r>
      <w:r w:rsidRPr="009171D1">
        <w:t>Use the sleeve dipole for the theta polarization and the loop for the phi polarization. At each of the specified offset positions, ensure that the axis of the reference antenna is parallel to the phi axis of rotation.</w:t>
      </w:r>
    </w:p>
    <w:p w14:paraId="5E20D7D4" w14:textId="77777777" w:rsidR="00BF4DC3" w:rsidRPr="009171D1" w:rsidRDefault="00BF4DC3" w:rsidP="00BF4DC3">
      <w:pPr>
        <w:pStyle w:val="B10"/>
      </w:pPr>
      <w:r w:rsidRPr="009171D1">
        <w:t>3. Attach a signal source to a coaxial cable feeding the measurement antenna and set the frequency to the appropriate channel. Set the amplitude to a level appropriate for the measurement receiver. Connect a measurement receiver to the reference antenna. The received signal during the ripple test measurement should be at least 40 dB above the noise floor or noise errors greater than 0.1 dB will result. Ensure that all coaxial cables are dressed to minimize effects upon the measurement results.</w:t>
      </w:r>
    </w:p>
    <w:p w14:paraId="2D04DA4D" w14:textId="77777777" w:rsidR="00BF4DC3" w:rsidRPr="009171D1" w:rsidRDefault="00BF4DC3" w:rsidP="00BF4DC3">
      <w:pPr>
        <w:pStyle w:val="B10"/>
      </w:pPr>
      <w:r w:rsidRPr="009171D1">
        <w:t>4. Rotate the reference antenna about the phi axis and record the signal received by the measurement antenna at resolution sufficient to ensure smoothly varying curves for a total of 360°.</w:t>
      </w:r>
    </w:p>
    <w:p w14:paraId="2E37803C" w14:textId="77777777" w:rsidR="00BF4DC3" w:rsidRPr="009171D1" w:rsidRDefault="00BF4DC3" w:rsidP="00BF4DC3">
      <w:pPr>
        <w:pStyle w:val="B10"/>
      </w:pPr>
      <w:r w:rsidRPr="009171D1">
        <w:t>5. Record the measurement results in a format suitable for calculating the ripple test metric.</w:t>
      </w:r>
    </w:p>
    <w:p w14:paraId="223F437B" w14:textId="77777777" w:rsidR="00BF4DC3" w:rsidRPr="009171D1" w:rsidRDefault="00BF4DC3" w:rsidP="00BF4DC3">
      <w:pPr>
        <w:pStyle w:val="B10"/>
      </w:pPr>
      <w:r w:rsidRPr="009171D1">
        <w:t>6. Record test parameters including: (a) the distance between the measurement and reference antennas, (b) cable losses and other losses associated with the measurement setup, (c) the power of the signal source at the reference antenna connector, and (d) the noise level of the receiver with no signal applied.</w:t>
      </w:r>
    </w:p>
    <w:p w14:paraId="2EE36E44" w14:textId="6F5874A4" w:rsidR="00BF4DC3" w:rsidRPr="009171D1" w:rsidRDefault="00BF4DC3" w:rsidP="00BF4DC3">
      <w:pPr>
        <w:pStyle w:val="B10"/>
      </w:pPr>
      <w:r w:rsidRPr="009171D1">
        <w:t xml:space="preserve">7. Repeat steps 1 through 6 above for each reference antenna (polarization and band) for each of the required test positions. </w:t>
      </w:r>
      <w:proofErr w:type="gramStart"/>
      <w:r w:rsidRPr="009171D1">
        <w:t>In order to</w:t>
      </w:r>
      <w:proofErr w:type="gramEnd"/>
      <w:r w:rsidRPr="009171D1">
        <w:t xml:space="preserve"> accommodate reference positioning in the lower portion of the quiet zone, support materials with a dielectric constant less than 1.2 may be removed to a maximum distance of 25 cm outside the quiet zone for the tests that require additional clearance.</w:t>
      </w:r>
    </w:p>
    <w:p w14:paraId="660A033D" w14:textId="77777777" w:rsidR="00BF4DC3" w:rsidRPr="009171D1" w:rsidRDefault="00BF4DC3" w:rsidP="00BF4DC3">
      <w:r w:rsidRPr="009171D1">
        <w:t>For the theta-axis ripple test:</w:t>
      </w:r>
    </w:p>
    <w:p w14:paraId="292B2184" w14:textId="00395174" w:rsidR="00BF4DC3" w:rsidRPr="009171D1" w:rsidRDefault="00BF4DC3" w:rsidP="00BF4DC3">
      <w:pPr>
        <w:pStyle w:val="B10"/>
      </w:pPr>
      <w:r w:rsidRPr="009171D1">
        <w:lastRenderedPageBreak/>
        <w:t>1. Place</w:t>
      </w:r>
      <w:r w:rsidRPr="009171D1">
        <w:rPr>
          <w:spacing w:val="-5"/>
        </w:rPr>
        <w:t xml:space="preserve"> </w:t>
      </w:r>
      <w:r w:rsidRPr="009171D1">
        <w:t>the</w:t>
      </w:r>
      <w:r w:rsidRPr="009171D1">
        <w:rPr>
          <w:spacing w:val="-5"/>
        </w:rPr>
        <w:t xml:space="preserve"> </w:t>
      </w:r>
      <w:r w:rsidRPr="009171D1">
        <w:t>measurement antenna</w:t>
      </w:r>
      <w:r w:rsidRPr="009171D1">
        <w:rPr>
          <w:spacing w:val="-4"/>
        </w:rPr>
        <w:t xml:space="preserve"> </w:t>
      </w:r>
      <w:r w:rsidRPr="009171D1">
        <w:t>such</w:t>
      </w:r>
      <w:r w:rsidRPr="009171D1">
        <w:rPr>
          <w:spacing w:val="-2"/>
        </w:rPr>
        <w:t xml:space="preserve"> </w:t>
      </w:r>
      <w:r w:rsidRPr="009171D1">
        <w:t>that it is boresight with the</w:t>
      </w:r>
      <w:r w:rsidRPr="009171D1">
        <w:rPr>
          <w:spacing w:val="13"/>
        </w:rPr>
        <w:t xml:space="preserve"> </w:t>
      </w:r>
      <w:r w:rsidR="009171D1" w:rsidRPr="009171D1">
        <w:t>centre</w:t>
      </w:r>
      <w:r w:rsidRPr="009171D1">
        <w:rPr>
          <w:spacing w:val="12"/>
        </w:rPr>
        <w:t xml:space="preserve"> </w:t>
      </w:r>
      <w:r w:rsidRPr="009171D1">
        <w:t>of</w:t>
      </w:r>
      <w:r w:rsidRPr="009171D1">
        <w:rPr>
          <w:spacing w:val="14"/>
        </w:rPr>
        <w:t xml:space="preserve"> </w:t>
      </w:r>
      <w:r w:rsidRPr="009171D1">
        <w:t>the</w:t>
      </w:r>
      <w:r w:rsidRPr="009171D1">
        <w:rPr>
          <w:spacing w:val="12"/>
        </w:rPr>
        <w:t xml:space="preserve"> </w:t>
      </w:r>
      <w:r w:rsidRPr="009171D1">
        <w:t>quiet</w:t>
      </w:r>
      <w:r w:rsidRPr="009171D1">
        <w:rPr>
          <w:spacing w:val="14"/>
        </w:rPr>
        <w:t xml:space="preserve"> </w:t>
      </w:r>
      <w:r w:rsidRPr="009171D1">
        <w:rPr>
          <w:spacing w:val="-2"/>
        </w:rPr>
        <w:t>z</w:t>
      </w:r>
      <w:r w:rsidRPr="009171D1">
        <w:t xml:space="preserve">one. </w:t>
      </w:r>
      <w:r w:rsidRPr="009171D1">
        <w:rPr>
          <w:spacing w:val="26"/>
        </w:rPr>
        <w:t xml:space="preserve"> </w:t>
      </w:r>
      <w:r w:rsidRPr="009171D1">
        <w:t>The measurement antenna</w:t>
      </w:r>
      <w:r w:rsidRPr="009171D1">
        <w:rPr>
          <w:spacing w:val="35"/>
        </w:rPr>
        <w:t xml:space="preserve"> </w:t>
      </w:r>
      <w:r w:rsidRPr="009171D1">
        <w:t>should</w:t>
      </w:r>
      <w:r w:rsidRPr="009171D1">
        <w:rPr>
          <w:spacing w:val="34"/>
        </w:rPr>
        <w:t xml:space="preserve"> </w:t>
      </w:r>
      <w:r w:rsidRPr="009171D1">
        <w:t>be</w:t>
      </w:r>
      <w:r w:rsidRPr="009171D1">
        <w:rPr>
          <w:spacing w:val="35"/>
        </w:rPr>
        <w:t xml:space="preserve"> </w:t>
      </w:r>
      <w:r w:rsidRPr="009171D1">
        <w:t>at</w:t>
      </w:r>
      <w:r w:rsidRPr="009171D1">
        <w:rPr>
          <w:spacing w:val="34"/>
        </w:rPr>
        <w:t xml:space="preserve"> </w:t>
      </w:r>
      <w:r w:rsidRPr="009171D1">
        <w:t>the</w:t>
      </w:r>
      <w:r w:rsidRPr="009171D1">
        <w:rPr>
          <w:spacing w:val="34"/>
        </w:rPr>
        <w:t xml:space="preserve"> </w:t>
      </w:r>
      <w:r w:rsidRPr="009171D1">
        <w:t>same</w:t>
      </w:r>
      <w:r w:rsidRPr="009171D1">
        <w:rPr>
          <w:spacing w:val="34"/>
        </w:rPr>
        <w:t xml:space="preserve"> </w:t>
      </w:r>
      <w:r w:rsidRPr="009171D1">
        <w:t>se</w:t>
      </w:r>
      <w:r w:rsidRPr="009171D1">
        <w:rPr>
          <w:spacing w:val="-3"/>
        </w:rPr>
        <w:t>p</w:t>
      </w:r>
      <w:r w:rsidRPr="009171D1">
        <w:t>aration</w:t>
      </w:r>
      <w:r w:rsidRPr="009171D1">
        <w:rPr>
          <w:spacing w:val="35"/>
        </w:rPr>
        <w:t xml:space="preserve"> </w:t>
      </w:r>
      <w:r w:rsidRPr="009171D1">
        <w:t>dis</w:t>
      </w:r>
      <w:r w:rsidRPr="009171D1">
        <w:rPr>
          <w:spacing w:val="-3"/>
        </w:rPr>
        <w:t>t</w:t>
      </w:r>
      <w:r w:rsidRPr="009171D1">
        <w:t>ance</w:t>
      </w:r>
      <w:r w:rsidRPr="009171D1">
        <w:rPr>
          <w:spacing w:val="34"/>
        </w:rPr>
        <w:t xml:space="preserve"> </w:t>
      </w:r>
      <w:r w:rsidRPr="009171D1">
        <w:t>to</w:t>
      </w:r>
      <w:r w:rsidRPr="009171D1">
        <w:rPr>
          <w:spacing w:val="34"/>
        </w:rPr>
        <w:t xml:space="preserve"> </w:t>
      </w:r>
      <w:r w:rsidRPr="009171D1">
        <w:t>be</w:t>
      </w:r>
      <w:r w:rsidRPr="009171D1">
        <w:rPr>
          <w:spacing w:val="34"/>
        </w:rPr>
        <w:t xml:space="preserve"> </w:t>
      </w:r>
      <w:r w:rsidRPr="009171D1">
        <w:t>used</w:t>
      </w:r>
      <w:r w:rsidRPr="009171D1">
        <w:rPr>
          <w:spacing w:val="34"/>
        </w:rPr>
        <w:t xml:space="preserve"> </w:t>
      </w:r>
      <w:r w:rsidRPr="009171D1">
        <w:t>for</w:t>
      </w:r>
      <w:r w:rsidRPr="009171D1">
        <w:rPr>
          <w:spacing w:val="33"/>
        </w:rPr>
        <w:t xml:space="preserve"> </w:t>
      </w:r>
      <w:r w:rsidRPr="009171D1">
        <w:t xml:space="preserve">actual </w:t>
      </w:r>
      <w:r w:rsidRPr="009171D1">
        <w:rPr>
          <w:spacing w:val="-2"/>
        </w:rPr>
        <w:t>p</w:t>
      </w:r>
      <w:r w:rsidRPr="009171D1">
        <w:t>atte</w:t>
      </w:r>
      <w:r w:rsidRPr="009171D1">
        <w:rPr>
          <w:spacing w:val="-2"/>
        </w:rPr>
        <w:t>r</w:t>
      </w:r>
      <w:r w:rsidRPr="009171D1">
        <w:t>n</w:t>
      </w:r>
      <w:r w:rsidRPr="009171D1">
        <w:rPr>
          <w:spacing w:val="48"/>
        </w:rPr>
        <w:t xml:space="preserve"> </w:t>
      </w:r>
      <w:r w:rsidRPr="009171D1">
        <w:t>measure</w:t>
      </w:r>
      <w:r w:rsidRPr="009171D1">
        <w:rPr>
          <w:spacing w:val="-2"/>
        </w:rPr>
        <w:t>m</w:t>
      </w:r>
      <w:r w:rsidRPr="009171D1">
        <w:t>en</w:t>
      </w:r>
      <w:r w:rsidRPr="009171D1">
        <w:rPr>
          <w:spacing w:val="-5"/>
        </w:rPr>
        <w:t>t</w:t>
      </w:r>
      <w:r w:rsidRPr="009171D1">
        <w:t>s.</w:t>
      </w:r>
      <w:r w:rsidRPr="009171D1">
        <w:rPr>
          <w:spacing w:val="48"/>
        </w:rPr>
        <w:t xml:space="preserve"> </w:t>
      </w:r>
      <w:r w:rsidRPr="009171D1">
        <w:t>This</w:t>
      </w:r>
      <w:r w:rsidRPr="009171D1">
        <w:rPr>
          <w:spacing w:val="49"/>
        </w:rPr>
        <w:t xml:space="preserve"> </w:t>
      </w:r>
      <w:r w:rsidRPr="009171D1">
        <w:t>dis</w:t>
      </w:r>
      <w:r w:rsidRPr="009171D1">
        <w:rPr>
          <w:spacing w:val="-5"/>
        </w:rPr>
        <w:t>t</w:t>
      </w:r>
      <w:r w:rsidRPr="009171D1">
        <w:t>ance</w:t>
      </w:r>
      <w:r w:rsidRPr="009171D1">
        <w:rPr>
          <w:spacing w:val="48"/>
        </w:rPr>
        <w:t xml:space="preserve"> </w:t>
      </w:r>
      <w:r w:rsidRPr="009171D1">
        <w:t>must be at</w:t>
      </w:r>
      <w:r w:rsidRPr="009171D1">
        <w:rPr>
          <w:spacing w:val="48"/>
        </w:rPr>
        <w:t xml:space="preserve"> </w:t>
      </w:r>
      <w:r w:rsidRPr="009171D1">
        <w:t>least the minimum</w:t>
      </w:r>
      <w:r w:rsidRPr="009171D1">
        <w:rPr>
          <w:spacing w:val="48"/>
        </w:rPr>
        <w:t xml:space="preserve"> </w:t>
      </w:r>
      <w:r w:rsidRPr="009171D1">
        <w:t>measurement dis</w:t>
      </w:r>
      <w:r w:rsidRPr="009171D1">
        <w:rPr>
          <w:spacing w:val="-4"/>
        </w:rPr>
        <w:t>t</w:t>
      </w:r>
      <w:r w:rsidRPr="009171D1">
        <w:t>ance</w:t>
      </w:r>
      <w:r w:rsidRPr="009171D1">
        <w:rPr>
          <w:color w:val="000000"/>
        </w:rPr>
        <w:t xml:space="preserve"> away</w:t>
      </w:r>
      <w:r w:rsidRPr="009171D1">
        <w:rPr>
          <w:color w:val="000000"/>
          <w:spacing w:val="21"/>
        </w:rPr>
        <w:t xml:space="preserve"> </w:t>
      </w:r>
      <w:r w:rsidRPr="009171D1">
        <w:rPr>
          <w:color w:val="000000"/>
        </w:rPr>
        <w:t>from</w:t>
      </w:r>
      <w:r w:rsidRPr="009171D1">
        <w:rPr>
          <w:color w:val="000000"/>
          <w:spacing w:val="20"/>
        </w:rPr>
        <w:t xml:space="preserve"> </w:t>
      </w:r>
      <w:r w:rsidRPr="009171D1">
        <w:rPr>
          <w:color w:val="000000"/>
        </w:rPr>
        <w:t xml:space="preserve">the </w:t>
      </w:r>
      <w:r w:rsidR="009171D1" w:rsidRPr="009171D1">
        <w:rPr>
          <w:color w:val="000000"/>
        </w:rPr>
        <w:t>centre</w:t>
      </w:r>
      <w:r w:rsidRPr="009171D1">
        <w:rPr>
          <w:color w:val="000000"/>
          <w:spacing w:val="13"/>
        </w:rPr>
        <w:t xml:space="preserve"> </w:t>
      </w:r>
      <w:r w:rsidRPr="009171D1">
        <w:rPr>
          <w:color w:val="000000"/>
        </w:rPr>
        <w:t>of</w:t>
      </w:r>
      <w:r w:rsidRPr="009171D1">
        <w:rPr>
          <w:color w:val="000000"/>
          <w:spacing w:val="13"/>
        </w:rPr>
        <w:t xml:space="preserve"> </w:t>
      </w:r>
      <w:r w:rsidRPr="009171D1">
        <w:rPr>
          <w:color w:val="000000"/>
        </w:rPr>
        <w:t>the</w:t>
      </w:r>
      <w:r w:rsidRPr="009171D1">
        <w:rPr>
          <w:color w:val="000000"/>
          <w:spacing w:val="15"/>
        </w:rPr>
        <w:t xml:space="preserve"> </w:t>
      </w:r>
      <w:r w:rsidRPr="009171D1">
        <w:rPr>
          <w:color w:val="000000"/>
        </w:rPr>
        <w:t>quiet</w:t>
      </w:r>
      <w:r w:rsidRPr="009171D1">
        <w:rPr>
          <w:color w:val="000000"/>
          <w:spacing w:val="13"/>
        </w:rPr>
        <w:t xml:space="preserve"> </w:t>
      </w:r>
      <w:r w:rsidRPr="009171D1">
        <w:rPr>
          <w:color w:val="000000"/>
        </w:rPr>
        <w:t>zone</w:t>
      </w:r>
      <w:r w:rsidRPr="009171D1">
        <w:rPr>
          <w:spacing w:val="20"/>
        </w:rPr>
        <w:t xml:space="preserve"> a</w:t>
      </w:r>
      <w:r w:rsidRPr="009171D1">
        <w:t>s defined in clause A.3.4</w:t>
      </w:r>
      <w:r w:rsidRPr="009171D1">
        <w:rPr>
          <w:color w:val="000000"/>
        </w:rPr>
        <w:t>.</w:t>
      </w:r>
      <w:r w:rsidRPr="009171D1">
        <w:rPr>
          <w:color w:val="000000"/>
          <w:spacing w:val="28"/>
        </w:rPr>
        <w:t xml:space="preserve">  </w:t>
      </w:r>
      <w:r w:rsidRPr="009171D1">
        <w:rPr>
          <w:color w:val="000000"/>
        </w:rPr>
        <w:t>Select</w:t>
      </w:r>
      <w:r w:rsidRPr="009171D1">
        <w:rPr>
          <w:color w:val="000000"/>
          <w:spacing w:val="14"/>
        </w:rPr>
        <w:t xml:space="preserve"> </w:t>
      </w:r>
      <w:r w:rsidRPr="009171D1">
        <w:rPr>
          <w:color w:val="000000"/>
        </w:rPr>
        <w:t>the</w:t>
      </w:r>
      <w:r w:rsidRPr="009171D1">
        <w:rPr>
          <w:color w:val="000000"/>
          <w:spacing w:val="14"/>
        </w:rPr>
        <w:t xml:space="preserve"> </w:t>
      </w:r>
      <w:r w:rsidRPr="009171D1">
        <w:rPr>
          <w:color w:val="000000"/>
        </w:rPr>
        <w:t>polarization of the measurement antenna</w:t>
      </w:r>
      <w:r w:rsidRPr="009171D1">
        <w:rPr>
          <w:color w:val="000000"/>
          <w:spacing w:val="14"/>
        </w:rPr>
        <w:t xml:space="preserve"> </w:t>
      </w:r>
      <w:r w:rsidRPr="009171D1">
        <w:rPr>
          <w:color w:val="000000"/>
        </w:rPr>
        <w:t>to</w:t>
      </w:r>
      <w:r w:rsidRPr="009171D1">
        <w:rPr>
          <w:color w:val="000000"/>
          <w:spacing w:val="14"/>
        </w:rPr>
        <w:t xml:space="preserve"> </w:t>
      </w:r>
      <w:r w:rsidRPr="009171D1">
        <w:rPr>
          <w:color w:val="000000"/>
        </w:rPr>
        <w:t>correspond</w:t>
      </w:r>
      <w:r w:rsidRPr="009171D1">
        <w:rPr>
          <w:color w:val="000000"/>
          <w:spacing w:val="14"/>
        </w:rPr>
        <w:t xml:space="preserve"> </w:t>
      </w:r>
      <w:r w:rsidRPr="009171D1">
        <w:rPr>
          <w:color w:val="000000"/>
        </w:rPr>
        <w:t>to</w:t>
      </w:r>
      <w:r w:rsidRPr="009171D1">
        <w:rPr>
          <w:color w:val="000000"/>
          <w:spacing w:val="14"/>
        </w:rPr>
        <w:t xml:space="preserve"> </w:t>
      </w:r>
      <w:r w:rsidRPr="009171D1">
        <w:rPr>
          <w:color w:val="000000"/>
        </w:rPr>
        <w:t>the</w:t>
      </w:r>
      <w:r w:rsidRPr="009171D1">
        <w:rPr>
          <w:color w:val="000000"/>
          <w:spacing w:val="14"/>
        </w:rPr>
        <w:t xml:space="preserve"> </w:t>
      </w:r>
      <w:r w:rsidRPr="009171D1">
        <w:rPr>
          <w:color w:val="000000"/>
        </w:rPr>
        <w:t>polarization</w:t>
      </w:r>
      <w:r w:rsidRPr="009171D1">
        <w:rPr>
          <w:color w:val="000000"/>
          <w:spacing w:val="-2"/>
        </w:rPr>
        <w:t xml:space="preserve"> </w:t>
      </w:r>
      <w:r w:rsidRPr="009171D1">
        <w:rPr>
          <w:color w:val="000000"/>
        </w:rPr>
        <w:t>(theta or</w:t>
      </w:r>
      <w:r w:rsidRPr="009171D1">
        <w:rPr>
          <w:color w:val="000000"/>
          <w:spacing w:val="-2"/>
        </w:rPr>
        <w:t xml:space="preserve"> </w:t>
      </w:r>
      <w:r w:rsidRPr="009171D1">
        <w:rPr>
          <w:color w:val="000000"/>
        </w:rPr>
        <w:t>phi)</w:t>
      </w:r>
      <w:r w:rsidRPr="009171D1">
        <w:rPr>
          <w:color w:val="000000"/>
          <w:spacing w:val="-2"/>
        </w:rPr>
        <w:t xml:space="preserve"> </w:t>
      </w:r>
      <w:r w:rsidRPr="009171D1">
        <w:rPr>
          <w:color w:val="000000"/>
        </w:rPr>
        <w:t>to</w:t>
      </w:r>
      <w:r w:rsidRPr="009171D1">
        <w:rPr>
          <w:color w:val="000000"/>
          <w:spacing w:val="-2"/>
        </w:rPr>
        <w:t xml:space="preserve"> </w:t>
      </w:r>
      <w:r w:rsidRPr="009171D1">
        <w:rPr>
          <w:color w:val="000000"/>
        </w:rPr>
        <w:t>be tested.</w:t>
      </w:r>
    </w:p>
    <w:p w14:paraId="76B17D12" w14:textId="77777777" w:rsidR="00BF4DC3" w:rsidRPr="009171D1" w:rsidRDefault="00BF4DC3" w:rsidP="00BF4DC3">
      <w:pPr>
        <w:pStyle w:val="B10"/>
      </w:pPr>
      <w:r w:rsidRPr="009171D1">
        <w:t>2. Mount</w:t>
      </w:r>
      <w:r w:rsidRPr="009171D1">
        <w:rPr>
          <w:spacing w:val="2"/>
        </w:rPr>
        <w:t xml:space="preserve"> </w:t>
      </w:r>
      <w:r w:rsidRPr="009171D1">
        <w:t>the</w:t>
      </w:r>
      <w:r w:rsidRPr="009171D1">
        <w:rPr>
          <w:spacing w:val="4"/>
        </w:rPr>
        <w:t xml:space="preserve"> </w:t>
      </w:r>
      <w:r w:rsidRPr="009171D1">
        <w:t>reference</w:t>
      </w:r>
      <w:r w:rsidRPr="009171D1">
        <w:rPr>
          <w:spacing w:val="2"/>
        </w:rPr>
        <w:t xml:space="preserve"> </w:t>
      </w:r>
      <w:r w:rsidRPr="009171D1">
        <w:t>antenna</w:t>
      </w:r>
      <w:r w:rsidRPr="009171D1">
        <w:rPr>
          <w:spacing w:val="3"/>
        </w:rPr>
        <w:t xml:space="preserve"> in the quiet zone </w:t>
      </w:r>
      <w:r w:rsidRPr="009171D1">
        <w:t>using</w:t>
      </w:r>
      <w:r w:rsidRPr="009171D1">
        <w:rPr>
          <w:spacing w:val="2"/>
        </w:rPr>
        <w:t xml:space="preserve"> </w:t>
      </w:r>
      <w:r w:rsidRPr="009171D1">
        <w:t>a</w:t>
      </w:r>
      <w:r w:rsidRPr="009171D1">
        <w:rPr>
          <w:spacing w:val="4"/>
        </w:rPr>
        <w:t xml:space="preserve"> </w:t>
      </w:r>
      <w:r w:rsidRPr="009171D1">
        <w:t>low</w:t>
      </w:r>
      <w:r w:rsidRPr="009171D1">
        <w:rPr>
          <w:spacing w:val="2"/>
        </w:rPr>
        <w:t xml:space="preserve"> </w:t>
      </w:r>
      <w:r w:rsidRPr="009171D1">
        <w:t>permittivity</w:t>
      </w:r>
      <w:r w:rsidRPr="009171D1">
        <w:rPr>
          <w:spacing w:val="3"/>
        </w:rPr>
        <w:t xml:space="preserve"> </w:t>
      </w:r>
      <w:r w:rsidRPr="009171D1">
        <w:t>dielectric</w:t>
      </w:r>
      <w:r w:rsidRPr="009171D1">
        <w:rPr>
          <w:spacing w:val="2"/>
        </w:rPr>
        <w:t xml:space="preserve"> </w:t>
      </w:r>
      <w:r w:rsidRPr="009171D1">
        <w:t xml:space="preserve">support and </w:t>
      </w:r>
      <w:r w:rsidRPr="009171D1">
        <w:rPr>
          <w:spacing w:val="3"/>
        </w:rPr>
        <w:t>such that rotating the theta positioner will cause the measurement antenna to rotate relative to the reference antenna</w:t>
      </w:r>
      <w:r w:rsidRPr="009171D1">
        <w:t>.</w:t>
      </w:r>
      <w:r w:rsidRPr="009171D1">
        <w:rPr>
          <w:rFonts w:eastAsia="SimSun"/>
          <w:lang w:eastAsia="zh-CN"/>
        </w:rPr>
        <w:t xml:space="preserve"> </w:t>
      </w:r>
      <w:r w:rsidRPr="009171D1">
        <w:t>Use</w:t>
      </w:r>
      <w:r w:rsidRPr="009171D1">
        <w:rPr>
          <w:spacing w:val="2"/>
        </w:rPr>
        <w:t xml:space="preserve"> </w:t>
      </w:r>
      <w:r w:rsidRPr="009171D1">
        <w:t>the</w:t>
      </w:r>
      <w:r w:rsidRPr="009171D1">
        <w:rPr>
          <w:spacing w:val="3"/>
        </w:rPr>
        <w:t xml:space="preserve"> </w:t>
      </w:r>
      <w:r w:rsidRPr="009171D1">
        <w:t>sleeve</w:t>
      </w:r>
      <w:r w:rsidRPr="009171D1">
        <w:rPr>
          <w:spacing w:val="2"/>
        </w:rPr>
        <w:t xml:space="preserve"> </w:t>
      </w:r>
      <w:r w:rsidRPr="009171D1">
        <w:t>dipole</w:t>
      </w:r>
      <w:r w:rsidRPr="009171D1">
        <w:rPr>
          <w:spacing w:val="3"/>
        </w:rPr>
        <w:t xml:space="preserve"> </w:t>
      </w:r>
      <w:r w:rsidRPr="009171D1">
        <w:t>for</w:t>
      </w:r>
      <w:r w:rsidRPr="009171D1">
        <w:rPr>
          <w:spacing w:val="3"/>
        </w:rPr>
        <w:t xml:space="preserve"> </w:t>
      </w:r>
      <w:r w:rsidRPr="009171D1">
        <w:t>the</w:t>
      </w:r>
      <w:r w:rsidRPr="009171D1">
        <w:rPr>
          <w:spacing w:val="3"/>
        </w:rPr>
        <w:t xml:space="preserve"> </w:t>
      </w:r>
      <w:r w:rsidRPr="009171D1">
        <w:t>phi</w:t>
      </w:r>
      <w:r w:rsidRPr="009171D1">
        <w:rPr>
          <w:spacing w:val="4"/>
        </w:rPr>
        <w:t xml:space="preserve"> </w:t>
      </w:r>
      <w:r w:rsidRPr="009171D1">
        <w:t>polarization</w:t>
      </w:r>
      <w:r w:rsidRPr="009171D1">
        <w:rPr>
          <w:spacing w:val="5"/>
        </w:rPr>
        <w:t xml:space="preserve"> </w:t>
      </w:r>
      <w:r w:rsidRPr="009171D1">
        <w:t>and</w:t>
      </w:r>
      <w:r w:rsidRPr="009171D1">
        <w:rPr>
          <w:spacing w:val="4"/>
        </w:rPr>
        <w:t xml:space="preserve"> </w:t>
      </w:r>
      <w:r w:rsidRPr="009171D1">
        <w:t>the</w:t>
      </w:r>
      <w:r w:rsidRPr="009171D1">
        <w:rPr>
          <w:spacing w:val="2"/>
        </w:rPr>
        <w:t xml:space="preserve"> </w:t>
      </w:r>
      <w:r w:rsidRPr="009171D1">
        <w:t>loop</w:t>
      </w:r>
      <w:r w:rsidRPr="009171D1">
        <w:rPr>
          <w:spacing w:val="3"/>
        </w:rPr>
        <w:t xml:space="preserve"> </w:t>
      </w:r>
      <w:r w:rsidRPr="009171D1">
        <w:t>for</w:t>
      </w:r>
      <w:r w:rsidRPr="009171D1">
        <w:rPr>
          <w:spacing w:val="3"/>
        </w:rPr>
        <w:t xml:space="preserve"> </w:t>
      </w:r>
      <w:r w:rsidRPr="009171D1">
        <w:t>the</w:t>
      </w:r>
      <w:r w:rsidRPr="009171D1">
        <w:rPr>
          <w:spacing w:val="3"/>
        </w:rPr>
        <w:t xml:space="preserve"> </w:t>
      </w:r>
      <w:r w:rsidRPr="009171D1">
        <w:t>theta polarization.</w:t>
      </w:r>
      <w:r w:rsidRPr="009171D1">
        <w:rPr>
          <w:spacing w:val="7"/>
        </w:rPr>
        <w:t xml:space="preserve"> </w:t>
      </w:r>
      <w:r w:rsidRPr="009171D1">
        <w:t>At</w:t>
      </w:r>
      <w:r w:rsidRPr="009171D1">
        <w:rPr>
          <w:spacing w:val="3"/>
        </w:rPr>
        <w:t xml:space="preserve"> </w:t>
      </w:r>
      <w:r w:rsidRPr="009171D1">
        <w:t>each of</w:t>
      </w:r>
      <w:r w:rsidRPr="009171D1">
        <w:rPr>
          <w:spacing w:val="30"/>
        </w:rPr>
        <w:t xml:space="preserve"> </w:t>
      </w:r>
      <w:r w:rsidRPr="009171D1">
        <w:t>the</w:t>
      </w:r>
      <w:r w:rsidRPr="009171D1">
        <w:rPr>
          <w:spacing w:val="30"/>
        </w:rPr>
        <w:t xml:space="preserve"> </w:t>
      </w:r>
      <w:r w:rsidRPr="009171D1">
        <w:t>specified</w:t>
      </w:r>
      <w:r w:rsidRPr="009171D1">
        <w:rPr>
          <w:spacing w:val="31"/>
        </w:rPr>
        <w:t xml:space="preserve"> </w:t>
      </w:r>
      <w:r w:rsidRPr="009171D1">
        <w:t>o</w:t>
      </w:r>
      <w:r w:rsidRPr="009171D1">
        <w:rPr>
          <w:spacing w:val="-5"/>
        </w:rPr>
        <w:t>f</w:t>
      </w:r>
      <w:r w:rsidRPr="009171D1">
        <w:t>fset</w:t>
      </w:r>
      <w:r w:rsidRPr="009171D1">
        <w:rPr>
          <w:spacing w:val="30"/>
        </w:rPr>
        <w:t xml:space="preserve"> </w:t>
      </w:r>
      <w:r w:rsidRPr="009171D1">
        <w:t>position</w:t>
      </w:r>
      <w:r w:rsidRPr="009171D1">
        <w:rPr>
          <w:spacing w:val="-2"/>
        </w:rPr>
        <w:t>s</w:t>
      </w:r>
      <w:r w:rsidRPr="009171D1">
        <w:t>,</w:t>
      </w:r>
      <w:r w:rsidRPr="009171D1">
        <w:rPr>
          <w:spacing w:val="30"/>
        </w:rPr>
        <w:t xml:space="preserve"> </w:t>
      </w:r>
      <w:r w:rsidRPr="009171D1">
        <w:t>ensure</w:t>
      </w:r>
      <w:r w:rsidRPr="009171D1">
        <w:rPr>
          <w:spacing w:val="32"/>
        </w:rPr>
        <w:t xml:space="preserve"> </w:t>
      </w:r>
      <w:r w:rsidRPr="009171D1">
        <w:t>that</w:t>
      </w:r>
      <w:r w:rsidRPr="009171D1">
        <w:rPr>
          <w:spacing w:val="30"/>
        </w:rPr>
        <w:t xml:space="preserve"> </w:t>
      </w:r>
      <w:r w:rsidRPr="009171D1">
        <w:t>the</w:t>
      </w:r>
      <w:r w:rsidRPr="009171D1">
        <w:rPr>
          <w:spacing w:val="30"/>
        </w:rPr>
        <w:t xml:space="preserve"> </w:t>
      </w:r>
      <w:r w:rsidRPr="009171D1">
        <w:t>axis</w:t>
      </w:r>
      <w:r w:rsidRPr="009171D1">
        <w:rPr>
          <w:spacing w:val="31"/>
        </w:rPr>
        <w:t xml:space="preserve"> </w:t>
      </w:r>
      <w:r w:rsidRPr="009171D1">
        <w:t>of</w:t>
      </w:r>
      <w:r w:rsidRPr="009171D1">
        <w:rPr>
          <w:spacing w:val="30"/>
        </w:rPr>
        <w:t xml:space="preserve"> </w:t>
      </w:r>
      <w:r w:rsidRPr="009171D1">
        <w:t>the</w:t>
      </w:r>
      <w:r w:rsidRPr="009171D1">
        <w:rPr>
          <w:spacing w:val="31"/>
        </w:rPr>
        <w:t xml:space="preserve"> </w:t>
      </w:r>
      <w:r w:rsidRPr="009171D1">
        <w:t>reference antenna</w:t>
      </w:r>
      <w:r w:rsidRPr="009171D1">
        <w:rPr>
          <w:spacing w:val="31"/>
        </w:rPr>
        <w:t xml:space="preserve"> </w:t>
      </w:r>
      <w:r w:rsidRPr="009171D1">
        <w:t>is</w:t>
      </w:r>
      <w:r w:rsidRPr="009171D1">
        <w:rPr>
          <w:spacing w:val="30"/>
        </w:rPr>
        <w:t xml:space="preserve"> </w:t>
      </w:r>
      <w:r w:rsidRPr="009171D1">
        <w:rPr>
          <w:spacing w:val="-3"/>
        </w:rPr>
        <w:t>p</w:t>
      </w:r>
      <w:r w:rsidRPr="009171D1">
        <w:t>arallel</w:t>
      </w:r>
      <w:r w:rsidRPr="009171D1">
        <w:rPr>
          <w:spacing w:val="32"/>
        </w:rPr>
        <w:t xml:space="preserve"> </w:t>
      </w:r>
      <w:r w:rsidRPr="009171D1">
        <w:t>to</w:t>
      </w:r>
      <w:r w:rsidRPr="009171D1">
        <w:rPr>
          <w:spacing w:val="30"/>
        </w:rPr>
        <w:t xml:space="preserve"> </w:t>
      </w:r>
      <w:r w:rsidRPr="009171D1">
        <w:t>the</w:t>
      </w:r>
      <w:r w:rsidRPr="009171D1">
        <w:rPr>
          <w:spacing w:val="31"/>
        </w:rPr>
        <w:t xml:space="preserve"> </w:t>
      </w:r>
      <w:r w:rsidRPr="009171D1">
        <w:t>theta</w:t>
      </w:r>
      <w:r w:rsidRPr="009171D1">
        <w:rPr>
          <w:spacing w:val="32"/>
        </w:rPr>
        <w:t xml:space="preserve"> </w:t>
      </w:r>
      <w:r w:rsidRPr="009171D1">
        <w:t>axis</w:t>
      </w:r>
      <w:r w:rsidRPr="009171D1">
        <w:rPr>
          <w:spacing w:val="30"/>
        </w:rPr>
        <w:t xml:space="preserve"> </w:t>
      </w:r>
      <w:r w:rsidRPr="009171D1">
        <w:t>of</w:t>
      </w:r>
      <w:r w:rsidRPr="009171D1">
        <w:rPr>
          <w:w w:val="99"/>
        </w:rPr>
        <w:t xml:space="preserve"> </w:t>
      </w:r>
      <w:r w:rsidRPr="009171D1">
        <w:t>ro</w:t>
      </w:r>
      <w:r w:rsidRPr="009171D1">
        <w:rPr>
          <w:spacing w:val="-5"/>
        </w:rPr>
        <w:t>t</w:t>
      </w:r>
      <w:r w:rsidRPr="009171D1">
        <w:t>ation.</w:t>
      </w:r>
    </w:p>
    <w:p w14:paraId="12181D9E" w14:textId="77777777" w:rsidR="00BF4DC3" w:rsidRPr="009171D1" w:rsidRDefault="00BF4DC3" w:rsidP="00BF4DC3">
      <w:pPr>
        <w:pStyle w:val="B10"/>
      </w:pPr>
      <w:r w:rsidRPr="009171D1">
        <w:t>3. At</w:t>
      </w:r>
      <w:r w:rsidRPr="009171D1">
        <w:rPr>
          <w:spacing w:val="-2"/>
        </w:rPr>
        <w:t>t</w:t>
      </w:r>
      <w:r w:rsidRPr="009171D1">
        <w:t>ach</w:t>
      </w:r>
      <w:r w:rsidRPr="009171D1">
        <w:rPr>
          <w:spacing w:val="1"/>
        </w:rPr>
        <w:t xml:space="preserve"> </w:t>
      </w:r>
      <w:r w:rsidRPr="009171D1">
        <w:t>a</w:t>
      </w:r>
      <w:r w:rsidRPr="009171D1">
        <w:rPr>
          <w:spacing w:val="3"/>
        </w:rPr>
        <w:t xml:space="preserve"> </w:t>
      </w:r>
      <w:r w:rsidRPr="009171D1">
        <w:t>signal</w:t>
      </w:r>
      <w:r w:rsidRPr="009171D1">
        <w:rPr>
          <w:spacing w:val="2"/>
        </w:rPr>
        <w:t xml:space="preserve"> </w:t>
      </w:r>
      <w:r w:rsidRPr="009171D1">
        <w:t>source</w:t>
      </w:r>
      <w:r w:rsidRPr="009171D1">
        <w:rPr>
          <w:spacing w:val="2"/>
        </w:rPr>
        <w:t xml:space="preserve"> </w:t>
      </w:r>
      <w:r w:rsidRPr="009171D1">
        <w:t>to</w:t>
      </w:r>
      <w:r w:rsidRPr="009171D1">
        <w:rPr>
          <w:spacing w:val="3"/>
        </w:rPr>
        <w:t xml:space="preserve"> </w:t>
      </w:r>
      <w:r w:rsidRPr="009171D1">
        <w:t>a</w:t>
      </w:r>
      <w:r w:rsidRPr="009171D1">
        <w:rPr>
          <w:spacing w:val="1"/>
        </w:rPr>
        <w:t xml:space="preserve"> </w:t>
      </w:r>
      <w:r w:rsidRPr="009171D1">
        <w:t>coaxial</w:t>
      </w:r>
      <w:r w:rsidRPr="009171D1">
        <w:rPr>
          <w:spacing w:val="3"/>
        </w:rPr>
        <w:t xml:space="preserve"> </w:t>
      </w:r>
      <w:r w:rsidRPr="009171D1">
        <w:t>cable</w:t>
      </w:r>
      <w:r w:rsidRPr="009171D1">
        <w:rPr>
          <w:spacing w:val="2"/>
        </w:rPr>
        <w:t xml:space="preserve"> </w:t>
      </w:r>
      <w:r w:rsidRPr="009171D1">
        <w:t>feeding</w:t>
      </w:r>
      <w:r w:rsidRPr="009171D1">
        <w:rPr>
          <w:spacing w:val="3"/>
        </w:rPr>
        <w:t xml:space="preserve"> </w:t>
      </w:r>
      <w:r w:rsidRPr="009171D1">
        <w:t>the</w:t>
      </w:r>
      <w:r w:rsidRPr="009171D1">
        <w:rPr>
          <w:spacing w:val="2"/>
        </w:rPr>
        <w:t xml:space="preserve"> </w:t>
      </w:r>
      <w:r w:rsidRPr="009171D1">
        <w:t>measurement antenna</w:t>
      </w:r>
      <w:r w:rsidRPr="009171D1">
        <w:rPr>
          <w:spacing w:val="2"/>
        </w:rPr>
        <w:t xml:space="preserve"> </w:t>
      </w:r>
      <w:r w:rsidRPr="009171D1">
        <w:t>and</w:t>
      </w:r>
      <w:r w:rsidRPr="009171D1">
        <w:rPr>
          <w:spacing w:val="1"/>
        </w:rPr>
        <w:t xml:space="preserve"> </w:t>
      </w:r>
      <w:r w:rsidRPr="009171D1">
        <w:t>set</w:t>
      </w:r>
      <w:r w:rsidRPr="009171D1">
        <w:rPr>
          <w:spacing w:val="3"/>
        </w:rPr>
        <w:t xml:space="preserve"> </w:t>
      </w:r>
      <w:r w:rsidRPr="009171D1">
        <w:t>the</w:t>
      </w:r>
      <w:r w:rsidRPr="009171D1">
        <w:rPr>
          <w:spacing w:val="2"/>
        </w:rPr>
        <w:t xml:space="preserve"> </w:t>
      </w:r>
      <w:r w:rsidRPr="009171D1">
        <w:t>frequency</w:t>
      </w:r>
      <w:r w:rsidRPr="009171D1">
        <w:rPr>
          <w:spacing w:val="1"/>
        </w:rPr>
        <w:t xml:space="preserve"> </w:t>
      </w:r>
      <w:r w:rsidRPr="009171D1">
        <w:t>to</w:t>
      </w:r>
      <w:r w:rsidRPr="009171D1">
        <w:rPr>
          <w:spacing w:val="-2"/>
        </w:rPr>
        <w:t xml:space="preserve"> </w:t>
      </w:r>
      <w:r w:rsidRPr="009171D1">
        <w:t>the appropriate</w:t>
      </w:r>
      <w:r w:rsidRPr="009171D1">
        <w:rPr>
          <w:spacing w:val="38"/>
        </w:rPr>
        <w:t xml:space="preserve"> </w:t>
      </w:r>
      <w:r w:rsidRPr="009171D1">
        <w:t>channel.</w:t>
      </w:r>
      <w:r w:rsidRPr="009171D1">
        <w:rPr>
          <w:spacing w:val="26"/>
        </w:rPr>
        <w:t xml:space="preserve"> </w:t>
      </w:r>
      <w:r w:rsidRPr="009171D1">
        <w:t>Set</w:t>
      </w:r>
      <w:r w:rsidRPr="009171D1">
        <w:rPr>
          <w:spacing w:val="38"/>
        </w:rPr>
        <w:t xml:space="preserve"> </w:t>
      </w:r>
      <w:r w:rsidRPr="009171D1">
        <w:t>the</w:t>
      </w:r>
      <w:r w:rsidRPr="009171D1">
        <w:rPr>
          <w:spacing w:val="37"/>
        </w:rPr>
        <w:t xml:space="preserve"> </w:t>
      </w:r>
      <w:r w:rsidRPr="009171D1">
        <w:t>a</w:t>
      </w:r>
      <w:r w:rsidRPr="009171D1">
        <w:rPr>
          <w:spacing w:val="-2"/>
        </w:rPr>
        <w:t>m</w:t>
      </w:r>
      <w:r w:rsidRPr="009171D1">
        <w:t>plitude</w:t>
      </w:r>
      <w:r w:rsidRPr="009171D1">
        <w:rPr>
          <w:spacing w:val="39"/>
        </w:rPr>
        <w:t xml:space="preserve"> </w:t>
      </w:r>
      <w:r w:rsidRPr="009171D1">
        <w:t>to</w:t>
      </w:r>
      <w:r w:rsidRPr="009171D1">
        <w:rPr>
          <w:spacing w:val="38"/>
        </w:rPr>
        <w:t xml:space="preserve"> </w:t>
      </w:r>
      <w:r w:rsidRPr="009171D1">
        <w:t>a</w:t>
      </w:r>
      <w:r w:rsidRPr="009171D1">
        <w:rPr>
          <w:spacing w:val="38"/>
        </w:rPr>
        <w:t xml:space="preserve"> </w:t>
      </w:r>
      <w:r w:rsidRPr="009171D1">
        <w:t>level</w:t>
      </w:r>
      <w:r w:rsidRPr="009171D1">
        <w:rPr>
          <w:spacing w:val="38"/>
        </w:rPr>
        <w:t xml:space="preserve"> </w:t>
      </w:r>
      <w:r w:rsidRPr="009171D1">
        <w:t>appropriate</w:t>
      </w:r>
      <w:r w:rsidRPr="009171D1">
        <w:rPr>
          <w:spacing w:val="38"/>
        </w:rPr>
        <w:t xml:space="preserve"> </w:t>
      </w:r>
      <w:r w:rsidRPr="009171D1">
        <w:t>for</w:t>
      </w:r>
      <w:r w:rsidRPr="009171D1">
        <w:rPr>
          <w:spacing w:val="38"/>
        </w:rPr>
        <w:t xml:space="preserve"> </w:t>
      </w:r>
      <w:r w:rsidRPr="009171D1">
        <w:t>the</w:t>
      </w:r>
      <w:r w:rsidRPr="009171D1">
        <w:rPr>
          <w:spacing w:val="37"/>
        </w:rPr>
        <w:t xml:space="preserve"> </w:t>
      </w:r>
      <w:r w:rsidRPr="009171D1">
        <w:t>measurement receive</w:t>
      </w:r>
      <w:r w:rsidRPr="009171D1">
        <w:rPr>
          <w:spacing w:val="-10"/>
        </w:rPr>
        <w:t>r</w:t>
      </w:r>
      <w:r w:rsidRPr="009171D1">
        <w:t>. Connect</w:t>
      </w:r>
      <w:r w:rsidRPr="009171D1">
        <w:rPr>
          <w:spacing w:val="30"/>
        </w:rPr>
        <w:t xml:space="preserve"> </w:t>
      </w:r>
      <w:r w:rsidRPr="009171D1">
        <w:t>a</w:t>
      </w:r>
      <w:r w:rsidRPr="009171D1">
        <w:rPr>
          <w:spacing w:val="32"/>
        </w:rPr>
        <w:t xml:space="preserve"> </w:t>
      </w:r>
      <w:r w:rsidRPr="009171D1">
        <w:t>measurement</w:t>
      </w:r>
      <w:r w:rsidRPr="009171D1">
        <w:rPr>
          <w:spacing w:val="32"/>
        </w:rPr>
        <w:t xml:space="preserve"> </w:t>
      </w:r>
      <w:r w:rsidRPr="009171D1">
        <w:t>receiver</w:t>
      </w:r>
      <w:r w:rsidRPr="009171D1">
        <w:rPr>
          <w:spacing w:val="30"/>
        </w:rPr>
        <w:t xml:space="preserve"> </w:t>
      </w:r>
      <w:r w:rsidRPr="009171D1">
        <w:t>to</w:t>
      </w:r>
      <w:r w:rsidRPr="009171D1">
        <w:rPr>
          <w:spacing w:val="32"/>
        </w:rPr>
        <w:t xml:space="preserve"> </w:t>
      </w:r>
      <w:r w:rsidRPr="009171D1">
        <w:t>the</w:t>
      </w:r>
      <w:r w:rsidRPr="009171D1">
        <w:rPr>
          <w:spacing w:val="32"/>
        </w:rPr>
        <w:t xml:space="preserve"> </w:t>
      </w:r>
      <w:r w:rsidRPr="009171D1">
        <w:t>reference</w:t>
      </w:r>
      <w:r w:rsidRPr="009171D1">
        <w:rPr>
          <w:spacing w:val="31"/>
        </w:rPr>
        <w:t xml:space="preserve"> </w:t>
      </w:r>
      <w:r w:rsidRPr="009171D1">
        <w:t>antenna.</w:t>
      </w:r>
      <w:r w:rsidRPr="009171D1">
        <w:rPr>
          <w:spacing w:val="13"/>
        </w:rPr>
        <w:t xml:space="preserve"> </w:t>
      </w:r>
      <w:r w:rsidRPr="009171D1">
        <w:t>The</w:t>
      </w:r>
      <w:r w:rsidRPr="009171D1">
        <w:rPr>
          <w:spacing w:val="32"/>
        </w:rPr>
        <w:t xml:space="preserve"> </w:t>
      </w:r>
      <w:r w:rsidRPr="009171D1">
        <w:t>received signal</w:t>
      </w:r>
      <w:r w:rsidRPr="009171D1">
        <w:rPr>
          <w:spacing w:val="10"/>
        </w:rPr>
        <w:t xml:space="preserve"> </w:t>
      </w:r>
      <w:r w:rsidRPr="009171D1">
        <w:t>during</w:t>
      </w:r>
      <w:r w:rsidRPr="009171D1">
        <w:rPr>
          <w:spacing w:val="10"/>
        </w:rPr>
        <w:t xml:space="preserve"> </w:t>
      </w:r>
      <w:r w:rsidRPr="009171D1">
        <w:t>the</w:t>
      </w:r>
      <w:r w:rsidRPr="009171D1">
        <w:rPr>
          <w:spacing w:val="10"/>
        </w:rPr>
        <w:t xml:space="preserve"> </w:t>
      </w:r>
      <w:r w:rsidRPr="009171D1">
        <w:t>ripple</w:t>
      </w:r>
      <w:r w:rsidRPr="009171D1">
        <w:rPr>
          <w:spacing w:val="9"/>
        </w:rPr>
        <w:t xml:space="preserve"> </w:t>
      </w:r>
      <w:r w:rsidRPr="009171D1">
        <w:t>test</w:t>
      </w:r>
      <w:r w:rsidRPr="009171D1">
        <w:rPr>
          <w:spacing w:val="10"/>
        </w:rPr>
        <w:t xml:space="preserve"> </w:t>
      </w:r>
      <w:r w:rsidRPr="009171D1">
        <w:t>measure</w:t>
      </w:r>
      <w:r w:rsidRPr="009171D1">
        <w:rPr>
          <w:spacing w:val="-2"/>
        </w:rPr>
        <w:t>m</w:t>
      </w:r>
      <w:r w:rsidRPr="009171D1">
        <w:t>ent</w:t>
      </w:r>
      <w:r w:rsidRPr="009171D1">
        <w:rPr>
          <w:spacing w:val="10"/>
        </w:rPr>
        <w:t xml:space="preserve"> </w:t>
      </w:r>
      <w:r w:rsidRPr="009171D1">
        <w:t>shou</w:t>
      </w:r>
      <w:r w:rsidRPr="009171D1">
        <w:rPr>
          <w:spacing w:val="2"/>
        </w:rPr>
        <w:t>l</w:t>
      </w:r>
      <w:r w:rsidRPr="009171D1">
        <w:t>d</w:t>
      </w:r>
      <w:r w:rsidRPr="009171D1">
        <w:rPr>
          <w:spacing w:val="10"/>
        </w:rPr>
        <w:t xml:space="preserve"> </w:t>
      </w:r>
      <w:r w:rsidRPr="009171D1">
        <w:t>be</w:t>
      </w:r>
      <w:r w:rsidRPr="009171D1">
        <w:rPr>
          <w:spacing w:val="10"/>
        </w:rPr>
        <w:t xml:space="preserve"> </w:t>
      </w:r>
      <w:r w:rsidRPr="009171D1">
        <w:t>at</w:t>
      </w:r>
      <w:r w:rsidRPr="009171D1">
        <w:rPr>
          <w:spacing w:val="9"/>
        </w:rPr>
        <w:t xml:space="preserve"> </w:t>
      </w:r>
      <w:r w:rsidRPr="009171D1">
        <w:t>least</w:t>
      </w:r>
      <w:r w:rsidRPr="009171D1">
        <w:rPr>
          <w:spacing w:val="10"/>
        </w:rPr>
        <w:t xml:space="preserve"> </w:t>
      </w:r>
      <w:r w:rsidRPr="009171D1">
        <w:t>40</w:t>
      </w:r>
      <w:r w:rsidRPr="009171D1">
        <w:rPr>
          <w:spacing w:val="10"/>
        </w:rPr>
        <w:t xml:space="preserve"> </w:t>
      </w:r>
      <w:r w:rsidRPr="009171D1">
        <w:t>dB</w:t>
      </w:r>
      <w:r w:rsidRPr="009171D1">
        <w:rPr>
          <w:spacing w:val="10"/>
        </w:rPr>
        <w:t xml:space="preserve"> </w:t>
      </w:r>
      <w:r w:rsidRPr="009171D1">
        <w:t>above</w:t>
      </w:r>
      <w:r w:rsidRPr="009171D1">
        <w:rPr>
          <w:spacing w:val="10"/>
        </w:rPr>
        <w:t xml:space="preserve"> </w:t>
      </w:r>
      <w:r w:rsidRPr="009171D1">
        <w:t>the</w:t>
      </w:r>
      <w:r w:rsidRPr="009171D1">
        <w:rPr>
          <w:spacing w:val="10"/>
        </w:rPr>
        <w:t xml:space="preserve"> </w:t>
      </w:r>
      <w:r w:rsidRPr="009171D1">
        <w:t>noise</w:t>
      </w:r>
      <w:r w:rsidRPr="009171D1">
        <w:rPr>
          <w:spacing w:val="11"/>
        </w:rPr>
        <w:t xml:space="preserve"> </w:t>
      </w:r>
      <w:r w:rsidRPr="009171D1">
        <w:t>floor</w:t>
      </w:r>
      <w:r w:rsidRPr="009171D1">
        <w:rPr>
          <w:spacing w:val="10"/>
        </w:rPr>
        <w:t xml:space="preserve"> </w:t>
      </w:r>
      <w:r w:rsidRPr="009171D1">
        <w:t>or noise</w:t>
      </w:r>
      <w:r w:rsidRPr="009171D1">
        <w:rPr>
          <w:spacing w:val="24"/>
        </w:rPr>
        <w:t xml:space="preserve"> </w:t>
      </w:r>
      <w:r w:rsidRPr="009171D1">
        <w:t>errors</w:t>
      </w:r>
      <w:r w:rsidRPr="009171D1">
        <w:rPr>
          <w:spacing w:val="22"/>
        </w:rPr>
        <w:t xml:space="preserve"> </w:t>
      </w:r>
      <w:r w:rsidRPr="009171D1">
        <w:t>greater</w:t>
      </w:r>
      <w:r w:rsidRPr="009171D1">
        <w:rPr>
          <w:spacing w:val="22"/>
        </w:rPr>
        <w:t xml:space="preserve"> </w:t>
      </w:r>
      <w:r w:rsidRPr="009171D1">
        <w:t>than</w:t>
      </w:r>
      <w:r w:rsidRPr="009171D1">
        <w:rPr>
          <w:spacing w:val="21"/>
        </w:rPr>
        <w:t xml:space="preserve"> </w:t>
      </w:r>
      <w:r w:rsidRPr="009171D1">
        <w:t>0.1</w:t>
      </w:r>
      <w:r w:rsidRPr="009171D1">
        <w:rPr>
          <w:spacing w:val="22"/>
        </w:rPr>
        <w:t xml:space="preserve"> </w:t>
      </w:r>
      <w:r w:rsidRPr="009171D1">
        <w:t>dB</w:t>
      </w:r>
      <w:r w:rsidRPr="009171D1">
        <w:rPr>
          <w:spacing w:val="24"/>
        </w:rPr>
        <w:t xml:space="preserve"> </w:t>
      </w:r>
      <w:r w:rsidRPr="009171D1">
        <w:t>will</w:t>
      </w:r>
      <w:r w:rsidRPr="009171D1">
        <w:rPr>
          <w:spacing w:val="22"/>
        </w:rPr>
        <w:t xml:space="preserve"> </w:t>
      </w:r>
      <w:r w:rsidRPr="009171D1">
        <w:t>result.</w:t>
      </w:r>
      <w:r w:rsidRPr="009171D1">
        <w:rPr>
          <w:spacing w:val="46"/>
        </w:rPr>
        <w:t xml:space="preserve"> </w:t>
      </w:r>
      <w:r w:rsidRPr="009171D1">
        <w:t>Ensure</w:t>
      </w:r>
      <w:r w:rsidRPr="009171D1">
        <w:rPr>
          <w:spacing w:val="23"/>
        </w:rPr>
        <w:t xml:space="preserve"> </w:t>
      </w:r>
      <w:r w:rsidRPr="009171D1">
        <w:t>that</w:t>
      </w:r>
      <w:r w:rsidRPr="009171D1">
        <w:rPr>
          <w:spacing w:val="22"/>
        </w:rPr>
        <w:t xml:space="preserve"> </w:t>
      </w:r>
      <w:r w:rsidRPr="009171D1">
        <w:t>all</w:t>
      </w:r>
      <w:r w:rsidRPr="009171D1">
        <w:rPr>
          <w:spacing w:val="22"/>
        </w:rPr>
        <w:t xml:space="preserve"> </w:t>
      </w:r>
      <w:r w:rsidRPr="009171D1">
        <w:t>coaxial</w:t>
      </w:r>
      <w:r w:rsidRPr="009171D1">
        <w:rPr>
          <w:spacing w:val="23"/>
        </w:rPr>
        <w:t xml:space="preserve"> </w:t>
      </w:r>
      <w:r w:rsidRPr="009171D1">
        <w:t>cables</w:t>
      </w:r>
      <w:r w:rsidRPr="009171D1">
        <w:rPr>
          <w:spacing w:val="23"/>
        </w:rPr>
        <w:t xml:space="preserve"> </w:t>
      </w:r>
      <w:r w:rsidRPr="009171D1">
        <w:t>are</w:t>
      </w:r>
      <w:r w:rsidRPr="009171D1">
        <w:rPr>
          <w:spacing w:val="22"/>
        </w:rPr>
        <w:t xml:space="preserve"> </w:t>
      </w:r>
      <w:r w:rsidRPr="009171D1">
        <w:t>dressed</w:t>
      </w:r>
      <w:r w:rsidRPr="009171D1">
        <w:rPr>
          <w:spacing w:val="23"/>
        </w:rPr>
        <w:t xml:space="preserve"> </w:t>
      </w:r>
      <w:r w:rsidRPr="009171D1">
        <w:t>to</w:t>
      </w:r>
      <w:r w:rsidRPr="009171D1">
        <w:rPr>
          <w:spacing w:val="-2"/>
        </w:rPr>
        <w:t xml:space="preserve"> </w:t>
      </w:r>
      <w:r w:rsidRPr="009171D1">
        <w:t>minimize</w:t>
      </w:r>
      <w:r w:rsidRPr="009171D1">
        <w:rPr>
          <w:spacing w:val="-2"/>
        </w:rPr>
        <w:t xml:space="preserve"> </w:t>
      </w:r>
      <w:r w:rsidRPr="009171D1">
        <w:t>e</w:t>
      </w:r>
      <w:r w:rsidRPr="009171D1">
        <w:rPr>
          <w:spacing w:val="-5"/>
        </w:rPr>
        <w:t>f</w:t>
      </w:r>
      <w:r w:rsidRPr="009171D1">
        <w:t>fec</w:t>
      </w:r>
      <w:r w:rsidRPr="009171D1">
        <w:rPr>
          <w:spacing w:val="-2"/>
        </w:rPr>
        <w:t>t</w:t>
      </w:r>
      <w:r w:rsidRPr="009171D1">
        <w:t>s upon the measurement</w:t>
      </w:r>
      <w:r w:rsidRPr="009171D1">
        <w:rPr>
          <w:spacing w:val="-2"/>
        </w:rPr>
        <w:t xml:space="preserve"> </w:t>
      </w:r>
      <w:r w:rsidRPr="009171D1">
        <w:t>resul</w:t>
      </w:r>
      <w:r w:rsidRPr="009171D1">
        <w:rPr>
          <w:spacing w:val="-5"/>
        </w:rPr>
        <w:t>t</w:t>
      </w:r>
      <w:r w:rsidRPr="009171D1">
        <w:t>s.</w:t>
      </w:r>
    </w:p>
    <w:p w14:paraId="4234F676" w14:textId="77777777" w:rsidR="00BF4DC3" w:rsidRPr="009171D1" w:rsidRDefault="00BF4DC3" w:rsidP="00BF4DC3">
      <w:pPr>
        <w:pStyle w:val="B10"/>
      </w:pPr>
      <w:r w:rsidRPr="009171D1">
        <w:t>4. Ro</w:t>
      </w:r>
      <w:r w:rsidRPr="009171D1">
        <w:rPr>
          <w:spacing w:val="-5"/>
        </w:rPr>
        <w:t>t</w:t>
      </w:r>
      <w:r w:rsidRPr="009171D1">
        <w:t>ate</w:t>
      </w:r>
      <w:r w:rsidRPr="009171D1">
        <w:rPr>
          <w:spacing w:val="12"/>
        </w:rPr>
        <w:t xml:space="preserve"> </w:t>
      </w:r>
      <w:r w:rsidRPr="009171D1">
        <w:t>the</w:t>
      </w:r>
      <w:r w:rsidRPr="009171D1">
        <w:rPr>
          <w:spacing w:val="13"/>
        </w:rPr>
        <w:t xml:space="preserve"> </w:t>
      </w:r>
      <w:r w:rsidRPr="009171D1">
        <w:t>reference</w:t>
      </w:r>
      <w:r w:rsidRPr="009171D1">
        <w:rPr>
          <w:spacing w:val="13"/>
        </w:rPr>
        <w:t xml:space="preserve"> </w:t>
      </w:r>
      <w:r w:rsidRPr="009171D1">
        <w:t>antenna</w:t>
      </w:r>
      <w:r w:rsidRPr="009171D1">
        <w:rPr>
          <w:spacing w:val="13"/>
        </w:rPr>
        <w:t xml:space="preserve"> </w:t>
      </w:r>
      <w:r w:rsidRPr="009171D1">
        <w:t>about</w:t>
      </w:r>
      <w:r w:rsidRPr="009171D1">
        <w:rPr>
          <w:spacing w:val="12"/>
        </w:rPr>
        <w:t xml:space="preserve"> </w:t>
      </w:r>
      <w:r w:rsidRPr="009171D1">
        <w:t>the</w:t>
      </w:r>
      <w:r w:rsidRPr="009171D1">
        <w:rPr>
          <w:spacing w:val="13"/>
        </w:rPr>
        <w:t xml:space="preserve"> </w:t>
      </w:r>
      <w:r w:rsidRPr="009171D1">
        <w:t>theta</w:t>
      </w:r>
      <w:r w:rsidRPr="009171D1">
        <w:rPr>
          <w:spacing w:val="13"/>
        </w:rPr>
        <w:t xml:space="preserve"> </w:t>
      </w:r>
      <w:r w:rsidRPr="009171D1">
        <w:t>axis</w:t>
      </w:r>
      <w:r w:rsidRPr="009171D1">
        <w:rPr>
          <w:spacing w:val="13"/>
        </w:rPr>
        <w:t xml:space="preserve"> </w:t>
      </w:r>
      <w:r w:rsidRPr="009171D1">
        <w:t>and</w:t>
      </w:r>
      <w:r w:rsidRPr="009171D1">
        <w:rPr>
          <w:spacing w:val="13"/>
        </w:rPr>
        <w:t xml:space="preserve"> </w:t>
      </w:r>
      <w:r w:rsidRPr="009171D1">
        <w:t>record</w:t>
      </w:r>
      <w:r w:rsidRPr="009171D1">
        <w:rPr>
          <w:spacing w:val="12"/>
        </w:rPr>
        <w:t xml:space="preserve"> </w:t>
      </w:r>
      <w:r w:rsidRPr="009171D1">
        <w:t>the</w:t>
      </w:r>
      <w:r w:rsidRPr="009171D1">
        <w:rPr>
          <w:spacing w:val="13"/>
        </w:rPr>
        <w:t xml:space="preserve"> </w:t>
      </w:r>
      <w:r w:rsidRPr="009171D1">
        <w:t>signal received by the measurement antenna</w:t>
      </w:r>
      <w:r w:rsidRPr="009171D1">
        <w:rPr>
          <w:spacing w:val="-3"/>
        </w:rPr>
        <w:t xml:space="preserve"> </w:t>
      </w:r>
      <w:r w:rsidRPr="009171D1">
        <w:t>at resolution sufficient to ensure smoothly varying curves</w:t>
      </w:r>
      <w:r w:rsidRPr="009171D1">
        <w:rPr>
          <w:spacing w:val="-2"/>
        </w:rPr>
        <w:t xml:space="preserve"> </w:t>
      </w:r>
      <w:r w:rsidRPr="009171D1">
        <w:t>for a to</w:t>
      </w:r>
      <w:r w:rsidRPr="009171D1">
        <w:rPr>
          <w:spacing w:val="-5"/>
        </w:rPr>
        <w:t>t</w:t>
      </w:r>
      <w:r w:rsidRPr="009171D1">
        <w:t>al</w:t>
      </w:r>
      <w:r w:rsidRPr="009171D1">
        <w:rPr>
          <w:spacing w:val="-3"/>
        </w:rPr>
        <w:t xml:space="preserve"> </w:t>
      </w:r>
      <w:r w:rsidRPr="009171D1">
        <w:t>of</w:t>
      </w:r>
      <w:r w:rsidRPr="009171D1">
        <w:rPr>
          <w:spacing w:val="-2"/>
        </w:rPr>
        <w:t xml:space="preserve"> at least ±165</w:t>
      </w:r>
      <w:r w:rsidRPr="009171D1">
        <w:t>° or the equivalent (e.g. 0-</w:t>
      </w:r>
      <w:r w:rsidRPr="009171D1">
        <w:rPr>
          <w:spacing w:val="-2"/>
        </w:rPr>
        <w:t>360</w:t>
      </w:r>
      <w:r w:rsidRPr="009171D1">
        <w:t xml:space="preserve">°).  For systems that are unable to rotate a full </w:t>
      </w:r>
      <w:r w:rsidRPr="009171D1">
        <w:rPr>
          <w:spacing w:val="-2"/>
        </w:rPr>
        <w:t>±165</w:t>
      </w:r>
      <w:r w:rsidRPr="009171D1">
        <w:t>°, the reference antenna may be mounted to the phi axis and two separate theta cuts from 0 to</w:t>
      </w:r>
      <w:r w:rsidRPr="009171D1">
        <w:rPr>
          <w:spacing w:val="-2"/>
        </w:rPr>
        <w:t>165</w:t>
      </w:r>
      <w:r w:rsidRPr="009171D1">
        <w:t>° may be taken, after rotating the phi axis 180° between the first and second cut.</w:t>
      </w:r>
    </w:p>
    <w:p w14:paraId="04DFF253" w14:textId="77777777" w:rsidR="00BF4DC3" w:rsidRPr="009171D1" w:rsidRDefault="00BF4DC3" w:rsidP="00BF4DC3">
      <w:pPr>
        <w:pStyle w:val="B10"/>
      </w:pPr>
      <w:r w:rsidRPr="009171D1">
        <w:t>5. Record</w:t>
      </w:r>
      <w:r w:rsidRPr="009171D1">
        <w:rPr>
          <w:spacing w:val="37"/>
        </w:rPr>
        <w:t xml:space="preserve"> </w:t>
      </w:r>
      <w:r w:rsidRPr="009171D1">
        <w:t>the</w:t>
      </w:r>
      <w:r w:rsidRPr="009171D1">
        <w:rPr>
          <w:spacing w:val="38"/>
        </w:rPr>
        <w:t xml:space="preserve"> </w:t>
      </w:r>
      <w:r w:rsidRPr="009171D1">
        <w:t>measure</w:t>
      </w:r>
      <w:r w:rsidRPr="009171D1">
        <w:rPr>
          <w:spacing w:val="-2"/>
        </w:rPr>
        <w:t>m</w:t>
      </w:r>
      <w:r w:rsidRPr="009171D1">
        <w:t>ent</w:t>
      </w:r>
      <w:r w:rsidRPr="009171D1">
        <w:rPr>
          <w:spacing w:val="39"/>
        </w:rPr>
        <w:t xml:space="preserve"> </w:t>
      </w:r>
      <w:r w:rsidRPr="009171D1">
        <w:t>resul</w:t>
      </w:r>
      <w:r w:rsidRPr="009171D1">
        <w:rPr>
          <w:spacing w:val="-2"/>
        </w:rPr>
        <w:t>t</w:t>
      </w:r>
      <w:r w:rsidRPr="009171D1">
        <w:t>s in a format suitable for calculating the ripple test metric.</w:t>
      </w:r>
    </w:p>
    <w:p w14:paraId="1E600B62" w14:textId="77777777" w:rsidR="00BF4DC3" w:rsidRPr="009171D1" w:rsidRDefault="00BF4DC3" w:rsidP="00BF4DC3">
      <w:pPr>
        <w:pStyle w:val="B10"/>
      </w:pPr>
      <w:r w:rsidRPr="009171D1">
        <w:t>6. Record</w:t>
      </w:r>
      <w:r w:rsidRPr="009171D1">
        <w:rPr>
          <w:spacing w:val="32"/>
        </w:rPr>
        <w:t xml:space="preserve"> </w:t>
      </w:r>
      <w:r w:rsidRPr="009171D1">
        <w:t>test</w:t>
      </w:r>
      <w:r w:rsidRPr="009171D1">
        <w:rPr>
          <w:spacing w:val="33"/>
        </w:rPr>
        <w:t xml:space="preserve"> </w:t>
      </w:r>
      <w:r w:rsidRPr="009171D1">
        <w:rPr>
          <w:spacing w:val="-3"/>
        </w:rPr>
        <w:t>p</w:t>
      </w:r>
      <w:r w:rsidRPr="009171D1">
        <w:t>arameters</w:t>
      </w:r>
      <w:r w:rsidRPr="009171D1">
        <w:rPr>
          <w:spacing w:val="33"/>
        </w:rPr>
        <w:t xml:space="preserve"> </w:t>
      </w:r>
      <w:r w:rsidRPr="009171D1">
        <w:t>including:</w:t>
      </w:r>
      <w:r w:rsidRPr="009171D1">
        <w:rPr>
          <w:spacing w:val="33"/>
        </w:rPr>
        <w:t xml:space="preserve"> </w:t>
      </w:r>
      <w:r w:rsidRPr="009171D1">
        <w:t>(a)</w:t>
      </w:r>
      <w:r w:rsidRPr="009171D1">
        <w:rPr>
          <w:spacing w:val="33"/>
        </w:rPr>
        <w:t xml:space="preserve"> </w:t>
      </w:r>
      <w:r w:rsidRPr="009171D1">
        <w:t>the</w:t>
      </w:r>
      <w:r w:rsidRPr="009171D1">
        <w:rPr>
          <w:spacing w:val="32"/>
        </w:rPr>
        <w:t xml:space="preserve"> </w:t>
      </w:r>
      <w:r w:rsidRPr="009171D1">
        <w:t>dis</w:t>
      </w:r>
      <w:r w:rsidRPr="009171D1">
        <w:rPr>
          <w:spacing w:val="-5"/>
        </w:rPr>
        <w:t>t</w:t>
      </w:r>
      <w:r w:rsidRPr="009171D1">
        <w:t>ance</w:t>
      </w:r>
      <w:r w:rsidRPr="009171D1">
        <w:rPr>
          <w:spacing w:val="33"/>
        </w:rPr>
        <w:t xml:space="preserve"> </w:t>
      </w:r>
      <w:r w:rsidRPr="009171D1">
        <w:t>between</w:t>
      </w:r>
      <w:r w:rsidRPr="009171D1">
        <w:rPr>
          <w:spacing w:val="33"/>
        </w:rPr>
        <w:t xml:space="preserve"> </w:t>
      </w:r>
      <w:r w:rsidRPr="009171D1">
        <w:t>the</w:t>
      </w:r>
      <w:r w:rsidRPr="009171D1">
        <w:rPr>
          <w:spacing w:val="33"/>
        </w:rPr>
        <w:t xml:space="preserve"> </w:t>
      </w:r>
      <w:r w:rsidRPr="009171D1">
        <w:t>measurement</w:t>
      </w:r>
      <w:r w:rsidRPr="009171D1">
        <w:rPr>
          <w:spacing w:val="33"/>
        </w:rPr>
        <w:t xml:space="preserve"> </w:t>
      </w:r>
      <w:r w:rsidRPr="009171D1">
        <w:t>and</w:t>
      </w:r>
      <w:r w:rsidRPr="009171D1">
        <w:rPr>
          <w:spacing w:val="33"/>
        </w:rPr>
        <w:t xml:space="preserve"> </w:t>
      </w:r>
      <w:r w:rsidRPr="009171D1">
        <w:t>reference antennas,</w:t>
      </w:r>
      <w:r w:rsidRPr="009171D1">
        <w:rPr>
          <w:spacing w:val="6"/>
        </w:rPr>
        <w:t xml:space="preserve"> </w:t>
      </w:r>
      <w:r w:rsidRPr="009171D1">
        <w:t>(b)</w:t>
      </w:r>
      <w:r w:rsidRPr="009171D1">
        <w:rPr>
          <w:spacing w:val="6"/>
        </w:rPr>
        <w:t xml:space="preserve"> </w:t>
      </w:r>
      <w:r w:rsidRPr="009171D1">
        <w:t>cable</w:t>
      </w:r>
      <w:r w:rsidRPr="009171D1">
        <w:rPr>
          <w:spacing w:val="6"/>
        </w:rPr>
        <w:t xml:space="preserve"> </w:t>
      </w:r>
      <w:r w:rsidRPr="009171D1">
        <w:t>losses</w:t>
      </w:r>
      <w:r w:rsidRPr="009171D1">
        <w:rPr>
          <w:spacing w:val="7"/>
        </w:rPr>
        <w:t xml:space="preserve"> </w:t>
      </w:r>
      <w:r w:rsidRPr="009171D1">
        <w:t>and</w:t>
      </w:r>
      <w:r w:rsidRPr="009171D1">
        <w:rPr>
          <w:spacing w:val="6"/>
        </w:rPr>
        <w:t xml:space="preserve"> </w:t>
      </w:r>
      <w:r w:rsidRPr="009171D1">
        <w:t>other</w:t>
      </w:r>
      <w:r w:rsidRPr="009171D1">
        <w:rPr>
          <w:spacing w:val="7"/>
        </w:rPr>
        <w:t xml:space="preserve"> </w:t>
      </w:r>
      <w:r w:rsidRPr="009171D1">
        <w:t>losses</w:t>
      </w:r>
      <w:r w:rsidRPr="009171D1">
        <w:rPr>
          <w:spacing w:val="6"/>
        </w:rPr>
        <w:t xml:space="preserve"> </w:t>
      </w:r>
      <w:r w:rsidRPr="009171D1">
        <w:t>associated</w:t>
      </w:r>
      <w:r w:rsidRPr="009171D1">
        <w:rPr>
          <w:spacing w:val="7"/>
        </w:rPr>
        <w:t xml:space="preserve"> </w:t>
      </w:r>
      <w:r w:rsidRPr="009171D1">
        <w:t>with</w:t>
      </w:r>
      <w:r w:rsidRPr="009171D1">
        <w:rPr>
          <w:spacing w:val="6"/>
        </w:rPr>
        <w:t xml:space="preserve"> </w:t>
      </w:r>
      <w:r w:rsidRPr="009171D1">
        <w:t>the</w:t>
      </w:r>
      <w:r w:rsidRPr="009171D1">
        <w:rPr>
          <w:spacing w:val="6"/>
        </w:rPr>
        <w:t xml:space="preserve"> </w:t>
      </w:r>
      <w:r w:rsidRPr="009171D1">
        <w:t>measurement</w:t>
      </w:r>
      <w:r w:rsidRPr="009171D1">
        <w:rPr>
          <w:spacing w:val="4"/>
        </w:rPr>
        <w:t xml:space="preserve"> </w:t>
      </w:r>
      <w:r w:rsidRPr="009171D1">
        <w:t>setup,</w:t>
      </w:r>
      <w:r w:rsidRPr="009171D1">
        <w:rPr>
          <w:spacing w:val="7"/>
        </w:rPr>
        <w:t xml:space="preserve"> </w:t>
      </w:r>
      <w:r w:rsidRPr="009171D1">
        <w:t>(c)</w:t>
      </w:r>
      <w:r w:rsidRPr="009171D1">
        <w:rPr>
          <w:spacing w:val="6"/>
        </w:rPr>
        <w:t xml:space="preserve"> </w:t>
      </w:r>
      <w:r w:rsidRPr="009171D1">
        <w:t>the power</w:t>
      </w:r>
      <w:r w:rsidRPr="009171D1">
        <w:rPr>
          <w:spacing w:val="23"/>
        </w:rPr>
        <w:t xml:space="preserve"> </w:t>
      </w:r>
      <w:r w:rsidRPr="009171D1">
        <w:t>of</w:t>
      </w:r>
      <w:r w:rsidRPr="009171D1">
        <w:rPr>
          <w:spacing w:val="21"/>
        </w:rPr>
        <w:t xml:space="preserve"> </w:t>
      </w:r>
      <w:r w:rsidRPr="009171D1">
        <w:t>the</w:t>
      </w:r>
      <w:r w:rsidRPr="009171D1">
        <w:rPr>
          <w:spacing w:val="23"/>
        </w:rPr>
        <w:t xml:space="preserve"> </w:t>
      </w:r>
      <w:r w:rsidRPr="009171D1">
        <w:t>signal</w:t>
      </w:r>
      <w:r w:rsidRPr="009171D1">
        <w:rPr>
          <w:spacing w:val="22"/>
        </w:rPr>
        <w:t xml:space="preserve"> </w:t>
      </w:r>
      <w:r w:rsidRPr="009171D1">
        <w:t>source</w:t>
      </w:r>
      <w:r w:rsidRPr="009171D1">
        <w:rPr>
          <w:spacing w:val="22"/>
        </w:rPr>
        <w:t xml:space="preserve"> </w:t>
      </w:r>
      <w:r w:rsidRPr="009171D1">
        <w:t>at</w:t>
      </w:r>
      <w:r w:rsidRPr="009171D1">
        <w:rPr>
          <w:spacing w:val="24"/>
        </w:rPr>
        <w:t xml:space="preserve"> </w:t>
      </w:r>
      <w:r w:rsidRPr="009171D1">
        <w:t>the</w:t>
      </w:r>
      <w:r w:rsidRPr="009171D1">
        <w:rPr>
          <w:spacing w:val="23"/>
        </w:rPr>
        <w:t xml:space="preserve"> </w:t>
      </w:r>
      <w:r w:rsidRPr="009171D1">
        <w:t>reference</w:t>
      </w:r>
      <w:r w:rsidRPr="009171D1">
        <w:rPr>
          <w:spacing w:val="21"/>
        </w:rPr>
        <w:t xml:space="preserve"> </w:t>
      </w:r>
      <w:r w:rsidRPr="009171D1">
        <w:t>antenna</w:t>
      </w:r>
      <w:r w:rsidRPr="009171D1">
        <w:rPr>
          <w:spacing w:val="23"/>
        </w:rPr>
        <w:t xml:space="preserve"> </w:t>
      </w:r>
      <w:r w:rsidRPr="009171D1">
        <w:t>connecto</w:t>
      </w:r>
      <w:r w:rsidRPr="009171D1">
        <w:rPr>
          <w:spacing w:val="-10"/>
        </w:rPr>
        <w:t>r</w:t>
      </w:r>
      <w:r w:rsidRPr="009171D1">
        <w:t>,</w:t>
      </w:r>
      <w:r w:rsidRPr="009171D1">
        <w:rPr>
          <w:spacing w:val="23"/>
        </w:rPr>
        <w:t xml:space="preserve"> </w:t>
      </w:r>
      <w:r w:rsidRPr="009171D1">
        <w:t>and</w:t>
      </w:r>
      <w:r w:rsidRPr="009171D1">
        <w:rPr>
          <w:spacing w:val="23"/>
        </w:rPr>
        <w:t xml:space="preserve"> </w:t>
      </w:r>
      <w:r w:rsidRPr="009171D1">
        <w:t>(d)</w:t>
      </w:r>
      <w:r w:rsidRPr="009171D1">
        <w:rPr>
          <w:spacing w:val="21"/>
        </w:rPr>
        <w:t xml:space="preserve"> </w:t>
      </w:r>
      <w:r w:rsidRPr="009171D1">
        <w:t>the</w:t>
      </w:r>
      <w:r w:rsidRPr="009171D1">
        <w:rPr>
          <w:spacing w:val="23"/>
        </w:rPr>
        <w:t xml:space="preserve"> </w:t>
      </w:r>
      <w:r w:rsidRPr="009171D1">
        <w:t>noise</w:t>
      </w:r>
      <w:r w:rsidRPr="009171D1">
        <w:rPr>
          <w:spacing w:val="22"/>
        </w:rPr>
        <w:t xml:space="preserve"> </w:t>
      </w:r>
      <w:r w:rsidRPr="009171D1">
        <w:t>level</w:t>
      </w:r>
      <w:r w:rsidRPr="009171D1">
        <w:rPr>
          <w:spacing w:val="23"/>
        </w:rPr>
        <w:t xml:space="preserve"> </w:t>
      </w:r>
      <w:r w:rsidRPr="009171D1">
        <w:t>of</w:t>
      </w:r>
      <w:r w:rsidRPr="009171D1">
        <w:rPr>
          <w:spacing w:val="22"/>
        </w:rPr>
        <w:t xml:space="preserve"> </w:t>
      </w:r>
      <w:r w:rsidRPr="009171D1">
        <w:t>the receiver with no signal applied.</w:t>
      </w:r>
    </w:p>
    <w:p w14:paraId="65A16F0A" w14:textId="7E5F7DCF" w:rsidR="00BF4DC3" w:rsidRPr="009171D1" w:rsidRDefault="00BF4DC3" w:rsidP="00BF4DC3">
      <w:pPr>
        <w:pStyle w:val="B10"/>
      </w:pPr>
      <w:r w:rsidRPr="009171D1">
        <w:t>7. Repeat</w:t>
      </w:r>
      <w:r w:rsidRPr="009171D1">
        <w:rPr>
          <w:spacing w:val="7"/>
        </w:rPr>
        <w:t xml:space="preserve"> </w:t>
      </w:r>
      <w:r w:rsidRPr="009171D1">
        <w:t>ste</w:t>
      </w:r>
      <w:r w:rsidRPr="009171D1">
        <w:rPr>
          <w:spacing w:val="-3"/>
        </w:rPr>
        <w:t>p</w:t>
      </w:r>
      <w:r w:rsidRPr="009171D1">
        <w:t>s</w:t>
      </w:r>
      <w:r w:rsidRPr="009171D1">
        <w:rPr>
          <w:spacing w:val="8"/>
        </w:rPr>
        <w:t xml:space="preserve"> </w:t>
      </w:r>
      <w:r w:rsidRPr="009171D1">
        <w:t>1</w:t>
      </w:r>
      <w:r w:rsidRPr="009171D1">
        <w:rPr>
          <w:spacing w:val="8"/>
        </w:rPr>
        <w:t xml:space="preserve"> </w:t>
      </w:r>
      <w:r w:rsidRPr="009171D1">
        <w:t>through</w:t>
      </w:r>
      <w:r w:rsidRPr="009171D1">
        <w:rPr>
          <w:spacing w:val="7"/>
        </w:rPr>
        <w:t xml:space="preserve"> </w:t>
      </w:r>
      <w:r w:rsidRPr="009171D1">
        <w:t>6</w:t>
      </w:r>
      <w:r w:rsidRPr="009171D1">
        <w:rPr>
          <w:spacing w:val="9"/>
        </w:rPr>
        <w:t xml:space="preserve"> </w:t>
      </w:r>
      <w:r w:rsidRPr="009171D1">
        <w:t>above</w:t>
      </w:r>
      <w:r w:rsidRPr="009171D1">
        <w:rPr>
          <w:spacing w:val="9"/>
        </w:rPr>
        <w:t xml:space="preserve"> </w:t>
      </w:r>
      <w:r w:rsidRPr="009171D1">
        <w:t>for</w:t>
      </w:r>
      <w:r w:rsidRPr="009171D1">
        <w:rPr>
          <w:spacing w:val="7"/>
        </w:rPr>
        <w:t xml:space="preserve"> </w:t>
      </w:r>
      <w:r w:rsidRPr="009171D1">
        <w:t>each</w:t>
      </w:r>
      <w:r w:rsidRPr="009171D1">
        <w:rPr>
          <w:spacing w:val="8"/>
        </w:rPr>
        <w:t xml:space="preserve"> </w:t>
      </w:r>
      <w:r w:rsidRPr="009171D1">
        <w:t>reference</w:t>
      </w:r>
      <w:r w:rsidRPr="009171D1">
        <w:rPr>
          <w:spacing w:val="8"/>
        </w:rPr>
        <w:t xml:space="preserve"> </w:t>
      </w:r>
      <w:r w:rsidRPr="009171D1">
        <w:t>antenna</w:t>
      </w:r>
      <w:r w:rsidRPr="009171D1">
        <w:rPr>
          <w:spacing w:val="7"/>
        </w:rPr>
        <w:t xml:space="preserve"> </w:t>
      </w:r>
      <w:r w:rsidRPr="009171D1">
        <w:t>(polarization</w:t>
      </w:r>
      <w:r w:rsidRPr="009171D1">
        <w:rPr>
          <w:spacing w:val="8"/>
        </w:rPr>
        <w:t xml:space="preserve"> </w:t>
      </w:r>
      <w:r w:rsidRPr="009171D1">
        <w:t>and</w:t>
      </w:r>
      <w:r w:rsidRPr="009171D1">
        <w:rPr>
          <w:spacing w:val="8"/>
        </w:rPr>
        <w:t xml:space="preserve"> </w:t>
      </w:r>
      <w:r w:rsidRPr="009171D1">
        <w:t>band)</w:t>
      </w:r>
      <w:r w:rsidRPr="009171D1">
        <w:rPr>
          <w:spacing w:val="7"/>
        </w:rPr>
        <w:t xml:space="preserve"> </w:t>
      </w:r>
      <w:r w:rsidRPr="009171D1">
        <w:t>for</w:t>
      </w:r>
      <w:r w:rsidRPr="009171D1">
        <w:rPr>
          <w:spacing w:val="7"/>
        </w:rPr>
        <w:t xml:space="preserve"> </w:t>
      </w:r>
      <w:r w:rsidRPr="009171D1">
        <w:t>each</w:t>
      </w:r>
      <w:r w:rsidRPr="009171D1">
        <w:rPr>
          <w:spacing w:val="8"/>
        </w:rPr>
        <w:t xml:space="preserve"> </w:t>
      </w:r>
      <w:r w:rsidRPr="009171D1">
        <w:t>of</w:t>
      </w:r>
      <w:r w:rsidRPr="009171D1">
        <w:rPr>
          <w:spacing w:val="-2"/>
        </w:rPr>
        <w:t xml:space="preserve"> </w:t>
      </w:r>
      <w:r w:rsidRPr="009171D1">
        <w:t>the required test</w:t>
      </w:r>
      <w:r w:rsidRPr="009171D1">
        <w:rPr>
          <w:spacing w:val="27"/>
        </w:rPr>
        <w:t xml:space="preserve"> </w:t>
      </w:r>
      <w:r w:rsidRPr="009171D1">
        <w:t xml:space="preserve">positions. </w:t>
      </w:r>
      <w:proofErr w:type="gramStart"/>
      <w:r w:rsidRPr="009171D1">
        <w:t>In order to</w:t>
      </w:r>
      <w:proofErr w:type="gramEnd"/>
      <w:r w:rsidRPr="009171D1">
        <w:t xml:space="preserve"> accommodate reference positioning in the lower portion of the quiet zone, support materials with a dielectric constant less than 1.2 may be removed to a maximum distance of 25 cm outside the quiet zone for the tests that require additional clearance.</w:t>
      </w:r>
    </w:p>
    <w:p w14:paraId="1B06D6AC" w14:textId="1813A743" w:rsidR="00BF4DC3" w:rsidRPr="009171D1" w:rsidRDefault="00BF4DC3" w:rsidP="00BF4DC3">
      <w:r w:rsidRPr="009171D1">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72670448" w14:textId="1BC4CE08" w:rsidR="00C51006" w:rsidRPr="009171D1" w:rsidRDefault="00C51006" w:rsidP="005164B9">
      <w:pPr>
        <w:pStyle w:val="Heading1"/>
      </w:pPr>
      <w:bookmarkStart w:id="402" w:name="_Toc130573976"/>
      <w:bookmarkStart w:id="403" w:name="_Toc154084190"/>
      <w:bookmarkStart w:id="404" w:name="_Toc155186528"/>
      <w:bookmarkStart w:id="405" w:name="_Toc187954954"/>
      <w:r w:rsidRPr="009171D1">
        <w:t>A.4</w:t>
      </w:r>
      <w:r w:rsidR="005707E0" w:rsidRPr="009171D1">
        <w:tab/>
      </w:r>
      <w:r w:rsidRPr="009171D1">
        <w:t>(</w:t>
      </w:r>
      <w:r w:rsidR="00247208" w:rsidRPr="009171D1">
        <w:t>I</w:t>
      </w:r>
      <w:r w:rsidRPr="009171D1">
        <w:t xml:space="preserve">nformative): </w:t>
      </w:r>
      <w:r w:rsidR="001D5AB9" w:rsidRPr="009171D1">
        <w:t>Estimation of m</w:t>
      </w:r>
      <w:r w:rsidRPr="009171D1">
        <w:t>easurement uncertainty</w:t>
      </w:r>
      <w:bookmarkEnd w:id="402"/>
      <w:bookmarkEnd w:id="403"/>
      <w:bookmarkEnd w:id="404"/>
      <w:bookmarkEnd w:id="405"/>
    </w:p>
    <w:p w14:paraId="751C4147" w14:textId="12192268" w:rsidR="00C51006" w:rsidRPr="009171D1" w:rsidRDefault="00C51006" w:rsidP="00AD2708">
      <w:pPr>
        <w:pStyle w:val="Heading2"/>
      </w:pPr>
      <w:bookmarkStart w:id="406" w:name="_Toc97741387"/>
      <w:bookmarkStart w:id="407" w:name="_Toc106114468"/>
      <w:bookmarkStart w:id="408" w:name="_Toc114134428"/>
      <w:bookmarkStart w:id="409" w:name="_Toc154084191"/>
      <w:bookmarkStart w:id="410" w:name="_Toc155186529"/>
      <w:bookmarkStart w:id="411" w:name="_Toc187954955"/>
      <w:r w:rsidRPr="009171D1">
        <w:t>A.4.1</w:t>
      </w:r>
      <w:r w:rsidRPr="009171D1">
        <w:tab/>
        <w:t>General</w:t>
      </w:r>
      <w:bookmarkEnd w:id="406"/>
      <w:bookmarkEnd w:id="407"/>
      <w:bookmarkEnd w:id="408"/>
      <w:bookmarkEnd w:id="409"/>
      <w:bookmarkEnd w:id="410"/>
      <w:bookmarkEnd w:id="411"/>
    </w:p>
    <w:p w14:paraId="58013C33" w14:textId="77777777" w:rsidR="00C51006" w:rsidRPr="009171D1" w:rsidRDefault="00C51006" w:rsidP="00C51006">
      <w:r w:rsidRPr="009171D1">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9171D1" w:rsidRDefault="00C51006" w:rsidP="00C51006">
      <w:r w:rsidRPr="009171D1">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9171D1" w:rsidRDefault="00C51006" w:rsidP="00C51006">
      <w:r w:rsidRPr="009171D1">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w:t>
      </w:r>
      <w:r w:rsidRPr="009171D1">
        <w:lastRenderedPageBreak/>
        <w:t xml:space="preserve">pattern of the Device Under Test (DUT) is performed. The uncertainty contributions are analysed in clause </w:t>
      </w:r>
      <w:r w:rsidR="00983477" w:rsidRPr="009171D1">
        <w:t>A.4.2</w:t>
      </w:r>
      <w:r w:rsidRPr="009171D1">
        <w:t xml:space="preserve"> while the uncertainty budget and example tables related to TRP and TRS are listed in clauses A.4.3 and A.4.4 respectively.</w:t>
      </w:r>
    </w:p>
    <w:p w14:paraId="2A5A157F" w14:textId="184CB2B6" w:rsidR="00C51006" w:rsidRPr="009171D1" w:rsidRDefault="00C51006" w:rsidP="00C51006">
      <w:r w:rsidRPr="009171D1">
        <w:t xml:space="preserve">The calculation of the uncertainty contribution is based on the Guide to the expression of uncertainty in measurement </w:t>
      </w:r>
      <w:r w:rsidR="001D5AB9" w:rsidRPr="009171D1">
        <w:t>[4]</w:t>
      </w:r>
      <w:r w:rsidRPr="009171D1">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9171D1" w:rsidRDefault="00C51006">
      <w:pPr>
        <w:numPr>
          <w:ilvl w:val="0"/>
          <w:numId w:val="3"/>
        </w:numPr>
        <w:suppressAutoHyphens/>
      </w:pPr>
      <w:r w:rsidRPr="009171D1">
        <w:t>The procedure of forming the uncertainty budget is:</w:t>
      </w:r>
    </w:p>
    <w:p w14:paraId="1BA28270" w14:textId="77777777" w:rsidR="00C51006" w:rsidRPr="009171D1" w:rsidRDefault="00C51006" w:rsidP="00C51006">
      <w:pPr>
        <w:pStyle w:val="B10"/>
      </w:pPr>
      <w:r w:rsidRPr="009171D1">
        <w:t>1.</w:t>
      </w:r>
      <w:r w:rsidRPr="009171D1">
        <w:tab/>
        <w:t>Compile lists of individual uncertainty contributions for TRP or TRS measurement in both Stage 1 and Stage 2.</w:t>
      </w:r>
    </w:p>
    <w:p w14:paraId="0B7C1B81" w14:textId="77777777" w:rsidR="00054848" w:rsidRPr="009171D1" w:rsidRDefault="00C51006" w:rsidP="00054848">
      <w:pPr>
        <w:pStyle w:val="B10"/>
      </w:pPr>
      <w:r w:rsidRPr="009171D1">
        <w:t>2.</w:t>
      </w:r>
      <w:r w:rsidRPr="009171D1">
        <w:tab/>
      </w:r>
      <w:r w:rsidR="00054848" w:rsidRPr="009171D1">
        <w:t>Determine the standard uncertainty of each contribution by</w:t>
      </w:r>
    </w:p>
    <w:p w14:paraId="3337D0E5" w14:textId="77777777" w:rsidR="00054848" w:rsidRPr="009171D1" w:rsidRDefault="00054848" w:rsidP="00054848">
      <w:pPr>
        <w:pStyle w:val="B20"/>
      </w:pPr>
      <w:r w:rsidRPr="009171D1">
        <w:t>a.</w:t>
      </w:r>
      <w:r w:rsidRPr="009171D1">
        <w:tab/>
        <w:t>Determining the distribution of the uncertainty (Actual, U-shaped, rectangular, normal, etc.)</w:t>
      </w:r>
    </w:p>
    <w:p w14:paraId="7F55C165" w14:textId="77777777" w:rsidR="00054848" w:rsidRPr="009171D1" w:rsidRDefault="00054848" w:rsidP="00054848">
      <w:pPr>
        <w:pStyle w:val="B20"/>
      </w:pPr>
      <w:r w:rsidRPr="009171D1">
        <w:t>b.</w:t>
      </w:r>
      <w:r w:rsidRPr="009171D1">
        <w:tab/>
        <w:t>Determining the maximum value of each uncertainty (unless the distribution is Actual)</w:t>
      </w:r>
    </w:p>
    <w:p w14:paraId="17E94897" w14:textId="51D5C19A" w:rsidR="00054848" w:rsidRPr="009171D1" w:rsidRDefault="00054848" w:rsidP="00054848">
      <w:pPr>
        <w:pStyle w:val="B20"/>
      </w:pPr>
      <w:r w:rsidRPr="009171D1">
        <w:t>c.</w:t>
      </w:r>
      <w:r w:rsidRPr="009171D1">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171D1">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171D1">
        <w:t xml:space="preserve"> if the distribution is rectangular, and by 2 if the distribution is normal.</w:t>
      </w:r>
    </w:p>
    <w:p w14:paraId="6B9276EF" w14:textId="77777777" w:rsidR="00054848" w:rsidRPr="009171D1" w:rsidRDefault="00054848" w:rsidP="00054848">
      <w:pPr>
        <w:pStyle w:val="B10"/>
      </w:pPr>
      <w:r w:rsidRPr="009171D1">
        <w:t>3.</w:t>
      </w:r>
      <w:r w:rsidRPr="009171D1">
        <w:tab/>
        <w:t>Convert the units (if necessary) of each uncertainty element into the chose unit, i.e. dB.</w:t>
      </w:r>
    </w:p>
    <w:p w14:paraId="6CE9A3DC" w14:textId="77777777" w:rsidR="00054848" w:rsidRPr="009171D1" w:rsidRDefault="00054848" w:rsidP="00054848">
      <w:pPr>
        <w:pStyle w:val="B10"/>
      </w:pPr>
      <w:r w:rsidRPr="009171D1">
        <w:t>4.</w:t>
      </w:r>
      <w:r w:rsidRPr="009171D1">
        <w:tab/>
        <w:t>Combine all the standard uncertainties by the root-sum-squares (RSS) method to derive the ‘combined standard uncertainty’.</w:t>
      </w:r>
    </w:p>
    <w:p w14:paraId="5A4024A2" w14:textId="77777777" w:rsidR="00054848" w:rsidRPr="009171D1" w:rsidRDefault="00054848" w:rsidP="00054848">
      <w:pPr>
        <w:pStyle w:val="B10"/>
      </w:pPr>
      <w:r w:rsidRPr="009171D1">
        <w:t>5.</w:t>
      </w:r>
      <w:r w:rsidRPr="009171D1">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171D1">
        <w:t>.</w:t>
      </w:r>
    </w:p>
    <w:p w14:paraId="69CA427A" w14:textId="77777777" w:rsidR="00054848" w:rsidRPr="009171D1" w:rsidRDefault="00054848" w:rsidP="00054848">
      <w:pPr>
        <w:pStyle w:val="B10"/>
      </w:pPr>
      <w:r w:rsidRPr="009171D1">
        <w:t>6.</w:t>
      </w:r>
      <w:r w:rsidRPr="009171D1">
        <w:tab/>
        <w:t>Systematic errors, commonly either DUT or test system dependent, captured in the MU budget are added to the expanded uncertainty to derive the ‘total expanded uncertainty’, i.e.,</w:t>
      </w:r>
    </w:p>
    <w:p w14:paraId="0F65242E" w14:textId="77777777" w:rsidR="00054848" w:rsidRPr="009171D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9171D1" w:rsidRDefault="00054848" w:rsidP="00054848">
      <w:r w:rsidRPr="009171D1">
        <w:t xml:space="preserve">NOTE 1: The standard deviation from a data set of </w:t>
      </w:r>
      <w:r w:rsidRPr="009171D1">
        <w:rPr>
          <w:i/>
          <w:iCs/>
        </w:rPr>
        <w:t>N</w:t>
      </w:r>
      <w:r w:rsidRPr="009171D1">
        <w:t xml:space="preserve"> samples is defined as</w:t>
      </w:r>
    </w:p>
    <w:p w14:paraId="7907305D" w14:textId="77777777" w:rsidR="00054848" w:rsidRPr="009171D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9171D1" w:rsidRDefault="00054848" w:rsidP="00054848">
      <w:r w:rsidRPr="009171D1">
        <w:t xml:space="preserve">where </w:t>
      </w:r>
      <w:proofErr w:type="spellStart"/>
      <w:r w:rsidRPr="009171D1">
        <w:rPr>
          <w:i/>
          <w:iCs/>
        </w:rPr>
        <w:t>s</w:t>
      </w:r>
      <w:r w:rsidRPr="009171D1">
        <w:rPr>
          <w:i/>
          <w:iCs/>
          <w:vertAlign w:val="subscript"/>
        </w:rPr>
        <w:t>k</w:t>
      </w:r>
      <w:proofErr w:type="spellEnd"/>
      <w:r w:rsidRPr="009171D1">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9171D1">
        <w:t xml:space="preserve">the mean of all </w:t>
      </w:r>
      <w:r w:rsidRPr="009171D1">
        <w:rPr>
          <w:i/>
          <w:iCs/>
        </w:rPr>
        <w:t>N</w:t>
      </w:r>
      <w:r w:rsidRPr="009171D1">
        <w:t xml:space="preserve"> samples. For an uncertainty</w:t>
      </w:r>
      <w:r w:rsidRPr="009171D1">
        <w:rPr>
          <w:i/>
          <w:iCs/>
        </w:rPr>
        <w:t xml:space="preserve"> </w:t>
      </w:r>
      <w:proofErr w:type="spellStart"/>
      <w:r w:rsidRPr="009171D1">
        <w:rPr>
          <w:i/>
          <w:iCs/>
        </w:rPr>
        <w:t>u</w:t>
      </w:r>
      <w:r w:rsidRPr="009171D1">
        <w:rPr>
          <w:i/>
          <w:iCs/>
          <w:vertAlign w:val="subscript"/>
        </w:rPr>
        <w:t>i</w:t>
      </w:r>
      <w:proofErr w:type="spellEnd"/>
      <w:r w:rsidRPr="009171D1">
        <w:t xml:space="preserve"> in dB, the dB values (instead of the linear powers) of </w:t>
      </w:r>
      <w:proofErr w:type="spellStart"/>
      <w:r w:rsidRPr="009171D1">
        <w:rPr>
          <w:i/>
          <w:iCs/>
        </w:rPr>
        <w:t>s</w:t>
      </w:r>
      <w:r w:rsidRPr="009171D1">
        <w:rPr>
          <w:i/>
          <w:iCs/>
          <w:vertAlign w:val="subscript"/>
        </w:rPr>
        <w:t>k</w:t>
      </w:r>
      <w:proofErr w:type="spellEnd"/>
      <w:r w:rsidRPr="009171D1">
        <w:t xml:space="preserve"> and </w:t>
      </w:r>
      <m:oMath>
        <m:acc>
          <m:accPr>
            <m:chr m:val="̄"/>
            <m:ctrlPr>
              <w:rPr>
                <w:rFonts w:ascii="Cambria Math" w:hAnsi="Cambria Math"/>
                <w:i/>
              </w:rPr>
            </m:ctrlPr>
          </m:accPr>
          <m:e>
            <m:r>
              <w:rPr>
                <w:rFonts w:ascii="Cambria Math"/>
              </w:rPr>
              <m:t>s</m:t>
            </m:r>
          </m:e>
        </m:acc>
      </m:oMath>
      <w:r w:rsidRPr="009171D1">
        <w:t xml:space="preserve"> are used.</w:t>
      </w:r>
    </w:p>
    <w:p w14:paraId="6D8BA4C6" w14:textId="088CB9AB" w:rsidR="00C51006" w:rsidRPr="009171D1" w:rsidRDefault="00C51006" w:rsidP="00054848">
      <w:pPr>
        <w:pStyle w:val="B10"/>
        <w:ind w:left="0" w:firstLine="0"/>
        <w:rPr>
          <w:i/>
        </w:rPr>
      </w:pPr>
      <w:r w:rsidRPr="009171D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9171D1" w:rsidRDefault="00C51006" w:rsidP="00AD2708">
      <w:pPr>
        <w:pStyle w:val="Heading2"/>
        <w:rPr>
          <w:lang w:eastAsia="zh-CN"/>
        </w:rPr>
      </w:pPr>
      <w:bookmarkStart w:id="412" w:name="_Toc97741388"/>
      <w:bookmarkStart w:id="413" w:name="_Toc106114469"/>
      <w:bookmarkStart w:id="414" w:name="_Toc114134429"/>
      <w:bookmarkStart w:id="415" w:name="_Toc154084192"/>
      <w:bookmarkStart w:id="416" w:name="_Toc155186530"/>
      <w:bookmarkStart w:id="417" w:name="_Toc187954956"/>
      <w:r w:rsidRPr="009171D1">
        <w:lastRenderedPageBreak/>
        <w:t>A.4.2</w:t>
      </w:r>
      <w:r w:rsidRPr="009171D1">
        <w:tab/>
        <w:t>Measurement uncertainty contribution descriptions</w:t>
      </w:r>
      <w:bookmarkEnd w:id="412"/>
      <w:bookmarkEnd w:id="413"/>
      <w:bookmarkEnd w:id="414"/>
      <w:bookmarkEnd w:id="415"/>
      <w:bookmarkEnd w:id="416"/>
      <w:bookmarkEnd w:id="417"/>
    </w:p>
    <w:p w14:paraId="44FA93B9" w14:textId="66920B68" w:rsidR="00C51006" w:rsidRPr="009171D1" w:rsidRDefault="00C51006" w:rsidP="00AD2708">
      <w:pPr>
        <w:pStyle w:val="Heading3"/>
        <w:rPr>
          <w:rFonts w:eastAsiaTheme="minorEastAsia"/>
        </w:rPr>
      </w:pPr>
      <w:bookmarkStart w:id="418" w:name="_Toc97741389"/>
      <w:bookmarkStart w:id="419" w:name="_Toc106114470"/>
      <w:bookmarkStart w:id="420" w:name="_Toc114134430"/>
      <w:bookmarkStart w:id="421" w:name="_Toc130573977"/>
      <w:bookmarkStart w:id="422" w:name="_Toc155186531"/>
      <w:bookmarkStart w:id="423" w:name="_Toc187954957"/>
      <w:r w:rsidRPr="009171D1">
        <w:rPr>
          <w:rFonts w:eastAsiaTheme="minorEastAsia"/>
        </w:rPr>
        <w:t>A.4.2.1</w:t>
      </w:r>
      <w:r w:rsidRPr="009171D1">
        <w:rPr>
          <w:rFonts w:eastAsiaTheme="minorEastAsia"/>
        </w:rPr>
        <w:tab/>
        <w:t>Mismatch uncertainty</w:t>
      </w:r>
      <w:bookmarkEnd w:id="418"/>
      <w:bookmarkEnd w:id="419"/>
      <w:bookmarkEnd w:id="420"/>
      <w:bookmarkEnd w:id="421"/>
      <w:bookmarkEnd w:id="422"/>
      <w:bookmarkEnd w:id="423"/>
    </w:p>
    <w:p w14:paraId="5C01FBC5" w14:textId="77777777" w:rsidR="00C51006" w:rsidRPr="009171D1" w:rsidRDefault="00C51006" w:rsidP="00C51006">
      <w:r w:rsidRPr="009171D1">
        <w:t xml:space="preserve">If the same chain configuration (e.g. including the measurement receiver; the measurement antenna and other elements) is used in both stages, the uncertainty is considered systematic and constant </w:t>
      </w:r>
      <w:r w:rsidRPr="009171D1">
        <w:sym w:font="Wingdings" w:char="F0E0"/>
      </w:r>
      <w:r w:rsidRPr="009171D1">
        <w:t xml:space="preserve"> 0.00dB value.</w:t>
      </w:r>
    </w:p>
    <w:p w14:paraId="53248D0E" w14:textId="77777777" w:rsidR="00C51006" w:rsidRPr="009171D1" w:rsidRDefault="00C51006" w:rsidP="00C51006">
      <w:r w:rsidRPr="009171D1">
        <w:t xml:space="preserve">If it is not the case, this uncertainty contribution </w:t>
      </w:r>
      <w:proofErr w:type="gramStart"/>
      <w:r w:rsidRPr="009171D1">
        <w:t>has to</w:t>
      </w:r>
      <w:proofErr w:type="gramEnd"/>
      <w:r w:rsidRPr="009171D1">
        <w:t xml:space="preserve"> be considered and determined by the following methods. </w:t>
      </w:r>
    </w:p>
    <w:p w14:paraId="3C443FC8" w14:textId="19DB8A59" w:rsidR="00C51006" w:rsidRPr="009171D1" w:rsidRDefault="00C51006" w:rsidP="00AD2708">
      <w:pPr>
        <w:pStyle w:val="Heading4"/>
        <w:rPr>
          <w:rFonts w:eastAsiaTheme="minorEastAsia"/>
        </w:rPr>
      </w:pPr>
      <w:bookmarkStart w:id="424" w:name="_Toc130573978"/>
      <w:bookmarkStart w:id="425" w:name="_Toc155186532"/>
      <w:bookmarkStart w:id="426" w:name="_Toc187954958"/>
      <w:r w:rsidRPr="009171D1">
        <w:rPr>
          <w:rFonts w:eastAsiaTheme="minorEastAsia"/>
        </w:rPr>
        <w:t>A.4.2.1.1</w:t>
      </w:r>
      <w:r w:rsidRPr="009171D1">
        <w:rPr>
          <w:rFonts w:eastAsiaTheme="minorEastAsia"/>
        </w:rPr>
        <w:tab/>
        <w:t>Mismatch uncertainty between measurement receiver / communication tester and the measurement antenna</w:t>
      </w:r>
      <w:bookmarkEnd w:id="424"/>
      <w:bookmarkEnd w:id="425"/>
      <w:bookmarkEnd w:id="426"/>
    </w:p>
    <w:p w14:paraId="214FB280" w14:textId="77777777" w:rsidR="00C51006" w:rsidRPr="009171D1" w:rsidRDefault="00C51006" w:rsidP="00C51006">
      <w:r w:rsidRPr="009171D1">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9171D1" w:rsidRDefault="00C51006" w:rsidP="00C51006">
      <w:r w:rsidRPr="009171D1">
        <w:t>The total combined mismatch uncertainty is composed of 2 parts:</w:t>
      </w:r>
    </w:p>
    <w:p w14:paraId="002944F7" w14:textId="77777777" w:rsidR="00C51006" w:rsidRPr="009171D1" w:rsidRDefault="00C51006" w:rsidP="00C51006">
      <w:pPr>
        <w:pStyle w:val="B10"/>
      </w:pPr>
      <w:r w:rsidRPr="009171D1">
        <w:t>1.</w:t>
      </w:r>
      <w:r w:rsidRPr="009171D1">
        <w:tab/>
        <w:t>The mismatch through the connector between two elements.</w:t>
      </w:r>
    </w:p>
    <w:p w14:paraId="4A4776F8" w14:textId="77777777" w:rsidR="00C51006" w:rsidRPr="009171D1" w:rsidRDefault="00C51006" w:rsidP="00C51006">
      <w:pPr>
        <w:pStyle w:val="B10"/>
      </w:pPr>
      <w:r w:rsidRPr="009171D1">
        <w:t>2.</w:t>
      </w:r>
      <w:r w:rsidRPr="009171D1">
        <w:tab/>
        <w:t>The mismatch due to the interaction between two elements.</w:t>
      </w:r>
    </w:p>
    <w:p w14:paraId="32ABEDA0" w14:textId="52B0FEDC" w:rsidR="00C51006" w:rsidRPr="009171D1" w:rsidRDefault="00C51006" w:rsidP="00486B70">
      <w:pPr>
        <w:pStyle w:val="Heading5"/>
      </w:pPr>
      <w:bookmarkStart w:id="427" w:name="_Toc516760263"/>
      <w:bookmarkStart w:id="428" w:name="_Toc68601393"/>
      <w:bookmarkStart w:id="429" w:name="_Toc155186533"/>
      <w:bookmarkStart w:id="430" w:name="_Toc187954959"/>
      <w:r w:rsidRPr="009171D1">
        <w:t>A.4.2.1.1.1</w:t>
      </w:r>
      <w:r w:rsidRPr="009171D1">
        <w:tab/>
        <w:t>Mismatch uncertainty through the connector between two elements</w:t>
      </w:r>
      <w:bookmarkEnd w:id="427"/>
      <w:bookmarkEnd w:id="428"/>
      <w:bookmarkEnd w:id="429"/>
      <w:bookmarkEnd w:id="430"/>
    </w:p>
    <w:p w14:paraId="08C7D9B6" w14:textId="77777777" w:rsidR="00C51006" w:rsidRPr="009171D1" w:rsidRDefault="00C51006" w:rsidP="00C51006">
      <w:r w:rsidRPr="009171D1">
        <w:t>Hereunder, a measurement configuration:</w:t>
      </w:r>
    </w:p>
    <w:p w14:paraId="75F7D2A3" w14:textId="77777777" w:rsidR="00C51006" w:rsidRPr="009171D1" w:rsidRDefault="00C51006" w:rsidP="005707E0">
      <w:pPr>
        <w:pStyle w:val="TH"/>
      </w:pPr>
      <w:r w:rsidRPr="009171D1">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Pr="009171D1" w:rsidRDefault="00C51006" w:rsidP="00C51006">
      <w:pPr>
        <w:pStyle w:val="TF"/>
      </w:pPr>
      <w:r w:rsidRPr="009171D1">
        <w:t>Figure A.4.2.1.1.1-1: Mismatch uncertainty through the connector</w:t>
      </w:r>
    </w:p>
    <w:p w14:paraId="56F5E5FB" w14:textId="77777777" w:rsidR="0048379A" w:rsidRPr="009171D1" w:rsidRDefault="0048379A" w:rsidP="0048379A"/>
    <w:p w14:paraId="472E5050" w14:textId="77777777" w:rsidR="00C51006" w:rsidRPr="009171D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9171D1">
        <w:t xml:space="preserve"> is the complex reflection coefficient of the Measurement Receiver. This term is also applicable to the communication tester.</w:t>
      </w:r>
    </w:p>
    <w:p w14:paraId="56CBEF84" w14:textId="77777777" w:rsidR="00C51006" w:rsidRPr="009171D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9171D1">
        <w:t xml:space="preserve"> is the complex reflection coefficient of the cable4.</w:t>
      </w:r>
    </w:p>
    <w:p w14:paraId="68B08EB7" w14:textId="77777777" w:rsidR="00C51006" w:rsidRPr="009171D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9171D1">
        <w:t xml:space="preserve"> is the forward gain in the network between the two reflection coefficients of interest.</w:t>
      </w:r>
    </w:p>
    <w:p w14:paraId="585FF4AC" w14:textId="77777777" w:rsidR="00C51006" w:rsidRPr="009171D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9171D1">
        <w:t xml:space="preserve"> is the backward gain in the network between the two reflection coefficients of interest.</w:t>
      </w:r>
    </w:p>
    <w:p w14:paraId="743A3D6D" w14:textId="77777777" w:rsidR="00C51006" w:rsidRPr="009171D1" w:rsidRDefault="00C51006" w:rsidP="00C51006">
      <w:r w:rsidRPr="009171D1">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9171D1">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9171D1">
        <w:t xml:space="preserve"> are set to 1 if the two parts are directly connected.</w:t>
      </w:r>
    </w:p>
    <w:p w14:paraId="795381B8" w14:textId="7B0130DD" w:rsidR="00C51006" w:rsidRPr="009171D1" w:rsidRDefault="00C51006" w:rsidP="00C51006">
      <w:r w:rsidRPr="009171D1">
        <w:t xml:space="preserve">The uncertainty limits of the mismatch are calculated by means of the following formula (equation 6.1 of </w:t>
      </w:r>
      <w:bookmarkStart w:id="431" w:name="_Hlk129855997"/>
      <w:r w:rsidR="001D5AB9" w:rsidRPr="009171D1">
        <w:t>[5]</w:t>
      </w:r>
      <w:bookmarkEnd w:id="431"/>
      <w:r w:rsidRPr="009171D1">
        <w:t>):</w:t>
      </w:r>
    </w:p>
    <w:p w14:paraId="13A46B41" w14:textId="77777777" w:rsidR="00C51006" w:rsidRPr="009171D1" w:rsidRDefault="00C51006" w:rsidP="00C51006">
      <w:pPr>
        <w:pStyle w:val="EQ"/>
        <w:rPr>
          <w:noProof w:val="0"/>
        </w:rPr>
      </w:pPr>
      <m:oMathPara>
        <m:oMath>
          <m:r>
            <m:rPr>
              <m:nor/>
            </m:rPr>
            <w:rPr>
              <w:noProof w:val="0"/>
            </w:rPr>
            <m:t>Mismatch limits</m:t>
          </m:r>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oMath>
      </m:oMathPara>
    </w:p>
    <w:p w14:paraId="25B35663" w14:textId="73FBC1B3" w:rsidR="00C51006" w:rsidRPr="009171D1" w:rsidRDefault="00C51006" w:rsidP="00C51006">
      <w:r w:rsidRPr="009171D1">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9171D1">
        <w:t xml:space="preserve"> (equation 6.2 of </w:t>
      </w:r>
      <w:r w:rsidR="001D5AB9" w:rsidRPr="009171D1">
        <w:t>[5]</w:t>
      </w:r>
      <w:r w:rsidRPr="009171D1">
        <w:t>) because of the U-shaped distribution of the mismatch uncertainty and give the following standard uncertainty:</w:t>
      </w:r>
    </w:p>
    <w:p w14:paraId="6C05C92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den>
          </m:f>
        </m:oMath>
      </m:oMathPara>
    </w:p>
    <w:p w14:paraId="350328C0" w14:textId="2FF0726F" w:rsidR="00C51006" w:rsidRPr="009171D1" w:rsidRDefault="00C51006" w:rsidP="00C51006">
      <w:r w:rsidRPr="009171D1">
        <w:t xml:space="preserve">To convert this standard uncertainty in dB, divide it by the standard uncertainty conversion factor (table 1 of </w:t>
      </w:r>
      <w:r w:rsidR="001D5AB9" w:rsidRPr="009171D1">
        <w:t>[5]</w:t>
      </w:r>
      <w:r w:rsidRPr="009171D1">
        <w:t>):</w:t>
      </w:r>
    </w:p>
    <w:p w14:paraId="701B7D57" w14:textId="3D85B200" w:rsidR="00C51006" w:rsidRPr="009171D1" w:rsidRDefault="00000000" w:rsidP="0048379A">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A45C54" w14:textId="074FCD8A" w:rsidR="00C51006" w:rsidRPr="009171D1" w:rsidRDefault="00C51006" w:rsidP="00486B70">
      <w:pPr>
        <w:pStyle w:val="Heading5"/>
      </w:pPr>
      <w:bookmarkStart w:id="432" w:name="_Hlk129856028"/>
      <w:bookmarkStart w:id="433" w:name="_Toc516760264"/>
      <w:bookmarkStart w:id="434" w:name="_Toc68601394"/>
      <w:bookmarkStart w:id="435" w:name="_Toc155186534"/>
      <w:bookmarkStart w:id="436" w:name="_Toc187954960"/>
      <w:r w:rsidRPr="009171D1">
        <w:t>A.4.2.1.1.2</w:t>
      </w:r>
      <w:bookmarkEnd w:id="432"/>
      <w:r w:rsidRPr="009171D1">
        <w:tab/>
        <w:t>Mismatch uncertainty due to the interaction of several elements</w:t>
      </w:r>
      <w:bookmarkEnd w:id="433"/>
      <w:bookmarkEnd w:id="434"/>
      <w:bookmarkEnd w:id="435"/>
      <w:bookmarkEnd w:id="436"/>
    </w:p>
    <w:p w14:paraId="6176E7BE" w14:textId="06FFFAA8" w:rsidR="00C51006" w:rsidRPr="009171D1" w:rsidRDefault="0012510A" w:rsidP="00C51006">
      <w:r w:rsidRPr="009171D1">
        <w:t>It was previously shown</w:t>
      </w:r>
      <w:r w:rsidR="00C51006" w:rsidRPr="009171D1">
        <w:t xml:space="preserve"> how to determine the mismatch uncertainty between two elements through the junction (connector). Now, </w:t>
      </w:r>
      <w:r w:rsidRPr="009171D1">
        <w:t>an</w:t>
      </w:r>
      <w:r w:rsidR="00C51006" w:rsidRPr="009171D1">
        <w:t>other type of mismatch uncertainty</w:t>
      </w:r>
      <w:r w:rsidRPr="009171D1">
        <w:t xml:space="preserve"> is introduced</w:t>
      </w:r>
      <w:r w:rsidR="00C51006" w:rsidRPr="009171D1">
        <w:t>, which is a result of the interaction between several elements.</w:t>
      </w:r>
    </w:p>
    <w:p w14:paraId="29A54D13" w14:textId="77777777" w:rsidR="00C51006" w:rsidRPr="009171D1" w:rsidRDefault="00C51006" w:rsidP="00C51006">
      <w:r w:rsidRPr="009171D1">
        <w:t>Hereunder, a measurement configuration:</w:t>
      </w:r>
    </w:p>
    <w:p w14:paraId="458A9EB4" w14:textId="77777777" w:rsidR="00C51006" w:rsidRPr="009171D1" w:rsidRDefault="00C51006" w:rsidP="00AD2708">
      <w:pPr>
        <w:pStyle w:val="TH"/>
      </w:pPr>
      <w:r w:rsidRPr="009171D1">
        <w:rPr>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9171D1" w:rsidRDefault="00C51006" w:rsidP="00C51006">
      <w:pPr>
        <w:pStyle w:val="TF"/>
      </w:pPr>
      <w:r w:rsidRPr="009171D1">
        <w:t>Figure A.4.2.1.1.2-1: Mismatch uncertainty due to the interaction of several elements</w:t>
      </w:r>
    </w:p>
    <w:p w14:paraId="1D1FE9FA" w14:textId="77777777" w:rsidR="0048379A" w:rsidRPr="009171D1" w:rsidRDefault="0048379A" w:rsidP="00C51006"/>
    <w:p w14:paraId="3566B214" w14:textId="253FA433" w:rsidR="00C51006" w:rsidRPr="009171D1" w:rsidRDefault="00C51006" w:rsidP="00C51006">
      <w:r w:rsidRPr="009171D1">
        <w:t>Firstly, the mismatch uncertainty between junctions of the elements</w:t>
      </w:r>
      <w:r w:rsidR="0012510A" w:rsidRPr="009171D1">
        <w:t xml:space="preserve"> is determined</w:t>
      </w:r>
      <w:r w:rsidRPr="009171D1">
        <w:t>:</w:t>
      </w:r>
    </w:p>
    <w:p w14:paraId="3FCA831B" w14:textId="77777777" w:rsidR="00C51006" w:rsidRPr="009171D1" w:rsidRDefault="00C51006" w:rsidP="00C51006">
      <w:r w:rsidRPr="009171D1">
        <w:t>Between the MR and the cable3:</w:t>
      </w:r>
    </w:p>
    <w:p w14:paraId="5714747B"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C56C13" w14:textId="77777777" w:rsidR="00C51006" w:rsidRPr="009171D1" w:rsidRDefault="00C51006" w:rsidP="00C51006">
      <w:r w:rsidRPr="009171D1">
        <w:t>Between the cable3 and the cable4:</w:t>
      </w:r>
    </w:p>
    <w:p w14:paraId="1ECFE32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84934BE" w14:textId="77777777" w:rsidR="00C51006" w:rsidRPr="009171D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are set to 1 because there is no element between cable3 and cable 4.</w:t>
      </w:r>
    </w:p>
    <w:p w14:paraId="1B79290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226C5E3"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482439E" w14:textId="77777777" w:rsidR="00C51006" w:rsidRPr="009171D1" w:rsidRDefault="00C51006" w:rsidP="00C51006">
      <w:r w:rsidRPr="009171D1">
        <w:t>Each mismatch uncertainty due to the interaction between the measurement receiver and the cable4 is determined by means of the following formula:</w:t>
      </w:r>
    </w:p>
    <w:p w14:paraId="4469006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B4160F0" w14:textId="77777777" w:rsidR="00C51006" w:rsidRPr="009171D1"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are equal and correspond to the cable3 attenuation.</w:t>
      </w:r>
    </w:p>
    <w:p w14:paraId="663091C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0558124" w14:textId="0E16ADD5" w:rsidR="00C51006" w:rsidRPr="009171D1" w:rsidRDefault="0012510A" w:rsidP="00C51006">
      <w:r w:rsidRPr="009171D1">
        <w:t xml:space="preserve">The </w:t>
      </w:r>
      <w:r w:rsidR="00C51006" w:rsidRPr="009171D1">
        <w:t>following measurement configuration</w:t>
      </w:r>
      <w:r w:rsidRPr="009171D1">
        <w:t xml:space="preserve"> is considered in the general case</w:t>
      </w:r>
      <w:r w:rsidR="00C51006" w:rsidRPr="009171D1">
        <w:t>:</w:t>
      </w:r>
    </w:p>
    <w:p w14:paraId="1B4839F7" w14:textId="77777777" w:rsidR="00C51006" w:rsidRPr="009171D1" w:rsidRDefault="00C51006" w:rsidP="00AD2708">
      <w:pPr>
        <w:pStyle w:val="TH"/>
      </w:pPr>
      <w:r w:rsidRPr="009171D1">
        <w:rPr>
          <w:noProof/>
        </w:rPr>
        <w:lastRenderedPageBreak/>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9171D1" w:rsidRDefault="00C51006" w:rsidP="00C51006">
      <w:pPr>
        <w:pStyle w:val="TF"/>
      </w:pPr>
      <w:r w:rsidRPr="009171D1">
        <w:t xml:space="preserve">Figure </w:t>
      </w:r>
      <w:r w:rsidR="00983477" w:rsidRPr="009171D1">
        <w:t>A.4.2</w:t>
      </w:r>
      <w:r w:rsidRPr="009171D1">
        <w:t>.1.1.2-2: Mismatch uncertainty measurement configuration</w:t>
      </w:r>
    </w:p>
    <w:p w14:paraId="05C629BB" w14:textId="77777777" w:rsidR="0048379A" w:rsidRPr="009171D1" w:rsidRDefault="0048379A" w:rsidP="00C51006"/>
    <w:p w14:paraId="25AFD58B" w14:textId="6DE859B3" w:rsidR="00C51006" w:rsidRPr="009171D1" w:rsidRDefault="00C51006" w:rsidP="00C51006">
      <w:r w:rsidRPr="009171D1">
        <w:t>In the general case, this uncertainty contribution can be calculated by:</w:t>
      </w:r>
    </w:p>
    <w:p w14:paraId="65A0007F"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rFonts w:hAnsi="Cambria Math"/>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r>
                <m:rPr>
                  <m:nor/>
                </m:rPr>
                <w:rPr>
                  <w:noProof w:val="0"/>
                </w:rPr>
                <m:t>…</m:t>
              </m:r>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cableN</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400185" w14:textId="77777777" w:rsidR="00C51006" w:rsidRPr="009171D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for passive elements (cables…)</w:t>
      </w:r>
    </w:p>
    <w:p w14:paraId="20872F0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e>
                <m:sup>
                  <m:r>
                    <m:rPr>
                      <m:sty m:val="p"/>
                    </m:rPr>
                    <w:rPr>
                      <w:rFonts w:ascii="Cambria Math" w:hAnsi="Cambria Math"/>
                      <w:noProof w:val="0"/>
                    </w:rPr>
                    <m:t>2</m:t>
                  </m:r>
                </m:sup>
              </m:sSup>
              <m:r>
                <m:rPr>
                  <m:sty m:val="p"/>
                </m:rPr>
                <w:rPr>
                  <w:rFonts w:ascii="Cambria Math" w:hAnsi="Cambria Math"/>
                  <w:noProof w:val="0"/>
                </w:rPr>
                <m:t>·</m:t>
              </m:r>
              <m:r>
                <m:rPr>
                  <m:nor/>
                </m:rPr>
                <w:rPr>
                  <w:noProof w:val="0"/>
                </w:rPr>
                <m:t>…</m:t>
              </m:r>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D24B021" w14:textId="2DE6DA42" w:rsidR="00C51006" w:rsidRPr="009171D1" w:rsidRDefault="00983477" w:rsidP="00486B70">
      <w:pPr>
        <w:pStyle w:val="Heading5"/>
      </w:pPr>
      <w:bookmarkStart w:id="437" w:name="_Toc516760265"/>
      <w:bookmarkStart w:id="438" w:name="_Toc68601395"/>
      <w:bookmarkStart w:id="439" w:name="_Toc155186535"/>
      <w:bookmarkStart w:id="440" w:name="_Toc187954961"/>
      <w:r w:rsidRPr="009171D1">
        <w:t>A.4</w:t>
      </w:r>
      <w:r w:rsidR="00C51006" w:rsidRPr="009171D1">
        <w:t>.2.1.1.3</w:t>
      </w:r>
      <w:r w:rsidR="00C51006" w:rsidRPr="009171D1">
        <w:tab/>
        <w:t>Total combined mismatch uncertainty</w:t>
      </w:r>
      <w:bookmarkEnd w:id="437"/>
      <w:bookmarkEnd w:id="438"/>
      <w:bookmarkEnd w:id="439"/>
      <w:bookmarkEnd w:id="440"/>
    </w:p>
    <w:p w14:paraId="0385DADA" w14:textId="77777777" w:rsidR="00C51006" w:rsidRPr="009171D1" w:rsidRDefault="00C51006" w:rsidP="00C51006">
      <w:r w:rsidRPr="009171D1">
        <w:t>The two kinds of mismatch uncertainty contributions are combined by the root-sum-squares (RSS) method to derive the total combined mismatch uncertainty.</w:t>
      </w:r>
    </w:p>
    <w:p w14:paraId="41299039" w14:textId="77777777" w:rsidR="00C51006" w:rsidRPr="009171D1" w:rsidRDefault="00C51006" w:rsidP="00C51006">
      <w:pPr>
        <w:rPr>
          <w:u w:val="single"/>
        </w:rPr>
      </w:pPr>
      <w:r w:rsidRPr="009171D1">
        <w:t xml:space="preserve">The total combined mismatch uncertainty is equal to: </w:t>
      </w:r>
    </w:p>
    <w:p w14:paraId="728EA8EE" w14:textId="77777777" w:rsidR="00C51006" w:rsidRPr="009171D1" w:rsidRDefault="00C51006" w:rsidP="00C51006">
      <w:pPr>
        <w:pStyle w:val="EQ"/>
        <w:rPr>
          <w:noProof w:val="0"/>
        </w:rPr>
      </w:pPr>
      <w:r w:rsidRPr="009171D1">
        <w:rPr>
          <w:noProof w:val="0"/>
        </w:rPr>
        <w:tab/>
      </w:r>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w:p>
    <w:p w14:paraId="65F3A493" w14:textId="77777777" w:rsidR="00C51006" w:rsidRPr="009171D1" w:rsidRDefault="00C51006" w:rsidP="00C51006">
      <w:r w:rsidRPr="009171D1">
        <w:t xml:space="preserve">This formula shows that the uncertainty is frequency dependent </w:t>
      </w:r>
      <w:proofErr w:type="gramStart"/>
      <w:r w:rsidRPr="009171D1">
        <w:t>by the way of</w:t>
      </w:r>
      <w:proofErr w:type="gramEnd"/>
      <w:r w:rsidRPr="009171D1">
        <w:t xml:space="preserve">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increases with frequency.</w:t>
      </w:r>
    </w:p>
    <w:p w14:paraId="4EFD8DD1" w14:textId="77777777" w:rsidR="00C51006" w:rsidRPr="009171D1" w:rsidRDefault="00C51006" w:rsidP="00C51006">
      <w:r w:rsidRPr="009171D1">
        <w:t>Note that for an anechoic chamber, horn antennas are frequently used as measurement antennas. There are two kinds of horn antennas: single-polarized and dual-polarized. With the second one, it is possible to measure the co</w:t>
      </w:r>
      <w:r w:rsidRPr="009171D1">
        <w:noBreakHyphen/>
        <w:t>polarized and cross</w:t>
      </w:r>
      <w:r w:rsidRPr="009171D1">
        <w:noBreakHyphen/>
        <w:t>polarized signals without any movement of the measurement antenna, which reduces the cable antenna uncertainty contribution and improves the measurement stability.</w:t>
      </w:r>
    </w:p>
    <w:p w14:paraId="703672C6" w14:textId="77777777" w:rsidR="00C51006" w:rsidRPr="009171D1" w:rsidRDefault="00C51006" w:rsidP="00C51006">
      <w:r w:rsidRPr="009171D1">
        <w:t>To conduct the signals to the measurement receiver, the measurement system configuration using a dual</w:t>
      </w:r>
      <w:r w:rsidRPr="009171D1">
        <w:noBreakHyphen/>
        <w:t xml:space="preserve">polarized horn antenna </w:t>
      </w:r>
      <w:proofErr w:type="gramStart"/>
      <w:r w:rsidRPr="009171D1">
        <w:t>has to</w:t>
      </w:r>
      <w:proofErr w:type="gramEnd"/>
      <w:r w:rsidRPr="009171D1">
        <w:t xml:space="preserve"> be completed with an RF Relay. This device will include new mismatch uncertainty contributions, which </w:t>
      </w:r>
      <w:proofErr w:type="gramStart"/>
      <w:r w:rsidRPr="009171D1">
        <w:t>have to</w:t>
      </w:r>
      <w:proofErr w:type="gramEnd"/>
      <w:r w:rsidRPr="009171D1">
        <w:t xml:space="preserve"> be determined with the previously presented calculation methods, completed by the RF relay parameters contributions, and described in the following.</w:t>
      </w:r>
    </w:p>
    <w:p w14:paraId="73DE0CB0" w14:textId="0457C41B" w:rsidR="00C51006" w:rsidRPr="009171D1" w:rsidRDefault="00983477" w:rsidP="00AD2708">
      <w:pPr>
        <w:pStyle w:val="Heading4"/>
        <w:rPr>
          <w:rFonts w:eastAsiaTheme="minorEastAsia"/>
        </w:rPr>
      </w:pPr>
      <w:bookmarkStart w:id="441" w:name="_Toc516760266"/>
      <w:bookmarkStart w:id="442" w:name="_Toc68601396"/>
      <w:bookmarkStart w:id="443" w:name="_Toc130573979"/>
      <w:bookmarkStart w:id="444" w:name="_Toc155186536"/>
      <w:bookmarkStart w:id="445" w:name="_Toc187954962"/>
      <w:r w:rsidRPr="009171D1">
        <w:rPr>
          <w:rFonts w:eastAsiaTheme="minorEastAsia"/>
        </w:rPr>
        <w:t>A.4</w:t>
      </w:r>
      <w:r w:rsidR="00C51006" w:rsidRPr="009171D1">
        <w:rPr>
          <w:rFonts w:eastAsiaTheme="minorEastAsia"/>
        </w:rPr>
        <w:t>.2.1.2</w:t>
      </w:r>
      <w:r w:rsidR="00B72F0F" w:rsidRPr="009171D1">
        <w:rPr>
          <w:rFonts w:eastAsiaTheme="minorEastAsia"/>
        </w:rPr>
        <w:tab/>
      </w:r>
      <w:r w:rsidR="00C51006" w:rsidRPr="009171D1">
        <w:rPr>
          <w:rFonts w:eastAsiaTheme="minorEastAsia"/>
        </w:rPr>
        <w:t>Mismatch uncertainty of the RF relay</w:t>
      </w:r>
      <w:bookmarkEnd w:id="441"/>
      <w:bookmarkEnd w:id="442"/>
      <w:bookmarkEnd w:id="443"/>
      <w:bookmarkEnd w:id="444"/>
      <w:bookmarkEnd w:id="445"/>
    </w:p>
    <w:p w14:paraId="2899B865" w14:textId="77777777" w:rsidR="00C51006" w:rsidRPr="009171D1" w:rsidRDefault="00C51006" w:rsidP="00C51006">
      <w:r w:rsidRPr="009171D1">
        <w:t xml:space="preserve">If the same receiver chain configuration (including the measurement receiver; the measurement antenna and other elements) is used in both stages, the uncertainty is considered systematic and constant </w:t>
      </w:r>
      <w:r w:rsidRPr="009171D1">
        <w:sym w:font="Wingdings" w:char="F0E0"/>
      </w:r>
      <w:r w:rsidRPr="009171D1">
        <w:t xml:space="preserve"> 0.00dB value.</w:t>
      </w:r>
    </w:p>
    <w:p w14:paraId="2C43C94B" w14:textId="77777777" w:rsidR="00C51006" w:rsidRPr="009171D1" w:rsidRDefault="00C51006" w:rsidP="00C51006">
      <w:r w:rsidRPr="009171D1">
        <w:t xml:space="preserve">If it is not the case, this uncertainty contribution </w:t>
      </w:r>
      <w:proofErr w:type="gramStart"/>
      <w:r w:rsidRPr="009171D1">
        <w:t>has to</w:t>
      </w:r>
      <w:proofErr w:type="gramEnd"/>
      <w:r w:rsidRPr="009171D1">
        <w:t xml:space="preserve"> be considered and determined by the following method.</w:t>
      </w:r>
    </w:p>
    <w:p w14:paraId="3F8E0A7A" w14:textId="77777777" w:rsidR="00C51006" w:rsidRPr="009171D1" w:rsidRDefault="00C51006" w:rsidP="00C51006">
      <w:r w:rsidRPr="009171D1">
        <w:t>The following figure describes the RF Relay with its S-parameters and the complex reflection coefficient of the inputs and output:</w:t>
      </w:r>
    </w:p>
    <w:p w14:paraId="4734C80E" w14:textId="77777777" w:rsidR="00C51006" w:rsidRPr="009171D1" w:rsidRDefault="00C51006" w:rsidP="00AD2708">
      <w:pPr>
        <w:pStyle w:val="TH"/>
      </w:pPr>
      <w:r w:rsidRPr="009171D1">
        <w:rPr>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9171D1" w:rsidRDefault="00C51006" w:rsidP="00C51006">
      <w:pPr>
        <w:pStyle w:val="TF"/>
      </w:pPr>
      <w:r w:rsidRPr="009171D1">
        <w:t xml:space="preserve">Figure </w:t>
      </w:r>
      <w:r w:rsidR="00983477" w:rsidRPr="009171D1">
        <w:t>A.4.2</w:t>
      </w:r>
      <w:r w:rsidRPr="009171D1">
        <w:t xml:space="preserve">.1.2-1: Mismatch uncertainty of the RF relay </w:t>
      </w:r>
    </w:p>
    <w:p w14:paraId="72A5D7E1" w14:textId="77777777" w:rsidR="0048379A" w:rsidRPr="009171D1" w:rsidRDefault="0048379A" w:rsidP="00C51006"/>
    <w:p w14:paraId="40F95861" w14:textId="1E3BAE99" w:rsidR="00C51006" w:rsidRPr="009171D1" w:rsidRDefault="00C51006" w:rsidP="00C51006">
      <w:r w:rsidRPr="009171D1">
        <w:t xml:space="preserve">The RF relay is used to switchover the cross and direct polarization signals from the measurement antenna. To determine RF Relay mismatch uncertainty contributions, reflection coefficients for each port and the cross-talk attenuation </w:t>
      </w:r>
      <w:proofErr w:type="gramStart"/>
      <w:r w:rsidRPr="009171D1">
        <w:t>have to</w:t>
      </w:r>
      <w:proofErr w:type="gramEnd"/>
      <w:r w:rsidRPr="009171D1">
        <w:t xml:space="preserve"> be known. </w:t>
      </w:r>
    </w:p>
    <w:p w14:paraId="38C062F2" w14:textId="77777777" w:rsidR="00C51006" w:rsidRPr="009171D1" w:rsidRDefault="00C51006" w:rsidP="00C51006">
      <w:r w:rsidRPr="009171D1">
        <w:t xml:space="preserve">The total combined mismatch uncertainty is composed of two parts: </w:t>
      </w:r>
    </w:p>
    <w:p w14:paraId="47A0B25C" w14:textId="77777777" w:rsidR="00C51006" w:rsidRPr="009171D1" w:rsidRDefault="00C51006" w:rsidP="00C51006">
      <w:pPr>
        <w:pStyle w:val="B10"/>
      </w:pPr>
      <w:r w:rsidRPr="009171D1">
        <w:t>1.</w:t>
      </w:r>
      <w:r w:rsidRPr="009171D1">
        <w:tab/>
        <w:t>The mismatch uncertainty contributions when the RF Relay switches on the direct polarization signal</w:t>
      </w:r>
    </w:p>
    <w:p w14:paraId="7AE74218" w14:textId="77777777" w:rsidR="00C51006" w:rsidRPr="009171D1" w:rsidRDefault="00C51006" w:rsidP="00C51006">
      <w:pPr>
        <w:pStyle w:val="B10"/>
      </w:pPr>
      <w:r w:rsidRPr="009171D1">
        <w:t>2.</w:t>
      </w:r>
      <w:r w:rsidRPr="009171D1">
        <w:tab/>
        <w:t>The mismatch uncertainty contributions when the RF Relay switches on the cross-polarization signal</w:t>
      </w:r>
    </w:p>
    <w:p w14:paraId="14DF8849" w14:textId="77777777" w:rsidR="00C51006" w:rsidRPr="009171D1" w:rsidRDefault="00C51006" w:rsidP="00C51006">
      <w:r w:rsidRPr="009171D1">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9171D1" w:rsidRDefault="00983477" w:rsidP="00486B70">
      <w:pPr>
        <w:pStyle w:val="Heading5"/>
      </w:pPr>
      <w:bookmarkStart w:id="446" w:name="_Toc516760267"/>
      <w:bookmarkStart w:id="447" w:name="_Toc68601397"/>
      <w:bookmarkStart w:id="448" w:name="_Toc155186537"/>
      <w:bookmarkStart w:id="449" w:name="_Toc187954963"/>
      <w:r w:rsidRPr="009171D1">
        <w:t>A.4</w:t>
      </w:r>
      <w:r w:rsidR="00C51006" w:rsidRPr="009171D1">
        <w:t>.2.1.2.1</w:t>
      </w:r>
      <w:r w:rsidR="00C51006" w:rsidRPr="009171D1">
        <w:tab/>
        <w:t>First part: RF Relay switched on the co-polarized signal</w:t>
      </w:r>
      <w:bookmarkEnd w:id="446"/>
      <w:bookmarkEnd w:id="447"/>
      <w:bookmarkEnd w:id="448"/>
      <w:bookmarkEnd w:id="449"/>
    </w:p>
    <w:p w14:paraId="57DF4791" w14:textId="64CEF091" w:rsidR="00C51006" w:rsidRPr="009171D1" w:rsidRDefault="00983477" w:rsidP="00486B70">
      <w:pPr>
        <w:pStyle w:val="Heading6"/>
      </w:pPr>
      <w:bookmarkStart w:id="450" w:name="_Toc516760268"/>
      <w:bookmarkStart w:id="451" w:name="_Toc68601398"/>
      <w:bookmarkStart w:id="452" w:name="_Toc187954964"/>
      <w:r w:rsidRPr="009171D1">
        <w:rPr>
          <w:lang w:eastAsia="zh-TW"/>
        </w:rPr>
        <w:t>A.4.2</w:t>
      </w:r>
      <w:r w:rsidR="00C51006" w:rsidRPr="009171D1">
        <w:rPr>
          <w:lang w:eastAsia="zh-TW"/>
        </w:rPr>
        <w:t>.</w:t>
      </w:r>
      <w:r w:rsidR="00C51006" w:rsidRPr="009171D1">
        <w:t>1.2.1.1</w:t>
      </w:r>
      <w:r w:rsidR="00C51006" w:rsidRPr="009171D1">
        <w:tab/>
        <w:t>The mismatch through the connector between two elements</w:t>
      </w:r>
      <w:bookmarkEnd w:id="450"/>
      <w:bookmarkEnd w:id="451"/>
      <w:bookmarkEnd w:id="452"/>
    </w:p>
    <w:p w14:paraId="2BC9674F" w14:textId="77777777" w:rsidR="00C51006" w:rsidRPr="009171D1" w:rsidRDefault="00C51006" w:rsidP="00C51006">
      <w:r w:rsidRPr="009171D1">
        <w:t>Between the Input1 and the port1:</w:t>
      </w:r>
    </w:p>
    <w:p w14:paraId="688D0F2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11</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68C0426" w14:textId="77777777" w:rsidR="00C51006" w:rsidRPr="009171D1" w:rsidRDefault="00C51006" w:rsidP="00C51006">
      <w:r w:rsidRPr="009171D1">
        <w:t>Between the port3 and the Output:</w:t>
      </w:r>
    </w:p>
    <w:p w14:paraId="4487CE44"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900E3D7" w14:textId="77777777" w:rsidR="00C51006" w:rsidRPr="009171D1" w:rsidRDefault="00C51006" w:rsidP="00C51006">
      <w:r w:rsidRPr="009171D1">
        <w:t>Between the Input2 and the port2:</w:t>
      </w:r>
    </w:p>
    <w:p w14:paraId="2231807B" w14:textId="77777777" w:rsidR="00C51006" w:rsidRPr="009171D1" w:rsidRDefault="00C51006" w:rsidP="00C51006">
      <w:r w:rsidRPr="009171D1">
        <w:t>The RF Relay switchovers on the direct polarization signal. As a result, there is no mismatch uncertainty contribution.</w:t>
      </w:r>
    </w:p>
    <w:p w14:paraId="601AAC33" w14:textId="4FEA65FE" w:rsidR="00C51006" w:rsidRPr="009171D1" w:rsidRDefault="00983477" w:rsidP="00486B70">
      <w:pPr>
        <w:pStyle w:val="Heading6"/>
      </w:pPr>
      <w:bookmarkStart w:id="453" w:name="_Toc516760269"/>
      <w:bookmarkStart w:id="454" w:name="_Toc68601399"/>
      <w:bookmarkStart w:id="455" w:name="_Toc187954965"/>
      <w:r w:rsidRPr="009171D1">
        <w:rPr>
          <w:lang w:eastAsia="zh-TW"/>
        </w:rPr>
        <w:lastRenderedPageBreak/>
        <w:t>A.4.2</w:t>
      </w:r>
      <w:r w:rsidR="00C51006" w:rsidRPr="009171D1">
        <w:rPr>
          <w:lang w:eastAsia="zh-TW"/>
        </w:rPr>
        <w:t>.1.2</w:t>
      </w:r>
      <w:r w:rsidR="00C51006" w:rsidRPr="009171D1">
        <w:t>.1.2</w:t>
      </w:r>
      <w:r w:rsidR="00C51006" w:rsidRPr="009171D1">
        <w:tab/>
        <w:t>Mismatch due to the interaction between two elements or more</w:t>
      </w:r>
      <w:bookmarkEnd w:id="453"/>
      <w:bookmarkEnd w:id="454"/>
      <w:bookmarkEnd w:id="455"/>
      <w:r w:rsidR="00C51006" w:rsidRPr="009171D1">
        <w:t xml:space="preserve"> </w:t>
      </w:r>
    </w:p>
    <w:p w14:paraId="7A4CFF3C" w14:textId="77777777" w:rsidR="00C51006" w:rsidRPr="009171D1" w:rsidRDefault="00C51006" w:rsidP="00C51006">
      <w:r w:rsidRPr="009171D1">
        <w:t>Between the Input1 and the Output:</w:t>
      </w:r>
    </w:p>
    <w:p w14:paraId="76E8916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31F69A5" w14:textId="77777777" w:rsidR="00C51006" w:rsidRPr="009171D1" w:rsidRDefault="00C51006" w:rsidP="00C51006">
      <w:r w:rsidRPr="009171D1">
        <w:t>Between the Input1 and the Input2:</w:t>
      </w:r>
    </w:p>
    <w:p w14:paraId="7724CC8F"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9C8802F" w14:textId="04A44A12" w:rsidR="00C51006" w:rsidRPr="009171D1" w:rsidRDefault="00C51006" w:rsidP="00C51006">
      <w:r w:rsidRPr="009171D1">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S-parameters. If the crosstalk attenuation is low, this uncertainty contribution </w:t>
      </w:r>
      <w:proofErr w:type="gramStart"/>
      <w:r w:rsidRPr="009171D1">
        <w:t>has to</w:t>
      </w:r>
      <w:proofErr w:type="gramEnd"/>
      <w:r w:rsidRPr="009171D1">
        <w:t xml:space="preserve"> be considered.</w:t>
      </w:r>
    </w:p>
    <w:p w14:paraId="7BEA7D30" w14:textId="77777777" w:rsidR="00C51006" w:rsidRPr="009171D1" w:rsidRDefault="00C51006" w:rsidP="00C51006">
      <w:r w:rsidRPr="009171D1">
        <w:t>Between the Input2 and the Output:</w:t>
      </w:r>
    </w:p>
    <w:p w14:paraId="6DD18CC7" w14:textId="77777777" w:rsidR="00C51006" w:rsidRPr="009171D1" w:rsidRDefault="00000000" w:rsidP="00C51006">
      <w:pPr>
        <w:pStyle w:val="EQ"/>
        <w:rPr>
          <w:noProof w:val="0"/>
        </w:rPr>
      </w:pPr>
      <m:oMathPara>
        <m:oMathParaPr>
          <m:jc m:val="center"/>
        </m:oMathParaP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B128F54" w14:textId="77777777" w:rsidR="00C51006" w:rsidRPr="009171D1" w:rsidRDefault="00C51006" w:rsidP="00C51006">
      <w:pPr>
        <w:keepLines/>
        <w:tabs>
          <w:tab w:val="center" w:pos="4536"/>
          <w:tab w:val="right" w:pos="9072"/>
        </w:tabs>
      </w:pPr>
      <w:r w:rsidRPr="009171D1">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23</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32</m:t>
                </m:r>
              </m:sub>
            </m:sSub>
          </m:e>
        </m:d>
      </m:oMath>
      <w:r w:rsidRPr="009171D1">
        <w:t xml:space="preserve"> S-parameters. If the crosstalk attenuation is low, this uncertainty contribution </w:t>
      </w:r>
      <w:proofErr w:type="gramStart"/>
      <w:r w:rsidRPr="009171D1">
        <w:t>has to</w:t>
      </w:r>
      <w:proofErr w:type="gramEnd"/>
      <w:r w:rsidRPr="009171D1">
        <w:t xml:space="preserve"> be considered.</w:t>
      </w:r>
    </w:p>
    <w:p w14:paraId="321145AF" w14:textId="785EE737" w:rsidR="00C51006" w:rsidRPr="009171D1" w:rsidRDefault="00983477" w:rsidP="00486B70">
      <w:pPr>
        <w:pStyle w:val="Heading5"/>
      </w:pPr>
      <w:bookmarkStart w:id="456" w:name="_Toc516760270"/>
      <w:bookmarkStart w:id="457" w:name="_Toc68601400"/>
      <w:bookmarkStart w:id="458" w:name="_Toc155186538"/>
      <w:bookmarkStart w:id="459" w:name="_Toc187954966"/>
      <w:r w:rsidRPr="009171D1">
        <w:t>A.4</w:t>
      </w:r>
      <w:r w:rsidR="00C51006" w:rsidRPr="009171D1">
        <w:t>.2.1.2.2</w:t>
      </w:r>
      <w:r w:rsidR="00C51006" w:rsidRPr="009171D1">
        <w:tab/>
        <w:t>Second part: RF relay switched on the cross-polarized signal</w:t>
      </w:r>
      <w:bookmarkEnd w:id="456"/>
      <w:bookmarkEnd w:id="457"/>
      <w:bookmarkEnd w:id="458"/>
      <w:bookmarkEnd w:id="459"/>
    </w:p>
    <w:p w14:paraId="5BAB1EF1" w14:textId="53A8AC22" w:rsidR="00C51006" w:rsidRPr="009171D1" w:rsidRDefault="00983477" w:rsidP="00486B70">
      <w:pPr>
        <w:pStyle w:val="Heading6"/>
      </w:pPr>
      <w:bookmarkStart w:id="460" w:name="_Toc516760271"/>
      <w:bookmarkStart w:id="461" w:name="_Toc68601401"/>
      <w:bookmarkStart w:id="462" w:name="_Toc187954967"/>
      <w:r w:rsidRPr="009171D1">
        <w:rPr>
          <w:lang w:eastAsia="zh-TW"/>
        </w:rPr>
        <w:t>A.4</w:t>
      </w:r>
      <w:r w:rsidR="00C51006" w:rsidRPr="009171D1">
        <w:rPr>
          <w:lang w:eastAsia="zh-TW"/>
        </w:rPr>
        <w:t>.2.</w:t>
      </w:r>
      <w:r w:rsidR="00C51006" w:rsidRPr="009171D1">
        <w:t>1.2.2.1</w:t>
      </w:r>
      <w:r w:rsidR="00C51006" w:rsidRPr="009171D1">
        <w:tab/>
        <w:t>The mismatch through the connector between two elements</w:t>
      </w:r>
      <w:bookmarkEnd w:id="460"/>
      <w:bookmarkEnd w:id="461"/>
      <w:bookmarkEnd w:id="462"/>
    </w:p>
    <w:p w14:paraId="4ECEF19F" w14:textId="77777777" w:rsidR="00C51006" w:rsidRPr="009171D1" w:rsidRDefault="00C51006" w:rsidP="00C51006">
      <w:r w:rsidRPr="009171D1">
        <w:t>Between the Input1 and the port1: the RF Relay switchovers on the direct polarization signal. As a result, there is no mismatch uncertainty contribution.</w:t>
      </w:r>
    </w:p>
    <w:p w14:paraId="74183414" w14:textId="77777777" w:rsidR="00C51006" w:rsidRPr="009171D1" w:rsidRDefault="00C51006" w:rsidP="00C51006">
      <w:r w:rsidRPr="009171D1">
        <w:t>Between the port3 and the Output:</w:t>
      </w:r>
    </w:p>
    <w:p w14:paraId="5F92E2DE"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1164561" w14:textId="77777777" w:rsidR="00C51006" w:rsidRPr="009171D1" w:rsidRDefault="00C51006" w:rsidP="00C51006">
      <w:r w:rsidRPr="009171D1">
        <w:t>Between the Input2 and the port2:</w:t>
      </w:r>
    </w:p>
    <w:p w14:paraId="6E704ED6"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58D5536" w14:textId="2A9C4FD6" w:rsidR="00C51006" w:rsidRPr="009171D1" w:rsidRDefault="00983477" w:rsidP="00486B70">
      <w:pPr>
        <w:pStyle w:val="Heading6"/>
      </w:pPr>
      <w:bookmarkStart w:id="463" w:name="_Toc516760272"/>
      <w:bookmarkStart w:id="464" w:name="_Toc68601402"/>
      <w:bookmarkStart w:id="465" w:name="_Toc187954968"/>
      <w:r w:rsidRPr="009171D1">
        <w:rPr>
          <w:lang w:eastAsia="zh-TW"/>
        </w:rPr>
        <w:t>A.4</w:t>
      </w:r>
      <w:r w:rsidR="00C51006" w:rsidRPr="009171D1">
        <w:rPr>
          <w:lang w:eastAsia="zh-TW"/>
        </w:rPr>
        <w:t>.2.</w:t>
      </w:r>
      <w:r w:rsidR="00C51006" w:rsidRPr="009171D1">
        <w:t>1.2.2.2</w:t>
      </w:r>
      <w:r w:rsidR="00C51006" w:rsidRPr="009171D1">
        <w:tab/>
        <w:t>Mismatch due to the interaction between two elements or more</w:t>
      </w:r>
      <w:bookmarkEnd w:id="463"/>
      <w:bookmarkEnd w:id="464"/>
      <w:bookmarkEnd w:id="465"/>
    </w:p>
    <w:p w14:paraId="7A0AE0FD" w14:textId="77777777" w:rsidR="00C51006" w:rsidRPr="009171D1" w:rsidRDefault="00C51006" w:rsidP="00C51006">
      <w:r w:rsidRPr="009171D1">
        <w:t>Between the Input1 and the Output:</w:t>
      </w:r>
    </w:p>
    <w:p w14:paraId="0E664B17"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55B6A88" w14:textId="0578EB61" w:rsidR="00C51006" w:rsidRPr="009171D1" w:rsidRDefault="00C51006" w:rsidP="00C51006">
      <w:r w:rsidRPr="009171D1">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13</m:t>
                </m:r>
              </m:sub>
            </m:sSub>
          </m:e>
        </m:d>
      </m:oMath>
      <w:r w:rsidRPr="009171D1">
        <w:t xml:space="preserve"> S-parameters. If the crosstalk attenuation is low, this uncertainty contribution </w:t>
      </w:r>
      <w:proofErr w:type="gramStart"/>
      <w:r w:rsidRPr="009171D1">
        <w:t>has to</w:t>
      </w:r>
      <w:proofErr w:type="gramEnd"/>
      <w:r w:rsidRPr="009171D1">
        <w:t xml:space="preserve"> be considered.</w:t>
      </w:r>
    </w:p>
    <w:p w14:paraId="1F128739" w14:textId="77777777" w:rsidR="00C51006" w:rsidRPr="009171D1" w:rsidRDefault="00C51006" w:rsidP="00C51006">
      <w:r w:rsidRPr="009171D1">
        <w:t>Between the Input1 and the Input2:</w:t>
      </w:r>
    </w:p>
    <w:p w14:paraId="24DA68CE"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5</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F36B2B" w14:textId="598AFD53" w:rsidR="00C51006" w:rsidRPr="009171D1" w:rsidRDefault="00C51006" w:rsidP="00C51006">
      <w:r w:rsidRPr="009171D1">
        <w:lastRenderedPageBreak/>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S-parameters. If the crosstalk attenuation is low, this uncertainty contribution </w:t>
      </w:r>
      <w:proofErr w:type="gramStart"/>
      <w:r w:rsidRPr="009171D1">
        <w:t>has to</w:t>
      </w:r>
      <w:proofErr w:type="gramEnd"/>
      <w:r w:rsidRPr="009171D1">
        <w:t xml:space="preserve"> be considered.</w:t>
      </w:r>
    </w:p>
    <w:p w14:paraId="3A6343A3" w14:textId="77777777" w:rsidR="00C51006" w:rsidRPr="009171D1" w:rsidRDefault="00C51006" w:rsidP="00C51006">
      <w:r w:rsidRPr="009171D1">
        <w:t>Between the Input2 and the Output:</w:t>
      </w:r>
    </w:p>
    <w:p w14:paraId="0D269717"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6</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C7EFCCA" w14:textId="07B87D3B" w:rsidR="00C51006" w:rsidRPr="009171D1" w:rsidRDefault="00983477" w:rsidP="00486B70">
      <w:pPr>
        <w:pStyle w:val="Heading5"/>
      </w:pPr>
      <w:bookmarkStart w:id="466" w:name="_Toc516760273"/>
      <w:bookmarkStart w:id="467" w:name="_Toc68601403"/>
      <w:bookmarkStart w:id="468" w:name="_Toc155186539"/>
      <w:bookmarkStart w:id="469" w:name="_Toc187954969"/>
      <w:r w:rsidRPr="009171D1">
        <w:t>A.4</w:t>
      </w:r>
      <w:r w:rsidR="00C51006" w:rsidRPr="009171D1">
        <w:t>.2.1.2.3</w:t>
      </w:r>
      <w:r w:rsidR="00C51006" w:rsidRPr="009171D1">
        <w:tab/>
        <w:t>Total combined mismatch uncertainty</w:t>
      </w:r>
      <w:bookmarkEnd w:id="466"/>
      <w:bookmarkEnd w:id="467"/>
      <w:bookmarkEnd w:id="468"/>
      <w:bookmarkEnd w:id="469"/>
    </w:p>
    <w:p w14:paraId="4EB48409" w14:textId="77777777" w:rsidR="00C51006" w:rsidRPr="009171D1" w:rsidRDefault="00C51006" w:rsidP="00C51006">
      <w:r w:rsidRPr="009171D1">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9171D1" w:rsidRDefault="00C51006" w:rsidP="00C51006">
      <w:pPr>
        <w:rPr>
          <w:u w:val="single"/>
        </w:rPr>
      </w:pPr>
      <w:r w:rsidRPr="009171D1">
        <w:t>The total combined mismatch uncertainty is equal to:</w:t>
      </w:r>
      <w:r w:rsidRPr="009171D1">
        <w:rPr>
          <w:u w:val="single"/>
        </w:rPr>
        <w:t xml:space="preserve"> </w:t>
      </w:r>
    </w:p>
    <w:p w14:paraId="16C4BCD0" w14:textId="77777777" w:rsidR="00C51006" w:rsidRPr="009171D1" w:rsidRDefault="00000000" w:rsidP="00C51006">
      <w:pPr>
        <w:pStyle w:val="EQ"/>
        <w:rPr>
          <w:noProof w:val="0"/>
          <w:u w:val="single"/>
        </w:rPr>
      </w:pPr>
      <m:oMathPara>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m:oMathPara>
    </w:p>
    <w:p w14:paraId="148C41D2" w14:textId="77777777" w:rsidR="00C51006" w:rsidRPr="009171D1" w:rsidRDefault="00C51006" w:rsidP="00C51006">
      <w:r w:rsidRPr="009171D1">
        <w:t xml:space="preserve">If a RF Relay is used to drive the cross and direct polarization signals from the dual-polarized antenna, this total combined mismatch uncertainty </w:t>
      </w:r>
      <w:proofErr w:type="gramStart"/>
      <w:r w:rsidRPr="009171D1">
        <w:t>has to</w:t>
      </w:r>
      <w:proofErr w:type="gramEnd"/>
      <w:r w:rsidRPr="009171D1">
        <w:t xml:space="preserve"> be added with all the uncertainty measurement contributions for the total combined measurement uncertainty.</w:t>
      </w:r>
    </w:p>
    <w:p w14:paraId="63C5C8FD" w14:textId="38D45A99" w:rsidR="00C51006" w:rsidRPr="009171D1" w:rsidRDefault="00983477" w:rsidP="00AD2708">
      <w:pPr>
        <w:pStyle w:val="Heading3"/>
        <w:rPr>
          <w:rFonts w:eastAsiaTheme="minorEastAsia"/>
        </w:rPr>
      </w:pPr>
      <w:bookmarkStart w:id="470" w:name="_Toc97741390"/>
      <w:bookmarkStart w:id="471" w:name="_Toc106114471"/>
      <w:bookmarkStart w:id="472" w:name="_Toc114134431"/>
      <w:bookmarkStart w:id="473" w:name="_Toc130573980"/>
      <w:bookmarkStart w:id="474" w:name="_Toc155186540"/>
      <w:bookmarkStart w:id="475" w:name="_Toc516760274"/>
      <w:bookmarkStart w:id="476" w:name="_Toc68601404"/>
      <w:bookmarkStart w:id="477" w:name="_Toc187954970"/>
      <w:r w:rsidRPr="009171D1">
        <w:rPr>
          <w:rFonts w:eastAsiaTheme="minorEastAsia"/>
        </w:rPr>
        <w:t>A.4.2</w:t>
      </w:r>
      <w:r w:rsidR="00C51006" w:rsidRPr="009171D1">
        <w:rPr>
          <w:rFonts w:eastAsiaTheme="minorEastAsia"/>
        </w:rPr>
        <w:t>.2</w:t>
      </w:r>
      <w:r w:rsidR="00C51006" w:rsidRPr="009171D1">
        <w:rPr>
          <w:rFonts w:eastAsiaTheme="minorEastAsia"/>
        </w:rPr>
        <w:tab/>
        <w:t>Insertion loss</w:t>
      </w:r>
      <w:bookmarkEnd w:id="470"/>
      <w:bookmarkEnd w:id="471"/>
      <w:bookmarkEnd w:id="472"/>
      <w:bookmarkEnd w:id="473"/>
      <w:bookmarkEnd w:id="474"/>
      <w:bookmarkEnd w:id="477"/>
      <w:r w:rsidR="00C51006" w:rsidRPr="009171D1">
        <w:rPr>
          <w:rFonts w:eastAsiaTheme="minorEastAsia"/>
        </w:rPr>
        <w:t xml:space="preserve"> </w:t>
      </w:r>
    </w:p>
    <w:p w14:paraId="35BC787D" w14:textId="3342C1C6" w:rsidR="00C51006" w:rsidRPr="009171D1" w:rsidRDefault="00983477" w:rsidP="00AD2708">
      <w:pPr>
        <w:pStyle w:val="Heading4"/>
      </w:pPr>
      <w:bookmarkStart w:id="478" w:name="_Toc130573981"/>
      <w:bookmarkStart w:id="479" w:name="_Toc155186541"/>
      <w:bookmarkStart w:id="480" w:name="_Toc187954971"/>
      <w:r w:rsidRPr="009171D1">
        <w:t>A.4.2</w:t>
      </w:r>
      <w:r w:rsidR="00C51006" w:rsidRPr="009171D1">
        <w:t>.2.1</w:t>
      </w:r>
      <w:r w:rsidR="00C51006" w:rsidRPr="009171D1">
        <w:tab/>
        <w:t>Insertion loss of the measurement antenna cable</w:t>
      </w:r>
      <w:bookmarkEnd w:id="475"/>
      <w:bookmarkEnd w:id="476"/>
      <w:bookmarkEnd w:id="478"/>
      <w:bookmarkEnd w:id="479"/>
      <w:bookmarkEnd w:id="480"/>
    </w:p>
    <w:p w14:paraId="1A672070" w14:textId="77777777" w:rsidR="00C51006" w:rsidRPr="009171D1" w:rsidRDefault="00C51006" w:rsidP="00C51006">
      <w:r w:rsidRPr="009171D1">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9171D1" w:rsidRDefault="00C51006" w:rsidP="00C51006">
      <w:r w:rsidRPr="009171D1">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9171D1">
        <w:t>.</w:t>
      </w:r>
    </w:p>
    <w:p w14:paraId="16F698D3" w14:textId="290F8F7B" w:rsidR="00C51006" w:rsidRPr="009171D1" w:rsidRDefault="00983477" w:rsidP="00AD2708">
      <w:pPr>
        <w:pStyle w:val="Heading4"/>
      </w:pPr>
      <w:bookmarkStart w:id="481" w:name="_Toc516760275"/>
      <w:bookmarkStart w:id="482" w:name="_Toc68601405"/>
      <w:bookmarkStart w:id="483" w:name="_Toc130573982"/>
      <w:bookmarkStart w:id="484" w:name="_Toc155186542"/>
      <w:bookmarkStart w:id="485" w:name="_Toc187954972"/>
      <w:r w:rsidRPr="009171D1">
        <w:t>A.4.2</w:t>
      </w:r>
      <w:r w:rsidR="00C51006" w:rsidRPr="009171D1">
        <w:t>.2.2</w:t>
      </w:r>
      <w:r w:rsidR="00C51006" w:rsidRPr="009171D1">
        <w:tab/>
        <w:t>Insertion loss of the measurement antenna attenuator (if used)</w:t>
      </w:r>
      <w:bookmarkEnd w:id="481"/>
      <w:bookmarkEnd w:id="482"/>
      <w:bookmarkEnd w:id="483"/>
      <w:bookmarkEnd w:id="484"/>
      <w:bookmarkEnd w:id="485"/>
    </w:p>
    <w:p w14:paraId="0D518B2F" w14:textId="77777777" w:rsidR="00C51006" w:rsidRPr="009171D1" w:rsidRDefault="00C51006" w:rsidP="00C51006">
      <w:r w:rsidRPr="009171D1">
        <w:t>See Insertion loss of the measurement antenna cable</w:t>
      </w:r>
    </w:p>
    <w:p w14:paraId="0C552F5B" w14:textId="77777777" w:rsidR="00C51006" w:rsidRPr="009171D1" w:rsidRDefault="00C51006" w:rsidP="00C51006">
      <w:r w:rsidRPr="009171D1">
        <w:t xml:space="preserve">If the measurement antenna attenuator is used in both stages, the uncertainty is considered systematic and constant </w:t>
      </w:r>
      <w:r w:rsidRPr="009171D1">
        <w:sym w:font="Wingdings" w:char="F0E0"/>
      </w:r>
      <w:r w:rsidRPr="009171D1">
        <w:t xml:space="preserve"> 0.00dB value.</w:t>
      </w:r>
    </w:p>
    <w:p w14:paraId="3B066467" w14:textId="7183F1EF" w:rsidR="00C51006" w:rsidRPr="009171D1" w:rsidRDefault="00983477" w:rsidP="00AD2708">
      <w:pPr>
        <w:pStyle w:val="Heading4"/>
      </w:pPr>
      <w:bookmarkStart w:id="486" w:name="_Toc516760276"/>
      <w:bookmarkStart w:id="487" w:name="_Toc68601406"/>
      <w:bookmarkStart w:id="488" w:name="_Toc130573983"/>
      <w:bookmarkStart w:id="489" w:name="_Toc155186543"/>
      <w:bookmarkStart w:id="490" w:name="_Toc187954973"/>
      <w:r w:rsidRPr="009171D1">
        <w:t>A.4.2</w:t>
      </w:r>
      <w:r w:rsidR="00C51006" w:rsidRPr="009171D1">
        <w:t>.2.3</w:t>
      </w:r>
      <w:r w:rsidR="00C51006" w:rsidRPr="009171D1">
        <w:tab/>
        <w:t>Insertion loss of the RF relays (if used)</w:t>
      </w:r>
      <w:bookmarkEnd w:id="486"/>
      <w:bookmarkEnd w:id="487"/>
      <w:bookmarkEnd w:id="488"/>
      <w:bookmarkEnd w:id="489"/>
      <w:bookmarkEnd w:id="490"/>
    </w:p>
    <w:p w14:paraId="7F46974C" w14:textId="77777777" w:rsidR="00C51006" w:rsidRPr="009171D1" w:rsidRDefault="00C51006" w:rsidP="00C51006">
      <w:r w:rsidRPr="009171D1">
        <w:t xml:space="preserve">See Insertion loss of the measurement antenna cable. </w:t>
      </w:r>
    </w:p>
    <w:p w14:paraId="522738E4" w14:textId="77777777" w:rsidR="00C51006" w:rsidRPr="009171D1" w:rsidRDefault="00C51006" w:rsidP="00C51006">
      <w:r w:rsidRPr="009171D1">
        <w:t xml:space="preserve">If the RF relay is used in both stages, the uncertainty is considered systematic and constant </w:t>
      </w:r>
      <w:r w:rsidRPr="009171D1">
        <w:sym w:font="Wingdings" w:char="F0E0"/>
      </w:r>
      <w:r w:rsidRPr="009171D1">
        <w:t xml:space="preserve"> 0.00dB value.</w:t>
      </w:r>
    </w:p>
    <w:p w14:paraId="45BE6D73" w14:textId="4AD5E1F7" w:rsidR="00C51006" w:rsidRPr="009171D1" w:rsidRDefault="00983477" w:rsidP="00AD2708">
      <w:pPr>
        <w:pStyle w:val="Heading4"/>
      </w:pPr>
      <w:bookmarkStart w:id="491" w:name="_Toc516760305"/>
      <w:bookmarkStart w:id="492" w:name="_Toc68601435"/>
      <w:bookmarkStart w:id="493" w:name="_Toc130573984"/>
      <w:bookmarkStart w:id="494" w:name="_Toc155186544"/>
      <w:bookmarkStart w:id="495" w:name="_Toc187954974"/>
      <w:r w:rsidRPr="009171D1">
        <w:t>A.4.2</w:t>
      </w:r>
      <w:r w:rsidR="00C51006" w:rsidRPr="009171D1">
        <w:t>.2.4</w:t>
      </w:r>
      <w:r w:rsidR="00C51006" w:rsidRPr="009171D1">
        <w:tab/>
        <w:t>Insertion loss: calibration antenna feed cable</w:t>
      </w:r>
      <w:bookmarkEnd w:id="491"/>
      <w:bookmarkEnd w:id="492"/>
      <w:bookmarkEnd w:id="493"/>
      <w:bookmarkEnd w:id="494"/>
      <w:bookmarkEnd w:id="495"/>
    </w:p>
    <w:p w14:paraId="3579C0D3" w14:textId="77777777" w:rsidR="00C51006" w:rsidRPr="009171D1" w:rsidRDefault="00C51006" w:rsidP="00C51006">
      <w:r w:rsidRPr="009171D1">
        <w:t xml:space="preserve">The feed cable of the calibration antenna only appears in Stage 1. As a result, this uncertainty </w:t>
      </w:r>
      <w:proofErr w:type="gramStart"/>
      <w:r w:rsidRPr="009171D1">
        <w:t>has to</w:t>
      </w:r>
      <w:proofErr w:type="gramEnd"/>
      <w:r w:rsidRPr="009171D1">
        <w:t xml:space="preserve"> be considered.</w:t>
      </w:r>
    </w:p>
    <w:p w14:paraId="1AE735A6" w14:textId="4EBE85B1" w:rsidR="00C51006" w:rsidRPr="009171D1" w:rsidRDefault="00C51006" w:rsidP="00C51006">
      <w:r w:rsidRPr="009171D1">
        <w:t xml:space="preserve">This uncertainty will be measured or calculated from the manufacturer’s data in logs with a rectangular distribution (see clause 5.1.2 in </w:t>
      </w:r>
      <w:r w:rsidR="001D5AB9" w:rsidRPr="009171D1">
        <w:t>[5]</w:t>
      </w:r>
      <w:r w:rsidRPr="009171D1">
        <w:t xml:space="preserve">). </w:t>
      </w:r>
    </w:p>
    <w:p w14:paraId="3301D05C" w14:textId="01A0DE24" w:rsidR="00C51006" w:rsidRPr="009171D1" w:rsidRDefault="00983477" w:rsidP="00AD2708">
      <w:pPr>
        <w:pStyle w:val="Heading4"/>
      </w:pPr>
      <w:bookmarkStart w:id="496" w:name="_Toc516760306"/>
      <w:bookmarkStart w:id="497" w:name="_Toc68601436"/>
      <w:bookmarkStart w:id="498" w:name="_Toc130573985"/>
      <w:bookmarkStart w:id="499" w:name="_Toc155186545"/>
      <w:bookmarkStart w:id="500" w:name="_Toc187954975"/>
      <w:r w:rsidRPr="009171D1">
        <w:lastRenderedPageBreak/>
        <w:t>A.4.2</w:t>
      </w:r>
      <w:r w:rsidR="00C51006" w:rsidRPr="009171D1">
        <w:t>.2.5</w:t>
      </w:r>
      <w:r w:rsidR="00C51006" w:rsidRPr="009171D1">
        <w:tab/>
        <w:t>Insertion loss: calibration antenna attenuator (if used)</w:t>
      </w:r>
      <w:bookmarkEnd w:id="496"/>
      <w:bookmarkEnd w:id="497"/>
      <w:bookmarkEnd w:id="498"/>
      <w:bookmarkEnd w:id="499"/>
      <w:bookmarkEnd w:id="500"/>
    </w:p>
    <w:p w14:paraId="67A335F5" w14:textId="77777777" w:rsidR="00C51006" w:rsidRPr="009171D1" w:rsidRDefault="00C51006" w:rsidP="00C51006">
      <w:r w:rsidRPr="009171D1">
        <w:t xml:space="preserve">If a calibration antenna attenuator is used, it only appears in Stage 1. As a result, this uncertainty </w:t>
      </w:r>
      <w:proofErr w:type="gramStart"/>
      <w:r w:rsidRPr="009171D1">
        <w:t>has to</w:t>
      </w:r>
      <w:proofErr w:type="gramEnd"/>
      <w:r w:rsidRPr="009171D1">
        <w:t xml:space="preserve"> be considered.</w:t>
      </w:r>
    </w:p>
    <w:p w14:paraId="7B59DE5A" w14:textId="7F1DB5AE" w:rsidR="00C51006" w:rsidRPr="009171D1" w:rsidRDefault="00C51006" w:rsidP="00C51006">
      <w:r w:rsidRPr="009171D1">
        <w:t xml:space="preserve">This uncertainty will be calculated from the manufacturer’s data in logs with a rectangular distribution (see clause 5.1.2 in </w:t>
      </w:r>
      <w:r w:rsidR="001D5AB9" w:rsidRPr="009171D1">
        <w:t>[5]</w:t>
      </w:r>
      <w:r w:rsidRPr="009171D1">
        <w:t>).</w:t>
      </w:r>
    </w:p>
    <w:p w14:paraId="41B4278B" w14:textId="390939B2" w:rsidR="00C51006" w:rsidRPr="009171D1" w:rsidRDefault="00983477" w:rsidP="00AD2708">
      <w:pPr>
        <w:pStyle w:val="Heading3"/>
        <w:rPr>
          <w:rFonts w:eastAsiaTheme="minorEastAsia"/>
        </w:rPr>
      </w:pPr>
      <w:bookmarkStart w:id="501" w:name="_Toc516760277"/>
      <w:bookmarkStart w:id="502" w:name="_Toc68601407"/>
      <w:bookmarkStart w:id="503" w:name="_Toc97741391"/>
      <w:bookmarkStart w:id="504" w:name="_Toc106114472"/>
      <w:bookmarkStart w:id="505" w:name="_Toc114134432"/>
      <w:bookmarkStart w:id="506" w:name="_Toc130573986"/>
      <w:bookmarkStart w:id="507" w:name="_Toc155186546"/>
      <w:bookmarkStart w:id="508" w:name="_Toc187954976"/>
      <w:r w:rsidRPr="009171D1">
        <w:rPr>
          <w:rFonts w:eastAsiaTheme="minorEastAsia"/>
        </w:rPr>
        <w:t>A.4.2</w:t>
      </w:r>
      <w:r w:rsidR="00C51006" w:rsidRPr="009171D1">
        <w:rPr>
          <w:rFonts w:eastAsiaTheme="minorEastAsia"/>
        </w:rPr>
        <w:t>.3</w:t>
      </w:r>
      <w:r w:rsidR="00C51006" w:rsidRPr="009171D1">
        <w:rPr>
          <w:rFonts w:eastAsiaTheme="minorEastAsia"/>
        </w:rPr>
        <w:tab/>
        <w:t>Influence of the antenna cable</w:t>
      </w:r>
      <w:bookmarkEnd w:id="501"/>
      <w:bookmarkEnd w:id="502"/>
      <w:bookmarkEnd w:id="503"/>
      <w:bookmarkEnd w:id="504"/>
      <w:bookmarkEnd w:id="505"/>
      <w:bookmarkEnd w:id="506"/>
      <w:bookmarkEnd w:id="507"/>
      <w:bookmarkEnd w:id="508"/>
    </w:p>
    <w:p w14:paraId="375DDB49" w14:textId="712EDE03" w:rsidR="00C51006" w:rsidRPr="009171D1" w:rsidRDefault="00983477" w:rsidP="00486B70">
      <w:pPr>
        <w:pStyle w:val="Heading4"/>
      </w:pPr>
      <w:bookmarkStart w:id="509" w:name="_Toc516760278"/>
      <w:bookmarkStart w:id="510" w:name="_Toc68601408"/>
      <w:bookmarkStart w:id="511" w:name="_Toc155186547"/>
      <w:bookmarkStart w:id="512" w:name="_Toc187954977"/>
      <w:r w:rsidRPr="009171D1">
        <w:t>A.4.2</w:t>
      </w:r>
      <w:r w:rsidR="00C51006" w:rsidRPr="009171D1">
        <w:t>.3.1</w:t>
      </w:r>
      <w:r w:rsidR="00C51006" w:rsidRPr="009171D1">
        <w:tab/>
        <w:t>Measurement antenna cable</w:t>
      </w:r>
      <w:bookmarkEnd w:id="509"/>
      <w:bookmarkEnd w:id="510"/>
      <w:bookmarkEnd w:id="511"/>
      <w:bookmarkEnd w:id="512"/>
    </w:p>
    <w:p w14:paraId="26B2468E" w14:textId="77777777" w:rsidR="00C51006" w:rsidRPr="009171D1" w:rsidRDefault="00C51006" w:rsidP="00C51006">
      <w:r w:rsidRPr="009171D1">
        <w:t xml:space="preserve">If the measurement antenna is directional (i.e. peak gain &gt;+5dBi e.g. horn, LPDA, etc.) and the same measurement antenna cable configuration is used for both stages, the uncertainty is considered systematic and constant </w:t>
      </w:r>
      <w:r w:rsidRPr="009171D1">
        <w:sym w:font="Wingdings" w:char="F0E0"/>
      </w:r>
      <w:r w:rsidRPr="009171D1">
        <w:t xml:space="preserve"> 0.00dB value.</w:t>
      </w:r>
    </w:p>
    <w:p w14:paraId="2049708F" w14:textId="567E971B" w:rsidR="00C51006" w:rsidRPr="009171D1" w:rsidRDefault="00983477" w:rsidP="00486B70">
      <w:pPr>
        <w:pStyle w:val="Heading4"/>
      </w:pPr>
      <w:bookmarkStart w:id="513" w:name="_Toc516760279"/>
      <w:bookmarkStart w:id="514" w:name="_Toc68601409"/>
      <w:bookmarkStart w:id="515" w:name="_Toc155186548"/>
      <w:bookmarkStart w:id="516" w:name="_Toc187954978"/>
      <w:r w:rsidRPr="009171D1">
        <w:t>A.4.2</w:t>
      </w:r>
      <w:r w:rsidR="00C51006" w:rsidRPr="009171D1">
        <w:t>.3.2</w:t>
      </w:r>
      <w:r w:rsidR="00C51006" w:rsidRPr="009171D1">
        <w:tab/>
        <w:t>Calibration antenna cable</w:t>
      </w:r>
      <w:bookmarkEnd w:id="513"/>
      <w:bookmarkEnd w:id="514"/>
      <w:bookmarkEnd w:id="515"/>
      <w:bookmarkEnd w:id="516"/>
    </w:p>
    <w:p w14:paraId="3C6FCF8D" w14:textId="77777777" w:rsidR="00C51006" w:rsidRPr="009171D1" w:rsidRDefault="00C51006" w:rsidP="00C51006">
      <w:r w:rsidRPr="009171D1">
        <w:t>If an efficiency calibration is performed, influence of the calibration antenna feed cable can be assumed to be negligible, due to data averaging.</w:t>
      </w:r>
    </w:p>
    <w:p w14:paraId="287A3781" w14:textId="1717716A" w:rsidR="00C51006" w:rsidRPr="009171D1" w:rsidRDefault="00C51006" w:rsidP="00C51006">
      <w:r w:rsidRPr="009171D1">
        <w:t xml:space="preserve">In the case of gain calibration, the influence of the calibration antenna feed cable </w:t>
      </w:r>
      <w:r w:rsidR="0012510A" w:rsidRPr="009171D1">
        <w:t xml:space="preserve">shall </w:t>
      </w:r>
      <w:r w:rsidRPr="009171D1">
        <w:t>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9171D1" w:rsidRDefault="00983477" w:rsidP="00AD2708">
      <w:pPr>
        <w:pStyle w:val="Heading3"/>
        <w:rPr>
          <w:rFonts w:eastAsiaTheme="minorEastAsia"/>
        </w:rPr>
      </w:pPr>
      <w:bookmarkStart w:id="517" w:name="_Toc516760281"/>
      <w:bookmarkStart w:id="518" w:name="_Toc68601411"/>
      <w:bookmarkStart w:id="519" w:name="_Toc97741392"/>
      <w:bookmarkStart w:id="520" w:name="_Toc106114473"/>
      <w:bookmarkStart w:id="521" w:name="_Toc114134433"/>
      <w:bookmarkStart w:id="522" w:name="_Toc130573987"/>
      <w:bookmarkStart w:id="523" w:name="_Toc155186549"/>
      <w:bookmarkStart w:id="524" w:name="_Toc187954979"/>
      <w:r w:rsidRPr="009171D1">
        <w:rPr>
          <w:rFonts w:eastAsiaTheme="minorEastAsia"/>
        </w:rPr>
        <w:t>A.4.2</w:t>
      </w:r>
      <w:r w:rsidR="00C51006" w:rsidRPr="009171D1">
        <w:rPr>
          <w:rFonts w:eastAsiaTheme="minorEastAsia"/>
        </w:rPr>
        <w:t>.4</w:t>
      </w:r>
      <w:r w:rsidR="00C51006" w:rsidRPr="009171D1">
        <w:rPr>
          <w:rFonts w:eastAsiaTheme="minorEastAsia"/>
        </w:rPr>
        <w:tab/>
        <w:t>Measurement receiver: uncertainty of the absolute level</w:t>
      </w:r>
      <w:bookmarkEnd w:id="517"/>
      <w:bookmarkEnd w:id="518"/>
      <w:bookmarkEnd w:id="519"/>
      <w:bookmarkEnd w:id="520"/>
      <w:bookmarkEnd w:id="521"/>
      <w:bookmarkEnd w:id="522"/>
      <w:bookmarkEnd w:id="523"/>
      <w:bookmarkEnd w:id="524"/>
    </w:p>
    <w:p w14:paraId="465CA5A9" w14:textId="77777777" w:rsidR="00C51006" w:rsidRPr="009171D1" w:rsidRDefault="00C51006" w:rsidP="00C51006">
      <w:r w:rsidRPr="009171D1">
        <w:t xml:space="preserve">The receiving device is used to measure the received signal level in TRP tests either as an absolute level or as a relative level. Receiving device used is typically a communication tester, spectrum analyser (SA), or power meter (PM). Generally, there occurs an uncertainty contribution from limited absolute level accuracy and non-linearity. </w:t>
      </w:r>
    </w:p>
    <w:p w14:paraId="518A0D78" w14:textId="77777777" w:rsidR="00054848" w:rsidRPr="009171D1" w:rsidRDefault="00054848" w:rsidP="00054848">
      <w:bookmarkStart w:id="525" w:name="_Toc516760297"/>
      <w:bookmarkStart w:id="526" w:name="_Toc68601427"/>
      <w:bookmarkStart w:id="527" w:name="_Toc97741393"/>
      <w:bookmarkStart w:id="528" w:name="_Toc106114474"/>
      <w:bookmarkStart w:id="529" w:name="_Toc114134434"/>
      <w:bookmarkStart w:id="530" w:name="_Toc130573988"/>
      <w:r w:rsidRPr="009171D1">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9171D1" w:rsidRDefault="00983477" w:rsidP="00AD2708">
      <w:pPr>
        <w:pStyle w:val="Heading3"/>
        <w:rPr>
          <w:rFonts w:eastAsiaTheme="minorEastAsia"/>
        </w:rPr>
      </w:pPr>
      <w:bookmarkStart w:id="531" w:name="_Toc155186550"/>
      <w:bookmarkStart w:id="532" w:name="_Toc187954980"/>
      <w:r w:rsidRPr="009171D1">
        <w:rPr>
          <w:rFonts w:eastAsiaTheme="minorEastAsia"/>
        </w:rPr>
        <w:t>A.4.2</w:t>
      </w:r>
      <w:r w:rsidR="00C51006" w:rsidRPr="009171D1">
        <w:rPr>
          <w:rFonts w:eastAsiaTheme="minorEastAsia"/>
        </w:rPr>
        <w:t>.5</w:t>
      </w:r>
      <w:r w:rsidR="00C51006" w:rsidRPr="009171D1">
        <w:rPr>
          <w:rFonts w:eastAsiaTheme="minorEastAsia"/>
        </w:rPr>
        <w:tab/>
        <w:t>Communication tester: uncertainty of the absolute level</w:t>
      </w:r>
      <w:bookmarkEnd w:id="525"/>
      <w:bookmarkEnd w:id="526"/>
      <w:bookmarkEnd w:id="527"/>
      <w:bookmarkEnd w:id="528"/>
      <w:bookmarkEnd w:id="529"/>
      <w:bookmarkEnd w:id="530"/>
      <w:bookmarkEnd w:id="531"/>
      <w:bookmarkEnd w:id="532"/>
    </w:p>
    <w:p w14:paraId="7FC7B211" w14:textId="77777777" w:rsidR="00C51006" w:rsidRPr="009171D1" w:rsidRDefault="00C51006" w:rsidP="00C51006">
      <w:r w:rsidRPr="009171D1">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D11AC54" w14:textId="12A90E55" w:rsidR="00C51006" w:rsidRPr="009171D1" w:rsidRDefault="00C51006" w:rsidP="00410DD3">
      <w:pPr>
        <w:rPr>
          <w:rFonts w:eastAsiaTheme="minorEastAsia"/>
        </w:rPr>
      </w:pPr>
      <w:r w:rsidRPr="009171D1">
        <w:t xml:space="preserve">For practical reasons, the calibration measurement (Stage 1) should be only performed with the measurement antenna as a receiver. Hence, the uncertainty on the absolute level of the transmitter device cannot be assumed as systematic. </w:t>
      </w:r>
      <w:bookmarkStart w:id="533" w:name="_Toc516760298"/>
      <w:bookmarkStart w:id="534" w:name="_Toc68601428"/>
      <w:bookmarkStart w:id="535" w:name="_Toc97741394"/>
      <w:bookmarkStart w:id="536" w:name="_Toc106114475"/>
      <w:bookmarkStart w:id="537" w:name="_Toc114134435"/>
      <w:bookmarkStart w:id="538" w:name="_Toc130573989"/>
      <w:r w:rsidR="00410DD3" w:rsidRPr="009171D1">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Furthermore, the uncertainty of the non-linearity of the device is included in the absolute level uncertainty. Given the wide bandwidths of the modulated signal received during the testing, the level flatness and not just the CW level accuracy shall be </w:t>
      </w:r>
      <w:proofErr w:type="gramStart"/>
      <w:r w:rsidR="00410DD3" w:rsidRPr="009171D1">
        <w:t>taken into account</w:t>
      </w:r>
      <w:proofErr w:type="gramEnd"/>
      <w:r w:rsidR="00410DD3" w:rsidRPr="009171D1">
        <w:t>.</w:t>
      </w:r>
      <w:r w:rsidR="00983477" w:rsidRPr="009171D1">
        <w:rPr>
          <w:rFonts w:eastAsiaTheme="minorEastAsia"/>
        </w:rPr>
        <w:t>A.4.2</w:t>
      </w:r>
      <w:r w:rsidRPr="009171D1">
        <w:rPr>
          <w:rFonts w:eastAsiaTheme="minorEastAsia"/>
        </w:rPr>
        <w:t>.6</w:t>
      </w:r>
      <w:r w:rsidRPr="009171D1">
        <w:rPr>
          <w:rFonts w:eastAsiaTheme="minorEastAsia"/>
        </w:rPr>
        <w:tab/>
        <w:t>Sensitivity measurement: output level step resolution</w:t>
      </w:r>
      <w:bookmarkEnd w:id="533"/>
      <w:bookmarkEnd w:id="534"/>
      <w:bookmarkEnd w:id="535"/>
      <w:bookmarkEnd w:id="536"/>
      <w:bookmarkEnd w:id="537"/>
      <w:bookmarkEnd w:id="538"/>
    </w:p>
    <w:p w14:paraId="3A0CFA11" w14:textId="77777777" w:rsidR="00C51006" w:rsidRPr="009171D1" w:rsidRDefault="00C51006" w:rsidP="00C51006">
      <w:r w:rsidRPr="009171D1">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323DEB0D" w14:textId="77777777" w:rsidR="00410DD3" w:rsidRPr="009171D1" w:rsidRDefault="00410DD3" w:rsidP="00AD2708">
      <w:pPr>
        <w:pStyle w:val="Heading3"/>
        <w:rPr>
          <w:rFonts w:eastAsiaTheme="minorEastAsia"/>
        </w:rPr>
      </w:pPr>
      <w:bookmarkStart w:id="539" w:name="_Toc155186551"/>
      <w:bookmarkStart w:id="540" w:name="_Toc516760283"/>
      <w:bookmarkStart w:id="541" w:name="_Toc68601413"/>
      <w:bookmarkStart w:id="542" w:name="_Toc130573991"/>
      <w:bookmarkStart w:id="543" w:name="_Toc187954981"/>
      <w:r w:rsidRPr="009171D1">
        <w:rPr>
          <w:rFonts w:eastAsiaTheme="minorEastAsia"/>
        </w:rPr>
        <w:lastRenderedPageBreak/>
        <w:t>A.4.2.6</w:t>
      </w:r>
      <w:r w:rsidRPr="009171D1">
        <w:rPr>
          <w:rFonts w:eastAsiaTheme="minorEastAsia"/>
        </w:rPr>
        <w:tab/>
        <w:t>Sensitivity measurement: output level step resolution</w:t>
      </w:r>
      <w:bookmarkEnd w:id="539"/>
      <w:bookmarkEnd w:id="543"/>
    </w:p>
    <w:p w14:paraId="60583263" w14:textId="77777777" w:rsidR="0006003B" w:rsidRPr="009171D1" w:rsidRDefault="00410DD3" w:rsidP="0006003B">
      <w:r w:rsidRPr="009171D1">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171D1">
        <w:t xml:space="preserve"> of the final power step search and note the correction in the test report.</w:t>
      </w:r>
    </w:p>
    <w:p w14:paraId="1F432C5C" w14:textId="5DBAC5A9" w:rsidR="00410DD3" w:rsidRPr="009171D1" w:rsidRDefault="0006003B" w:rsidP="0006003B">
      <w:r w:rsidRPr="009171D1">
        <w:t>Alternatively, if the alternate EIS search procedure is applied as described in A.3.3.3.1 to assess the EIS at each grid point, no correction of TRS shall be applied and the no uncertainty contribution shall be considered.</w:t>
      </w:r>
    </w:p>
    <w:p w14:paraId="2F57476A" w14:textId="7519AEFE" w:rsidR="00144633" w:rsidRPr="009171D1" w:rsidRDefault="00144633" w:rsidP="00144633">
      <w:r w:rsidRPr="009171D1">
        <w:t>Please note that the digital error rater uncertainty is included in the random uncertainty, see A.4.2.13.</w:t>
      </w:r>
    </w:p>
    <w:p w14:paraId="6F097D2A" w14:textId="77777777" w:rsidR="00410DD3" w:rsidRPr="009171D1" w:rsidRDefault="00410DD3" w:rsidP="00AD2708">
      <w:pPr>
        <w:pStyle w:val="Heading3"/>
        <w:rPr>
          <w:rFonts w:eastAsiaTheme="minorEastAsia"/>
        </w:rPr>
      </w:pPr>
      <w:bookmarkStart w:id="544" w:name="_Toc516760282"/>
      <w:bookmarkStart w:id="545" w:name="_Toc68601412"/>
      <w:bookmarkStart w:id="546" w:name="_Toc97741395"/>
      <w:bookmarkStart w:id="547" w:name="_Toc106114476"/>
      <w:bookmarkStart w:id="548" w:name="_Toc114134436"/>
      <w:bookmarkStart w:id="549" w:name="_Toc130573990"/>
      <w:bookmarkStart w:id="550" w:name="_Toc155186552"/>
      <w:bookmarkStart w:id="551" w:name="_Toc187954982"/>
      <w:r w:rsidRPr="009171D1">
        <w:rPr>
          <w:rFonts w:eastAsiaTheme="minorEastAsia"/>
        </w:rPr>
        <w:t>A.4.2.7</w:t>
      </w:r>
      <w:r w:rsidRPr="009171D1">
        <w:rPr>
          <w:rFonts w:eastAsiaTheme="minorEastAsia"/>
        </w:rPr>
        <w:tab/>
        <w:t>Measurement distance</w:t>
      </w:r>
      <w:bookmarkEnd w:id="544"/>
      <w:bookmarkEnd w:id="545"/>
      <w:bookmarkEnd w:id="546"/>
      <w:bookmarkEnd w:id="547"/>
      <w:bookmarkEnd w:id="548"/>
      <w:bookmarkEnd w:id="549"/>
      <w:bookmarkEnd w:id="550"/>
      <w:bookmarkEnd w:id="551"/>
    </w:p>
    <w:p w14:paraId="5A13B9DB" w14:textId="7FC9B423" w:rsidR="00410DD3" w:rsidRPr="009171D1" w:rsidRDefault="00410DD3" w:rsidP="00410DD3">
      <w:r w:rsidRPr="009171D1">
        <w:t xml:space="preserve">The uncertainty contribution from a finite measurement distance is estimated differently for Stage 1 and Stage 2. </w:t>
      </w:r>
    </w:p>
    <w:p w14:paraId="7FA3467B" w14:textId="2EB699E8" w:rsidR="00C51006" w:rsidRPr="009171D1" w:rsidRDefault="00983477" w:rsidP="00AD2708">
      <w:pPr>
        <w:pStyle w:val="Heading4"/>
        <w:rPr>
          <w:rFonts w:eastAsiaTheme="minorEastAsia"/>
        </w:rPr>
      </w:pPr>
      <w:bookmarkStart w:id="552" w:name="_Toc155186553"/>
      <w:bookmarkStart w:id="553" w:name="_Toc187954983"/>
      <w:r w:rsidRPr="009171D1">
        <w:rPr>
          <w:rFonts w:eastAsiaTheme="minorEastAsia"/>
        </w:rPr>
        <w:t>A.4.2</w:t>
      </w:r>
      <w:r w:rsidR="00C51006" w:rsidRPr="009171D1">
        <w:rPr>
          <w:rFonts w:eastAsiaTheme="minorEastAsia"/>
        </w:rPr>
        <w:t>.7.1</w:t>
      </w:r>
      <w:r w:rsidR="00C51006" w:rsidRPr="009171D1">
        <w:rPr>
          <w:rFonts w:eastAsiaTheme="minorEastAsia"/>
        </w:rPr>
        <w:tab/>
        <w:t>Offset of phase centre from axis(es) of rotation</w:t>
      </w:r>
      <w:bookmarkEnd w:id="540"/>
      <w:bookmarkEnd w:id="541"/>
      <w:bookmarkEnd w:id="542"/>
      <w:bookmarkEnd w:id="552"/>
      <w:bookmarkEnd w:id="553"/>
    </w:p>
    <w:p w14:paraId="35D3D685" w14:textId="418CE394" w:rsidR="00C51006" w:rsidRPr="009171D1" w:rsidRDefault="00983477" w:rsidP="00486B70">
      <w:pPr>
        <w:pStyle w:val="Heading5"/>
      </w:pPr>
      <w:bookmarkStart w:id="554" w:name="_Toc155186554"/>
      <w:bookmarkStart w:id="555" w:name="_Toc187954984"/>
      <w:r w:rsidRPr="009171D1">
        <w:t>A.4.2</w:t>
      </w:r>
      <w:r w:rsidR="00C51006" w:rsidRPr="009171D1">
        <w:t>.7.1.1</w:t>
      </w:r>
      <w:r w:rsidR="00C51006" w:rsidRPr="009171D1">
        <w:tab/>
        <w:t>Offset of DUT phase centre from axis(es) of rotation</w:t>
      </w:r>
      <w:bookmarkEnd w:id="554"/>
      <w:bookmarkEnd w:id="555"/>
    </w:p>
    <w:p w14:paraId="1AC95CAC" w14:textId="77777777" w:rsidR="00410DD3" w:rsidRPr="009171D1" w:rsidRDefault="00410DD3" w:rsidP="00410DD3">
      <w:r w:rsidRPr="009171D1">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9171D1" w:rsidRDefault="00C51006" w:rsidP="00C51006">
      <w:r w:rsidRPr="009171D1">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9171D1" w:rsidRDefault="00C51006" w:rsidP="00C51006">
      <w:r w:rsidRPr="009171D1">
        <w:t>The uncertainty limits of this effect are calculated by means of the following formula (u</w:t>
      </w:r>
      <w:r w:rsidRPr="009171D1">
        <w:rPr>
          <w:vertAlign w:val="subscript"/>
        </w:rPr>
        <w:t>j22</w:t>
      </w:r>
      <w:r w:rsidRPr="009171D1">
        <w:t xml:space="preserve"> of </w:t>
      </w:r>
      <w:r w:rsidR="001D5AB9" w:rsidRPr="009171D1">
        <w:t>[6]</w:t>
      </w:r>
      <w:r w:rsidRPr="009171D1">
        <w:t>):</w:t>
      </w:r>
    </w:p>
    <w:p w14:paraId="793C170F" w14:textId="77777777" w:rsidR="00C51006" w:rsidRPr="009171D1" w:rsidRDefault="00C51006" w:rsidP="00C51006">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21FE4FA7" w14:textId="5630EE61" w:rsidR="00410DD3" w:rsidRPr="009171D1" w:rsidRDefault="00410DD3" w:rsidP="00410DD3"/>
    <w:p w14:paraId="34427BD5" w14:textId="77777777" w:rsidR="00410DD3" w:rsidRPr="009171D1" w:rsidRDefault="00410DD3" w:rsidP="00410DD3">
      <w:r w:rsidRPr="009171D1">
        <w:t>To convert this standard uncertainty in dB, we divide it by the standard uncertainty conversion factor (table 1 of [5]):</w:t>
      </w:r>
    </w:p>
    <w:p w14:paraId="75955CC3" w14:textId="77777777" w:rsidR="00410DD3" w:rsidRPr="009171D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7E14A27E" w14:textId="77777777" w:rsidR="00410DD3" w:rsidRPr="009171D1" w:rsidRDefault="00410DD3" w:rsidP="00410DD3">
      <w:pPr>
        <w:keepLines/>
        <w:tabs>
          <w:tab w:val="center" w:pos="4536"/>
          <w:tab w:val="right" w:pos="9072"/>
        </w:tabs>
      </w:pPr>
      <w:r w:rsidRPr="009171D1">
        <w:t>Because of the phase centre can be anywhere between the offset limits, the distribution is assumed to have a rectangular distribution.</w:t>
      </w:r>
    </w:p>
    <w:p w14:paraId="78AAAD23" w14:textId="77777777" w:rsidR="00410DD3" w:rsidRPr="009171D1" w:rsidRDefault="00410DD3" w:rsidP="00410DD3">
      <w:pPr>
        <w:keepLines/>
        <w:tabs>
          <w:tab w:val="center" w:pos="4536"/>
          <w:tab w:val="right" w:pos="9072"/>
        </w:tabs>
      </w:pPr>
      <w:r w:rsidRPr="009171D1">
        <w:t xml:space="preserve">For hand phantom measurements, the device is aligned with the centre of the quiet zone; thus, this MU element is not applicable to hand phantoms and the MU can be considered 0 dB. </w:t>
      </w:r>
    </w:p>
    <w:p w14:paraId="414B1F9C" w14:textId="63A68F9C" w:rsidR="00C51006" w:rsidRPr="009171D1" w:rsidRDefault="00983477" w:rsidP="00AD2708">
      <w:pPr>
        <w:pStyle w:val="Heading5"/>
      </w:pPr>
      <w:bookmarkStart w:id="556" w:name="_Toc155186555"/>
      <w:bookmarkStart w:id="557" w:name="_Toc187954985"/>
      <w:r w:rsidRPr="009171D1">
        <w:t>A.4.2</w:t>
      </w:r>
      <w:r w:rsidR="00C51006" w:rsidRPr="009171D1">
        <w:t>.7.1.2</w:t>
      </w:r>
      <w:r w:rsidR="00C51006" w:rsidRPr="009171D1">
        <w:tab/>
        <w:t>Offset of calibration antenna phase centre from axis(es) of rotation</w:t>
      </w:r>
      <w:bookmarkEnd w:id="556"/>
      <w:bookmarkEnd w:id="557"/>
    </w:p>
    <w:p w14:paraId="7732021D" w14:textId="77777777" w:rsidR="00410DD3" w:rsidRPr="009171D1" w:rsidRDefault="00410DD3" w:rsidP="00410DD3">
      <w:r w:rsidRPr="009171D1">
        <w:t>If a gain calibration is performed in Stage 1 with a directive antenna (e.g. horn antenna), the uncertainty contribution of calibration antenna’s phase centre displacement is estimated by means of the following formula (u</w:t>
      </w:r>
      <w:r w:rsidRPr="009171D1">
        <w:rPr>
          <w:vertAlign w:val="subscript"/>
        </w:rPr>
        <w:t>j21</w:t>
      </w:r>
      <w:r w:rsidRPr="009171D1">
        <w:t xml:space="preserve"> of [6]): </w:t>
      </w:r>
    </w:p>
    <w:p w14:paraId="54881489" w14:textId="77777777" w:rsidR="00410DD3" w:rsidRPr="009171D1" w:rsidRDefault="00410DD3" w:rsidP="00410DD3">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56AE300C" w14:textId="77777777" w:rsidR="00410DD3" w:rsidRPr="009171D1" w:rsidRDefault="00410DD3" w:rsidP="00410DD3">
      <w:r w:rsidRPr="009171D1">
        <w:t>To convert this standard uncertainty in dB, we divide it by the standard uncertainty conversion factor (table 1 of [5]):</w:t>
      </w:r>
    </w:p>
    <w:p w14:paraId="7376270E" w14:textId="77777777" w:rsidR="00410DD3" w:rsidRPr="009171D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16C5371B" w14:textId="77777777" w:rsidR="00410DD3" w:rsidRPr="009171D1" w:rsidRDefault="00410DD3" w:rsidP="00410DD3">
      <w:r w:rsidRPr="009171D1">
        <w:t>Because the phase centre can be anywhere between the offset limits, the distribution is assumed to have a rectangular distribution.</w:t>
      </w:r>
    </w:p>
    <w:p w14:paraId="4ED8522E" w14:textId="77777777" w:rsidR="00C51006" w:rsidRPr="009171D1" w:rsidRDefault="00C51006" w:rsidP="00C51006">
      <w:r w:rsidRPr="009171D1">
        <w:t xml:space="preserve">If a gain calibration is performed in Stage 1 with omnidirectional calibration antenna (e.g. sleeve dipoles), uncertainty should be 0.00 dB </w:t>
      </w:r>
      <w:proofErr w:type="gramStart"/>
      <w:r w:rsidRPr="009171D1">
        <w:t>provided that</w:t>
      </w:r>
      <w:proofErr w:type="gramEnd"/>
      <w:r w:rsidRPr="009171D1">
        <w:t xml:space="preserve"> care is taken in their positioning since the phase centre are easily identifiable.</w:t>
      </w:r>
    </w:p>
    <w:p w14:paraId="5BD59D9A" w14:textId="77777777" w:rsidR="00C51006" w:rsidRPr="009171D1" w:rsidRDefault="00C51006" w:rsidP="00C51006">
      <w:r w:rsidRPr="009171D1">
        <w:t xml:space="preserve">For an efficiency calibration with an omnidirectional calibration antenna, the </w:t>
      </w:r>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oMath>
      <w:r w:rsidRPr="009171D1">
        <w:t xml:space="preserve"> is calculated similarly as for gain calibration but the uncertainty may be divided by factor 2. This is due to correcting impact of data averaging in this type of calibration.</w:t>
      </w:r>
    </w:p>
    <w:p w14:paraId="2D0C168E" w14:textId="0032634F" w:rsidR="00C51006" w:rsidRPr="009171D1" w:rsidRDefault="00983477" w:rsidP="00AD2708">
      <w:pPr>
        <w:pStyle w:val="Heading4"/>
      </w:pPr>
      <w:bookmarkStart w:id="558" w:name="_Toc516760284"/>
      <w:bookmarkStart w:id="559" w:name="_Toc68601414"/>
      <w:bookmarkStart w:id="560" w:name="_Toc130573992"/>
      <w:bookmarkStart w:id="561" w:name="_Toc155186556"/>
      <w:bookmarkStart w:id="562" w:name="_Toc187954986"/>
      <w:r w:rsidRPr="009171D1">
        <w:t>A.4.2</w:t>
      </w:r>
      <w:r w:rsidR="00C51006" w:rsidRPr="009171D1">
        <w:t>.7.2</w:t>
      </w:r>
      <w:r w:rsidR="00C51006" w:rsidRPr="009171D1">
        <w:tab/>
        <w:t>Mutual coupling</w:t>
      </w:r>
      <w:bookmarkEnd w:id="558"/>
      <w:bookmarkEnd w:id="559"/>
      <w:bookmarkEnd w:id="560"/>
      <w:bookmarkEnd w:id="561"/>
      <w:bookmarkEnd w:id="562"/>
    </w:p>
    <w:p w14:paraId="43CA17DB" w14:textId="3D64A2B1" w:rsidR="00C51006" w:rsidRPr="009171D1" w:rsidRDefault="00C51006" w:rsidP="00C51006">
      <w:r w:rsidRPr="009171D1">
        <w:t xml:space="preserve">In measurement of radio performances of UMTS mobile phones in speech mode, the mutual coupling uncertainty for this frequency band is a 0.00dB value (see annex A.2 in </w:t>
      </w:r>
      <w:r w:rsidR="001D5AB9" w:rsidRPr="009171D1">
        <w:t>[7]</w:t>
      </w:r>
      <w:r w:rsidRPr="009171D1">
        <w:t>).</w:t>
      </w:r>
    </w:p>
    <w:p w14:paraId="3B021755" w14:textId="77777777" w:rsidR="00C51006" w:rsidRPr="009171D1" w:rsidRDefault="00C51006" w:rsidP="00C51006">
      <w:r w:rsidRPr="009171D1">
        <w:t>The 0.00dB value can be extended for NR FR1 band frequencies.</w:t>
      </w:r>
    </w:p>
    <w:p w14:paraId="5A45EB7F" w14:textId="4DC77C8A" w:rsidR="00C51006" w:rsidRPr="009171D1" w:rsidRDefault="00983477" w:rsidP="00AD2708">
      <w:pPr>
        <w:pStyle w:val="Heading4"/>
      </w:pPr>
      <w:bookmarkStart w:id="563" w:name="_Toc516760285"/>
      <w:bookmarkStart w:id="564" w:name="_Toc68601415"/>
      <w:bookmarkStart w:id="565" w:name="_Toc130573993"/>
      <w:bookmarkStart w:id="566" w:name="_Toc155186557"/>
      <w:bookmarkStart w:id="567" w:name="_Toc187954987"/>
      <w:r w:rsidRPr="009171D1">
        <w:t>A.4.2</w:t>
      </w:r>
      <w:r w:rsidR="00C51006" w:rsidRPr="009171D1">
        <w:t>.7.3</w:t>
      </w:r>
      <w:r w:rsidR="00C51006" w:rsidRPr="009171D1">
        <w:tab/>
        <w:t>Phase curvature</w:t>
      </w:r>
      <w:bookmarkEnd w:id="563"/>
      <w:bookmarkEnd w:id="564"/>
      <w:bookmarkEnd w:id="565"/>
      <w:bookmarkEnd w:id="566"/>
      <w:bookmarkEnd w:id="567"/>
    </w:p>
    <w:p w14:paraId="47685C40" w14:textId="77132104" w:rsidR="00C51006" w:rsidRPr="009171D1" w:rsidRDefault="00C51006" w:rsidP="00C51006">
      <w:r w:rsidRPr="009171D1">
        <w:t xml:space="preserve">This uncertainty originates from the finite far-field measurement distance, which causes phase curvature across the DUT. If the minimum measurement distance is respected, this error is assumed to be </w:t>
      </w:r>
      <w:r w:rsidR="006D039E" w:rsidRPr="009171D1">
        <w:t>negligible.</w:t>
      </w:r>
    </w:p>
    <w:p w14:paraId="09A7D96C" w14:textId="4E0C3851" w:rsidR="00C51006" w:rsidRPr="009171D1" w:rsidRDefault="00983477" w:rsidP="00AD2708">
      <w:pPr>
        <w:pStyle w:val="Heading3"/>
        <w:rPr>
          <w:rFonts w:eastAsiaTheme="minorEastAsia"/>
        </w:rPr>
      </w:pPr>
      <w:bookmarkStart w:id="568" w:name="_Toc516760286"/>
      <w:bookmarkStart w:id="569" w:name="_Toc68601416"/>
      <w:bookmarkStart w:id="570" w:name="_Toc97741396"/>
      <w:bookmarkStart w:id="571" w:name="_Toc106114477"/>
      <w:bookmarkStart w:id="572" w:name="_Toc114134437"/>
      <w:bookmarkStart w:id="573" w:name="_Toc130573994"/>
      <w:bookmarkStart w:id="574" w:name="_Toc155186558"/>
      <w:bookmarkStart w:id="575" w:name="_Toc187954988"/>
      <w:r w:rsidRPr="009171D1">
        <w:rPr>
          <w:rFonts w:eastAsiaTheme="minorEastAsia"/>
        </w:rPr>
        <w:t>A.4.2</w:t>
      </w:r>
      <w:r w:rsidR="00C51006" w:rsidRPr="009171D1">
        <w:rPr>
          <w:rFonts w:eastAsiaTheme="minorEastAsia"/>
        </w:rPr>
        <w:t>.8</w:t>
      </w:r>
      <w:r w:rsidR="00C51006" w:rsidRPr="009171D1">
        <w:rPr>
          <w:rFonts w:eastAsiaTheme="minorEastAsia"/>
        </w:rPr>
        <w:tab/>
        <w:t>Quality of quiet zone</w:t>
      </w:r>
      <w:bookmarkEnd w:id="568"/>
      <w:bookmarkEnd w:id="569"/>
      <w:bookmarkEnd w:id="570"/>
      <w:bookmarkEnd w:id="571"/>
      <w:bookmarkEnd w:id="572"/>
      <w:bookmarkEnd w:id="573"/>
      <w:bookmarkEnd w:id="574"/>
      <w:bookmarkEnd w:id="575"/>
    </w:p>
    <w:p w14:paraId="074CB35E" w14:textId="5736A036" w:rsidR="00C51006" w:rsidRPr="009171D1" w:rsidRDefault="00C51006" w:rsidP="00C51006">
      <w:r w:rsidRPr="009171D1">
        <w:t xml:space="preserve">The uncertainty contribution due to unwanted reflections and obstructions within the anechoic chamber, including imperfect absorber treatments and the impact of positioning equipment support structure, is determined from data acquired using the ripple test methodology in clause </w:t>
      </w:r>
      <w:r w:rsidR="00BF4DC3" w:rsidRPr="009171D1">
        <w:t>A.3.7</w:t>
      </w:r>
      <w:r w:rsidRPr="009171D1">
        <w:t>.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9171D1" w:rsidRDefault="00C51006" w:rsidP="00C51006">
      <w:r w:rsidRPr="009171D1">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9171D1" w:rsidRDefault="00C51006" w:rsidP="00C51006">
      <w:r w:rsidRPr="009171D1">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rsidRPr="009171D1">
        <w:t>[9]</w:t>
      </w:r>
      <w:r w:rsidRPr="009171D1">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9171D1" w:rsidRDefault="00C51006" w:rsidP="00C51006">
      <w:r w:rsidRPr="009171D1">
        <w:t>For the phi-axis ripple tests, the pattern can be considered an equatorial (theta = 90</w:t>
      </w:r>
      <w:r w:rsidRPr="009171D1">
        <w:rPr>
          <w:rFonts w:ascii="Franklin Gothic Book" w:hAnsi="Franklin Gothic Book"/>
        </w:rPr>
        <w:t>°</w:t>
      </w:r>
      <w:r w:rsidRPr="009171D1">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9171D1">
        <w:rPr>
          <w:iCs/>
        </w:rPr>
        <w:t xml:space="preserve"> as the </w:t>
      </w:r>
      <m:oMath>
        <m:r>
          <w:rPr>
            <w:rFonts w:ascii="Cambria Math" w:hAnsi="Cambria Math"/>
          </w:rPr>
          <m:t>k</m:t>
        </m:r>
      </m:oMath>
      <w:r w:rsidRPr="009171D1">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9171D1">
        <w:rPr>
          <w:iCs/>
        </w:rPr>
        <w:t xml:space="preserve">, and </w:t>
      </w:r>
      <m:oMath>
        <m:acc>
          <m:accPr>
            <m:chr m:val="̅"/>
            <m:ctrlPr>
              <w:rPr>
                <w:rFonts w:ascii="Cambria Math" w:hAnsi="Cambria Math"/>
                <w:i/>
              </w:rPr>
            </m:ctrlPr>
          </m:accPr>
          <m:e>
            <m:r>
              <w:rPr>
                <w:rFonts w:ascii="Cambria Math" w:hAnsi="Cambria Math"/>
              </w:rPr>
              <m:t>p</m:t>
            </m:r>
          </m:e>
        </m:acc>
      </m:oMath>
      <w:r w:rsidRPr="009171D1">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9171D1">
        <w:rPr>
          <w:iCs/>
        </w:rPr>
        <w:t xml:space="preserve"> values in the associated ripple test, then the standard deviation of the corresponding cut is given by: </w:t>
      </w:r>
    </w:p>
    <w:p w14:paraId="552FB8E2" w14:textId="77777777" w:rsidR="00C51006" w:rsidRPr="009171D1" w:rsidRDefault="00C51006" w:rsidP="00C51006">
      <w:pPr>
        <w:pStyle w:val="EQ"/>
        <w:rPr>
          <w:noProof w:val="0"/>
        </w:rPr>
      </w:pPr>
      <m:oMathPara>
        <m:oMath>
          <m:r>
            <w:rPr>
              <w:rFonts w:ascii="Cambria Math" w:hAnsi="Cambria Math"/>
              <w:noProof w:val="0"/>
            </w:rPr>
            <w:lastRenderedPageBreak/>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sSup>
                    <m:sSupPr>
                      <m:ctrlPr>
                        <w:rPr>
                          <w:rFonts w:ascii="Cambria Math" w:hAnsi="Cambria Math"/>
                          <w:noProof w:val="0"/>
                        </w:rPr>
                      </m:ctrlPr>
                    </m:sSup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e>
                    <m:sup>
                      <m:r>
                        <m:rPr>
                          <m:sty m:val="p"/>
                        </m:rPr>
                        <w:rPr>
                          <w:rFonts w:ascii="Cambria Math" w:hAnsi="Cambria Math"/>
                          <w:noProof w:val="0"/>
                        </w:rPr>
                        <m:t>2</m:t>
                      </m:r>
                    </m:sup>
                  </m:sSup>
                </m:e>
              </m:nary>
            </m:e>
          </m:rad>
        </m:oMath>
      </m:oMathPara>
    </w:p>
    <w:p w14:paraId="22D487ED" w14:textId="77777777" w:rsidR="00C51006" w:rsidRPr="009171D1" w:rsidRDefault="00C51006" w:rsidP="00C51006">
      <w:r w:rsidRPr="009171D1">
        <w:t>On the theta-axis ripple test each ripple test cut can be considered as a great circle cut through an isotropic pattern with the symmetrical distortions that would be produced by revolving the pattern about the phi (0-180</w:t>
      </w:r>
      <w:r w:rsidRPr="009171D1">
        <w:rPr>
          <w:rFonts w:ascii="Franklin Gothic Book" w:hAnsi="Franklin Gothic Book"/>
        </w:rPr>
        <w:t>°</w:t>
      </w:r>
      <w:r w:rsidRPr="009171D1">
        <w:t>) axis. Thus, it becomes apparent that ripple near the poles impacts a smaller total surface area on the sphere than that near theta = 90º and 270</w:t>
      </w:r>
      <w:r w:rsidRPr="009171D1">
        <w:rPr>
          <w:rFonts w:ascii="Franklin Gothic Book" w:hAnsi="Franklin Gothic Book"/>
        </w:rPr>
        <w:t>°</w:t>
      </w:r>
      <w:r w:rsidRPr="009171D1">
        <w:t>. In this case, sin(theta) weighting is used to generate the spherical surface weighted standard deviation as:</w:t>
      </w:r>
    </w:p>
    <w:p w14:paraId="4E6F500F" w14:textId="77777777" w:rsidR="00C51006" w:rsidRPr="009171D1"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 xml:space="preserve"> = </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w:rPr>
                      <w:rFonts w:ascii="Cambria Math" w:hAnsi="Cambria Math"/>
                      <w:noProof w:val="0"/>
                    </w:rPr>
                    <m:t>N</m:t>
                  </m:r>
                  <m:r>
                    <m:rPr>
                      <m:sty m:val="p"/>
                    </m:rPr>
                    <w:rPr>
                      <w:rFonts w:ascii="Cambria Math" w:hAnsi="Cambria Math"/>
                      <w:noProof w:val="0"/>
                    </w:rPr>
                    <m:t>-1</m:t>
                  </m:r>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d>
                    <m:dPr>
                      <m:begChr m:val="["/>
                      <m:endChr m:val="]"/>
                      <m:ctrlPr>
                        <w:rPr>
                          <w:rFonts w:ascii="Cambria Math" w:hAnsi="Cambria Math"/>
                          <w:noProof w:val="0"/>
                        </w:rPr>
                      </m:ctrlPr>
                    </m:dPr>
                    <m:e>
                      <m:sSup>
                        <m:sSupPr>
                          <m:ctrlPr>
                            <w:rPr>
                              <w:rFonts w:ascii="Cambria Math" w:hAnsi="Cambria Math"/>
                              <w:noProof w:val="0"/>
                            </w:rPr>
                          </m:ctrlPr>
                        </m:sSupPr>
                        <m:e>
                          <m:d>
                            <m:dPr>
                              <m:ctrlPr>
                                <w:rPr>
                                  <w:rFonts w:ascii="Cambria Math" w:hAnsi="Cambria Math"/>
                                  <w:noProof w:val="0"/>
                                </w:rPr>
                              </m:ctrlPr>
                            </m:d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k</m:t>
                                          </m:r>
                                        </m:sub>
                                      </m:sSub>
                                    </m:e>
                                  </m:d>
                                </m:e>
                              </m:func>
                            </m:e>
                          </m:d>
                        </m:e>
                        <m:sup>
                          <m:r>
                            <m:rPr>
                              <m:sty m:val="p"/>
                            </m:rPr>
                            <w:rPr>
                              <w:rFonts w:ascii="Cambria Math" w:hAnsi="Cambria Math"/>
                              <w:noProof w:val="0"/>
                            </w:rPr>
                            <m:t>2</m:t>
                          </m:r>
                        </m:sup>
                      </m:sSup>
                    </m:e>
                  </m:d>
                </m:e>
              </m:nary>
            </m:e>
          </m:rad>
        </m:oMath>
      </m:oMathPara>
    </w:p>
    <w:p w14:paraId="1F5F3BCC" w14:textId="77777777" w:rsidR="00C51006" w:rsidRPr="009171D1" w:rsidRDefault="00C51006" w:rsidP="00C51006">
      <w:r w:rsidRPr="009171D1">
        <w:t>Note that this equation simplifies to the previous equation when theta = 90</w:t>
      </w:r>
      <w:r w:rsidRPr="009171D1">
        <w:rPr>
          <w:rFonts w:ascii="Franklin Gothic Book" w:hAnsi="Franklin Gothic Book"/>
        </w:rPr>
        <w:t>°</w:t>
      </w:r>
      <w:r w:rsidRPr="009171D1">
        <w:t>, so the two formulations are in fact the same, regardless of which orientation of the ripple test is used.</w:t>
      </w:r>
    </w:p>
    <w:p w14:paraId="2385CD9D" w14:textId="77777777" w:rsidR="00C51006" w:rsidRPr="009171D1" w:rsidRDefault="00C51006" w:rsidP="00C51006">
      <w:r w:rsidRPr="009171D1">
        <w:t xml:space="preserve">The standard uncertainty for the quiet zone ripple contribution to the TRP/TRS measurement is then given by the maximum SSD from </w:t>
      </w:r>
      <w:proofErr w:type="gramStart"/>
      <w:r w:rsidRPr="009171D1">
        <w:t>all of</w:t>
      </w:r>
      <w:proofErr w:type="gramEnd"/>
      <w:r w:rsidRPr="009171D1">
        <w:t xml:space="preserve"> the ripple test measurements.</w:t>
      </w:r>
    </w:p>
    <w:p w14:paraId="5F2DC4F8" w14:textId="3DCB61D3" w:rsidR="00C51006" w:rsidRPr="009171D1" w:rsidRDefault="00983477" w:rsidP="00AD2708">
      <w:pPr>
        <w:pStyle w:val="Heading3"/>
        <w:rPr>
          <w:rFonts w:eastAsiaTheme="minorEastAsia"/>
        </w:rPr>
      </w:pPr>
      <w:bookmarkStart w:id="576" w:name="_Toc516760287"/>
      <w:bookmarkStart w:id="577" w:name="_Toc68601417"/>
      <w:bookmarkStart w:id="578" w:name="_Toc97741397"/>
      <w:bookmarkStart w:id="579" w:name="_Toc106114478"/>
      <w:bookmarkStart w:id="580" w:name="_Toc114134438"/>
      <w:bookmarkStart w:id="581" w:name="_Toc130573995"/>
      <w:bookmarkStart w:id="582" w:name="_Toc155186559"/>
      <w:bookmarkStart w:id="583" w:name="_Toc187954989"/>
      <w:r w:rsidRPr="009171D1">
        <w:rPr>
          <w:rFonts w:eastAsiaTheme="minorEastAsia"/>
        </w:rPr>
        <w:t>A.4.2</w:t>
      </w:r>
      <w:r w:rsidR="00C51006" w:rsidRPr="009171D1">
        <w:rPr>
          <w:rFonts w:eastAsiaTheme="minorEastAsia"/>
        </w:rPr>
        <w:t>.9</w:t>
      </w:r>
      <w:r w:rsidR="00C51006" w:rsidRPr="009171D1">
        <w:rPr>
          <w:rFonts w:eastAsiaTheme="minorEastAsia"/>
        </w:rPr>
        <w:tab/>
        <w:t>DUT Tx-power drift</w:t>
      </w:r>
      <w:bookmarkEnd w:id="576"/>
      <w:bookmarkEnd w:id="577"/>
      <w:bookmarkEnd w:id="578"/>
      <w:bookmarkEnd w:id="579"/>
      <w:bookmarkEnd w:id="580"/>
      <w:bookmarkEnd w:id="581"/>
      <w:bookmarkEnd w:id="582"/>
      <w:bookmarkEnd w:id="583"/>
    </w:p>
    <w:p w14:paraId="79EA3C20" w14:textId="77777777" w:rsidR="00C51006" w:rsidRPr="009171D1" w:rsidRDefault="00C51006" w:rsidP="00C51006">
      <w:r w:rsidRPr="009171D1">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9171D1" w:rsidRDefault="00C51006" w:rsidP="00C51006">
      <w:pPr>
        <w:spacing w:after="220"/>
        <w:rPr>
          <w:iCs/>
        </w:rPr>
      </w:pPr>
      <w:proofErr w:type="gramStart"/>
      <w:r w:rsidRPr="009171D1">
        <w:rPr>
          <w:iCs/>
        </w:rPr>
        <w:t>In order to</w:t>
      </w:r>
      <w:proofErr w:type="gramEnd"/>
      <w:r w:rsidRPr="009171D1">
        <w:rPr>
          <w:iCs/>
        </w:rPr>
        <w:t xml:space="preserve">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9171D1" w:rsidRDefault="00C51006" w:rsidP="00C51006">
      <w:r w:rsidRPr="009171D1">
        <w:t xml:space="preserve">Typical TX-power drifts of 3G UE, measured in a single angular point, DUT placed against phantom head are shown in Figure </w:t>
      </w:r>
      <w:r w:rsidR="00983477" w:rsidRPr="009171D1">
        <w:t>A.4.2</w:t>
      </w:r>
      <w:r w:rsidRPr="009171D1">
        <w:t>.9-1.</w:t>
      </w:r>
    </w:p>
    <w:p w14:paraId="3A27565D" w14:textId="77777777" w:rsidR="00C51006" w:rsidRPr="009171D1" w:rsidRDefault="00C51006" w:rsidP="00AD2708">
      <w:pPr>
        <w:pStyle w:val="TH"/>
      </w:pPr>
      <w:r w:rsidRPr="009171D1">
        <w:rPr>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Pr="009171D1" w:rsidRDefault="00C51006" w:rsidP="00C51006">
      <w:pPr>
        <w:pStyle w:val="TF"/>
      </w:pPr>
      <w:r w:rsidRPr="009171D1">
        <w:t xml:space="preserve">Figure </w:t>
      </w:r>
      <w:r w:rsidR="00983477" w:rsidRPr="009171D1">
        <w:t>A.4.2</w:t>
      </w:r>
      <w:r w:rsidRPr="009171D1">
        <w:t>.9-1: Output power variation of typical 3G UE during battery life</w:t>
      </w:r>
    </w:p>
    <w:p w14:paraId="11B968F8" w14:textId="77777777" w:rsidR="0048379A" w:rsidRPr="009171D1" w:rsidRDefault="0048379A" w:rsidP="0048379A"/>
    <w:p w14:paraId="4CB4442C" w14:textId="36DBB33B" w:rsidR="00C51006" w:rsidRPr="009171D1" w:rsidRDefault="00983477" w:rsidP="00AD2708">
      <w:pPr>
        <w:pStyle w:val="Heading3"/>
        <w:rPr>
          <w:rFonts w:eastAsiaTheme="minorEastAsia"/>
        </w:rPr>
      </w:pPr>
      <w:bookmarkStart w:id="584" w:name="_Toc516760301"/>
      <w:bookmarkStart w:id="585" w:name="_Toc68601431"/>
      <w:bookmarkStart w:id="586" w:name="_Toc97741398"/>
      <w:bookmarkStart w:id="587" w:name="_Toc106114479"/>
      <w:bookmarkStart w:id="588" w:name="_Toc114134439"/>
      <w:bookmarkStart w:id="589" w:name="_Toc130573996"/>
      <w:bookmarkStart w:id="590" w:name="_Toc155186560"/>
      <w:bookmarkStart w:id="591" w:name="_Toc187954990"/>
      <w:r w:rsidRPr="009171D1">
        <w:rPr>
          <w:rFonts w:eastAsiaTheme="minorEastAsia"/>
        </w:rPr>
        <w:t>A.4.2</w:t>
      </w:r>
      <w:r w:rsidR="00C51006" w:rsidRPr="009171D1">
        <w:rPr>
          <w:rFonts w:eastAsiaTheme="minorEastAsia"/>
        </w:rPr>
        <w:t>.10</w:t>
      </w:r>
      <w:r w:rsidR="00C51006" w:rsidRPr="009171D1">
        <w:rPr>
          <w:rFonts w:eastAsiaTheme="minorEastAsia"/>
        </w:rPr>
        <w:tab/>
        <w:t>DUT sensitivity drift</w:t>
      </w:r>
      <w:bookmarkEnd w:id="584"/>
      <w:bookmarkEnd w:id="585"/>
      <w:bookmarkEnd w:id="586"/>
      <w:bookmarkEnd w:id="587"/>
      <w:bookmarkEnd w:id="588"/>
      <w:bookmarkEnd w:id="589"/>
      <w:bookmarkEnd w:id="590"/>
      <w:bookmarkEnd w:id="591"/>
    </w:p>
    <w:p w14:paraId="3AA839C1" w14:textId="77777777" w:rsidR="00C51006" w:rsidRPr="009171D1" w:rsidRDefault="00C51006" w:rsidP="00C51006">
      <w:r w:rsidRPr="009171D1">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9171D1" w:rsidRDefault="00983477" w:rsidP="00AD2708">
      <w:pPr>
        <w:pStyle w:val="Heading3"/>
      </w:pPr>
      <w:bookmarkStart w:id="592" w:name="_Toc516760288"/>
      <w:bookmarkStart w:id="593" w:name="_Toc68601418"/>
      <w:bookmarkStart w:id="594" w:name="_Toc97741399"/>
      <w:bookmarkStart w:id="595" w:name="_Toc106114480"/>
      <w:bookmarkStart w:id="596" w:name="_Toc114134440"/>
      <w:bookmarkStart w:id="597" w:name="_Toc130573997"/>
      <w:bookmarkStart w:id="598" w:name="_Toc155186561"/>
      <w:bookmarkStart w:id="599" w:name="_Toc187954991"/>
      <w:r w:rsidRPr="009171D1">
        <w:t>A.4.2</w:t>
      </w:r>
      <w:r w:rsidR="00C51006" w:rsidRPr="009171D1">
        <w:t>.11</w:t>
      </w:r>
      <w:r w:rsidR="00C51006" w:rsidRPr="009171D1">
        <w:tab/>
        <w:t>Uncertainty related to the use of phantoms</w:t>
      </w:r>
      <w:bookmarkEnd w:id="592"/>
      <w:bookmarkEnd w:id="593"/>
      <w:bookmarkEnd w:id="594"/>
      <w:bookmarkEnd w:id="595"/>
      <w:bookmarkEnd w:id="596"/>
      <w:bookmarkEnd w:id="597"/>
      <w:bookmarkEnd w:id="598"/>
      <w:bookmarkEnd w:id="599"/>
    </w:p>
    <w:p w14:paraId="74D0FF22" w14:textId="77777777" w:rsidR="00410DD3" w:rsidRPr="009171D1" w:rsidRDefault="00410DD3" w:rsidP="00410DD3">
      <w:r w:rsidRPr="009171D1">
        <w:t>The following elements of uncertainty contributions (when applicable) are combined by the root-sum-squares (RSS) method to derive the total combined uncertainty related to the use of phantoms.</w:t>
      </w:r>
    </w:p>
    <w:p w14:paraId="745E0D75" w14:textId="0342214E" w:rsidR="00C51006" w:rsidRPr="009171D1" w:rsidRDefault="00983477" w:rsidP="00AD2708">
      <w:pPr>
        <w:pStyle w:val="Heading4"/>
      </w:pPr>
      <w:bookmarkStart w:id="600" w:name="_Toc516760289"/>
      <w:bookmarkStart w:id="601" w:name="_Toc68601419"/>
      <w:bookmarkStart w:id="602" w:name="_Toc130573998"/>
      <w:bookmarkStart w:id="603" w:name="_Toc155186562"/>
      <w:bookmarkStart w:id="604" w:name="_Toc187954992"/>
      <w:r w:rsidRPr="009171D1">
        <w:t>A.4.2</w:t>
      </w:r>
      <w:r w:rsidR="00C51006" w:rsidRPr="009171D1">
        <w:t>.11.1</w:t>
      </w:r>
      <w:r w:rsidR="00C51006" w:rsidRPr="009171D1">
        <w:tab/>
        <w:t>Uncertainty from using different types of SAM phantom</w:t>
      </w:r>
      <w:bookmarkEnd w:id="600"/>
      <w:bookmarkEnd w:id="601"/>
      <w:bookmarkEnd w:id="602"/>
      <w:bookmarkEnd w:id="603"/>
      <w:bookmarkEnd w:id="604"/>
    </w:p>
    <w:p w14:paraId="573726A8" w14:textId="77777777" w:rsidR="00C51006" w:rsidRPr="009171D1" w:rsidRDefault="00C51006" w:rsidP="00C51006">
      <w:r w:rsidRPr="009171D1">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9171D1" w:rsidRDefault="00983477" w:rsidP="00AD2708">
      <w:pPr>
        <w:pStyle w:val="Heading4"/>
      </w:pPr>
      <w:bookmarkStart w:id="605" w:name="_Toc516760290"/>
      <w:bookmarkStart w:id="606" w:name="_Toc68601420"/>
      <w:bookmarkStart w:id="607" w:name="_Toc130573999"/>
      <w:bookmarkStart w:id="608" w:name="_Toc155186563"/>
      <w:bookmarkStart w:id="609" w:name="_Toc187954993"/>
      <w:r w:rsidRPr="009171D1">
        <w:t>A.4.2</w:t>
      </w:r>
      <w:r w:rsidR="00C51006" w:rsidRPr="009171D1">
        <w:t>.11.2</w:t>
      </w:r>
      <w:r w:rsidR="00C51006" w:rsidRPr="009171D1">
        <w:tab/>
        <w:t>Simulated tissue liquid uncertainty</w:t>
      </w:r>
      <w:bookmarkEnd w:id="605"/>
      <w:bookmarkEnd w:id="606"/>
      <w:bookmarkEnd w:id="607"/>
      <w:bookmarkEnd w:id="608"/>
      <w:bookmarkEnd w:id="609"/>
    </w:p>
    <w:p w14:paraId="297F3233" w14:textId="77777777" w:rsidR="00C51006" w:rsidRPr="009171D1" w:rsidRDefault="00C51006" w:rsidP="00C51006">
      <w:r w:rsidRPr="009171D1">
        <w:t>This uncertainty will occur, if the laboratory uses a liquid which has dielectric parameters deviating more than ±15% of the target parameters.</w:t>
      </w:r>
    </w:p>
    <w:p w14:paraId="0FB5A6DF" w14:textId="4A21D7E7" w:rsidR="00C51006" w:rsidRPr="009171D1" w:rsidRDefault="00983477" w:rsidP="00AD2708">
      <w:pPr>
        <w:pStyle w:val="Heading4"/>
      </w:pPr>
      <w:bookmarkStart w:id="610" w:name="_Toc516760291"/>
      <w:bookmarkStart w:id="611" w:name="_Toc68601421"/>
      <w:bookmarkStart w:id="612" w:name="_Toc130574000"/>
      <w:bookmarkStart w:id="613" w:name="_Toc155186564"/>
      <w:bookmarkStart w:id="614" w:name="_Toc187954994"/>
      <w:r w:rsidRPr="009171D1">
        <w:t>A.4.2</w:t>
      </w:r>
      <w:r w:rsidR="00C51006" w:rsidRPr="009171D1">
        <w:t>.11.3</w:t>
      </w:r>
      <w:r w:rsidR="00C51006" w:rsidRPr="009171D1">
        <w:tab/>
        <w:t>Uncertainty of dielectric properties and shape of the hand phantom</w:t>
      </w:r>
      <w:bookmarkEnd w:id="610"/>
      <w:bookmarkEnd w:id="611"/>
      <w:bookmarkEnd w:id="612"/>
      <w:bookmarkEnd w:id="613"/>
      <w:bookmarkEnd w:id="614"/>
    </w:p>
    <w:p w14:paraId="1F64DEDE" w14:textId="7946DDA4" w:rsidR="00C51006" w:rsidRPr="009171D1" w:rsidRDefault="00C51006" w:rsidP="00AD2708">
      <w:r w:rsidRPr="009171D1">
        <w:t xml:space="preserve">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w:t>
      </w:r>
      <w:r w:rsidRPr="009171D1">
        <w:lastRenderedPageBreak/>
        <w:t>moulded from the same material and having some exterior surfaces removed. Following procedure will be used to evaluate the dielectric properties of the hand phantom;</w:t>
      </w:r>
    </w:p>
    <w:p w14:paraId="7BC6B161" w14:textId="77777777" w:rsidR="00C51006" w:rsidRPr="009171D1" w:rsidRDefault="00C51006" w:rsidP="00C51006">
      <w:pPr>
        <w:pStyle w:val="B10"/>
      </w:pPr>
      <w:r w:rsidRPr="009171D1">
        <w:t>1.</w:t>
      </w:r>
      <w:r w:rsidRPr="009171D1">
        <w:tab/>
        <w:t>Each hand shall be manufactured together with a reference cube of the same material. The sides of the reference cube shall be not less than 40 mm in length.</w:t>
      </w:r>
    </w:p>
    <w:p w14:paraId="108FC210" w14:textId="77777777" w:rsidR="00C51006" w:rsidRPr="009171D1" w:rsidRDefault="00C51006" w:rsidP="00C51006">
      <w:pPr>
        <w:pStyle w:val="B10"/>
      </w:pPr>
      <w:r w:rsidRPr="009171D1">
        <w:t>2.</w:t>
      </w:r>
      <w:r w:rsidRPr="009171D1">
        <w:tab/>
        <w:t xml:space="preserve">The moulded surface on three orthogonal sides of the cube shall be sliced away to a depth of at least 3 mm, </w:t>
      </w:r>
      <w:proofErr w:type="gramStart"/>
      <w:r w:rsidRPr="009171D1">
        <w:t>in order to</w:t>
      </w:r>
      <w:proofErr w:type="gramEnd"/>
      <w:r w:rsidRPr="009171D1">
        <w:t xml:space="preserve"> expose interior material for evaluation. The remaining three sides of the cube shall be left untreated.</w:t>
      </w:r>
    </w:p>
    <w:p w14:paraId="7614A1F9" w14:textId="77777777" w:rsidR="00C51006" w:rsidRPr="009171D1" w:rsidRDefault="00C51006" w:rsidP="00C51006">
      <w:pPr>
        <w:pStyle w:val="B10"/>
      </w:pPr>
      <w:r w:rsidRPr="009171D1">
        <w:t>3.</w:t>
      </w:r>
      <w:r w:rsidRPr="009171D1">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9171D1">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9171D1">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9171D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9171D1">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9171D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9171D1">
        <w:t>,10 points) shall also be calculated.</w:t>
      </w:r>
    </w:p>
    <w:p w14:paraId="1096B636" w14:textId="77777777" w:rsidR="00C51006" w:rsidRPr="009171D1" w:rsidRDefault="00C51006" w:rsidP="00C51006">
      <w:pPr>
        <w:pStyle w:val="B10"/>
      </w:pPr>
      <w:r w:rsidRPr="009171D1">
        <w:t>4.</w:t>
      </w:r>
      <w:r w:rsidRPr="009171D1">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9171D1">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9171D1">
        <w:t xml:space="preserve">, 10 points) calculated accordingly. </w:t>
      </w:r>
    </w:p>
    <w:p w14:paraId="00D8E6B3" w14:textId="77777777" w:rsidR="00C51006" w:rsidRPr="009171D1" w:rsidRDefault="00C51006" w:rsidP="00C51006">
      <w:pPr>
        <w:pStyle w:val="B10"/>
      </w:pPr>
      <w:r w:rsidRPr="009171D1">
        <w:t>5.</w:t>
      </w:r>
      <w:r w:rsidRPr="009171D1">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9171D1">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9171D1">
        <w:t xml:space="preserve">) shall be calculated as the average of exterior and interior values by either evaluating all data points or using equations : </w:t>
      </w:r>
    </w:p>
    <w:p w14:paraId="1C17138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3C550C3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25C28E15" w14:textId="77777777" w:rsidR="00C51006" w:rsidRPr="009171D1" w:rsidRDefault="00C51006" w:rsidP="00C51006">
      <w:pPr>
        <w:pStyle w:val="B10"/>
      </w:pPr>
      <w:r w:rsidRPr="009171D1">
        <w:t>6.</w:t>
      </w:r>
      <w:r w:rsidRPr="009171D1">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9171D1">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9171D1">
        <w:t xml:space="preserve">) shall be calculated as the statistical combination of exterior and interior values by either evaluating all data points or using equations: </w:t>
      </w:r>
    </w:p>
    <w:p w14:paraId="33D1939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e>
          </m:rad>
        </m:oMath>
      </m:oMathPara>
    </w:p>
    <w:p w14:paraId="0A18118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e>
          </m:rad>
        </m:oMath>
      </m:oMathPara>
    </w:p>
    <w:p w14:paraId="586428D3" w14:textId="77777777" w:rsidR="00C51006" w:rsidRPr="009171D1" w:rsidRDefault="00C51006" w:rsidP="00C51006">
      <w:pPr>
        <w:pStyle w:val="B10"/>
      </w:pPr>
      <w:r w:rsidRPr="009171D1">
        <w:t>7.</w:t>
      </w:r>
      <w:r w:rsidRPr="009171D1">
        <w:tab/>
        <w:t>The hands are acceptable for radiated performance testing, i.e., meet the minimal requirements, if</w:t>
      </w:r>
    </w:p>
    <w:p w14:paraId="157F11E1" w14:textId="77777777" w:rsidR="00C51006" w:rsidRPr="009171D1" w:rsidRDefault="00C51006" w:rsidP="00C51006">
      <w:pPr>
        <w:pStyle w:val="B20"/>
      </w:pPr>
      <w:r w:rsidRPr="009171D1">
        <w:t>a.</w:t>
      </w:r>
      <w:r w:rsidRPr="009171D1">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9171D1">
        <w:t>deviates by less than 15% from the target values</w:t>
      </w:r>
    </w:p>
    <w:p w14:paraId="46DD9571" w14:textId="77777777" w:rsidR="00C51006" w:rsidRPr="009171D1" w:rsidRDefault="00C51006" w:rsidP="00C51006">
      <w:pPr>
        <w:pStyle w:val="B20"/>
      </w:pPr>
      <w:r w:rsidRPr="009171D1">
        <w:t>b.</w:t>
      </w:r>
      <w:r w:rsidRPr="009171D1">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9171D1">
        <w:rPr>
          <w:lang w:eastAsia="zh-CN"/>
        </w:rPr>
        <w:t xml:space="preserve"> </w:t>
      </w:r>
      <w:r w:rsidRPr="009171D1">
        <w:t>deviates by less than 25% from the target values</w:t>
      </w:r>
    </w:p>
    <w:p w14:paraId="3DBAEC70" w14:textId="77777777" w:rsidR="00C51006" w:rsidRPr="009171D1" w:rsidRDefault="00C51006" w:rsidP="00C51006">
      <w:pPr>
        <w:pStyle w:val="B20"/>
      </w:pPr>
      <w:r w:rsidRPr="009171D1">
        <w:t>c.</w:t>
      </w:r>
      <w:r w:rsidRPr="009171D1">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9171D1">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9171D1">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9171D1" w:rsidRDefault="00C51006" w:rsidP="00C51006">
      <w:pPr>
        <w:pStyle w:val="B20"/>
      </w:pPr>
      <w:r w:rsidRPr="009171D1">
        <w:t>d.</w:t>
      </w:r>
      <w:r w:rsidRPr="009171D1">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9171D1">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9171D1">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9171D1" w:rsidRDefault="00C51006" w:rsidP="00C51006">
      <w:pPr>
        <w:pStyle w:val="B20"/>
      </w:pPr>
      <w:r w:rsidRPr="009171D1">
        <w:t>e.</w:t>
      </w:r>
      <w:r w:rsidRPr="009171D1">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9171D1">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9171D1" w:rsidRDefault="00C51006" w:rsidP="00C51006">
      <w:pPr>
        <w:pStyle w:val="B10"/>
      </w:pPr>
      <w:r w:rsidRPr="009171D1">
        <w:t>8.</w:t>
      </w:r>
      <w:r w:rsidRPr="009171D1">
        <w:tab/>
        <w:t xml:space="preserve">For the hands meeting the minimal requirements of step 7, the following approximations shall be used to determine the hand uncertainty due to dielectric properties. </w:t>
      </w:r>
    </w:p>
    <w:p w14:paraId="29E49863"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ε</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1</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41B6CFFA"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σ</m:t>
              </m:r>
            </m:sub>
          </m:sSub>
          <m:d>
            <m:dPr>
              <m:begChr m:val="["/>
              <m:endChr m:val="]"/>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2</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1D5584A3" w14:textId="77777777" w:rsidR="00C51006" w:rsidRPr="009171D1"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9171D1">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9171D1">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9171D1">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9171D1">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9171D1">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9171D1">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9171D1">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9171D1">
        <w:t xml:space="preserve"> were determined by numeric simulations.</w:t>
      </w:r>
    </w:p>
    <w:p w14:paraId="74CE1A62" w14:textId="77777777" w:rsidR="00C51006" w:rsidRPr="009171D1" w:rsidRDefault="00C51006" w:rsidP="00C51006">
      <w:r w:rsidRPr="009171D1">
        <w:t>In case the hand phantoms are manufactured within CAD models, the tolerance is 2% and therefore the effects shape errors are negligible. If the tolerance is larger, a numerical study must be conducted.</w:t>
      </w:r>
    </w:p>
    <w:p w14:paraId="036B4CDC" w14:textId="77777777" w:rsidR="00410DD3" w:rsidRPr="009171D1" w:rsidRDefault="00410DD3" w:rsidP="00410DD3">
      <w:bookmarkStart w:id="615" w:name="_Toc516760292"/>
      <w:bookmarkStart w:id="616" w:name="_Toc68601422"/>
      <w:bookmarkStart w:id="617" w:name="_Toc130574001"/>
      <w:r w:rsidRPr="009171D1">
        <w:t>The assessment of uncertainties for the Wide Grip hand phantom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9171D1" w:rsidRDefault="00983477" w:rsidP="00AD2708">
      <w:pPr>
        <w:pStyle w:val="Heading4"/>
      </w:pPr>
      <w:bookmarkStart w:id="618" w:name="_Toc155186565"/>
      <w:bookmarkStart w:id="619" w:name="_Toc187954995"/>
      <w:r w:rsidRPr="009171D1">
        <w:t>A.4.2</w:t>
      </w:r>
      <w:r w:rsidR="00C51006" w:rsidRPr="009171D1">
        <w:t>.11.4</w:t>
      </w:r>
      <w:r w:rsidR="00C51006" w:rsidRPr="009171D1">
        <w:tab/>
        <w:t>Uncertainty from using different types of Laptop Ground Plane phantom</w:t>
      </w:r>
      <w:bookmarkEnd w:id="615"/>
      <w:bookmarkEnd w:id="616"/>
      <w:bookmarkEnd w:id="617"/>
      <w:bookmarkEnd w:id="618"/>
      <w:bookmarkEnd w:id="619"/>
    </w:p>
    <w:p w14:paraId="52DFE8B0" w14:textId="77777777" w:rsidR="00C51006" w:rsidRPr="009171D1" w:rsidRDefault="00C51006" w:rsidP="00C51006">
      <w:pPr>
        <w:rPr>
          <w:strike/>
        </w:rPr>
      </w:pPr>
      <w:r w:rsidRPr="009171D1">
        <w:t>This uncertainty contribution originates from the fact that different laboratories may use different variations of Laptop Ground Plane phantom. The standard Laptop Ground Plane is the specified phantom.</w:t>
      </w:r>
    </w:p>
    <w:p w14:paraId="3FCC7E97" w14:textId="77777777" w:rsidR="00B515FF" w:rsidRPr="009171D1" w:rsidRDefault="00B515FF" w:rsidP="00AD2708">
      <w:pPr>
        <w:pStyle w:val="Heading4"/>
      </w:pPr>
      <w:bookmarkStart w:id="620" w:name="_Toc155186566"/>
      <w:bookmarkStart w:id="621" w:name="_Toc516760293"/>
      <w:bookmarkStart w:id="622" w:name="_Toc68601423"/>
      <w:bookmarkStart w:id="623" w:name="_Toc97741400"/>
      <w:bookmarkStart w:id="624" w:name="_Toc106114481"/>
      <w:bookmarkStart w:id="625" w:name="_Toc114134441"/>
      <w:bookmarkStart w:id="626" w:name="_Toc130574002"/>
      <w:bookmarkStart w:id="627" w:name="_Toc187954996"/>
      <w:r w:rsidRPr="009171D1">
        <w:t>A.4.2.11.5</w:t>
      </w:r>
      <w:r w:rsidRPr="009171D1">
        <w:tab/>
        <w:t>Positioning Uncertainty from using Phantoms</w:t>
      </w:r>
      <w:bookmarkEnd w:id="620"/>
      <w:bookmarkEnd w:id="627"/>
    </w:p>
    <w:p w14:paraId="23213DA0" w14:textId="77777777" w:rsidR="00B515FF" w:rsidRPr="009171D1" w:rsidRDefault="00B515FF" w:rsidP="00B515FF">
      <w:r w:rsidRPr="009171D1">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9171D1" w:rsidRDefault="00B515FF" w:rsidP="00B515FF">
      <w:r w:rsidRPr="009171D1">
        <w:t xml:space="preserve">To estimate this uncertainty for the SAM phantom, it is suggested to perform at least five evaluations of TRP/TRS whereby the device shall be dismounted and newly positioned with a fully charged battery before each test. This measurement set </w:t>
      </w:r>
      <w:proofErr w:type="gramStart"/>
      <w:r w:rsidRPr="009171D1">
        <w:t>has to</w:t>
      </w:r>
      <w:proofErr w:type="gramEnd"/>
      <w:r w:rsidRPr="009171D1">
        <w:t xml:space="preserve"> be carried out in mid channel of lowest and highest frequency bands utilized by the testing lab, for at least three phones with different type of mechanical design. The values </w:t>
      </w:r>
      <w:proofErr w:type="gramStart"/>
      <w:r w:rsidRPr="009171D1">
        <w:t>have to</w:t>
      </w:r>
      <w:proofErr w:type="gramEnd"/>
      <w:r w:rsidRPr="009171D1">
        <w:t xml:space="preserve"> be normalized by the mean for each measurement set. As a result, the uncertainty contribution entered to uncertainty budget is the difference between the maximum and minimum normalized values.</w:t>
      </w:r>
    </w:p>
    <w:p w14:paraId="0EF29955" w14:textId="77777777" w:rsidR="00B515FF" w:rsidRPr="009171D1" w:rsidRDefault="00B515FF" w:rsidP="00B515FF">
      <w:r w:rsidRPr="009171D1">
        <w:t xml:space="preserve">With head and hand phantoms, random uncertainty evaluation may be done separately for each measurement configuration i.e. head only, browsing mode or speech mode. A speech mode random uncertainty evaluation, were both head and hand phantoms are used, can reasonably </w:t>
      </w:r>
      <w:proofErr w:type="gramStart"/>
      <w:r w:rsidRPr="009171D1">
        <w:t>be considered to be</w:t>
      </w:r>
      <w:proofErr w:type="gramEnd"/>
      <w:r w:rsidRPr="009171D1">
        <w:t xml:space="preserve"> the worst-case scenario and thus random uncertainties in other configurations to be less.</w:t>
      </w:r>
    </w:p>
    <w:p w14:paraId="4C00B0A2" w14:textId="77777777" w:rsidR="00EF45F3" w:rsidRPr="009171D1" w:rsidRDefault="00B515FF" w:rsidP="00EF45F3">
      <w:r w:rsidRPr="009171D1">
        <w:t xml:space="preserve">To estimate this uncertainty for the Laptop Ground Plane phantom, it is suggested to perform at least five evaluations of TRP/TRS for the plug-in position whereby the device shall be dismounted and newly positioned before each test. This measurement set </w:t>
      </w:r>
      <w:proofErr w:type="gramStart"/>
      <w:r w:rsidRPr="009171D1">
        <w:t>has to</w:t>
      </w:r>
      <w:proofErr w:type="gramEnd"/>
      <w:r w:rsidRPr="009171D1">
        <w:t xml:space="preserve"> be carried out in mid channel of lowest and highest frequency bands utilized by the testing lab, for at least three USBs with different type of mechanical design. The values </w:t>
      </w:r>
      <w:proofErr w:type="gramStart"/>
      <w:r w:rsidRPr="009171D1">
        <w:t>have to</w:t>
      </w:r>
      <w:proofErr w:type="gramEnd"/>
      <w:r w:rsidRPr="009171D1">
        <w:t xml:space="preserve"> be normalized by the mean for each measurement set. As a result, the uncertainty contribution entered to uncertainty budget is the difference between the maximum and minimum normalized value. </w:t>
      </w:r>
    </w:p>
    <w:p w14:paraId="72EE7A35" w14:textId="5F621A9B" w:rsidR="00C51006" w:rsidRPr="009171D1" w:rsidRDefault="00983477" w:rsidP="00AD2708">
      <w:pPr>
        <w:pStyle w:val="Heading3"/>
      </w:pPr>
      <w:bookmarkStart w:id="628" w:name="_Toc155186567"/>
      <w:bookmarkStart w:id="629" w:name="_Toc187954997"/>
      <w:r w:rsidRPr="009171D1">
        <w:lastRenderedPageBreak/>
        <w:t>A.4.2</w:t>
      </w:r>
      <w:r w:rsidR="00C51006" w:rsidRPr="009171D1">
        <w:t>.12</w:t>
      </w:r>
      <w:r w:rsidR="00C51006" w:rsidRPr="009171D1">
        <w:tab/>
        <w:t>Coarse sampling grid</w:t>
      </w:r>
      <w:bookmarkEnd w:id="621"/>
      <w:bookmarkEnd w:id="622"/>
      <w:bookmarkEnd w:id="623"/>
      <w:bookmarkEnd w:id="624"/>
      <w:bookmarkEnd w:id="625"/>
      <w:bookmarkEnd w:id="626"/>
      <w:bookmarkEnd w:id="628"/>
      <w:bookmarkEnd w:id="629"/>
    </w:p>
    <w:p w14:paraId="1B86BD18" w14:textId="578B7D9B" w:rsidR="00B515FF" w:rsidRPr="009171D1" w:rsidRDefault="00B515FF" w:rsidP="00B515FF">
      <w:pPr>
        <w:pStyle w:val="EditorsNote"/>
        <w:rPr>
          <w:lang w:eastAsia="en-US"/>
        </w:rPr>
      </w:pPr>
      <w:bookmarkStart w:id="630" w:name="_Toc97741402"/>
      <w:bookmarkStart w:id="631" w:name="_Toc106114483"/>
      <w:bookmarkStart w:id="632" w:name="_Toc114134443"/>
      <w:bookmarkStart w:id="633" w:name="_Toc130574004"/>
      <w:bookmarkStart w:id="634" w:name="_Toc516760295"/>
      <w:bookmarkStart w:id="635" w:name="_Toc68601425"/>
      <w:r w:rsidRPr="009171D1">
        <w:t>Editor’s Note: Further analyses of measurement grids and impact on measurement uncertainty based on empirical data are pending.</w:t>
      </w:r>
    </w:p>
    <w:p w14:paraId="1B11114C" w14:textId="77777777" w:rsidR="00B515FF" w:rsidRPr="009171D1" w:rsidRDefault="00B515FF" w:rsidP="00B515FF">
      <w:pPr>
        <w:spacing w:after="0"/>
      </w:pPr>
      <w:r w:rsidRPr="009171D1">
        <w:t xml:space="preserve">This contributor describes the uncertainty of the measured TRP/TRS value due to the finite number of measurement grid points. Decreasing of sampling density to finite number of samples affects the measurement uncertainty. Different TRP </w:t>
      </w:r>
      <w:proofErr w:type="spellStart"/>
      <w:r w:rsidRPr="009171D1">
        <w:t>quadratures</w:t>
      </w:r>
      <w:proofErr w:type="spellEnd"/>
      <w:r w:rsidRPr="009171D1">
        <w:t xml:space="preserve"> also </w:t>
      </w:r>
      <w:proofErr w:type="gramStart"/>
      <w:r w:rsidRPr="009171D1">
        <w:t>have an effect on</w:t>
      </w:r>
      <w:proofErr w:type="gramEnd"/>
      <w:r w:rsidRPr="009171D1">
        <w:t xml:space="preserve"> the MU. The grid options for TRP/TRS with associated MUs for constant-step size grids are summarized in Table A.4.2.12-1. </w:t>
      </w:r>
    </w:p>
    <w:p w14:paraId="26DCA5B6" w14:textId="77777777" w:rsidR="006432F3" w:rsidRPr="009171D1" w:rsidRDefault="006432F3" w:rsidP="00B515FF">
      <w:pPr>
        <w:spacing w:after="0"/>
      </w:pPr>
    </w:p>
    <w:p w14:paraId="78D14056" w14:textId="77777777" w:rsidR="00B515FF" w:rsidRPr="009171D1" w:rsidRDefault="00B515FF" w:rsidP="00B515FF">
      <w:pPr>
        <w:pStyle w:val="TH"/>
      </w:pPr>
      <w:r w:rsidRPr="009171D1">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9171D1" w14:paraId="7BD6D19D" w14:textId="77777777" w:rsidTr="0064027B">
        <w:trPr>
          <w:jc w:val="center"/>
        </w:trPr>
        <w:tc>
          <w:tcPr>
            <w:tcW w:w="1577" w:type="dxa"/>
            <w:shd w:val="clear" w:color="auto" w:fill="D9D9D9" w:themeFill="background1" w:themeFillShade="D9"/>
            <w:vAlign w:val="center"/>
          </w:tcPr>
          <w:p w14:paraId="7B708DAF" w14:textId="77777777" w:rsidR="006432F3" w:rsidRPr="009171D1" w:rsidRDefault="006432F3" w:rsidP="0064027B">
            <w:pPr>
              <w:pStyle w:val="TAH"/>
            </w:pPr>
            <w:bookmarkStart w:id="636" w:name="_Toc516760294"/>
            <w:bookmarkStart w:id="637" w:name="_Toc68601424"/>
            <w:bookmarkStart w:id="638" w:name="_Toc97741401"/>
            <w:bookmarkStart w:id="639" w:name="_Toc106114482"/>
            <w:bookmarkStart w:id="640" w:name="_Toc114134442"/>
            <w:bookmarkStart w:id="641" w:name="_Toc130574003"/>
            <w:r w:rsidRPr="009171D1">
              <w:t>Test Metric</w:t>
            </w:r>
          </w:p>
        </w:tc>
        <w:tc>
          <w:tcPr>
            <w:tcW w:w="1151" w:type="dxa"/>
            <w:shd w:val="clear" w:color="auto" w:fill="D9D9D9" w:themeFill="background1" w:themeFillShade="D9"/>
            <w:vAlign w:val="center"/>
          </w:tcPr>
          <w:p w14:paraId="27F86451" w14:textId="77777777" w:rsidR="006432F3" w:rsidRPr="009171D1" w:rsidRDefault="006432F3" w:rsidP="0064027B">
            <w:pPr>
              <w:pStyle w:val="TAH"/>
            </w:pPr>
            <w:r w:rsidRPr="009171D1">
              <w:t>Frequency Range</w:t>
            </w:r>
          </w:p>
        </w:tc>
        <w:tc>
          <w:tcPr>
            <w:tcW w:w="1353" w:type="dxa"/>
            <w:shd w:val="clear" w:color="auto" w:fill="D9D9D9" w:themeFill="background1" w:themeFillShade="D9"/>
            <w:vAlign w:val="center"/>
          </w:tcPr>
          <w:p w14:paraId="7F2D4712" w14:textId="77777777" w:rsidR="006432F3" w:rsidRPr="009171D1" w:rsidRDefault="006432F3" w:rsidP="0064027B">
            <w:pPr>
              <w:pStyle w:val="TAH"/>
            </w:pPr>
            <w:r w:rsidRPr="009171D1">
              <w:t>Quadrature</w:t>
            </w:r>
          </w:p>
        </w:tc>
        <w:tc>
          <w:tcPr>
            <w:tcW w:w="1089" w:type="dxa"/>
            <w:shd w:val="clear" w:color="auto" w:fill="D9D9D9" w:themeFill="background1" w:themeFillShade="D9"/>
            <w:vAlign w:val="center"/>
          </w:tcPr>
          <w:p w14:paraId="070C80F8" w14:textId="0C52F865" w:rsidR="006432F3" w:rsidRPr="009171D1" w:rsidRDefault="006432F3" w:rsidP="0064027B">
            <w:pPr>
              <w:pStyle w:val="TAH"/>
            </w:pPr>
            <w:r w:rsidRPr="009171D1">
              <w:rPr>
                <w:rFonts w:ascii="Symbol" w:hAnsi="Symbol"/>
              </w:rPr>
              <w:t></w:t>
            </w:r>
            <w:r w:rsidRPr="009171D1">
              <w:rPr>
                <w:rFonts w:ascii="Symbol" w:hAnsi="Symbol"/>
              </w:rPr>
              <w:t></w:t>
            </w:r>
            <w:r w:rsidRPr="009171D1">
              <w:rPr>
                <w:rFonts w:ascii="Symbol" w:hAnsi="Symbol"/>
              </w:rPr>
              <w:t></w:t>
            </w:r>
            <w:r w:rsidRPr="009171D1">
              <w:t>[°]</w:t>
            </w:r>
          </w:p>
        </w:tc>
        <w:tc>
          <w:tcPr>
            <w:tcW w:w="963" w:type="dxa"/>
            <w:shd w:val="clear" w:color="auto" w:fill="D9D9D9" w:themeFill="background1" w:themeFillShade="D9"/>
            <w:vAlign w:val="center"/>
          </w:tcPr>
          <w:p w14:paraId="05BC4E4A" w14:textId="77777777" w:rsidR="006432F3" w:rsidRPr="009171D1" w:rsidRDefault="006432F3" w:rsidP="0064027B">
            <w:pPr>
              <w:pStyle w:val="TAH"/>
            </w:pPr>
            <w:r w:rsidRPr="009171D1">
              <w:rPr>
                <w:rFonts w:ascii="Symbol" w:hAnsi="Symbol"/>
              </w:rPr>
              <w:t></w:t>
            </w:r>
            <w:r w:rsidRPr="009171D1">
              <w:rPr>
                <w:rFonts w:ascii="Symbol" w:hAnsi="Symbol"/>
              </w:rPr>
              <w:t></w:t>
            </w:r>
            <w:r w:rsidRPr="009171D1">
              <w:rPr>
                <w:rFonts w:ascii="Symbol" w:hAnsi="Symbol"/>
              </w:rPr>
              <w:t></w:t>
            </w:r>
            <w:r w:rsidRPr="009171D1">
              <w:t>[°]</w:t>
            </w:r>
          </w:p>
        </w:tc>
        <w:tc>
          <w:tcPr>
            <w:tcW w:w="993" w:type="dxa"/>
            <w:shd w:val="clear" w:color="auto" w:fill="D9D9D9" w:themeFill="background1" w:themeFillShade="D9"/>
            <w:vAlign w:val="center"/>
          </w:tcPr>
          <w:p w14:paraId="24141618" w14:textId="77777777" w:rsidR="006432F3" w:rsidRPr="009171D1" w:rsidRDefault="006432F3" w:rsidP="0064027B">
            <w:pPr>
              <w:pStyle w:val="TAH"/>
            </w:pPr>
            <w:r w:rsidRPr="009171D1">
              <w:t>Min. Number of Grid Points (Note 1)</w:t>
            </w:r>
          </w:p>
        </w:tc>
        <w:tc>
          <w:tcPr>
            <w:tcW w:w="1207" w:type="dxa"/>
            <w:shd w:val="clear" w:color="auto" w:fill="D9D9D9" w:themeFill="background1" w:themeFillShade="D9"/>
            <w:vAlign w:val="center"/>
          </w:tcPr>
          <w:p w14:paraId="31A06CD0" w14:textId="77777777" w:rsidR="006432F3" w:rsidRPr="009171D1" w:rsidRDefault="006432F3" w:rsidP="0064027B">
            <w:pPr>
              <w:pStyle w:val="TAH"/>
            </w:pPr>
            <w:r w:rsidRPr="009171D1">
              <w:t>Std. Uncertainty [dB]</w:t>
            </w:r>
          </w:p>
        </w:tc>
        <w:tc>
          <w:tcPr>
            <w:tcW w:w="1017" w:type="dxa"/>
            <w:shd w:val="clear" w:color="auto" w:fill="D9D9D9" w:themeFill="background1" w:themeFillShade="D9"/>
            <w:vAlign w:val="center"/>
          </w:tcPr>
          <w:p w14:paraId="727B3616" w14:textId="77777777" w:rsidR="006432F3" w:rsidRPr="009171D1" w:rsidRDefault="006432F3" w:rsidP="0064027B">
            <w:pPr>
              <w:pStyle w:val="TAH"/>
            </w:pPr>
            <w:r w:rsidRPr="009171D1">
              <w:t>|Mean Error| [dB]</w:t>
            </w:r>
          </w:p>
        </w:tc>
      </w:tr>
      <w:tr w:rsidR="006432F3" w:rsidRPr="009171D1" w14:paraId="05A5B609" w14:textId="77777777" w:rsidTr="0064027B">
        <w:trPr>
          <w:jc w:val="center"/>
        </w:trPr>
        <w:tc>
          <w:tcPr>
            <w:tcW w:w="1577" w:type="dxa"/>
            <w:vAlign w:val="center"/>
          </w:tcPr>
          <w:p w14:paraId="7B347C54" w14:textId="77777777" w:rsidR="006432F3" w:rsidRPr="009171D1" w:rsidRDefault="006432F3" w:rsidP="0064027B">
            <w:pPr>
              <w:pStyle w:val="TAC"/>
            </w:pPr>
            <w:r w:rsidRPr="009171D1">
              <w:t>TRP</w:t>
            </w:r>
          </w:p>
        </w:tc>
        <w:tc>
          <w:tcPr>
            <w:tcW w:w="1151" w:type="dxa"/>
            <w:vMerge w:val="restart"/>
            <w:vAlign w:val="center"/>
          </w:tcPr>
          <w:p w14:paraId="27928BF1" w14:textId="77777777" w:rsidR="006432F3" w:rsidRPr="009171D1" w:rsidRDefault="006432F3" w:rsidP="0064027B">
            <w:pPr>
              <w:pStyle w:val="TAC"/>
              <w:rPr>
                <w:bCs/>
              </w:rPr>
            </w:pPr>
            <w:r w:rsidRPr="009171D1">
              <w:rPr>
                <w:bCs/>
              </w:rPr>
              <w:t>&lt; 3GHz</w:t>
            </w:r>
          </w:p>
        </w:tc>
        <w:tc>
          <w:tcPr>
            <w:tcW w:w="1353" w:type="dxa"/>
            <w:vMerge w:val="restart"/>
            <w:vAlign w:val="center"/>
          </w:tcPr>
          <w:p w14:paraId="3C0F65E8" w14:textId="77777777" w:rsidR="006432F3" w:rsidRPr="009171D1" w:rsidRDefault="006432F3" w:rsidP="0064027B">
            <w:pPr>
              <w:pStyle w:val="TAC"/>
              <w:rPr>
                <w:bCs/>
              </w:rPr>
            </w:pPr>
            <w:r w:rsidRPr="009171D1">
              <w:rPr>
                <w:bCs/>
              </w:rPr>
              <w:t>sin(</w:t>
            </w:r>
            <w:r w:rsidRPr="009171D1">
              <w:rPr>
                <w:rFonts w:ascii="Symbol" w:hAnsi="Symbol"/>
                <w:bCs/>
              </w:rPr>
              <w:t></w:t>
            </w:r>
            <w:r w:rsidRPr="009171D1">
              <w:rPr>
                <w:bCs/>
              </w:rPr>
              <w:t>)</w:t>
            </w:r>
          </w:p>
        </w:tc>
        <w:tc>
          <w:tcPr>
            <w:tcW w:w="1089" w:type="dxa"/>
            <w:vAlign w:val="center"/>
          </w:tcPr>
          <w:p w14:paraId="35C54874" w14:textId="77777777" w:rsidR="006432F3" w:rsidRPr="009171D1" w:rsidRDefault="006432F3" w:rsidP="0064027B">
            <w:pPr>
              <w:pStyle w:val="TAC"/>
              <w:rPr>
                <w:bCs/>
              </w:rPr>
            </w:pPr>
            <w:r w:rsidRPr="009171D1">
              <w:rPr>
                <w:bCs/>
              </w:rPr>
              <w:t>15</w:t>
            </w:r>
          </w:p>
        </w:tc>
        <w:tc>
          <w:tcPr>
            <w:tcW w:w="963" w:type="dxa"/>
          </w:tcPr>
          <w:p w14:paraId="6C795571" w14:textId="77777777" w:rsidR="006432F3" w:rsidRPr="009171D1" w:rsidRDefault="006432F3" w:rsidP="0064027B">
            <w:pPr>
              <w:pStyle w:val="TAC"/>
              <w:rPr>
                <w:bCs/>
              </w:rPr>
            </w:pPr>
            <w:r w:rsidRPr="009171D1">
              <w:rPr>
                <w:bCs/>
              </w:rPr>
              <w:t>15</w:t>
            </w:r>
          </w:p>
        </w:tc>
        <w:tc>
          <w:tcPr>
            <w:tcW w:w="993" w:type="dxa"/>
            <w:vAlign w:val="center"/>
          </w:tcPr>
          <w:p w14:paraId="05CFBEF3" w14:textId="77777777" w:rsidR="006432F3" w:rsidRPr="009171D1" w:rsidRDefault="006432F3" w:rsidP="0064027B">
            <w:pPr>
              <w:pStyle w:val="TAC"/>
              <w:rPr>
                <w:bCs/>
              </w:rPr>
            </w:pPr>
            <w:r w:rsidRPr="009171D1">
              <w:rPr>
                <w:bCs/>
              </w:rPr>
              <w:t>266</w:t>
            </w:r>
          </w:p>
        </w:tc>
        <w:tc>
          <w:tcPr>
            <w:tcW w:w="1207" w:type="dxa"/>
            <w:vAlign w:val="center"/>
          </w:tcPr>
          <w:p w14:paraId="0DDD1D2A" w14:textId="77777777" w:rsidR="006432F3" w:rsidRPr="009171D1" w:rsidRDefault="006432F3" w:rsidP="0064027B">
            <w:pPr>
              <w:pStyle w:val="TAC"/>
              <w:rPr>
                <w:bCs/>
              </w:rPr>
            </w:pPr>
            <w:r w:rsidRPr="009171D1">
              <w:rPr>
                <w:bCs/>
              </w:rPr>
              <w:t>0</w:t>
            </w:r>
          </w:p>
        </w:tc>
        <w:tc>
          <w:tcPr>
            <w:tcW w:w="1017" w:type="dxa"/>
            <w:vAlign w:val="center"/>
          </w:tcPr>
          <w:p w14:paraId="76B4802A" w14:textId="77777777" w:rsidR="006432F3" w:rsidRPr="009171D1" w:rsidRDefault="006432F3" w:rsidP="0064027B">
            <w:pPr>
              <w:pStyle w:val="TAC"/>
              <w:rPr>
                <w:bCs/>
              </w:rPr>
            </w:pPr>
            <w:r w:rsidRPr="009171D1">
              <w:rPr>
                <w:bCs/>
              </w:rPr>
              <w:t>0</w:t>
            </w:r>
          </w:p>
        </w:tc>
      </w:tr>
      <w:tr w:rsidR="006432F3" w:rsidRPr="009171D1" w14:paraId="1385C1BC" w14:textId="77777777" w:rsidTr="0064027B">
        <w:trPr>
          <w:jc w:val="center"/>
        </w:trPr>
        <w:tc>
          <w:tcPr>
            <w:tcW w:w="1577" w:type="dxa"/>
            <w:vAlign w:val="center"/>
          </w:tcPr>
          <w:p w14:paraId="4145249A" w14:textId="77777777" w:rsidR="006432F3" w:rsidRPr="009171D1" w:rsidRDefault="006432F3" w:rsidP="0064027B">
            <w:pPr>
              <w:pStyle w:val="TAC"/>
            </w:pPr>
            <w:r w:rsidRPr="009171D1">
              <w:t>TRS</w:t>
            </w:r>
          </w:p>
        </w:tc>
        <w:tc>
          <w:tcPr>
            <w:tcW w:w="1151" w:type="dxa"/>
            <w:vMerge/>
            <w:vAlign w:val="center"/>
          </w:tcPr>
          <w:p w14:paraId="1499FDAB" w14:textId="77777777" w:rsidR="006432F3" w:rsidRPr="009171D1" w:rsidRDefault="006432F3" w:rsidP="0064027B">
            <w:pPr>
              <w:pStyle w:val="TAC"/>
              <w:rPr>
                <w:bCs/>
              </w:rPr>
            </w:pPr>
          </w:p>
        </w:tc>
        <w:tc>
          <w:tcPr>
            <w:tcW w:w="1353" w:type="dxa"/>
            <w:vMerge/>
            <w:vAlign w:val="center"/>
          </w:tcPr>
          <w:p w14:paraId="72A534CD" w14:textId="77777777" w:rsidR="006432F3" w:rsidRPr="009171D1" w:rsidRDefault="006432F3" w:rsidP="0064027B">
            <w:pPr>
              <w:pStyle w:val="TAC"/>
              <w:rPr>
                <w:bCs/>
              </w:rPr>
            </w:pPr>
          </w:p>
        </w:tc>
        <w:tc>
          <w:tcPr>
            <w:tcW w:w="1089" w:type="dxa"/>
            <w:vAlign w:val="center"/>
          </w:tcPr>
          <w:p w14:paraId="46E798B4" w14:textId="77777777" w:rsidR="006432F3" w:rsidRPr="009171D1" w:rsidRDefault="006432F3" w:rsidP="0064027B">
            <w:pPr>
              <w:pStyle w:val="TAC"/>
              <w:rPr>
                <w:bCs/>
              </w:rPr>
            </w:pPr>
            <w:r w:rsidRPr="009171D1">
              <w:rPr>
                <w:bCs/>
              </w:rPr>
              <w:t>30</w:t>
            </w:r>
          </w:p>
        </w:tc>
        <w:tc>
          <w:tcPr>
            <w:tcW w:w="963" w:type="dxa"/>
          </w:tcPr>
          <w:p w14:paraId="3DDA1186" w14:textId="77777777" w:rsidR="006432F3" w:rsidRPr="009171D1" w:rsidRDefault="006432F3" w:rsidP="0064027B">
            <w:pPr>
              <w:pStyle w:val="TAC"/>
              <w:rPr>
                <w:bCs/>
              </w:rPr>
            </w:pPr>
            <w:r w:rsidRPr="009171D1">
              <w:rPr>
                <w:bCs/>
              </w:rPr>
              <w:t>30</w:t>
            </w:r>
          </w:p>
        </w:tc>
        <w:tc>
          <w:tcPr>
            <w:tcW w:w="993" w:type="dxa"/>
            <w:vAlign w:val="center"/>
          </w:tcPr>
          <w:p w14:paraId="71DF1D3D" w14:textId="77777777" w:rsidR="006432F3" w:rsidRPr="009171D1" w:rsidRDefault="006432F3" w:rsidP="0064027B">
            <w:pPr>
              <w:pStyle w:val="TAC"/>
              <w:rPr>
                <w:bCs/>
              </w:rPr>
            </w:pPr>
            <w:r w:rsidRPr="009171D1">
              <w:rPr>
                <w:bCs/>
              </w:rPr>
              <w:t>62</w:t>
            </w:r>
          </w:p>
        </w:tc>
        <w:tc>
          <w:tcPr>
            <w:tcW w:w="1207" w:type="dxa"/>
            <w:vAlign w:val="center"/>
          </w:tcPr>
          <w:p w14:paraId="1771AC04" w14:textId="660FE7B9" w:rsidR="006432F3" w:rsidRPr="009171D1" w:rsidRDefault="006432F3" w:rsidP="0064027B">
            <w:pPr>
              <w:pStyle w:val="TAC"/>
              <w:rPr>
                <w:bCs/>
              </w:rPr>
            </w:pPr>
            <w:r w:rsidRPr="009171D1">
              <w:rPr>
                <w:bCs/>
              </w:rPr>
              <w:t>0.13</w:t>
            </w:r>
          </w:p>
        </w:tc>
        <w:tc>
          <w:tcPr>
            <w:tcW w:w="1017" w:type="dxa"/>
            <w:vAlign w:val="center"/>
          </w:tcPr>
          <w:p w14:paraId="7EE0DCDB" w14:textId="77777777" w:rsidR="006432F3" w:rsidRPr="009171D1" w:rsidRDefault="006432F3" w:rsidP="0064027B">
            <w:pPr>
              <w:pStyle w:val="TAC"/>
              <w:rPr>
                <w:bCs/>
              </w:rPr>
            </w:pPr>
            <w:r w:rsidRPr="009171D1">
              <w:rPr>
                <w:bCs/>
              </w:rPr>
              <w:t>0</w:t>
            </w:r>
          </w:p>
        </w:tc>
      </w:tr>
      <w:tr w:rsidR="006432F3" w:rsidRPr="009171D1" w14:paraId="703A1A16" w14:textId="77777777" w:rsidTr="0064027B">
        <w:trPr>
          <w:jc w:val="center"/>
        </w:trPr>
        <w:tc>
          <w:tcPr>
            <w:tcW w:w="1577" w:type="dxa"/>
            <w:vAlign w:val="center"/>
          </w:tcPr>
          <w:p w14:paraId="0D660CA9" w14:textId="77777777" w:rsidR="006432F3" w:rsidRPr="009171D1" w:rsidRDefault="006432F3" w:rsidP="0064027B">
            <w:pPr>
              <w:pStyle w:val="TAC"/>
            </w:pPr>
            <w:r w:rsidRPr="009171D1">
              <w:t>TRP</w:t>
            </w:r>
          </w:p>
        </w:tc>
        <w:tc>
          <w:tcPr>
            <w:tcW w:w="1151" w:type="dxa"/>
            <w:vMerge/>
            <w:vAlign w:val="center"/>
          </w:tcPr>
          <w:p w14:paraId="1F006E30" w14:textId="77777777" w:rsidR="006432F3" w:rsidRPr="009171D1" w:rsidRDefault="006432F3" w:rsidP="0064027B">
            <w:pPr>
              <w:pStyle w:val="TAC"/>
              <w:rPr>
                <w:bCs/>
              </w:rPr>
            </w:pPr>
          </w:p>
        </w:tc>
        <w:tc>
          <w:tcPr>
            <w:tcW w:w="1353" w:type="dxa"/>
            <w:vMerge w:val="restart"/>
            <w:vAlign w:val="center"/>
          </w:tcPr>
          <w:p w14:paraId="6E8FE327" w14:textId="77777777" w:rsidR="006432F3" w:rsidRPr="009171D1" w:rsidRDefault="006432F3" w:rsidP="0064027B">
            <w:pPr>
              <w:pStyle w:val="TAC"/>
              <w:rPr>
                <w:bCs/>
              </w:rPr>
            </w:pPr>
            <w:proofErr w:type="spellStart"/>
            <w:r w:rsidRPr="009171D1">
              <w:rPr>
                <w:bCs/>
              </w:rPr>
              <w:t>Clenshaw</w:t>
            </w:r>
            <w:proofErr w:type="spellEnd"/>
            <w:r w:rsidRPr="009171D1">
              <w:rPr>
                <w:bCs/>
              </w:rPr>
              <w:t>-Curtis</w:t>
            </w:r>
          </w:p>
        </w:tc>
        <w:tc>
          <w:tcPr>
            <w:tcW w:w="1089" w:type="dxa"/>
            <w:vAlign w:val="center"/>
          </w:tcPr>
          <w:p w14:paraId="210A4675" w14:textId="77777777" w:rsidR="006432F3" w:rsidRPr="009171D1" w:rsidRDefault="006432F3" w:rsidP="0064027B">
            <w:pPr>
              <w:pStyle w:val="TAC"/>
              <w:rPr>
                <w:bCs/>
              </w:rPr>
            </w:pPr>
            <w:r w:rsidRPr="009171D1">
              <w:rPr>
                <w:bCs/>
              </w:rPr>
              <w:t>15</w:t>
            </w:r>
          </w:p>
        </w:tc>
        <w:tc>
          <w:tcPr>
            <w:tcW w:w="963" w:type="dxa"/>
          </w:tcPr>
          <w:p w14:paraId="223DB093" w14:textId="77777777" w:rsidR="006432F3" w:rsidRPr="009171D1" w:rsidRDefault="006432F3" w:rsidP="0064027B">
            <w:pPr>
              <w:pStyle w:val="TAC"/>
              <w:rPr>
                <w:bCs/>
              </w:rPr>
            </w:pPr>
            <w:r w:rsidRPr="009171D1">
              <w:rPr>
                <w:bCs/>
              </w:rPr>
              <w:t>15</w:t>
            </w:r>
          </w:p>
        </w:tc>
        <w:tc>
          <w:tcPr>
            <w:tcW w:w="993" w:type="dxa"/>
            <w:vAlign w:val="center"/>
          </w:tcPr>
          <w:p w14:paraId="33ABC87A" w14:textId="77777777" w:rsidR="006432F3" w:rsidRPr="009171D1" w:rsidRDefault="006432F3" w:rsidP="0064027B">
            <w:pPr>
              <w:pStyle w:val="TAC"/>
              <w:rPr>
                <w:bCs/>
              </w:rPr>
            </w:pPr>
            <w:r w:rsidRPr="009171D1">
              <w:rPr>
                <w:bCs/>
              </w:rPr>
              <w:t>266</w:t>
            </w:r>
          </w:p>
        </w:tc>
        <w:tc>
          <w:tcPr>
            <w:tcW w:w="1207" w:type="dxa"/>
            <w:vAlign w:val="center"/>
          </w:tcPr>
          <w:p w14:paraId="6036B853" w14:textId="77777777" w:rsidR="006432F3" w:rsidRPr="009171D1" w:rsidRDefault="006432F3" w:rsidP="0064027B">
            <w:pPr>
              <w:pStyle w:val="TAC"/>
              <w:rPr>
                <w:bCs/>
              </w:rPr>
            </w:pPr>
            <w:r w:rsidRPr="009171D1">
              <w:rPr>
                <w:bCs/>
              </w:rPr>
              <w:t>0</w:t>
            </w:r>
          </w:p>
        </w:tc>
        <w:tc>
          <w:tcPr>
            <w:tcW w:w="1017" w:type="dxa"/>
            <w:vAlign w:val="center"/>
          </w:tcPr>
          <w:p w14:paraId="2E4A3759" w14:textId="77777777" w:rsidR="006432F3" w:rsidRPr="009171D1" w:rsidRDefault="006432F3" w:rsidP="0064027B">
            <w:pPr>
              <w:pStyle w:val="TAC"/>
              <w:rPr>
                <w:bCs/>
              </w:rPr>
            </w:pPr>
            <w:r w:rsidRPr="009171D1">
              <w:rPr>
                <w:bCs/>
              </w:rPr>
              <w:t>0</w:t>
            </w:r>
          </w:p>
        </w:tc>
      </w:tr>
      <w:tr w:rsidR="006432F3" w:rsidRPr="009171D1" w14:paraId="2B1C5796" w14:textId="77777777" w:rsidTr="0064027B">
        <w:trPr>
          <w:jc w:val="center"/>
        </w:trPr>
        <w:tc>
          <w:tcPr>
            <w:tcW w:w="1577" w:type="dxa"/>
            <w:vAlign w:val="center"/>
          </w:tcPr>
          <w:p w14:paraId="0007A626" w14:textId="77777777" w:rsidR="006432F3" w:rsidRPr="009171D1" w:rsidRDefault="006432F3" w:rsidP="0064027B">
            <w:pPr>
              <w:pStyle w:val="TAC"/>
            </w:pPr>
            <w:r w:rsidRPr="009171D1">
              <w:t>TRS</w:t>
            </w:r>
          </w:p>
        </w:tc>
        <w:tc>
          <w:tcPr>
            <w:tcW w:w="1151" w:type="dxa"/>
            <w:vMerge/>
            <w:vAlign w:val="center"/>
          </w:tcPr>
          <w:p w14:paraId="407D9F80" w14:textId="77777777" w:rsidR="006432F3" w:rsidRPr="009171D1" w:rsidRDefault="006432F3" w:rsidP="0064027B">
            <w:pPr>
              <w:pStyle w:val="TAC"/>
              <w:rPr>
                <w:bCs/>
              </w:rPr>
            </w:pPr>
          </w:p>
        </w:tc>
        <w:tc>
          <w:tcPr>
            <w:tcW w:w="1353" w:type="dxa"/>
            <w:vMerge/>
            <w:vAlign w:val="center"/>
          </w:tcPr>
          <w:p w14:paraId="2E5CC4F9" w14:textId="77777777" w:rsidR="006432F3" w:rsidRPr="009171D1" w:rsidRDefault="006432F3" w:rsidP="0064027B">
            <w:pPr>
              <w:pStyle w:val="TAC"/>
              <w:rPr>
                <w:bCs/>
              </w:rPr>
            </w:pPr>
          </w:p>
        </w:tc>
        <w:tc>
          <w:tcPr>
            <w:tcW w:w="1089" w:type="dxa"/>
            <w:vAlign w:val="center"/>
          </w:tcPr>
          <w:p w14:paraId="37FD52E8" w14:textId="77777777" w:rsidR="006432F3" w:rsidRPr="009171D1" w:rsidRDefault="006432F3" w:rsidP="0064027B">
            <w:pPr>
              <w:pStyle w:val="TAC"/>
              <w:rPr>
                <w:bCs/>
              </w:rPr>
            </w:pPr>
            <w:r w:rsidRPr="009171D1">
              <w:rPr>
                <w:bCs/>
              </w:rPr>
              <w:t>30</w:t>
            </w:r>
          </w:p>
        </w:tc>
        <w:tc>
          <w:tcPr>
            <w:tcW w:w="963" w:type="dxa"/>
          </w:tcPr>
          <w:p w14:paraId="0C626EF1" w14:textId="77777777" w:rsidR="006432F3" w:rsidRPr="009171D1" w:rsidRDefault="006432F3" w:rsidP="0064027B">
            <w:pPr>
              <w:pStyle w:val="TAC"/>
              <w:rPr>
                <w:bCs/>
              </w:rPr>
            </w:pPr>
            <w:r w:rsidRPr="009171D1">
              <w:rPr>
                <w:bCs/>
              </w:rPr>
              <w:t>30</w:t>
            </w:r>
          </w:p>
        </w:tc>
        <w:tc>
          <w:tcPr>
            <w:tcW w:w="993" w:type="dxa"/>
            <w:vAlign w:val="center"/>
          </w:tcPr>
          <w:p w14:paraId="3746D32A" w14:textId="77777777" w:rsidR="006432F3" w:rsidRPr="009171D1" w:rsidRDefault="006432F3" w:rsidP="0064027B">
            <w:pPr>
              <w:pStyle w:val="TAC"/>
              <w:rPr>
                <w:bCs/>
              </w:rPr>
            </w:pPr>
            <w:r w:rsidRPr="009171D1">
              <w:rPr>
                <w:bCs/>
              </w:rPr>
              <w:t>62</w:t>
            </w:r>
          </w:p>
        </w:tc>
        <w:tc>
          <w:tcPr>
            <w:tcW w:w="1207" w:type="dxa"/>
            <w:vAlign w:val="center"/>
          </w:tcPr>
          <w:p w14:paraId="331FD444" w14:textId="0B39846B" w:rsidR="006432F3" w:rsidRPr="009171D1" w:rsidRDefault="006432F3" w:rsidP="0064027B">
            <w:pPr>
              <w:pStyle w:val="TAC"/>
              <w:rPr>
                <w:bCs/>
              </w:rPr>
            </w:pPr>
            <w:r w:rsidRPr="009171D1">
              <w:rPr>
                <w:bCs/>
              </w:rPr>
              <w:t>0.10</w:t>
            </w:r>
          </w:p>
        </w:tc>
        <w:tc>
          <w:tcPr>
            <w:tcW w:w="1017" w:type="dxa"/>
            <w:vAlign w:val="center"/>
          </w:tcPr>
          <w:p w14:paraId="671EFEA8" w14:textId="77777777" w:rsidR="006432F3" w:rsidRPr="009171D1" w:rsidRDefault="006432F3" w:rsidP="0064027B">
            <w:pPr>
              <w:pStyle w:val="TAC"/>
              <w:rPr>
                <w:bCs/>
              </w:rPr>
            </w:pPr>
            <w:r w:rsidRPr="009171D1">
              <w:rPr>
                <w:bCs/>
              </w:rPr>
              <w:t>0</w:t>
            </w:r>
          </w:p>
        </w:tc>
      </w:tr>
      <w:tr w:rsidR="006432F3" w:rsidRPr="009171D1" w14:paraId="39722C49" w14:textId="77777777" w:rsidTr="0064027B">
        <w:trPr>
          <w:jc w:val="center"/>
        </w:trPr>
        <w:tc>
          <w:tcPr>
            <w:tcW w:w="1577" w:type="dxa"/>
            <w:vAlign w:val="center"/>
          </w:tcPr>
          <w:p w14:paraId="7958E630" w14:textId="77777777" w:rsidR="006432F3" w:rsidRPr="009171D1" w:rsidRDefault="006432F3" w:rsidP="0064027B">
            <w:pPr>
              <w:pStyle w:val="TAC"/>
            </w:pPr>
            <w:r w:rsidRPr="009171D1">
              <w:t>TRP (Note 2)</w:t>
            </w:r>
          </w:p>
        </w:tc>
        <w:tc>
          <w:tcPr>
            <w:tcW w:w="1151" w:type="dxa"/>
            <w:vMerge/>
            <w:vAlign w:val="center"/>
          </w:tcPr>
          <w:p w14:paraId="6283B154" w14:textId="77777777" w:rsidR="006432F3" w:rsidRPr="009171D1" w:rsidRDefault="006432F3" w:rsidP="0064027B">
            <w:pPr>
              <w:pStyle w:val="TAC"/>
              <w:rPr>
                <w:bCs/>
              </w:rPr>
            </w:pPr>
          </w:p>
        </w:tc>
        <w:tc>
          <w:tcPr>
            <w:tcW w:w="1353" w:type="dxa"/>
            <w:vMerge/>
            <w:vAlign w:val="center"/>
          </w:tcPr>
          <w:p w14:paraId="7136C0F3" w14:textId="77777777" w:rsidR="006432F3" w:rsidRPr="009171D1" w:rsidRDefault="006432F3" w:rsidP="0064027B">
            <w:pPr>
              <w:pStyle w:val="TAC"/>
              <w:rPr>
                <w:bCs/>
              </w:rPr>
            </w:pPr>
          </w:p>
        </w:tc>
        <w:tc>
          <w:tcPr>
            <w:tcW w:w="1089" w:type="dxa"/>
            <w:vAlign w:val="center"/>
          </w:tcPr>
          <w:p w14:paraId="5C951785" w14:textId="77777777" w:rsidR="006432F3" w:rsidRPr="009171D1" w:rsidRDefault="006432F3" w:rsidP="0064027B">
            <w:pPr>
              <w:pStyle w:val="TAC"/>
              <w:rPr>
                <w:bCs/>
              </w:rPr>
            </w:pPr>
            <w:r w:rsidRPr="009171D1">
              <w:rPr>
                <w:bCs/>
              </w:rPr>
              <w:t>30</w:t>
            </w:r>
          </w:p>
        </w:tc>
        <w:tc>
          <w:tcPr>
            <w:tcW w:w="963" w:type="dxa"/>
          </w:tcPr>
          <w:p w14:paraId="5EB44339" w14:textId="77777777" w:rsidR="006432F3" w:rsidRPr="009171D1" w:rsidRDefault="006432F3" w:rsidP="0064027B">
            <w:pPr>
              <w:pStyle w:val="TAC"/>
              <w:rPr>
                <w:bCs/>
              </w:rPr>
            </w:pPr>
            <w:r w:rsidRPr="009171D1">
              <w:rPr>
                <w:bCs/>
              </w:rPr>
              <w:t>30</w:t>
            </w:r>
          </w:p>
        </w:tc>
        <w:tc>
          <w:tcPr>
            <w:tcW w:w="993" w:type="dxa"/>
            <w:vAlign w:val="center"/>
          </w:tcPr>
          <w:p w14:paraId="4483CFDA" w14:textId="77777777" w:rsidR="006432F3" w:rsidRPr="009171D1" w:rsidRDefault="006432F3" w:rsidP="0064027B">
            <w:pPr>
              <w:pStyle w:val="TAC"/>
              <w:rPr>
                <w:bCs/>
              </w:rPr>
            </w:pPr>
            <w:r w:rsidRPr="009171D1">
              <w:rPr>
                <w:bCs/>
              </w:rPr>
              <w:t>62</w:t>
            </w:r>
          </w:p>
        </w:tc>
        <w:tc>
          <w:tcPr>
            <w:tcW w:w="1207" w:type="dxa"/>
            <w:vAlign w:val="center"/>
          </w:tcPr>
          <w:p w14:paraId="0FC9B87D" w14:textId="3899B90A" w:rsidR="006432F3" w:rsidRPr="009171D1" w:rsidRDefault="006432F3" w:rsidP="0064027B">
            <w:pPr>
              <w:pStyle w:val="TAC"/>
              <w:rPr>
                <w:bCs/>
              </w:rPr>
            </w:pPr>
            <w:r w:rsidRPr="009171D1">
              <w:rPr>
                <w:bCs/>
              </w:rPr>
              <w:t>0.10</w:t>
            </w:r>
          </w:p>
        </w:tc>
        <w:tc>
          <w:tcPr>
            <w:tcW w:w="1017" w:type="dxa"/>
            <w:vAlign w:val="center"/>
          </w:tcPr>
          <w:p w14:paraId="48B7422A" w14:textId="77777777" w:rsidR="006432F3" w:rsidRPr="009171D1" w:rsidRDefault="006432F3" w:rsidP="0064027B">
            <w:pPr>
              <w:pStyle w:val="TAC"/>
              <w:rPr>
                <w:bCs/>
              </w:rPr>
            </w:pPr>
            <w:r w:rsidRPr="009171D1">
              <w:rPr>
                <w:bCs/>
              </w:rPr>
              <w:t>0</w:t>
            </w:r>
          </w:p>
        </w:tc>
      </w:tr>
      <w:tr w:rsidR="006432F3" w:rsidRPr="009171D1" w14:paraId="5952AFB5" w14:textId="77777777" w:rsidTr="0064027B">
        <w:trPr>
          <w:jc w:val="center"/>
        </w:trPr>
        <w:tc>
          <w:tcPr>
            <w:tcW w:w="1577" w:type="dxa"/>
            <w:vAlign w:val="center"/>
          </w:tcPr>
          <w:p w14:paraId="6C19BCFD" w14:textId="77777777" w:rsidR="006432F3" w:rsidRPr="009171D1" w:rsidRDefault="006432F3" w:rsidP="0064027B">
            <w:pPr>
              <w:pStyle w:val="TAC"/>
            </w:pPr>
            <w:r w:rsidRPr="009171D1">
              <w:t>TRS (Note 2)</w:t>
            </w:r>
          </w:p>
        </w:tc>
        <w:tc>
          <w:tcPr>
            <w:tcW w:w="1151" w:type="dxa"/>
            <w:vMerge/>
            <w:vAlign w:val="center"/>
          </w:tcPr>
          <w:p w14:paraId="32743943" w14:textId="77777777" w:rsidR="006432F3" w:rsidRPr="009171D1" w:rsidRDefault="006432F3" w:rsidP="0064027B">
            <w:pPr>
              <w:pStyle w:val="TAC"/>
              <w:rPr>
                <w:bCs/>
              </w:rPr>
            </w:pPr>
          </w:p>
        </w:tc>
        <w:tc>
          <w:tcPr>
            <w:tcW w:w="1353" w:type="dxa"/>
            <w:vMerge/>
            <w:vAlign w:val="center"/>
          </w:tcPr>
          <w:p w14:paraId="2FC582DA" w14:textId="77777777" w:rsidR="006432F3" w:rsidRPr="009171D1" w:rsidRDefault="006432F3" w:rsidP="0064027B">
            <w:pPr>
              <w:pStyle w:val="TAC"/>
              <w:rPr>
                <w:bCs/>
              </w:rPr>
            </w:pPr>
          </w:p>
        </w:tc>
        <w:tc>
          <w:tcPr>
            <w:tcW w:w="1089" w:type="dxa"/>
            <w:vAlign w:val="center"/>
          </w:tcPr>
          <w:p w14:paraId="4739B1EC" w14:textId="77777777" w:rsidR="006432F3" w:rsidRPr="009171D1" w:rsidRDefault="006432F3" w:rsidP="0064027B">
            <w:pPr>
              <w:pStyle w:val="TAC"/>
              <w:rPr>
                <w:bCs/>
              </w:rPr>
            </w:pPr>
            <w:r w:rsidRPr="009171D1">
              <w:rPr>
                <w:bCs/>
              </w:rPr>
              <w:t>30</w:t>
            </w:r>
          </w:p>
        </w:tc>
        <w:tc>
          <w:tcPr>
            <w:tcW w:w="963" w:type="dxa"/>
          </w:tcPr>
          <w:p w14:paraId="0B6B8494" w14:textId="77777777" w:rsidR="006432F3" w:rsidRPr="009171D1" w:rsidRDefault="006432F3" w:rsidP="0064027B">
            <w:pPr>
              <w:pStyle w:val="TAC"/>
              <w:rPr>
                <w:bCs/>
              </w:rPr>
            </w:pPr>
            <w:r w:rsidRPr="009171D1">
              <w:rPr>
                <w:bCs/>
              </w:rPr>
              <w:t>60</w:t>
            </w:r>
          </w:p>
        </w:tc>
        <w:tc>
          <w:tcPr>
            <w:tcW w:w="993" w:type="dxa"/>
            <w:vAlign w:val="center"/>
          </w:tcPr>
          <w:p w14:paraId="36C9CD13" w14:textId="77777777" w:rsidR="006432F3" w:rsidRPr="009171D1" w:rsidRDefault="006432F3" w:rsidP="0064027B">
            <w:pPr>
              <w:pStyle w:val="TAC"/>
              <w:rPr>
                <w:bCs/>
              </w:rPr>
            </w:pPr>
            <w:r w:rsidRPr="009171D1">
              <w:rPr>
                <w:bCs/>
              </w:rPr>
              <w:t>32</w:t>
            </w:r>
          </w:p>
        </w:tc>
        <w:tc>
          <w:tcPr>
            <w:tcW w:w="1207" w:type="dxa"/>
            <w:vAlign w:val="center"/>
          </w:tcPr>
          <w:p w14:paraId="76CD2B4A" w14:textId="77777777" w:rsidR="006432F3" w:rsidRPr="009171D1" w:rsidRDefault="006432F3" w:rsidP="0064027B">
            <w:pPr>
              <w:pStyle w:val="TAC"/>
              <w:rPr>
                <w:bCs/>
              </w:rPr>
            </w:pPr>
            <w:r w:rsidRPr="009171D1">
              <w:rPr>
                <w:bCs/>
              </w:rPr>
              <w:t>0.15</w:t>
            </w:r>
          </w:p>
        </w:tc>
        <w:tc>
          <w:tcPr>
            <w:tcW w:w="1017" w:type="dxa"/>
            <w:vAlign w:val="center"/>
          </w:tcPr>
          <w:p w14:paraId="3802AA79" w14:textId="77777777" w:rsidR="006432F3" w:rsidRPr="009171D1" w:rsidRDefault="006432F3" w:rsidP="0064027B">
            <w:pPr>
              <w:pStyle w:val="TAC"/>
              <w:rPr>
                <w:bCs/>
              </w:rPr>
            </w:pPr>
            <w:r w:rsidRPr="009171D1">
              <w:rPr>
                <w:bCs/>
              </w:rPr>
              <w:t>0</w:t>
            </w:r>
          </w:p>
        </w:tc>
      </w:tr>
      <w:tr w:rsidR="006432F3" w:rsidRPr="009171D1" w14:paraId="71D661CC" w14:textId="77777777" w:rsidTr="0064027B">
        <w:trPr>
          <w:jc w:val="center"/>
        </w:trPr>
        <w:tc>
          <w:tcPr>
            <w:tcW w:w="1577" w:type="dxa"/>
            <w:vAlign w:val="center"/>
          </w:tcPr>
          <w:p w14:paraId="542BA518" w14:textId="77777777" w:rsidR="006432F3" w:rsidRPr="009171D1" w:rsidRDefault="006432F3" w:rsidP="0064027B">
            <w:pPr>
              <w:pStyle w:val="TAC"/>
            </w:pPr>
            <w:r w:rsidRPr="009171D1">
              <w:t>TRS (Note 2)</w:t>
            </w:r>
          </w:p>
        </w:tc>
        <w:tc>
          <w:tcPr>
            <w:tcW w:w="1151" w:type="dxa"/>
            <w:vMerge/>
            <w:vAlign w:val="center"/>
          </w:tcPr>
          <w:p w14:paraId="29696A9A" w14:textId="77777777" w:rsidR="006432F3" w:rsidRPr="009171D1" w:rsidRDefault="006432F3" w:rsidP="0064027B">
            <w:pPr>
              <w:pStyle w:val="TAC"/>
              <w:rPr>
                <w:bCs/>
              </w:rPr>
            </w:pPr>
          </w:p>
        </w:tc>
        <w:tc>
          <w:tcPr>
            <w:tcW w:w="1353" w:type="dxa"/>
            <w:vMerge/>
            <w:vAlign w:val="center"/>
          </w:tcPr>
          <w:p w14:paraId="4C2B6A77" w14:textId="77777777" w:rsidR="006432F3" w:rsidRPr="009171D1" w:rsidRDefault="006432F3" w:rsidP="0064027B">
            <w:pPr>
              <w:pStyle w:val="TAC"/>
              <w:rPr>
                <w:bCs/>
              </w:rPr>
            </w:pPr>
          </w:p>
        </w:tc>
        <w:tc>
          <w:tcPr>
            <w:tcW w:w="1089" w:type="dxa"/>
            <w:vAlign w:val="center"/>
          </w:tcPr>
          <w:p w14:paraId="38A02CE0" w14:textId="77777777" w:rsidR="006432F3" w:rsidRPr="009171D1" w:rsidRDefault="006432F3" w:rsidP="0064027B">
            <w:pPr>
              <w:pStyle w:val="TAC"/>
              <w:rPr>
                <w:bCs/>
              </w:rPr>
            </w:pPr>
            <w:r w:rsidRPr="009171D1">
              <w:rPr>
                <w:bCs/>
              </w:rPr>
              <w:t>45</w:t>
            </w:r>
          </w:p>
        </w:tc>
        <w:tc>
          <w:tcPr>
            <w:tcW w:w="963" w:type="dxa"/>
          </w:tcPr>
          <w:p w14:paraId="73E65873" w14:textId="77777777" w:rsidR="006432F3" w:rsidRPr="009171D1" w:rsidRDefault="006432F3" w:rsidP="0064027B">
            <w:pPr>
              <w:pStyle w:val="TAC"/>
              <w:rPr>
                <w:bCs/>
              </w:rPr>
            </w:pPr>
            <w:r w:rsidRPr="009171D1">
              <w:rPr>
                <w:bCs/>
              </w:rPr>
              <w:t>45</w:t>
            </w:r>
          </w:p>
        </w:tc>
        <w:tc>
          <w:tcPr>
            <w:tcW w:w="993" w:type="dxa"/>
            <w:vAlign w:val="center"/>
          </w:tcPr>
          <w:p w14:paraId="66DC3421" w14:textId="77777777" w:rsidR="006432F3" w:rsidRPr="009171D1" w:rsidRDefault="006432F3" w:rsidP="0064027B">
            <w:pPr>
              <w:pStyle w:val="TAC"/>
              <w:rPr>
                <w:bCs/>
              </w:rPr>
            </w:pPr>
            <w:r w:rsidRPr="009171D1">
              <w:rPr>
                <w:bCs/>
              </w:rPr>
              <w:t>26</w:t>
            </w:r>
          </w:p>
        </w:tc>
        <w:tc>
          <w:tcPr>
            <w:tcW w:w="1207" w:type="dxa"/>
            <w:vAlign w:val="center"/>
          </w:tcPr>
          <w:p w14:paraId="28C8B5AC" w14:textId="7C5C8900" w:rsidR="006432F3" w:rsidRPr="009171D1" w:rsidRDefault="006432F3" w:rsidP="0064027B">
            <w:pPr>
              <w:pStyle w:val="TAC"/>
              <w:rPr>
                <w:bCs/>
              </w:rPr>
            </w:pPr>
            <w:r w:rsidRPr="009171D1">
              <w:rPr>
                <w:bCs/>
              </w:rPr>
              <w:t>0.19</w:t>
            </w:r>
          </w:p>
        </w:tc>
        <w:tc>
          <w:tcPr>
            <w:tcW w:w="1017" w:type="dxa"/>
            <w:vAlign w:val="center"/>
          </w:tcPr>
          <w:p w14:paraId="36EE5F9A" w14:textId="77777777" w:rsidR="006432F3" w:rsidRPr="009171D1" w:rsidRDefault="006432F3" w:rsidP="0064027B">
            <w:pPr>
              <w:pStyle w:val="TAC"/>
              <w:rPr>
                <w:bCs/>
              </w:rPr>
            </w:pPr>
            <w:r w:rsidRPr="009171D1">
              <w:rPr>
                <w:bCs/>
              </w:rPr>
              <w:t>0</w:t>
            </w:r>
          </w:p>
        </w:tc>
      </w:tr>
      <w:tr w:rsidR="006432F3" w:rsidRPr="009171D1" w14:paraId="6A61DF65" w14:textId="77777777" w:rsidTr="0064027B">
        <w:trPr>
          <w:jc w:val="center"/>
        </w:trPr>
        <w:tc>
          <w:tcPr>
            <w:tcW w:w="1577" w:type="dxa"/>
            <w:vAlign w:val="center"/>
          </w:tcPr>
          <w:p w14:paraId="4872BA8E" w14:textId="77777777" w:rsidR="006432F3" w:rsidRPr="009171D1" w:rsidRDefault="006432F3" w:rsidP="0064027B">
            <w:pPr>
              <w:pStyle w:val="TAC"/>
            </w:pPr>
            <w:r w:rsidRPr="009171D1">
              <w:t>TRP</w:t>
            </w:r>
          </w:p>
        </w:tc>
        <w:tc>
          <w:tcPr>
            <w:tcW w:w="1151" w:type="dxa"/>
            <w:vMerge w:val="restart"/>
            <w:vAlign w:val="center"/>
          </w:tcPr>
          <w:p w14:paraId="746BC5B4" w14:textId="77777777" w:rsidR="006432F3" w:rsidRPr="009171D1" w:rsidRDefault="006432F3" w:rsidP="0064027B">
            <w:pPr>
              <w:pStyle w:val="TAC"/>
              <w:rPr>
                <w:bCs/>
              </w:rPr>
            </w:pPr>
            <w:r w:rsidRPr="009171D1">
              <w:rPr>
                <w:bCs/>
              </w:rPr>
              <w:t>&gt; 3GHz</w:t>
            </w:r>
          </w:p>
        </w:tc>
        <w:tc>
          <w:tcPr>
            <w:tcW w:w="1353" w:type="dxa"/>
            <w:vMerge w:val="restart"/>
            <w:vAlign w:val="center"/>
          </w:tcPr>
          <w:p w14:paraId="658C8EB6" w14:textId="77777777" w:rsidR="006432F3" w:rsidRPr="009171D1" w:rsidRDefault="006432F3" w:rsidP="0064027B">
            <w:pPr>
              <w:pStyle w:val="TAC"/>
              <w:rPr>
                <w:bCs/>
              </w:rPr>
            </w:pPr>
            <w:r w:rsidRPr="009171D1">
              <w:rPr>
                <w:bCs/>
              </w:rPr>
              <w:t>sin(</w:t>
            </w:r>
            <w:r w:rsidRPr="009171D1">
              <w:rPr>
                <w:rFonts w:ascii="Symbol" w:hAnsi="Symbol"/>
                <w:bCs/>
              </w:rPr>
              <w:t></w:t>
            </w:r>
            <w:r w:rsidRPr="009171D1">
              <w:rPr>
                <w:bCs/>
              </w:rPr>
              <w:t>)</w:t>
            </w:r>
          </w:p>
        </w:tc>
        <w:tc>
          <w:tcPr>
            <w:tcW w:w="1089" w:type="dxa"/>
            <w:vAlign w:val="center"/>
          </w:tcPr>
          <w:p w14:paraId="5C4BD3ED" w14:textId="77777777" w:rsidR="006432F3" w:rsidRPr="009171D1" w:rsidRDefault="006432F3" w:rsidP="0064027B">
            <w:pPr>
              <w:pStyle w:val="TAC"/>
              <w:rPr>
                <w:bCs/>
              </w:rPr>
            </w:pPr>
            <w:r w:rsidRPr="009171D1">
              <w:rPr>
                <w:bCs/>
              </w:rPr>
              <w:t>15</w:t>
            </w:r>
          </w:p>
        </w:tc>
        <w:tc>
          <w:tcPr>
            <w:tcW w:w="963" w:type="dxa"/>
          </w:tcPr>
          <w:p w14:paraId="640E15F2" w14:textId="77777777" w:rsidR="006432F3" w:rsidRPr="009171D1" w:rsidRDefault="006432F3" w:rsidP="0064027B">
            <w:pPr>
              <w:pStyle w:val="TAC"/>
              <w:rPr>
                <w:bCs/>
              </w:rPr>
            </w:pPr>
            <w:r w:rsidRPr="009171D1">
              <w:rPr>
                <w:bCs/>
              </w:rPr>
              <w:t>15</w:t>
            </w:r>
          </w:p>
        </w:tc>
        <w:tc>
          <w:tcPr>
            <w:tcW w:w="993" w:type="dxa"/>
            <w:vAlign w:val="center"/>
          </w:tcPr>
          <w:p w14:paraId="0B6CBF82" w14:textId="77777777" w:rsidR="006432F3" w:rsidRPr="009171D1" w:rsidRDefault="006432F3" w:rsidP="0064027B">
            <w:pPr>
              <w:pStyle w:val="TAC"/>
              <w:rPr>
                <w:bCs/>
              </w:rPr>
            </w:pPr>
            <w:r w:rsidRPr="009171D1">
              <w:rPr>
                <w:bCs/>
              </w:rPr>
              <w:t>266</w:t>
            </w:r>
          </w:p>
        </w:tc>
        <w:tc>
          <w:tcPr>
            <w:tcW w:w="1207" w:type="dxa"/>
            <w:vAlign w:val="center"/>
          </w:tcPr>
          <w:p w14:paraId="65FB827D" w14:textId="77777777" w:rsidR="006432F3" w:rsidRPr="009171D1" w:rsidRDefault="006432F3" w:rsidP="0064027B">
            <w:pPr>
              <w:pStyle w:val="TAC"/>
              <w:rPr>
                <w:bCs/>
              </w:rPr>
            </w:pPr>
            <w:r w:rsidRPr="009171D1">
              <w:rPr>
                <w:bCs/>
              </w:rPr>
              <w:t>0</w:t>
            </w:r>
          </w:p>
        </w:tc>
        <w:tc>
          <w:tcPr>
            <w:tcW w:w="1017" w:type="dxa"/>
            <w:vAlign w:val="center"/>
          </w:tcPr>
          <w:p w14:paraId="7CC9F250" w14:textId="77777777" w:rsidR="006432F3" w:rsidRPr="009171D1" w:rsidRDefault="006432F3" w:rsidP="0064027B">
            <w:pPr>
              <w:pStyle w:val="TAC"/>
              <w:rPr>
                <w:bCs/>
              </w:rPr>
            </w:pPr>
            <w:r w:rsidRPr="009171D1">
              <w:rPr>
                <w:bCs/>
              </w:rPr>
              <w:t>0</w:t>
            </w:r>
          </w:p>
        </w:tc>
      </w:tr>
      <w:tr w:rsidR="006432F3" w:rsidRPr="009171D1" w14:paraId="43BB8E8E" w14:textId="77777777" w:rsidTr="0064027B">
        <w:trPr>
          <w:jc w:val="center"/>
        </w:trPr>
        <w:tc>
          <w:tcPr>
            <w:tcW w:w="1577" w:type="dxa"/>
            <w:vAlign w:val="center"/>
          </w:tcPr>
          <w:p w14:paraId="47C41B1B" w14:textId="77777777" w:rsidR="006432F3" w:rsidRPr="009171D1" w:rsidRDefault="006432F3" w:rsidP="0064027B">
            <w:pPr>
              <w:pStyle w:val="TAC"/>
            </w:pPr>
            <w:r w:rsidRPr="009171D1">
              <w:t>TRS</w:t>
            </w:r>
          </w:p>
        </w:tc>
        <w:tc>
          <w:tcPr>
            <w:tcW w:w="1151" w:type="dxa"/>
            <w:vMerge/>
            <w:vAlign w:val="center"/>
          </w:tcPr>
          <w:p w14:paraId="4950A67C" w14:textId="77777777" w:rsidR="006432F3" w:rsidRPr="009171D1" w:rsidRDefault="006432F3" w:rsidP="0064027B">
            <w:pPr>
              <w:pStyle w:val="TAC"/>
              <w:rPr>
                <w:bCs/>
              </w:rPr>
            </w:pPr>
          </w:p>
        </w:tc>
        <w:tc>
          <w:tcPr>
            <w:tcW w:w="1353" w:type="dxa"/>
            <w:vMerge/>
            <w:vAlign w:val="center"/>
          </w:tcPr>
          <w:p w14:paraId="360FCE6C" w14:textId="77777777" w:rsidR="006432F3" w:rsidRPr="009171D1" w:rsidRDefault="006432F3" w:rsidP="0064027B">
            <w:pPr>
              <w:pStyle w:val="TAC"/>
              <w:rPr>
                <w:bCs/>
              </w:rPr>
            </w:pPr>
          </w:p>
        </w:tc>
        <w:tc>
          <w:tcPr>
            <w:tcW w:w="1089" w:type="dxa"/>
            <w:vAlign w:val="center"/>
          </w:tcPr>
          <w:p w14:paraId="176EC3E1" w14:textId="77777777" w:rsidR="006432F3" w:rsidRPr="009171D1" w:rsidRDefault="006432F3" w:rsidP="0064027B">
            <w:pPr>
              <w:pStyle w:val="TAC"/>
              <w:rPr>
                <w:bCs/>
              </w:rPr>
            </w:pPr>
            <w:r w:rsidRPr="009171D1">
              <w:rPr>
                <w:bCs/>
              </w:rPr>
              <w:t>30</w:t>
            </w:r>
          </w:p>
        </w:tc>
        <w:tc>
          <w:tcPr>
            <w:tcW w:w="963" w:type="dxa"/>
          </w:tcPr>
          <w:p w14:paraId="0F5D3C86" w14:textId="77777777" w:rsidR="006432F3" w:rsidRPr="009171D1" w:rsidRDefault="006432F3" w:rsidP="0064027B">
            <w:pPr>
              <w:pStyle w:val="TAC"/>
              <w:rPr>
                <w:bCs/>
              </w:rPr>
            </w:pPr>
            <w:r w:rsidRPr="009171D1">
              <w:rPr>
                <w:bCs/>
              </w:rPr>
              <w:t>30</w:t>
            </w:r>
          </w:p>
        </w:tc>
        <w:tc>
          <w:tcPr>
            <w:tcW w:w="993" w:type="dxa"/>
            <w:vAlign w:val="center"/>
          </w:tcPr>
          <w:p w14:paraId="06E7937C" w14:textId="77777777" w:rsidR="006432F3" w:rsidRPr="009171D1" w:rsidRDefault="006432F3" w:rsidP="0064027B">
            <w:pPr>
              <w:pStyle w:val="TAC"/>
              <w:rPr>
                <w:bCs/>
              </w:rPr>
            </w:pPr>
            <w:r w:rsidRPr="009171D1">
              <w:rPr>
                <w:bCs/>
              </w:rPr>
              <w:t>62</w:t>
            </w:r>
          </w:p>
        </w:tc>
        <w:tc>
          <w:tcPr>
            <w:tcW w:w="1207" w:type="dxa"/>
            <w:vAlign w:val="center"/>
          </w:tcPr>
          <w:p w14:paraId="7D11B55D" w14:textId="0500B313" w:rsidR="006432F3" w:rsidRPr="009171D1" w:rsidRDefault="006432F3" w:rsidP="0064027B">
            <w:pPr>
              <w:pStyle w:val="TAC"/>
              <w:rPr>
                <w:bCs/>
              </w:rPr>
            </w:pPr>
            <w:r w:rsidRPr="009171D1">
              <w:rPr>
                <w:bCs/>
              </w:rPr>
              <w:t>0.21</w:t>
            </w:r>
          </w:p>
        </w:tc>
        <w:tc>
          <w:tcPr>
            <w:tcW w:w="1017" w:type="dxa"/>
            <w:vAlign w:val="center"/>
          </w:tcPr>
          <w:p w14:paraId="2B67AF44" w14:textId="77777777" w:rsidR="006432F3" w:rsidRPr="009171D1" w:rsidRDefault="006432F3" w:rsidP="0064027B">
            <w:pPr>
              <w:pStyle w:val="TAC"/>
              <w:rPr>
                <w:bCs/>
              </w:rPr>
            </w:pPr>
            <w:r w:rsidRPr="009171D1">
              <w:rPr>
                <w:bCs/>
              </w:rPr>
              <w:t>0</w:t>
            </w:r>
          </w:p>
        </w:tc>
      </w:tr>
      <w:tr w:rsidR="006432F3" w:rsidRPr="009171D1" w14:paraId="02C60A78" w14:textId="77777777" w:rsidTr="0064027B">
        <w:trPr>
          <w:jc w:val="center"/>
        </w:trPr>
        <w:tc>
          <w:tcPr>
            <w:tcW w:w="1577" w:type="dxa"/>
            <w:vAlign w:val="center"/>
          </w:tcPr>
          <w:p w14:paraId="0D58C909" w14:textId="77777777" w:rsidR="006432F3" w:rsidRPr="009171D1" w:rsidRDefault="006432F3" w:rsidP="0064027B">
            <w:pPr>
              <w:pStyle w:val="TAC"/>
            </w:pPr>
            <w:r w:rsidRPr="009171D1">
              <w:t>TRP</w:t>
            </w:r>
          </w:p>
        </w:tc>
        <w:tc>
          <w:tcPr>
            <w:tcW w:w="1151" w:type="dxa"/>
            <w:vMerge/>
            <w:vAlign w:val="center"/>
          </w:tcPr>
          <w:p w14:paraId="222523E1" w14:textId="77777777" w:rsidR="006432F3" w:rsidRPr="009171D1" w:rsidRDefault="006432F3" w:rsidP="0064027B">
            <w:pPr>
              <w:pStyle w:val="TAC"/>
              <w:rPr>
                <w:bCs/>
              </w:rPr>
            </w:pPr>
          </w:p>
        </w:tc>
        <w:tc>
          <w:tcPr>
            <w:tcW w:w="1353" w:type="dxa"/>
            <w:vMerge w:val="restart"/>
            <w:vAlign w:val="center"/>
          </w:tcPr>
          <w:p w14:paraId="05DE3EC4" w14:textId="77777777" w:rsidR="006432F3" w:rsidRPr="009171D1" w:rsidRDefault="006432F3" w:rsidP="0064027B">
            <w:pPr>
              <w:pStyle w:val="TAC"/>
              <w:rPr>
                <w:bCs/>
              </w:rPr>
            </w:pPr>
            <w:proofErr w:type="spellStart"/>
            <w:r w:rsidRPr="009171D1">
              <w:rPr>
                <w:bCs/>
              </w:rPr>
              <w:t>Clenshaw</w:t>
            </w:r>
            <w:proofErr w:type="spellEnd"/>
            <w:r w:rsidRPr="009171D1">
              <w:rPr>
                <w:bCs/>
              </w:rPr>
              <w:t>-Curtis</w:t>
            </w:r>
          </w:p>
        </w:tc>
        <w:tc>
          <w:tcPr>
            <w:tcW w:w="1089" w:type="dxa"/>
            <w:vAlign w:val="center"/>
          </w:tcPr>
          <w:p w14:paraId="3A1A9861" w14:textId="77777777" w:rsidR="006432F3" w:rsidRPr="009171D1" w:rsidRDefault="006432F3" w:rsidP="0064027B">
            <w:pPr>
              <w:pStyle w:val="TAC"/>
              <w:rPr>
                <w:bCs/>
              </w:rPr>
            </w:pPr>
            <w:r w:rsidRPr="009171D1">
              <w:rPr>
                <w:bCs/>
              </w:rPr>
              <w:t>15</w:t>
            </w:r>
          </w:p>
        </w:tc>
        <w:tc>
          <w:tcPr>
            <w:tcW w:w="963" w:type="dxa"/>
          </w:tcPr>
          <w:p w14:paraId="29549D67" w14:textId="77777777" w:rsidR="006432F3" w:rsidRPr="009171D1" w:rsidRDefault="006432F3" w:rsidP="0064027B">
            <w:pPr>
              <w:pStyle w:val="TAC"/>
              <w:rPr>
                <w:bCs/>
              </w:rPr>
            </w:pPr>
            <w:r w:rsidRPr="009171D1">
              <w:rPr>
                <w:bCs/>
              </w:rPr>
              <w:t>15</w:t>
            </w:r>
          </w:p>
        </w:tc>
        <w:tc>
          <w:tcPr>
            <w:tcW w:w="993" w:type="dxa"/>
            <w:vAlign w:val="center"/>
          </w:tcPr>
          <w:p w14:paraId="2E273BEE" w14:textId="77777777" w:rsidR="006432F3" w:rsidRPr="009171D1" w:rsidRDefault="006432F3" w:rsidP="0064027B">
            <w:pPr>
              <w:pStyle w:val="TAC"/>
              <w:rPr>
                <w:bCs/>
              </w:rPr>
            </w:pPr>
            <w:r w:rsidRPr="009171D1">
              <w:rPr>
                <w:bCs/>
              </w:rPr>
              <w:t>266</w:t>
            </w:r>
          </w:p>
        </w:tc>
        <w:tc>
          <w:tcPr>
            <w:tcW w:w="1207" w:type="dxa"/>
            <w:vAlign w:val="center"/>
          </w:tcPr>
          <w:p w14:paraId="3232E630" w14:textId="77777777" w:rsidR="006432F3" w:rsidRPr="009171D1" w:rsidRDefault="006432F3" w:rsidP="0064027B">
            <w:pPr>
              <w:pStyle w:val="TAC"/>
              <w:rPr>
                <w:bCs/>
              </w:rPr>
            </w:pPr>
            <w:r w:rsidRPr="009171D1">
              <w:rPr>
                <w:bCs/>
              </w:rPr>
              <w:t>0</w:t>
            </w:r>
          </w:p>
        </w:tc>
        <w:tc>
          <w:tcPr>
            <w:tcW w:w="1017" w:type="dxa"/>
            <w:vAlign w:val="center"/>
          </w:tcPr>
          <w:p w14:paraId="65B59946" w14:textId="77777777" w:rsidR="006432F3" w:rsidRPr="009171D1" w:rsidRDefault="006432F3" w:rsidP="0064027B">
            <w:pPr>
              <w:pStyle w:val="TAC"/>
              <w:rPr>
                <w:bCs/>
              </w:rPr>
            </w:pPr>
            <w:r w:rsidRPr="009171D1">
              <w:rPr>
                <w:bCs/>
              </w:rPr>
              <w:t>0</w:t>
            </w:r>
          </w:p>
        </w:tc>
      </w:tr>
      <w:tr w:rsidR="006432F3" w:rsidRPr="009171D1" w14:paraId="2C6384D3" w14:textId="77777777" w:rsidTr="0064027B">
        <w:trPr>
          <w:jc w:val="center"/>
        </w:trPr>
        <w:tc>
          <w:tcPr>
            <w:tcW w:w="1577" w:type="dxa"/>
            <w:vAlign w:val="center"/>
          </w:tcPr>
          <w:p w14:paraId="028C50A0" w14:textId="06E28CF0" w:rsidR="006432F3" w:rsidRPr="009171D1" w:rsidRDefault="006432F3" w:rsidP="0064027B">
            <w:pPr>
              <w:pStyle w:val="TAC"/>
            </w:pPr>
            <w:r w:rsidRPr="009171D1">
              <w:t xml:space="preserve">TRS </w:t>
            </w:r>
          </w:p>
        </w:tc>
        <w:tc>
          <w:tcPr>
            <w:tcW w:w="1151" w:type="dxa"/>
            <w:vMerge/>
            <w:vAlign w:val="center"/>
          </w:tcPr>
          <w:p w14:paraId="5BFDB1FD" w14:textId="77777777" w:rsidR="006432F3" w:rsidRPr="009171D1" w:rsidRDefault="006432F3" w:rsidP="0064027B">
            <w:pPr>
              <w:pStyle w:val="TAC"/>
              <w:rPr>
                <w:bCs/>
              </w:rPr>
            </w:pPr>
          </w:p>
        </w:tc>
        <w:tc>
          <w:tcPr>
            <w:tcW w:w="1353" w:type="dxa"/>
            <w:vMerge/>
            <w:vAlign w:val="center"/>
          </w:tcPr>
          <w:p w14:paraId="2EA219AA" w14:textId="77777777" w:rsidR="006432F3" w:rsidRPr="009171D1" w:rsidRDefault="006432F3" w:rsidP="0064027B">
            <w:pPr>
              <w:pStyle w:val="TAC"/>
              <w:rPr>
                <w:bCs/>
              </w:rPr>
            </w:pPr>
          </w:p>
        </w:tc>
        <w:tc>
          <w:tcPr>
            <w:tcW w:w="1089" w:type="dxa"/>
            <w:vAlign w:val="center"/>
          </w:tcPr>
          <w:p w14:paraId="1BBF4A07" w14:textId="77777777" w:rsidR="006432F3" w:rsidRPr="009171D1" w:rsidRDefault="006432F3" w:rsidP="0064027B">
            <w:pPr>
              <w:pStyle w:val="TAC"/>
              <w:rPr>
                <w:bCs/>
              </w:rPr>
            </w:pPr>
            <w:r w:rsidRPr="009171D1">
              <w:rPr>
                <w:bCs/>
              </w:rPr>
              <w:t>30</w:t>
            </w:r>
          </w:p>
        </w:tc>
        <w:tc>
          <w:tcPr>
            <w:tcW w:w="963" w:type="dxa"/>
          </w:tcPr>
          <w:p w14:paraId="1487BC06" w14:textId="77777777" w:rsidR="006432F3" w:rsidRPr="009171D1" w:rsidRDefault="006432F3" w:rsidP="0064027B">
            <w:pPr>
              <w:pStyle w:val="TAC"/>
              <w:rPr>
                <w:bCs/>
              </w:rPr>
            </w:pPr>
            <w:r w:rsidRPr="009171D1">
              <w:rPr>
                <w:bCs/>
              </w:rPr>
              <w:t>30</w:t>
            </w:r>
          </w:p>
        </w:tc>
        <w:tc>
          <w:tcPr>
            <w:tcW w:w="993" w:type="dxa"/>
            <w:vAlign w:val="center"/>
          </w:tcPr>
          <w:p w14:paraId="3644DE9D" w14:textId="77777777" w:rsidR="006432F3" w:rsidRPr="009171D1" w:rsidRDefault="006432F3" w:rsidP="0064027B">
            <w:pPr>
              <w:pStyle w:val="TAC"/>
              <w:rPr>
                <w:bCs/>
              </w:rPr>
            </w:pPr>
            <w:r w:rsidRPr="009171D1">
              <w:rPr>
                <w:bCs/>
              </w:rPr>
              <w:t>62</w:t>
            </w:r>
          </w:p>
        </w:tc>
        <w:tc>
          <w:tcPr>
            <w:tcW w:w="1207" w:type="dxa"/>
            <w:vAlign w:val="center"/>
          </w:tcPr>
          <w:p w14:paraId="0B1CFBDD" w14:textId="3C458D08" w:rsidR="006432F3" w:rsidRPr="009171D1" w:rsidRDefault="006432F3" w:rsidP="0064027B">
            <w:pPr>
              <w:pStyle w:val="TAC"/>
              <w:rPr>
                <w:bCs/>
              </w:rPr>
            </w:pPr>
            <w:r w:rsidRPr="009171D1">
              <w:rPr>
                <w:bCs/>
              </w:rPr>
              <w:t>0.18</w:t>
            </w:r>
          </w:p>
        </w:tc>
        <w:tc>
          <w:tcPr>
            <w:tcW w:w="1017" w:type="dxa"/>
            <w:vAlign w:val="center"/>
          </w:tcPr>
          <w:p w14:paraId="71F7040E" w14:textId="77777777" w:rsidR="006432F3" w:rsidRPr="009171D1" w:rsidRDefault="006432F3" w:rsidP="0064027B">
            <w:pPr>
              <w:pStyle w:val="TAC"/>
              <w:rPr>
                <w:bCs/>
              </w:rPr>
            </w:pPr>
            <w:r w:rsidRPr="009171D1">
              <w:rPr>
                <w:bCs/>
              </w:rPr>
              <w:t>0</w:t>
            </w:r>
          </w:p>
        </w:tc>
      </w:tr>
      <w:tr w:rsidR="006432F3" w:rsidRPr="009171D1" w14:paraId="0A653244" w14:textId="77777777" w:rsidTr="0064027B">
        <w:trPr>
          <w:jc w:val="center"/>
        </w:trPr>
        <w:tc>
          <w:tcPr>
            <w:tcW w:w="1577" w:type="dxa"/>
            <w:vAlign w:val="center"/>
          </w:tcPr>
          <w:p w14:paraId="00EB5053" w14:textId="77777777" w:rsidR="006432F3" w:rsidRPr="009171D1" w:rsidRDefault="006432F3" w:rsidP="0064027B">
            <w:pPr>
              <w:pStyle w:val="TAC"/>
            </w:pPr>
            <w:r w:rsidRPr="009171D1">
              <w:t>TRP (Note 2)</w:t>
            </w:r>
          </w:p>
        </w:tc>
        <w:tc>
          <w:tcPr>
            <w:tcW w:w="1151" w:type="dxa"/>
            <w:vMerge/>
            <w:vAlign w:val="center"/>
          </w:tcPr>
          <w:p w14:paraId="5E752012" w14:textId="77777777" w:rsidR="006432F3" w:rsidRPr="009171D1" w:rsidRDefault="006432F3" w:rsidP="0064027B">
            <w:pPr>
              <w:pStyle w:val="TAC"/>
              <w:rPr>
                <w:bCs/>
              </w:rPr>
            </w:pPr>
          </w:p>
        </w:tc>
        <w:tc>
          <w:tcPr>
            <w:tcW w:w="1353" w:type="dxa"/>
            <w:vMerge/>
            <w:vAlign w:val="center"/>
          </w:tcPr>
          <w:p w14:paraId="4E5C3AEA" w14:textId="77777777" w:rsidR="006432F3" w:rsidRPr="009171D1" w:rsidRDefault="006432F3" w:rsidP="0064027B">
            <w:pPr>
              <w:pStyle w:val="TAC"/>
              <w:rPr>
                <w:bCs/>
              </w:rPr>
            </w:pPr>
          </w:p>
        </w:tc>
        <w:tc>
          <w:tcPr>
            <w:tcW w:w="1089" w:type="dxa"/>
            <w:vAlign w:val="center"/>
          </w:tcPr>
          <w:p w14:paraId="434D0949" w14:textId="77777777" w:rsidR="006432F3" w:rsidRPr="009171D1" w:rsidRDefault="006432F3" w:rsidP="0064027B">
            <w:pPr>
              <w:pStyle w:val="TAC"/>
              <w:rPr>
                <w:bCs/>
              </w:rPr>
            </w:pPr>
            <w:r w:rsidRPr="009171D1">
              <w:rPr>
                <w:bCs/>
              </w:rPr>
              <w:t>30</w:t>
            </w:r>
          </w:p>
        </w:tc>
        <w:tc>
          <w:tcPr>
            <w:tcW w:w="963" w:type="dxa"/>
          </w:tcPr>
          <w:p w14:paraId="7D6A0D08" w14:textId="77777777" w:rsidR="006432F3" w:rsidRPr="009171D1" w:rsidRDefault="006432F3" w:rsidP="0064027B">
            <w:pPr>
              <w:pStyle w:val="TAC"/>
              <w:rPr>
                <w:bCs/>
              </w:rPr>
            </w:pPr>
            <w:r w:rsidRPr="009171D1">
              <w:rPr>
                <w:bCs/>
              </w:rPr>
              <w:t>30</w:t>
            </w:r>
          </w:p>
        </w:tc>
        <w:tc>
          <w:tcPr>
            <w:tcW w:w="993" w:type="dxa"/>
            <w:vAlign w:val="center"/>
          </w:tcPr>
          <w:p w14:paraId="6882F21A" w14:textId="77777777" w:rsidR="006432F3" w:rsidRPr="009171D1" w:rsidRDefault="006432F3" w:rsidP="0064027B">
            <w:pPr>
              <w:pStyle w:val="TAC"/>
              <w:rPr>
                <w:bCs/>
              </w:rPr>
            </w:pPr>
            <w:r w:rsidRPr="009171D1">
              <w:rPr>
                <w:bCs/>
              </w:rPr>
              <w:t>62</w:t>
            </w:r>
          </w:p>
        </w:tc>
        <w:tc>
          <w:tcPr>
            <w:tcW w:w="1207" w:type="dxa"/>
            <w:vAlign w:val="center"/>
          </w:tcPr>
          <w:p w14:paraId="028EB594" w14:textId="53404E70" w:rsidR="006432F3" w:rsidRPr="009171D1" w:rsidRDefault="006432F3" w:rsidP="0064027B">
            <w:pPr>
              <w:pStyle w:val="TAC"/>
              <w:rPr>
                <w:bCs/>
              </w:rPr>
            </w:pPr>
            <w:r w:rsidRPr="009171D1">
              <w:rPr>
                <w:bCs/>
              </w:rPr>
              <w:t>0.18</w:t>
            </w:r>
          </w:p>
        </w:tc>
        <w:tc>
          <w:tcPr>
            <w:tcW w:w="1017" w:type="dxa"/>
            <w:vAlign w:val="center"/>
          </w:tcPr>
          <w:p w14:paraId="37D891FC" w14:textId="77777777" w:rsidR="006432F3" w:rsidRPr="009171D1" w:rsidRDefault="006432F3" w:rsidP="0064027B">
            <w:pPr>
              <w:pStyle w:val="TAC"/>
              <w:rPr>
                <w:bCs/>
              </w:rPr>
            </w:pPr>
            <w:r w:rsidRPr="009171D1">
              <w:rPr>
                <w:bCs/>
              </w:rPr>
              <w:t>0</w:t>
            </w:r>
          </w:p>
        </w:tc>
      </w:tr>
      <w:tr w:rsidR="006432F3" w:rsidRPr="009171D1" w14:paraId="66BCA5A5" w14:textId="77777777" w:rsidTr="0064027B">
        <w:trPr>
          <w:jc w:val="center"/>
        </w:trPr>
        <w:tc>
          <w:tcPr>
            <w:tcW w:w="1577" w:type="dxa"/>
            <w:vAlign w:val="center"/>
          </w:tcPr>
          <w:p w14:paraId="67460A48" w14:textId="77777777" w:rsidR="006432F3" w:rsidRPr="009171D1" w:rsidRDefault="006432F3" w:rsidP="0064027B">
            <w:pPr>
              <w:pStyle w:val="TAC"/>
            </w:pPr>
            <w:r w:rsidRPr="009171D1">
              <w:t>TRS (Note 2)</w:t>
            </w:r>
          </w:p>
        </w:tc>
        <w:tc>
          <w:tcPr>
            <w:tcW w:w="1151" w:type="dxa"/>
            <w:vMerge/>
            <w:vAlign w:val="center"/>
          </w:tcPr>
          <w:p w14:paraId="0505531D" w14:textId="77777777" w:rsidR="006432F3" w:rsidRPr="009171D1" w:rsidRDefault="006432F3" w:rsidP="0064027B">
            <w:pPr>
              <w:pStyle w:val="TAC"/>
              <w:rPr>
                <w:bCs/>
              </w:rPr>
            </w:pPr>
          </w:p>
        </w:tc>
        <w:tc>
          <w:tcPr>
            <w:tcW w:w="1353" w:type="dxa"/>
            <w:vMerge/>
            <w:vAlign w:val="center"/>
          </w:tcPr>
          <w:p w14:paraId="385222AD" w14:textId="77777777" w:rsidR="006432F3" w:rsidRPr="009171D1" w:rsidRDefault="006432F3" w:rsidP="0064027B">
            <w:pPr>
              <w:pStyle w:val="TAC"/>
              <w:rPr>
                <w:bCs/>
              </w:rPr>
            </w:pPr>
          </w:p>
        </w:tc>
        <w:tc>
          <w:tcPr>
            <w:tcW w:w="1089" w:type="dxa"/>
            <w:vAlign w:val="center"/>
          </w:tcPr>
          <w:p w14:paraId="420927F4" w14:textId="77777777" w:rsidR="006432F3" w:rsidRPr="009171D1" w:rsidRDefault="006432F3" w:rsidP="0064027B">
            <w:pPr>
              <w:pStyle w:val="TAC"/>
              <w:rPr>
                <w:bCs/>
              </w:rPr>
            </w:pPr>
            <w:r w:rsidRPr="009171D1">
              <w:rPr>
                <w:bCs/>
              </w:rPr>
              <w:t>30</w:t>
            </w:r>
          </w:p>
        </w:tc>
        <w:tc>
          <w:tcPr>
            <w:tcW w:w="963" w:type="dxa"/>
          </w:tcPr>
          <w:p w14:paraId="744EA510" w14:textId="77777777" w:rsidR="006432F3" w:rsidRPr="009171D1" w:rsidRDefault="006432F3" w:rsidP="0064027B">
            <w:pPr>
              <w:pStyle w:val="TAC"/>
              <w:rPr>
                <w:bCs/>
              </w:rPr>
            </w:pPr>
            <w:r w:rsidRPr="009171D1">
              <w:rPr>
                <w:bCs/>
              </w:rPr>
              <w:t>60</w:t>
            </w:r>
          </w:p>
        </w:tc>
        <w:tc>
          <w:tcPr>
            <w:tcW w:w="993" w:type="dxa"/>
            <w:vAlign w:val="center"/>
          </w:tcPr>
          <w:p w14:paraId="081F4676" w14:textId="77777777" w:rsidR="006432F3" w:rsidRPr="009171D1" w:rsidRDefault="006432F3" w:rsidP="0064027B">
            <w:pPr>
              <w:pStyle w:val="TAC"/>
              <w:rPr>
                <w:bCs/>
              </w:rPr>
            </w:pPr>
            <w:r w:rsidRPr="009171D1">
              <w:rPr>
                <w:bCs/>
              </w:rPr>
              <w:t>32</w:t>
            </w:r>
          </w:p>
        </w:tc>
        <w:tc>
          <w:tcPr>
            <w:tcW w:w="1207" w:type="dxa"/>
            <w:vAlign w:val="center"/>
          </w:tcPr>
          <w:p w14:paraId="32DEC2DB" w14:textId="77777777" w:rsidR="006432F3" w:rsidRPr="009171D1" w:rsidRDefault="006432F3" w:rsidP="0064027B">
            <w:pPr>
              <w:pStyle w:val="TAC"/>
              <w:rPr>
                <w:bCs/>
              </w:rPr>
            </w:pPr>
            <w:r w:rsidRPr="009171D1">
              <w:rPr>
                <w:bCs/>
              </w:rPr>
              <w:t>0.25</w:t>
            </w:r>
          </w:p>
        </w:tc>
        <w:tc>
          <w:tcPr>
            <w:tcW w:w="1017" w:type="dxa"/>
            <w:vAlign w:val="center"/>
          </w:tcPr>
          <w:p w14:paraId="26E628EC" w14:textId="77777777" w:rsidR="006432F3" w:rsidRPr="009171D1" w:rsidRDefault="006432F3" w:rsidP="0064027B">
            <w:pPr>
              <w:pStyle w:val="TAC"/>
              <w:rPr>
                <w:bCs/>
              </w:rPr>
            </w:pPr>
            <w:r w:rsidRPr="009171D1">
              <w:rPr>
                <w:bCs/>
              </w:rPr>
              <w:t>0</w:t>
            </w:r>
          </w:p>
        </w:tc>
      </w:tr>
      <w:tr w:rsidR="006432F3" w:rsidRPr="009171D1" w14:paraId="5536A726" w14:textId="77777777" w:rsidTr="0064027B">
        <w:trPr>
          <w:jc w:val="center"/>
        </w:trPr>
        <w:tc>
          <w:tcPr>
            <w:tcW w:w="1577" w:type="dxa"/>
            <w:vAlign w:val="center"/>
          </w:tcPr>
          <w:p w14:paraId="6E2BA8D2" w14:textId="77777777" w:rsidR="006432F3" w:rsidRPr="009171D1" w:rsidRDefault="006432F3" w:rsidP="0064027B">
            <w:pPr>
              <w:pStyle w:val="TAC"/>
            </w:pPr>
            <w:r w:rsidRPr="009171D1">
              <w:t>TRS (Note 2, 3)</w:t>
            </w:r>
          </w:p>
        </w:tc>
        <w:tc>
          <w:tcPr>
            <w:tcW w:w="1151" w:type="dxa"/>
            <w:vMerge/>
            <w:vAlign w:val="center"/>
          </w:tcPr>
          <w:p w14:paraId="1BF86020" w14:textId="77777777" w:rsidR="006432F3" w:rsidRPr="009171D1" w:rsidRDefault="006432F3" w:rsidP="0064027B">
            <w:pPr>
              <w:pStyle w:val="TAC"/>
              <w:rPr>
                <w:bCs/>
              </w:rPr>
            </w:pPr>
          </w:p>
        </w:tc>
        <w:tc>
          <w:tcPr>
            <w:tcW w:w="1353" w:type="dxa"/>
            <w:vMerge/>
            <w:vAlign w:val="center"/>
          </w:tcPr>
          <w:p w14:paraId="228C6B64" w14:textId="77777777" w:rsidR="006432F3" w:rsidRPr="009171D1" w:rsidRDefault="006432F3" w:rsidP="0064027B">
            <w:pPr>
              <w:pStyle w:val="TAC"/>
              <w:rPr>
                <w:bCs/>
              </w:rPr>
            </w:pPr>
          </w:p>
        </w:tc>
        <w:tc>
          <w:tcPr>
            <w:tcW w:w="1089" w:type="dxa"/>
            <w:vAlign w:val="center"/>
          </w:tcPr>
          <w:p w14:paraId="0000A4E9" w14:textId="77777777" w:rsidR="006432F3" w:rsidRPr="009171D1" w:rsidRDefault="006432F3" w:rsidP="0064027B">
            <w:pPr>
              <w:pStyle w:val="TAC"/>
              <w:rPr>
                <w:bCs/>
              </w:rPr>
            </w:pPr>
            <w:r w:rsidRPr="009171D1">
              <w:rPr>
                <w:bCs/>
              </w:rPr>
              <w:t>45</w:t>
            </w:r>
          </w:p>
        </w:tc>
        <w:tc>
          <w:tcPr>
            <w:tcW w:w="963" w:type="dxa"/>
          </w:tcPr>
          <w:p w14:paraId="33C3405C" w14:textId="77777777" w:rsidR="006432F3" w:rsidRPr="009171D1" w:rsidRDefault="006432F3" w:rsidP="0064027B">
            <w:pPr>
              <w:pStyle w:val="TAC"/>
              <w:rPr>
                <w:bCs/>
              </w:rPr>
            </w:pPr>
            <w:r w:rsidRPr="009171D1">
              <w:rPr>
                <w:bCs/>
              </w:rPr>
              <w:t>45</w:t>
            </w:r>
          </w:p>
        </w:tc>
        <w:tc>
          <w:tcPr>
            <w:tcW w:w="993" w:type="dxa"/>
            <w:vAlign w:val="center"/>
          </w:tcPr>
          <w:p w14:paraId="6488C85C" w14:textId="77777777" w:rsidR="006432F3" w:rsidRPr="009171D1" w:rsidRDefault="006432F3" w:rsidP="0064027B">
            <w:pPr>
              <w:pStyle w:val="TAC"/>
              <w:rPr>
                <w:bCs/>
              </w:rPr>
            </w:pPr>
            <w:r w:rsidRPr="009171D1">
              <w:rPr>
                <w:bCs/>
              </w:rPr>
              <w:t>27</w:t>
            </w:r>
          </w:p>
        </w:tc>
        <w:tc>
          <w:tcPr>
            <w:tcW w:w="1207" w:type="dxa"/>
            <w:vAlign w:val="center"/>
          </w:tcPr>
          <w:p w14:paraId="6E7B6F39" w14:textId="77777777" w:rsidR="006432F3" w:rsidRPr="009171D1" w:rsidRDefault="006432F3" w:rsidP="0064027B">
            <w:pPr>
              <w:pStyle w:val="TAC"/>
              <w:rPr>
                <w:bCs/>
              </w:rPr>
            </w:pPr>
            <w:r w:rsidRPr="009171D1">
              <w:rPr>
                <w:bCs/>
              </w:rPr>
              <w:t>0.23</w:t>
            </w:r>
          </w:p>
        </w:tc>
        <w:tc>
          <w:tcPr>
            <w:tcW w:w="1017" w:type="dxa"/>
            <w:vAlign w:val="center"/>
          </w:tcPr>
          <w:p w14:paraId="1066DCF0" w14:textId="77777777" w:rsidR="006432F3" w:rsidRPr="009171D1" w:rsidRDefault="006432F3" w:rsidP="0064027B">
            <w:pPr>
              <w:pStyle w:val="TAC"/>
              <w:rPr>
                <w:bCs/>
              </w:rPr>
            </w:pPr>
            <w:r w:rsidRPr="009171D1">
              <w:rPr>
                <w:bCs/>
              </w:rPr>
              <w:t>0.08</w:t>
            </w:r>
          </w:p>
        </w:tc>
      </w:tr>
      <w:tr w:rsidR="006432F3" w:rsidRPr="009171D1" w14:paraId="5D852EAE" w14:textId="77777777" w:rsidTr="0064027B">
        <w:trPr>
          <w:jc w:val="center"/>
        </w:trPr>
        <w:tc>
          <w:tcPr>
            <w:tcW w:w="1577" w:type="dxa"/>
            <w:vAlign w:val="center"/>
          </w:tcPr>
          <w:p w14:paraId="2CB72CFB" w14:textId="77777777" w:rsidR="006432F3" w:rsidRPr="009171D1" w:rsidRDefault="006432F3" w:rsidP="0064027B">
            <w:pPr>
              <w:pStyle w:val="TAC"/>
            </w:pPr>
            <w:r w:rsidRPr="009171D1">
              <w:t>TRS (Note 2, 4)</w:t>
            </w:r>
          </w:p>
        </w:tc>
        <w:tc>
          <w:tcPr>
            <w:tcW w:w="1151" w:type="dxa"/>
            <w:vMerge/>
            <w:vAlign w:val="center"/>
          </w:tcPr>
          <w:p w14:paraId="0A455A4D" w14:textId="77777777" w:rsidR="006432F3" w:rsidRPr="009171D1" w:rsidRDefault="006432F3" w:rsidP="0064027B">
            <w:pPr>
              <w:pStyle w:val="TAC"/>
              <w:rPr>
                <w:bCs/>
              </w:rPr>
            </w:pPr>
          </w:p>
        </w:tc>
        <w:tc>
          <w:tcPr>
            <w:tcW w:w="1353" w:type="dxa"/>
            <w:vMerge/>
            <w:vAlign w:val="center"/>
          </w:tcPr>
          <w:p w14:paraId="21A5E988" w14:textId="77777777" w:rsidR="006432F3" w:rsidRPr="009171D1" w:rsidRDefault="006432F3" w:rsidP="0064027B">
            <w:pPr>
              <w:pStyle w:val="TAC"/>
              <w:rPr>
                <w:bCs/>
              </w:rPr>
            </w:pPr>
          </w:p>
        </w:tc>
        <w:tc>
          <w:tcPr>
            <w:tcW w:w="1089" w:type="dxa"/>
            <w:vAlign w:val="center"/>
          </w:tcPr>
          <w:p w14:paraId="74FCCAAA" w14:textId="77777777" w:rsidR="006432F3" w:rsidRPr="009171D1" w:rsidRDefault="006432F3" w:rsidP="0064027B">
            <w:pPr>
              <w:pStyle w:val="TAC"/>
              <w:rPr>
                <w:bCs/>
              </w:rPr>
            </w:pPr>
            <w:r w:rsidRPr="009171D1">
              <w:rPr>
                <w:bCs/>
              </w:rPr>
              <w:t>45</w:t>
            </w:r>
          </w:p>
        </w:tc>
        <w:tc>
          <w:tcPr>
            <w:tcW w:w="963" w:type="dxa"/>
          </w:tcPr>
          <w:p w14:paraId="20F7C7CF" w14:textId="77777777" w:rsidR="006432F3" w:rsidRPr="009171D1" w:rsidRDefault="006432F3" w:rsidP="0064027B">
            <w:pPr>
              <w:pStyle w:val="TAC"/>
              <w:rPr>
                <w:bCs/>
              </w:rPr>
            </w:pPr>
            <w:r w:rsidRPr="009171D1">
              <w:rPr>
                <w:bCs/>
              </w:rPr>
              <w:t>45</w:t>
            </w:r>
          </w:p>
        </w:tc>
        <w:tc>
          <w:tcPr>
            <w:tcW w:w="993" w:type="dxa"/>
            <w:vAlign w:val="center"/>
          </w:tcPr>
          <w:p w14:paraId="5CB900FA" w14:textId="77777777" w:rsidR="006432F3" w:rsidRPr="009171D1" w:rsidRDefault="006432F3" w:rsidP="0064027B">
            <w:pPr>
              <w:pStyle w:val="TAC"/>
              <w:rPr>
                <w:bCs/>
              </w:rPr>
            </w:pPr>
            <w:r w:rsidRPr="009171D1">
              <w:rPr>
                <w:bCs/>
              </w:rPr>
              <w:t>25</w:t>
            </w:r>
          </w:p>
        </w:tc>
        <w:tc>
          <w:tcPr>
            <w:tcW w:w="1207" w:type="dxa"/>
            <w:vAlign w:val="center"/>
          </w:tcPr>
          <w:p w14:paraId="40675A2D" w14:textId="77777777" w:rsidR="006432F3" w:rsidRPr="009171D1" w:rsidRDefault="006432F3" w:rsidP="0064027B">
            <w:pPr>
              <w:pStyle w:val="TAC"/>
              <w:rPr>
                <w:bCs/>
              </w:rPr>
            </w:pPr>
            <w:r w:rsidRPr="009171D1">
              <w:rPr>
                <w:bCs/>
              </w:rPr>
              <w:t>0.25</w:t>
            </w:r>
          </w:p>
        </w:tc>
        <w:tc>
          <w:tcPr>
            <w:tcW w:w="1017" w:type="dxa"/>
            <w:vAlign w:val="center"/>
          </w:tcPr>
          <w:p w14:paraId="57FB44A4" w14:textId="77777777" w:rsidR="006432F3" w:rsidRPr="009171D1" w:rsidRDefault="006432F3" w:rsidP="0064027B">
            <w:pPr>
              <w:pStyle w:val="TAC"/>
              <w:rPr>
                <w:bCs/>
              </w:rPr>
            </w:pPr>
            <w:r w:rsidRPr="009171D1">
              <w:rPr>
                <w:bCs/>
              </w:rPr>
              <w:t>0.08</w:t>
            </w:r>
          </w:p>
        </w:tc>
      </w:tr>
      <w:tr w:rsidR="006432F3" w:rsidRPr="009171D1" w14:paraId="2694BB82" w14:textId="77777777" w:rsidTr="0064027B">
        <w:trPr>
          <w:jc w:val="center"/>
        </w:trPr>
        <w:tc>
          <w:tcPr>
            <w:tcW w:w="9350" w:type="dxa"/>
            <w:gridSpan w:val="8"/>
          </w:tcPr>
          <w:p w14:paraId="595CA0A7" w14:textId="77777777" w:rsidR="006432F3" w:rsidRPr="009171D1" w:rsidRDefault="006432F3" w:rsidP="0064027B">
            <w:pPr>
              <w:pStyle w:val="TAL"/>
            </w:pPr>
            <w:r w:rsidRPr="009171D1">
              <w:t>Note 1: The exact number of grid points depends on how the back pole EIRP(</w:t>
            </w:r>
            <w:r w:rsidRPr="009171D1">
              <w:rPr>
                <w:rFonts w:ascii="Symbol" w:hAnsi="Symbol"/>
              </w:rPr>
              <w:t></w:t>
            </w:r>
            <w:r w:rsidRPr="009171D1">
              <w:t>=180°)/EIS(</w:t>
            </w:r>
            <w:r w:rsidRPr="009171D1">
              <w:rPr>
                <w:rFonts w:ascii="Symbol" w:hAnsi="Symbol"/>
              </w:rPr>
              <w:t></w:t>
            </w:r>
            <w:r w:rsidRPr="009171D1">
              <w:t>=180°) is approximated due to obstruction and/or blocking</w:t>
            </w:r>
          </w:p>
          <w:p w14:paraId="518BFF88" w14:textId="77777777" w:rsidR="006432F3" w:rsidRPr="009171D1" w:rsidRDefault="006432F3" w:rsidP="0064027B">
            <w:pPr>
              <w:pStyle w:val="TAL"/>
            </w:pPr>
            <w:r w:rsidRPr="009171D1">
              <w:rPr>
                <w:rFonts w:cs="Arial"/>
                <w:bCs/>
                <w:szCs w:val="21"/>
              </w:rPr>
              <w:t>Note 2: The overall MU shall not be larger than the maximum MU limits if the coarsest measurement grid is adopted.</w:t>
            </w:r>
          </w:p>
          <w:p w14:paraId="02D6EE95" w14:textId="77777777" w:rsidR="006432F3" w:rsidRPr="009171D1" w:rsidRDefault="006432F3" w:rsidP="0064027B">
            <w:pPr>
              <w:pStyle w:val="TAL"/>
              <w:rPr>
                <w:rFonts w:cs="Arial"/>
                <w:bCs/>
                <w:szCs w:val="21"/>
              </w:rPr>
            </w:pPr>
            <w:r w:rsidRPr="009171D1">
              <w:rPr>
                <w:rFonts w:cs="Arial"/>
                <w:bCs/>
                <w:szCs w:val="21"/>
              </w:rPr>
              <w:t>Note 3: The EIS value at 180</w:t>
            </w:r>
            <w:r w:rsidRPr="009171D1">
              <w:rPr>
                <w:bCs/>
                <w:szCs w:val="21"/>
              </w:rPr>
              <w:t>°</w:t>
            </w:r>
            <w:r w:rsidRPr="009171D1">
              <w:rPr>
                <w:rFonts w:cs="Arial"/>
                <w:bCs/>
                <w:szCs w:val="21"/>
              </w:rPr>
              <w:t xml:space="preserve"> is determined from two 165º measurements.</w:t>
            </w:r>
          </w:p>
          <w:p w14:paraId="0A8B8C5E" w14:textId="77777777" w:rsidR="006432F3" w:rsidRPr="009171D1" w:rsidRDefault="006432F3" w:rsidP="0064027B">
            <w:pPr>
              <w:pStyle w:val="TAL"/>
              <w:rPr>
                <w:bCs/>
              </w:rPr>
            </w:pPr>
            <w:r w:rsidRPr="009171D1">
              <w:rPr>
                <w:rFonts w:cs="Arial"/>
                <w:bCs/>
                <w:szCs w:val="21"/>
              </w:rPr>
              <w:t>Note 4: The EIS value at 180</w:t>
            </w:r>
            <w:r w:rsidRPr="009171D1">
              <w:rPr>
                <w:bCs/>
                <w:szCs w:val="21"/>
              </w:rPr>
              <w:t>°</w:t>
            </w:r>
            <w:r w:rsidRPr="009171D1">
              <w:rPr>
                <w:rFonts w:cs="Arial"/>
                <w:bCs/>
                <w:szCs w:val="21"/>
              </w:rPr>
              <w:t xml:space="preserve"> is averaged from previous cut.</w:t>
            </w:r>
          </w:p>
        </w:tc>
      </w:tr>
    </w:tbl>
    <w:p w14:paraId="32EA2E07" w14:textId="77777777" w:rsidR="006432F3" w:rsidRPr="009171D1" w:rsidRDefault="006432F3" w:rsidP="006432F3">
      <w:r w:rsidRPr="009171D1">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9171D1" w:rsidRDefault="006432F3" w:rsidP="006432F3">
      <w:pPr>
        <w:rPr>
          <w:u w:val="words"/>
        </w:rPr>
      </w:pPr>
      <w:r w:rsidRPr="009171D1">
        <w:t xml:space="preserve">The legacy grid with </w:t>
      </w:r>
      <w:r w:rsidRPr="009171D1">
        <w:rPr>
          <w:rFonts w:ascii="Symbol" w:hAnsi="Symbol"/>
        </w:rPr>
        <w:t>Dq</w:t>
      </w:r>
      <w:r w:rsidRPr="009171D1">
        <w:t>=</w:t>
      </w:r>
      <w:r w:rsidRPr="009171D1">
        <w:rPr>
          <w:rFonts w:ascii="Symbol" w:hAnsi="Symbol"/>
        </w:rPr>
        <w:t>Df</w:t>
      </w:r>
      <w:r w:rsidRPr="009171D1">
        <w:t xml:space="preserve">=15° for TRP and </w:t>
      </w:r>
      <w:r w:rsidRPr="009171D1">
        <w:rPr>
          <w:rFonts w:ascii="Symbol" w:hAnsi="Symbol"/>
        </w:rPr>
        <w:t>Dq</w:t>
      </w:r>
      <w:r w:rsidRPr="009171D1">
        <w:t>=</w:t>
      </w:r>
      <w:r w:rsidRPr="009171D1">
        <w:rPr>
          <w:rFonts w:ascii="Symbol" w:hAnsi="Symbol"/>
        </w:rPr>
        <w:t>Df</w:t>
      </w:r>
      <w:r w:rsidRPr="009171D1">
        <w:t xml:space="preserve">=30° for TRS should be considered the default measurement grid and is recommended for certification testing. </w:t>
      </w:r>
    </w:p>
    <w:p w14:paraId="16AEDB4B" w14:textId="77777777" w:rsidR="00B515FF" w:rsidRPr="009171D1" w:rsidRDefault="00B515FF" w:rsidP="00AD2708">
      <w:pPr>
        <w:pStyle w:val="Heading3"/>
      </w:pPr>
      <w:bookmarkStart w:id="642" w:name="_Toc155186568"/>
      <w:bookmarkStart w:id="643" w:name="_Toc187954998"/>
      <w:r w:rsidRPr="009171D1">
        <w:t>A.4.2.13</w:t>
      </w:r>
      <w:r w:rsidRPr="009171D1">
        <w:tab/>
        <w:t>Random uncertainty</w:t>
      </w:r>
      <w:bookmarkEnd w:id="636"/>
      <w:bookmarkEnd w:id="637"/>
      <w:bookmarkEnd w:id="638"/>
      <w:bookmarkEnd w:id="639"/>
      <w:bookmarkEnd w:id="640"/>
      <w:bookmarkEnd w:id="641"/>
      <w:bookmarkEnd w:id="642"/>
      <w:bookmarkEnd w:id="643"/>
    </w:p>
    <w:p w14:paraId="4D1F7934" w14:textId="77777777" w:rsidR="00B515FF" w:rsidRPr="009171D1" w:rsidRDefault="00B515FF" w:rsidP="00B515FF">
      <w:pPr>
        <w:rPr>
          <w:rFonts w:eastAsiaTheme="minorHAnsi"/>
          <w:lang w:eastAsia="en-US"/>
        </w:rPr>
      </w:pPr>
      <w:r w:rsidRPr="009171D1">
        <w:rPr>
          <w:rFonts w:eastAsiaTheme="minorHAnsi"/>
          <w:lang w:eastAsia="en-US"/>
        </w:rPr>
        <w:t xml:space="preserve">This contribution is used to account for all the unknown, unquantifiable, etc. uncertainties associated with the measurements. </w:t>
      </w:r>
    </w:p>
    <w:p w14:paraId="4B799921" w14:textId="77777777" w:rsidR="00B515FF" w:rsidRPr="009171D1" w:rsidRDefault="00B515FF" w:rsidP="00B515FF">
      <w:pPr>
        <w:rPr>
          <w:rFonts w:eastAsiaTheme="minorHAnsi"/>
          <w:lang w:eastAsia="en-US"/>
        </w:rPr>
      </w:pPr>
      <w:r w:rsidRPr="009171D1">
        <w:rPr>
          <w:rFonts w:eastAsiaTheme="minorHAnsi"/>
          <w:lang w:eastAsia="en-US"/>
        </w:rPr>
        <w:t xml:space="preserve">Random uncertainty MU contributions are normally distributed. </w:t>
      </w:r>
    </w:p>
    <w:p w14:paraId="3EBC83E0" w14:textId="29C9FEB7" w:rsidR="00B515FF" w:rsidRPr="009171D1" w:rsidRDefault="00B515FF" w:rsidP="00B515FF">
      <w:r w:rsidRPr="009171D1">
        <w:rPr>
          <w:rFonts w:eastAsiaTheme="minorHAnsi"/>
          <w:lang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9171D1">
        <w:t>include a digital error rate uncertainty.</w:t>
      </w:r>
    </w:p>
    <w:p w14:paraId="3FA35611" w14:textId="3D8E9AA5" w:rsidR="00C51006" w:rsidRPr="009171D1" w:rsidRDefault="00983477" w:rsidP="00AD2708">
      <w:pPr>
        <w:pStyle w:val="Heading3"/>
      </w:pPr>
      <w:bookmarkStart w:id="644" w:name="_Toc155186569"/>
      <w:bookmarkStart w:id="645" w:name="_Toc187954999"/>
      <w:r w:rsidRPr="009171D1">
        <w:lastRenderedPageBreak/>
        <w:t>A.4.2</w:t>
      </w:r>
      <w:r w:rsidR="00C51006" w:rsidRPr="009171D1">
        <w:t>.14</w:t>
      </w:r>
      <w:r w:rsidR="00C51006" w:rsidRPr="009171D1">
        <w:tab/>
        <w:t>Frequency response</w:t>
      </w:r>
      <w:bookmarkEnd w:id="630"/>
      <w:bookmarkEnd w:id="631"/>
      <w:bookmarkEnd w:id="632"/>
      <w:bookmarkEnd w:id="633"/>
      <w:bookmarkEnd w:id="644"/>
      <w:bookmarkEnd w:id="645"/>
    </w:p>
    <w:p w14:paraId="7829A4C3" w14:textId="77777777" w:rsidR="00C51006" w:rsidRPr="009171D1" w:rsidRDefault="00C51006" w:rsidP="00C51006">
      <w:r w:rsidRPr="009171D1">
        <w:t xml:space="preserve">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w:t>
      </w:r>
      <w:proofErr w:type="gramStart"/>
      <w:r w:rsidRPr="009171D1">
        <w:t>has to</w:t>
      </w:r>
      <w:proofErr w:type="gramEnd"/>
      <w:r w:rsidRPr="009171D1">
        <w:t xml:space="preserve"> be considered.</w:t>
      </w:r>
    </w:p>
    <w:p w14:paraId="70A2BDD4" w14:textId="179D8E92" w:rsidR="00C51006" w:rsidRPr="009171D1" w:rsidRDefault="00C51006" w:rsidP="00C51006">
      <w:r w:rsidRPr="009171D1">
        <w:t xml:space="preserve">This uncertainty term can be estimated as described in </w:t>
      </w:r>
      <w:r w:rsidR="001D5AB9" w:rsidRPr="009171D1">
        <w:t>[8]</w:t>
      </w:r>
      <w:r w:rsidRPr="009171D1">
        <w:t xml:space="preserve"> using the following formula:</w:t>
      </w:r>
    </w:p>
    <w:p w14:paraId="2E596AE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j</m:t>
              </m:r>
            </m:sub>
          </m:sSub>
          <m:r>
            <m:rPr>
              <m:sty m:val="p"/>
            </m:rPr>
            <w:rPr>
              <w:rFonts w:ascii="Cambria Math" w:hAnsi="Cambria Math"/>
              <w:noProof w:val="0"/>
            </w:rPr>
            <m:t>=10</m:t>
          </m:r>
          <m:func>
            <m:funcPr>
              <m:ctrlPr>
                <w:rPr>
                  <w:rFonts w:ascii="Cambria Math" w:hAnsi="Cambria Math"/>
                  <w:noProof w:val="0"/>
                </w:rPr>
              </m:ctrlPr>
            </m:funcPr>
            <m:fName>
              <m:r>
                <m:rPr>
                  <m:sty m:val="p"/>
                </m:rPr>
                <w:rPr>
                  <w:rFonts w:ascii="Cambria Math" w:hAnsi="Cambria Math"/>
                  <w:noProof w:val="0"/>
                </w:rPr>
                <m:t>log</m:t>
              </m:r>
            </m:fName>
            <m:e>
              <m:d>
                <m:dPr>
                  <m:ctrlPr>
                    <w:rPr>
                      <w:rFonts w:ascii="Cambria Math" w:hAnsi="Cambria Math"/>
                      <w:noProof w:val="0"/>
                    </w:rPr>
                  </m:ctrlPr>
                </m:dPr>
                <m:e>
                  <m:f>
                    <m:fPr>
                      <m:ctrlPr>
                        <w:rPr>
                          <w:rFonts w:ascii="Cambria Math" w:hAnsi="Cambria Math"/>
                          <w:noProof w:val="0"/>
                        </w:rPr>
                      </m:ctrlPr>
                    </m:fPr>
                    <m:num>
                      <m:nary>
                        <m:naryPr>
                          <m:chr m:val="∑"/>
                          <m:limLoc m:val="subSup"/>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m:t>
                          </m:r>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b>
                        <m:sup>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p>
                        <m:e>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k</m:t>
                              </m:r>
                            </m:sub>
                          </m:sSub>
                        </m:e>
                      </m:nary>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j</m:t>
                          </m:r>
                        </m:sub>
                      </m:sSub>
                    </m:den>
                  </m:f>
                </m:e>
              </m:d>
            </m:e>
          </m:func>
        </m:oMath>
      </m:oMathPara>
    </w:p>
    <w:p w14:paraId="3767B1C8" w14:textId="6210D49F" w:rsidR="00C51006" w:rsidRPr="009171D1" w:rsidRDefault="00C51006" w:rsidP="00C51006">
      <w:r w:rsidRPr="009171D1">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9171D1">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9171D1">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9171D1">
        <w:t xml:space="preserve">, is the linear path loss at each frequency point across the corresponding channel, and </w:t>
      </w:r>
      <w:r w:rsidRPr="009171D1">
        <w:rPr>
          <w:i/>
          <w:iCs/>
        </w:rPr>
        <w:t xml:space="preserve">N </w:t>
      </w:r>
      <w:r w:rsidRPr="009171D1">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9171D1">
        <w:t xml:space="preserve">across </w:t>
      </w:r>
      <w:r w:rsidR="0023774E" w:rsidRPr="009171D1">
        <w:t>all</w:t>
      </w:r>
      <w:r w:rsidRPr="009171D1">
        <w:t xml:space="preserve"> the possible channels in a band shall be used to estimate the required frequency response uncertainty contribution with a rectangular distribution.</w:t>
      </w:r>
    </w:p>
    <w:p w14:paraId="201C1B87" w14:textId="39FFBF93" w:rsidR="00C51006" w:rsidRPr="009171D1" w:rsidRDefault="00C51006" w:rsidP="00C51006">
      <w:r w:rsidRPr="009171D1">
        <w:t xml:space="preserve">This error may be removed directly at each frequency, </w:t>
      </w:r>
      <w:r w:rsidRPr="009171D1">
        <w:rPr>
          <w:i/>
        </w:rPr>
        <w:t>f</w:t>
      </w:r>
      <w:r w:rsidRPr="009171D1">
        <w:rPr>
          <w:i/>
          <w:vertAlign w:val="subscript"/>
        </w:rPr>
        <w:t>j</w:t>
      </w:r>
      <w:r w:rsidRPr="009171D1">
        <w:t xml:space="preserve">, by using the average path loss across the channel as the range loss correction rather than the path loss at the </w:t>
      </w:r>
      <w:r w:rsidR="00016B72" w:rsidRPr="009171D1">
        <w:t>centre</w:t>
      </w:r>
      <w:r w:rsidRPr="009171D1">
        <w:t xml:space="preserve"> frequency as described in </w:t>
      </w:r>
      <w:r w:rsidR="001D5AB9" w:rsidRPr="009171D1">
        <w:t>[8]</w:t>
      </w:r>
      <w:r w:rsidRPr="009171D1">
        <w:t xml:space="preserve">. </w:t>
      </w:r>
    </w:p>
    <w:p w14:paraId="7158C3A9" w14:textId="77777777" w:rsidR="00C51006" w:rsidRPr="009171D1" w:rsidRDefault="00C51006" w:rsidP="00C51006">
      <w:r w:rsidRPr="009171D1">
        <w:t>For sensitivity measurements, this effect is included in the output level step resolution.</w:t>
      </w:r>
    </w:p>
    <w:p w14:paraId="75571E61" w14:textId="1756CF46" w:rsidR="00C51006" w:rsidRPr="009171D1" w:rsidRDefault="00983477" w:rsidP="00AD2708">
      <w:pPr>
        <w:pStyle w:val="Heading3"/>
      </w:pPr>
      <w:bookmarkStart w:id="646" w:name="_Toc97741403"/>
      <w:bookmarkStart w:id="647" w:name="_Toc106114484"/>
      <w:bookmarkStart w:id="648" w:name="_Toc114134444"/>
      <w:bookmarkStart w:id="649" w:name="_Toc130574005"/>
      <w:bookmarkStart w:id="650" w:name="_Toc155186570"/>
      <w:bookmarkStart w:id="651" w:name="_Toc187955000"/>
      <w:r w:rsidRPr="009171D1">
        <w:t>A.4.2</w:t>
      </w:r>
      <w:r w:rsidR="00C51006" w:rsidRPr="009171D1">
        <w:t>.15</w:t>
      </w:r>
      <w:r w:rsidR="00C51006" w:rsidRPr="009171D1">
        <w:tab/>
        <w:t>Uncertainty of network analyser</w:t>
      </w:r>
      <w:bookmarkEnd w:id="634"/>
      <w:bookmarkEnd w:id="635"/>
      <w:bookmarkEnd w:id="646"/>
      <w:bookmarkEnd w:id="647"/>
      <w:bookmarkEnd w:id="648"/>
      <w:bookmarkEnd w:id="649"/>
      <w:bookmarkEnd w:id="650"/>
      <w:bookmarkEnd w:id="651"/>
    </w:p>
    <w:p w14:paraId="18AFDD62" w14:textId="304D86F1" w:rsidR="00B515FF" w:rsidRPr="009171D1" w:rsidRDefault="00B515FF" w:rsidP="00B515FF">
      <w:bookmarkStart w:id="652" w:name="_Toc516760296"/>
      <w:bookmarkStart w:id="653" w:name="_Toc68601426"/>
      <w:bookmarkStart w:id="654" w:name="_Toc97741404"/>
      <w:bookmarkStart w:id="655" w:name="_Toc106114485"/>
      <w:bookmarkStart w:id="656" w:name="_Toc114134445"/>
      <w:bookmarkStart w:id="657" w:name="_Toc130574006"/>
      <w:r w:rsidRPr="009171D1">
        <w:t xml:space="preserve">This uncertainty includes </w:t>
      </w:r>
      <w:r w:rsidR="0023774E" w:rsidRPr="009171D1">
        <w:t>all</w:t>
      </w:r>
      <w:r w:rsidRPr="009171D1">
        <w:t xml:space="preserve"> </w:t>
      </w:r>
      <w:r w:rsidR="0023774E" w:rsidRPr="009171D1">
        <w:t xml:space="preserve">the </w:t>
      </w:r>
      <w:r w:rsidRPr="009171D1">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9171D1" w:rsidRDefault="00983477" w:rsidP="00AD2708">
      <w:pPr>
        <w:pStyle w:val="Heading3"/>
      </w:pPr>
      <w:bookmarkStart w:id="658" w:name="_Toc155186571"/>
      <w:bookmarkStart w:id="659" w:name="_Toc187955001"/>
      <w:r w:rsidRPr="009171D1">
        <w:t>A.4.2</w:t>
      </w:r>
      <w:r w:rsidR="00C51006" w:rsidRPr="009171D1">
        <w:t>.16</w:t>
      </w:r>
      <w:r w:rsidR="00C51006" w:rsidRPr="009171D1">
        <w:tab/>
        <w:t>Uncertainty of the gain/efficiency of the calibration antenna</w:t>
      </w:r>
      <w:bookmarkEnd w:id="652"/>
      <w:bookmarkEnd w:id="653"/>
      <w:bookmarkEnd w:id="654"/>
      <w:bookmarkEnd w:id="655"/>
      <w:bookmarkEnd w:id="656"/>
      <w:bookmarkEnd w:id="657"/>
      <w:bookmarkEnd w:id="658"/>
      <w:bookmarkEnd w:id="659"/>
    </w:p>
    <w:p w14:paraId="52853701" w14:textId="77777777" w:rsidR="00B515FF" w:rsidRPr="009171D1" w:rsidRDefault="00B515FF" w:rsidP="00B515FF">
      <w:bookmarkStart w:id="660" w:name="_Toc97741405"/>
      <w:bookmarkStart w:id="661" w:name="_Toc106114486"/>
      <w:bookmarkStart w:id="662" w:name="_Toc114134446"/>
      <w:r w:rsidRPr="009171D1">
        <w:t xml:space="preserve">The calibration antenna only appears in Stage 1. Therefore, the gain/efficiency uncertainty </w:t>
      </w:r>
      <w:proofErr w:type="gramStart"/>
      <w:r w:rsidRPr="009171D1">
        <w:t>has to</w:t>
      </w:r>
      <w:proofErr w:type="gramEnd"/>
      <w:r w:rsidRPr="009171D1">
        <w:t xml:space="preserve"> be considered.</w:t>
      </w:r>
    </w:p>
    <w:p w14:paraId="0C9AB6F8" w14:textId="09066679" w:rsidR="00E23C9F" w:rsidRPr="009171D1" w:rsidRDefault="00B515FF" w:rsidP="00B515FF">
      <w:r w:rsidRPr="009171D1">
        <w:t>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w:t>
      </w:r>
    </w:p>
    <w:p w14:paraId="29D9FF62" w14:textId="07EB4601" w:rsidR="00C51006" w:rsidRPr="009171D1" w:rsidRDefault="00247208" w:rsidP="00AD2708">
      <w:pPr>
        <w:pStyle w:val="Heading2"/>
      </w:pPr>
      <w:bookmarkStart w:id="663" w:name="_Toc154084193"/>
      <w:bookmarkStart w:id="664" w:name="_Toc155186572"/>
      <w:bookmarkStart w:id="665" w:name="_Toc187955002"/>
      <w:r w:rsidRPr="009171D1">
        <w:t>A.4</w:t>
      </w:r>
      <w:r w:rsidR="00C51006" w:rsidRPr="009171D1">
        <w:t>.3</w:t>
      </w:r>
      <w:r w:rsidR="00C51006" w:rsidRPr="009171D1">
        <w:tab/>
        <w:t>Total Radiated Power (TRP)</w:t>
      </w:r>
      <w:bookmarkEnd w:id="660"/>
      <w:bookmarkEnd w:id="661"/>
      <w:bookmarkEnd w:id="662"/>
      <w:bookmarkEnd w:id="663"/>
      <w:bookmarkEnd w:id="664"/>
      <w:bookmarkEnd w:id="665"/>
    </w:p>
    <w:p w14:paraId="2B270B66" w14:textId="65E1F541" w:rsidR="00C51006" w:rsidRPr="009171D1" w:rsidRDefault="00247208" w:rsidP="00AD2708">
      <w:pPr>
        <w:pStyle w:val="Heading3"/>
        <w:rPr>
          <w:rFonts w:eastAsiaTheme="minorEastAsia"/>
        </w:rPr>
      </w:pPr>
      <w:bookmarkStart w:id="666" w:name="_Toc130574007"/>
      <w:bookmarkStart w:id="667" w:name="_Toc155186573"/>
      <w:bookmarkStart w:id="668" w:name="_Toc187955003"/>
      <w:r w:rsidRPr="009171D1">
        <w:rPr>
          <w:rFonts w:eastAsiaTheme="minorEastAsia"/>
        </w:rPr>
        <w:t>A.4</w:t>
      </w:r>
      <w:r w:rsidR="00C51006" w:rsidRPr="009171D1">
        <w:rPr>
          <w:rFonts w:eastAsiaTheme="minorEastAsia"/>
        </w:rPr>
        <w:t>.3.1</w:t>
      </w:r>
      <w:r w:rsidR="00C51006" w:rsidRPr="009171D1">
        <w:rPr>
          <w:rFonts w:eastAsiaTheme="minorEastAsia"/>
        </w:rPr>
        <w:tab/>
        <w:t>Anechoic Chamber Method</w:t>
      </w:r>
      <w:bookmarkEnd w:id="666"/>
      <w:bookmarkEnd w:id="667"/>
      <w:bookmarkEnd w:id="668"/>
    </w:p>
    <w:p w14:paraId="13ED15C2" w14:textId="3D0CDD57" w:rsidR="00C51006" w:rsidRPr="009171D1" w:rsidRDefault="00C51006" w:rsidP="00C51006">
      <w:r w:rsidRPr="009171D1">
        <w:t xml:space="preserve">The uncertainty contributions related to TRP for the Anechoic Chamber method are listed in Table </w:t>
      </w:r>
      <w:r w:rsidR="00247208" w:rsidRPr="009171D1">
        <w:t>A.4.</w:t>
      </w:r>
      <w:r w:rsidR="00E17CF4" w:rsidRPr="009171D1">
        <w:t>3</w:t>
      </w:r>
      <w:r w:rsidRPr="009171D1">
        <w:t xml:space="preserve">.1-1. Example uncertainty budget is presented in Table </w:t>
      </w:r>
      <w:r w:rsidR="00247208" w:rsidRPr="009171D1">
        <w:t>A.4.</w:t>
      </w:r>
      <w:r w:rsidR="00E17CF4" w:rsidRPr="009171D1">
        <w:t>3</w:t>
      </w:r>
      <w:r w:rsidRPr="009171D1">
        <w:t>.1-2.</w:t>
      </w:r>
    </w:p>
    <w:p w14:paraId="5B4CD85F" w14:textId="77777777" w:rsidR="00CD5F42" w:rsidRPr="009171D1" w:rsidRDefault="00CD5F42" w:rsidP="00CD5F42">
      <w:pPr>
        <w:pStyle w:val="TH"/>
        <w:rPr>
          <w:lang w:eastAsia="zh-CN"/>
        </w:rPr>
      </w:pPr>
      <w:bookmarkStart w:id="669" w:name="_Toc106114487"/>
      <w:bookmarkStart w:id="670" w:name="_Toc114134447"/>
      <w:r w:rsidRPr="009171D1">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9171D1"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9171D1" w:rsidRDefault="00CD5F42" w:rsidP="00EC2C38">
            <w:pPr>
              <w:pStyle w:val="TAC"/>
              <w:rPr>
                <w:b/>
              </w:rPr>
            </w:pPr>
            <w:r w:rsidRPr="009171D1">
              <w:rPr>
                <w:b/>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9171D1" w:rsidRDefault="00CD5F42" w:rsidP="00EC2C38">
            <w:pPr>
              <w:pStyle w:val="TAC"/>
              <w:rPr>
                <w:b/>
              </w:rPr>
            </w:pPr>
            <w:r w:rsidRPr="009171D1">
              <w:rPr>
                <w:b/>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9171D1" w:rsidRDefault="00CD5F42" w:rsidP="00EC2C38">
            <w:pPr>
              <w:pStyle w:val="TAC"/>
              <w:rPr>
                <w:b/>
              </w:rPr>
            </w:pPr>
            <w:r w:rsidRPr="009171D1">
              <w:rPr>
                <w:b/>
              </w:rPr>
              <w:t>Details in clause</w:t>
            </w:r>
          </w:p>
        </w:tc>
      </w:tr>
      <w:tr w:rsidR="00CD5F42" w:rsidRPr="009171D1"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9171D1" w:rsidRDefault="00CD5F42" w:rsidP="00EC2C38">
            <w:pPr>
              <w:pStyle w:val="TAC"/>
              <w:rPr>
                <w:b/>
              </w:rPr>
            </w:pPr>
            <w:r w:rsidRPr="009171D1">
              <w:rPr>
                <w:b/>
              </w:rPr>
              <w:t>Stage 2: DUT measurement (Figure A.3.1-1</w:t>
            </w:r>
            <w:r w:rsidRPr="009171D1">
              <w:rPr>
                <w:b/>
                <w:lang w:eastAsia="zh-CN"/>
              </w:rPr>
              <w:t>, Figure A.3.1-2</w:t>
            </w:r>
            <w:r w:rsidRPr="009171D1">
              <w:rPr>
                <w:b/>
              </w:rPr>
              <w:t>)</w:t>
            </w:r>
          </w:p>
        </w:tc>
      </w:tr>
      <w:tr w:rsidR="00CD5F42" w:rsidRPr="009171D1"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9171D1" w:rsidRDefault="00CD5F42" w:rsidP="00EC2C38">
            <w:pPr>
              <w:pStyle w:val="TAC"/>
            </w:pPr>
            <w:r w:rsidRPr="009171D1">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9171D1" w:rsidRDefault="00CD5F42" w:rsidP="00EC2C38">
            <w:pPr>
              <w:pStyle w:val="TAC"/>
            </w:pPr>
            <w:r w:rsidRPr="009171D1">
              <w:t>A.4.2.1</w:t>
            </w:r>
          </w:p>
        </w:tc>
      </w:tr>
      <w:tr w:rsidR="00CD5F42" w:rsidRPr="009171D1"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9171D1" w:rsidRDefault="00CD5F42" w:rsidP="00EC2C38">
            <w:pPr>
              <w:pStyle w:val="TAC"/>
            </w:pPr>
            <w:r w:rsidRPr="009171D1">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9171D1" w:rsidRDefault="00CD5F42" w:rsidP="00EC2C38">
            <w:pPr>
              <w:pStyle w:val="TAC"/>
            </w:pPr>
            <w:r w:rsidRPr="009171D1">
              <w:t>A.4.2.2</w:t>
            </w:r>
          </w:p>
        </w:tc>
      </w:tr>
      <w:tr w:rsidR="00CD5F42" w:rsidRPr="009171D1"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9171D1" w:rsidRDefault="00CD5F42" w:rsidP="00EC2C38">
            <w:pPr>
              <w:pStyle w:val="TAC"/>
            </w:pPr>
            <w:r w:rsidRPr="009171D1">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9171D1" w:rsidRDefault="00CD5F42" w:rsidP="00EC2C38">
            <w:pPr>
              <w:pStyle w:val="TAC"/>
            </w:pPr>
            <w:r w:rsidRPr="009171D1">
              <w:t>A.4.2.3</w:t>
            </w:r>
          </w:p>
        </w:tc>
      </w:tr>
      <w:tr w:rsidR="00CD5F42" w:rsidRPr="009171D1"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9171D1" w:rsidRDefault="00CD5F42" w:rsidP="00EC2C38">
            <w:pPr>
              <w:pStyle w:val="TAC"/>
            </w:pPr>
            <w:r w:rsidRPr="009171D1">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9171D1" w:rsidRDefault="00CD5F42" w:rsidP="00EC2C38">
            <w:pPr>
              <w:pStyle w:val="TAC"/>
            </w:pPr>
            <w:r w:rsidRPr="009171D1">
              <w:t>A.4.2.4</w:t>
            </w:r>
          </w:p>
        </w:tc>
      </w:tr>
      <w:tr w:rsidR="00CD5F42" w:rsidRPr="009171D1"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9171D1" w:rsidRDefault="00CD5F42" w:rsidP="00EC2C38">
            <w:pPr>
              <w:pStyle w:val="TAC"/>
            </w:pPr>
            <w:r w:rsidRPr="009171D1">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9171D1" w:rsidRDefault="00CD5F42" w:rsidP="00EC2C38">
            <w:pPr>
              <w:pStyle w:val="TAC"/>
            </w:pPr>
            <w:r w:rsidRPr="009171D1">
              <w:t>A.4.2.7.1</w:t>
            </w:r>
          </w:p>
        </w:tc>
      </w:tr>
      <w:tr w:rsidR="00CD5F42" w:rsidRPr="009171D1"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9171D1" w:rsidRDefault="00CD5F42" w:rsidP="00EC2C38">
            <w:pPr>
              <w:pStyle w:val="TAC"/>
            </w:pPr>
            <w:r w:rsidRPr="009171D1">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9171D1" w:rsidRDefault="00CD5F42" w:rsidP="00EC2C38">
            <w:pPr>
              <w:pStyle w:val="TAC"/>
            </w:pPr>
            <w:r w:rsidRPr="009171D1">
              <w:t>A.4.2.8</w:t>
            </w:r>
          </w:p>
        </w:tc>
      </w:tr>
      <w:tr w:rsidR="00CD5F42" w:rsidRPr="009171D1"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9171D1" w:rsidRDefault="00CD5F42" w:rsidP="00EC2C38">
            <w:pPr>
              <w:pStyle w:val="TAC"/>
            </w:pPr>
            <w:r w:rsidRPr="009171D1">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9171D1" w:rsidRDefault="00CD5F42" w:rsidP="00EC2C38">
            <w:pPr>
              <w:pStyle w:val="TAC"/>
            </w:pPr>
            <w:r w:rsidRPr="009171D1">
              <w:t>A.4.2.9</w:t>
            </w:r>
          </w:p>
        </w:tc>
      </w:tr>
      <w:tr w:rsidR="00CD5F42" w:rsidRPr="009171D1"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9171D1" w:rsidRDefault="00CD5F42" w:rsidP="00EC2C38">
            <w:pPr>
              <w:pStyle w:val="TAC"/>
            </w:pPr>
            <w:r w:rsidRPr="009171D1">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Uncertainty related to the use of phantoms</w:t>
            </w:r>
            <w:r w:rsidRPr="009171D1">
              <w:rPr>
                <w:rFonts w:ascii="Arial" w:hAnsi="Arial" w:cs="Arial"/>
                <w:b/>
                <w:bCs/>
                <w:color w:val="000000"/>
                <w:sz w:val="18"/>
                <w:szCs w:val="18"/>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9171D1" w:rsidRDefault="00CD5F42" w:rsidP="00EC2C38">
            <w:pPr>
              <w:pStyle w:val="TAC"/>
            </w:pPr>
            <w:r w:rsidRPr="009171D1">
              <w:t>A.4.2.11</w:t>
            </w:r>
          </w:p>
        </w:tc>
      </w:tr>
      <w:tr w:rsidR="00CD5F42" w:rsidRPr="009171D1"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9171D1" w:rsidRDefault="00CD5F42" w:rsidP="00EC2C38">
            <w:pPr>
              <w:pStyle w:val="TAC"/>
            </w:pPr>
            <w:r w:rsidRPr="009171D1">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9171D1" w:rsidRDefault="00CD5F42" w:rsidP="00EC2C38">
            <w:pPr>
              <w:pStyle w:val="TAC"/>
            </w:pPr>
            <w:r w:rsidRPr="009171D1">
              <w:t>A.4.2.12</w:t>
            </w:r>
          </w:p>
        </w:tc>
      </w:tr>
      <w:tr w:rsidR="00CD5F42" w:rsidRPr="009171D1"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9171D1" w:rsidRDefault="00CD5F42" w:rsidP="00EC2C38">
            <w:pPr>
              <w:pStyle w:val="TAC"/>
            </w:pPr>
            <w:r w:rsidRPr="009171D1">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9171D1" w:rsidRDefault="00CD5F42" w:rsidP="00EC2C38">
            <w:pPr>
              <w:spacing w:after="0"/>
              <w:rPr>
                <w:rFonts w:ascii="Arial" w:hAnsi="Arial" w:cs="Arial"/>
                <w:sz w:val="18"/>
                <w:szCs w:val="18"/>
              </w:rPr>
            </w:pPr>
            <w:r w:rsidRPr="009171D1">
              <w:rPr>
                <w:rFonts w:ascii="Arial" w:hAnsi="Arial" w:cs="Arial"/>
                <w:sz w:val="18"/>
                <w:szCs w:val="18"/>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9171D1" w:rsidRDefault="00CD5F42" w:rsidP="00EC2C38">
            <w:pPr>
              <w:pStyle w:val="TAC"/>
            </w:pPr>
            <w:r w:rsidRPr="009171D1">
              <w:t>A.4.2.13</w:t>
            </w:r>
          </w:p>
        </w:tc>
      </w:tr>
      <w:tr w:rsidR="00CD5F42" w:rsidRPr="009171D1"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9171D1" w:rsidRDefault="00CD5F42" w:rsidP="00EC2C38">
            <w:pPr>
              <w:pStyle w:val="TAC"/>
            </w:pPr>
            <w:r w:rsidRPr="009171D1">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9171D1" w:rsidRDefault="00CD5F42" w:rsidP="00EC2C38">
            <w:pPr>
              <w:pStyle w:val="TAC"/>
            </w:pPr>
            <w:r w:rsidRPr="009171D1">
              <w:t>A.4.2.14</w:t>
            </w:r>
          </w:p>
        </w:tc>
      </w:tr>
      <w:tr w:rsidR="00CD5F42" w:rsidRPr="009171D1"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9171D1" w:rsidRDefault="00CD5F42" w:rsidP="00EC2C38">
            <w:pPr>
              <w:pStyle w:val="TAC"/>
              <w:rPr>
                <w:b/>
              </w:rPr>
            </w:pPr>
            <w:r w:rsidRPr="009171D1">
              <w:rPr>
                <w:b/>
              </w:rPr>
              <w:t xml:space="preserve">Stage 1: Calibration measurement, network </w:t>
            </w:r>
            <w:proofErr w:type="spellStart"/>
            <w:r w:rsidRPr="009171D1">
              <w:rPr>
                <w:b/>
              </w:rPr>
              <w:t>analyzer</w:t>
            </w:r>
            <w:proofErr w:type="spellEnd"/>
            <w:r w:rsidRPr="009171D1">
              <w:rPr>
                <w:b/>
              </w:rPr>
              <w:t xml:space="preserve"> method (Figure A.3.2-1)</w:t>
            </w:r>
          </w:p>
        </w:tc>
      </w:tr>
      <w:tr w:rsidR="00CD5F42" w:rsidRPr="009171D1"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9171D1" w:rsidRDefault="00CD5F42" w:rsidP="00EC2C38">
            <w:pPr>
              <w:pStyle w:val="TAC"/>
            </w:pPr>
            <w:r w:rsidRPr="009171D1">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9171D1" w:rsidRDefault="00CD5F42" w:rsidP="00EC2C38">
            <w:pPr>
              <w:pStyle w:val="TAL"/>
            </w:pPr>
            <w:r w:rsidRPr="009171D1">
              <w:t xml:space="preserve">Uncertainty of network </w:t>
            </w:r>
            <w:proofErr w:type="spellStart"/>
            <w:r w:rsidRPr="009171D1">
              <w:t>analyzer</w:t>
            </w:r>
            <w:proofErr w:type="spellEnd"/>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9171D1" w:rsidRDefault="00CD5F42" w:rsidP="00EC2C38">
            <w:pPr>
              <w:pStyle w:val="TAC"/>
            </w:pPr>
            <w:r w:rsidRPr="009171D1">
              <w:t>A.4.2.15</w:t>
            </w:r>
          </w:p>
        </w:tc>
      </w:tr>
      <w:tr w:rsidR="00CD5F42" w:rsidRPr="009171D1"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9171D1" w:rsidRDefault="00CD5F42" w:rsidP="00EC2C38">
            <w:pPr>
              <w:pStyle w:val="TAC"/>
            </w:pPr>
            <w:r w:rsidRPr="009171D1">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9171D1" w:rsidRDefault="00CD5F42" w:rsidP="00EC2C38">
            <w:pPr>
              <w:pStyle w:val="TAL"/>
            </w:pPr>
            <w:r w:rsidRPr="009171D1">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9171D1" w:rsidRDefault="00CD5F42" w:rsidP="00EC2C38">
            <w:pPr>
              <w:pStyle w:val="TAC"/>
            </w:pPr>
            <w:r w:rsidRPr="009171D1">
              <w:t>A.4.2.1</w:t>
            </w:r>
          </w:p>
        </w:tc>
      </w:tr>
      <w:tr w:rsidR="00CD5F42" w:rsidRPr="009171D1"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9171D1" w:rsidRDefault="00CD5F42" w:rsidP="00EC2C38">
            <w:pPr>
              <w:pStyle w:val="TAC"/>
            </w:pPr>
            <w:r w:rsidRPr="009171D1">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9171D1" w:rsidRDefault="00CD5F42" w:rsidP="00EC2C38">
            <w:pPr>
              <w:pStyle w:val="TAL"/>
            </w:pPr>
            <w:r w:rsidRPr="009171D1">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9171D1" w:rsidRDefault="00CD5F42" w:rsidP="00EC2C38">
            <w:pPr>
              <w:pStyle w:val="TAC"/>
            </w:pPr>
            <w:r w:rsidRPr="009171D1">
              <w:t>A.4.2.2</w:t>
            </w:r>
          </w:p>
        </w:tc>
      </w:tr>
      <w:tr w:rsidR="00CD5F42" w:rsidRPr="009171D1"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9171D1" w:rsidRDefault="00CD5F42" w:rsidP="00EC2C38">
            <w:pPr>
              <w:pStyle w:val="TAC"/>
            </w:pPr>
            <w:r w:rsidRPr="009171D1">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9171D1" w:rsidRDefault="00CD5F42" w:rsidP="00EC2C38">
            <w:pPr>
              <w:pStyle w:val="TAL"/>
            </w:pPr>
            <w:r w:rsidRPr="009171D1">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9171D1" w:rsidRDefault="00CD5F42" w:rsidP="00EC2C38">
            <w:pPr>
              <w:pStyle w:val="TAC"/>
            </w:pPr>
            <w:r w:rsidRPr="009171D1">
              <w:t>A.4.2.1</w:t>
            </w:r>
          </w:p>
        </w:tc>
      </w:tr>
      <w:tr w:rsidR="00CD5F42" w:rsidRPr="009171D1"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9171D1" w:rsidRDefault="00CD5F42" w:rsidP="00EC2C38">
            <w:pPr>
              <w:pStyle w:val="TAC"/>
            </w:pPr>
            <w:r w:rsidRPr="009171D1">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9171D1" w:rsidRDefault="00CD5F42" w:rsidP="00EC2C38">
            <w:pPr>
              <w:pStyle w:val="TAL"/>
            </w:pPr>
            <w:r w:rsidRPr="009171D1">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9171D1" w:rsidRDefault="00CD5F42" w:rsidP="00EC2C38">
            <w:pPr>
              <w:pStyle w:val="TAC"/>
            </w:pPr>
            <w:r w:rsidRPr="009171D1">
              <w:t>A.4.2.3</w:t>
            </w:r>
          </w:p>
        </w:tc>
      </w:tr>
      <w:tr w:rsidR="00CD5F42" w:rsidRPr="009171D1"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9171D1" w:rsidRDefault="00CD5F42" w:rsidP="00EC2C38">
            <w:pPr>
              <w:pStyle w:val="TAC"/>
            </w:pPr>
            <w:r w:rsidRPr="009171D1">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9171D1" w:rsidRDefault="00CD5F42"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9171D1" w:rsidRDefault="00CD5F42" w:rsidP="00EC2C38">
            <w:pPr>
              <w:pStyle w:val="TAC"/>
            </w:pPr>
            <w:r w:rsidRPr="009171D1">
              <w:t>A.4.2.3</w:t>
            </w:r>
          </w:p>
        </w:tc>
      </w:tr>
      <w:tr w:rsidR="00CD5F42" w:rsidRPr="009171D1"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9171D1" w:rsidRDefault="00CD5F42" w:rsidP="00EC2C38">
            <w:pPr>
              <w:pStyle w:val="TAC"/>
            </w:pPr>
            <w:r w:rsidRPr="009171D1">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9171D1" w:rsidRDefault="00CD5F42" w:rsidP="00EC2C38">
            <w:pPr>
              <w:pStyle w:val="TAL"/>
            </w:pPr>
            <w:r w:rsidRPr="009171D1">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9171D1" w:rsidRDefault="00CD5F42" w:rsidP="00EC2C38">
            <w:pPr>
              <w:pStyle w:val="TAC"/>
            </w:pPr>
            <w:r w:rsidRPr="009171D1">
              <w:t>A.4.2.16</w:t>
            </w:r>
          </w:p>
        </w:tc>
      </w:tr>
      <w:tr w:rsidR="00CD5F42" w:rsidRPr="009171D1"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9171D1" w:rsidRDefault="00CD5F42" w:rsidP="00EC2C38">
            <w:pPr>
              <w:pStyle w:val="TAC"/>
            </w:pPr>
            <w:r w:rsidRPr="009171D1">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9171D1" w:rsidRDefault="00CD5F42"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9171D1" w:rsidRDefault="00CD5F42" w:rsidP="00EC2C38">
            <w:pPr>
              <w:pStyle w:val="TAC"/>
            </w:pPr>
            <w:r w:rsidRPr="009171D1">
              <w:t>A.4.2.7.2</w:t>
            </w:r>
          </w:p>
        </w:tc>
      </w:tr>
      <w:tr w:rsidR="00CD5F42" w:rsidRPr="009171D1"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9171D1" w:rsidRDefault="00CD5F42" w:rsidP="00EC2C38">
            <w:pPr>
              <w:pStyle w:val="TAC"/>
            </w:pPr>
            <w:r w:rsidRPr="009171D1">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9171D1" w:rsidRDefault="00CD5F42" w:rsidP="00EC2C38">
            <w:pPr>
              <w:pStyle w:val="TAL"/>
            </w:pPr>
            <w:r w:rsidRPr="009171D1">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9171D1" w:rsidRDefault="00CD5F42" w:rsidP="00EC2C38">
            <w:pPr>
              <w:pStyle w:val="TAC"/>
            </w:pPr>
            <w:r w:rsidRPr="009171D1">
              <w:t>A.4.2.8</w:t>
            </w:r>
          </w:p>
        </w:tc>
      </w:tr>
      <w:tr w:rsidR="00CD5F42" w:rsidRPr="009171D1"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9171D1" w:rsidRDefault="00CD5F42" w:rsidP="00EC2C38">
            <w:pPr>
              <w:pStyle w:val="TAC"/>
            </w:pPr>
            <w:r w:rsidRPr="009171D1">
              <w:rPr>
                <w:b/>
              </w:rPr>
              <w:t>Systematic Errors</w:t>
            </w:r>
          </w:p>
        </w:tc>
      </w:tr>
      <w:tr w:rsidR="00CD5F42" w:rsidRPr="009171D1"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9171D1" w:rsidRDefault="00CD5F42" w:rsidP="00EC2C38">
            <w:pPr>
              <w:pStyle w:val="TAC"/>
            </w:pPr>
            <w:r w:rsidRPr="009171D1">
              <w:rPr>
                <w:rFonts w:cs="Arial"/>
                <w:color w:val="000000"/>
                <w:szCs w:val="18"/>
                <w:lang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9171D1" w:rsidRDefault="00CD5F42" w:rsidP="00EC2C38">
            <w:pPr>
              <w:pStyle w:val="TAL"/>
            </w:pPr>
            <w:r w:rsidRPr="009171D1">
              <w:rPr>
                <w:rFonts w:cs="Arial"/>
                <w:color w:val="000000"/>
                <w:szCs w:val="18"/>
                <w:lang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9171D1" w:rsidRDefault="00CD5F42" w:rsidP="00EC2C38">
            <w:pPr>
              <w:pStyle w:val="TAC"/>
            </w:pPr>
            <w:r w:rsidRPr="009171D1">
              <w:t>A.4.2.12</w:t>
            </w:r>
          </w:p>
        </w:tc>
      </w:tr>
    </w:tbl>
    <w:p w14:paraId="71EFEE31" w14:textId="77777777" w:rsidR="00CD5F42" w:rsidRPr="009171D1" w:rsidRDefault="00CD5F42" w:rsidP="00CD5F42"/>
    <w:p w14:paraId="561EEF7E" w14:textId="1E8501AE" w:rsidR="006432F3" w:rsidRPr="009171D1" w:rsidRDefault="00CD5F42" w:rsidP="006432F3">
      <w:pPr>
        <w:pStyle w:val="TH"/>
      </w:pPr>
      <w:r w:rsidRPr="009171D1">
        <w:t>Table A.4.3.1-2: Example of uncertainty budget for TRP hand only (browsing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9171D1" w14:paraId="2BEB2A0D" w14:textId="77777777" w:rsidTr="0064027B">
        <w:trPr>
          <w:trHeight w:val="288"/>
        </w:trPr>
        <w:tc>
          <w:tcPr>
            <w:tcW w:w="535" w:type="dxa"/>
            <w:vMerge w:val="restart"/>
            <w:noWrap/>
            <w:hideMark/>
          </w:tcPr>
          <w:p w14:paraId="7BD68F5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UID</w:t>
            </w:r>
          </w:p>
        </w:tc>
        <w:tc>
          <w:tcPr>
            <w:tcW w:w="1440" w:type="dxa"/>
            <w:vMerge w:val="restart"/>
            <w:hideMark/>
          </w:tcPr>
          <w:p w14:paraId="7146AD69"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Uncertainty Source</w:t>
            </w:r>
          </w:p>
        </w:tc>
        <w:tc>
          <w:tcPr>
            <w:tcW w:w="1800" w:type="dxa"/>
            <w:vMerge w:val="restart"/>
            <w:hideMark/>
          </w:tcPr>
          <w:p w14:paraId="3F77920D"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 xml:space="preserve">Comment </w:t>
            </w:r>
          </w:p>
        </w:tc>
        <w:tc>
          <w:tcPr>
            <w:tcW w:w="1648" w:type="dxa"/>
            <w:gridSpan w:val="2"/>
            <w:hideMark/>
          </w:tcPr>
          <w:p w14:paraId="692ACEC4"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Uncertainty Value [dB]</w:t>
            </w:r>
          </w:p>
        </w:tc>
        <w:tc>
          <w:tcPr>
            <w:tcW w:w="1184" w:type="dxa"/>
            <w:hideMark/>
          </w:tcPr>
          <w:p w14:paraId="2A4B3170"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 xml:space="preserve">Prob </w:t>
            </w:r>
            <w:proofErr w:type="spellStart"/>
            <w:r w:rsidRPr="009171D1">
              <w:rPr>
                <w:rFonts w:ascii="Arial" w:hAnsi="Arial" w:cs="Arial"/>
                <w:b/>
                <w:bCs/>
                <w:color w:val="000000"/>
                <w:sz w:val="16"/>
                <w:szCs w:val="16"/>
                <w:lang w:eastAsia="en-US"/>
              </w:rPr>
              <w:t>Distr</w:t>
            </w:r>
            <w:proofErr w:type="spellEnd"/>
          </w:p>
        </w:tc>
        <w:tc>
          <w:tcPr>
            <w:tcW w:w="630" w:type="dxa"/>
            <w:hideMark/>
          </w:tcPr>
          <w:p w14:paraId="21B44F4F"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Div</w:t>
            </w:r>
          </w:p>
        </w:tc>
        <w:tc>
          <w:tcPr>
            <w:tcW w:w="434" w:type="dxa"/>
            <w:hideMark/>
          </w:tcPr>
          <w:p w14:paraId="1D535754"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ci</w:t>
            </w:r>
          </w:p>
        </w:tc>
        <w:tc>
          <w:tcPr>
            <w:tcW w:w="1774" w:type="dxa"/>
            <w:gridSpan w:val="2"/>
            <w:hideMark/>
          </w:tcPr>
          <w:p w14:paraId="2149EBE3"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Standard Uncertainty [dB]</w:t>
            </w:r>
          </w:p>
        </w:tc>
      </w:tr>
      <w:tr w:rsidR="006432F3" w:rsidRPr="009171D1" w14:paraId="13FFB717" w14:textId="77777777" w:rsidTr="0064027B">
        <w:trPr>
          <w:trHeight w:val="288"/>
        </w:trPr>
        <w:tc>
          <w:tcPr>
            <w:tcW w:w="535" w:type="dxa"/>
            <w:vMerge/>
            <w:hideMark/>
          </w:tcPr>
          <w:p w14:paraId="77B8EC3E"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440" w:type="dxa"/>
            <w:vMerge/>
            <w:hideMark/>
          </w:tcPr>
          <w:p w14:paraId="0C4BF738"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800" w:type="dxa"/>
            <w:vMerge/>
            <w:hideMark/>
          </w:tcPr>
          <w:p w14:paraId="5957DA03"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7" w:type="dxa"/>
            <w:hideMark/>
          </w:tcPr>
          <w:p w14:paraId="1A53878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Below 3GHz</w:t>
            </w:r>
          </w:p>
        </w:tc>
        <w:tc>
          <w:tcPr>
            <w:tcW w:w="810" w:type="dxa"/>
            <w:hideMark/>
          </w:tcPr>
          <w:p w14:paraId="1183D343"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Above 3GHz</w:t>
            </w:r>
          </w:p>
        </w:tc>
        <w:tc>
          <w:tcPr>
            <w:tcW w:w="1187" w:type="dxa"/>
            <w:hideMark/>
          </w:tcPr>
          <w:p w14:paraId="094C7D2C"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630" w:type="dxa"/>
            <w:hideMark/>
          </w:tcPr>
          <w:p w14:paraId="566AAD91"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442" w:type="dxa"/>
            <w:hideMark/>
          </w:tcPr>
          <w:p w14:paraId="55917070"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6" w:type="dxa"/>
            <w:hideMark/>
          </w:tcPr>
          <w:p w14:paraId="47934D95"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Below 3GHz</w:t>
            </w:r>
          </w:p>
        </w:tc>
        <w:tc>
          <w:tcPr>
            <w:tcW w:w="948" w:type="dxa"/>
            <w:hideMark/>
          </w:tcPr>
          <w:p w14:paraId="79141F3F"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Above 3GHz</w:t>
            </w:r>
          </w:p>
        </w:tc>
      </w:tr>
      <w:tr w:rsidR="006432F3" w:rsidRPr="009171D1" w14:paraId="5CBA596E" w14:textId="77777777" w:rsidTr="0064027B">
        <w:trPr>
          <w:trHeight w:val="288"/>
        </w:trPr>
        <w:tc>
          <w:tcPr>
            <w:tcW w:w="9445" w:type="dxa"/>
            <w:gridSpan w:val="10"/>
            <w:hideMark/>
          </w:tcPr>
          <w:p w14:paraId="541FA2EE"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Stage 2: DUT measurement </w:t>
            </w:r>
          </w:p>
        </w:tc>
      </w:tr>
      <w:tr w:rsidR="006432F3" w:rsidRPr="009171D1" w14:paraId="40D055CE" w14:textId="77777777" w:rsidTr="0064027B">
        <w:trPr>
          <w:trHeight w:val="828"/>
        </w:trPr>
        <w:tc>
          <w:tcPr>
            <w:tcW w:w="535" w:type="dxa"/>
            <w:noWrap/>
            <w:hideMark/>
          </w:tcPr>
          <w:p w14:paraId="7405AA0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440" w:type="dxa"/>
            <w:hideMark/>
          </w:tcPr>
          <w:p w14:paraId="18598D7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Mismatch of receiver chain </w:t>
            </w:r>
          </w:p>
        </w:tc>
        <w:tc>
          <w:tcPr>
            <w:tcW w:w="1800" w:type="dxa"/>
            <w:hideMark/>
          </w:tcPr>
          <w:p w14:paraId="3E93DDE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proofErr w:type="spellStart"/>
            <w:r w:rsidRPr="009171D1">
              <w:rPr>
                <w:rFonts w:ascii="Arial" w:hAnsi="Arial" w:cs="Arial"/>
                <w:color w:val="000000"/>
                <w:sz w:val="18"/>
                <w:szCs w:val="18"/>
              </w:rPr>
              <w:t>Г</w:t>
            </w:r>
            <w:r w:rsidRPr="009171D1">
              <w:rPr>
                <w:rFonts w:ascii="Arial" w:hAnsi="Arial" w:cs="Arial"/>
                <w:color w:val="000000"/>
                <w:sz w:val="18"/>
                <w:szCs w:val="18"/>
                <w:vertAlign w:val="subscript"/>
              </w:rPr>
              <w:t>receiver</w:t>
            </w:r>
            <w:proofErr w:type="spellEnd"/>
            <w:r w:rsidRPr="009171D1">
              <w:rPr>
                <w:rFonts w:ascii="Arial" w:hAnsi="Arial" w:cs="Arial"/>
                <w:color w:val="000000"/>
                <w:sz w:val="18"/>
                <w:szCs w:val="18"/>
              </w:rPr>
              <w:t xml:space="preserve"> &lt; 0.33            </w:t>
            </w:r>
            <w:proofErr w:type="spellStart"/>
            <w:r w:rsidRPr="009171D1">
              <w:rPr>
                <w:rFonts w:ascii="Arial" w:hAnsi="Arial" w:cs="Arial"/>
                <w:color w:val="000000"/>
                <w:sz w:val="18"/>
                <w:szCs w:val="18"/>
              </w:rPr>
              <w:t>Г</w:t>
            </w:r>
            <w:r w:rsidRPr="009171D1">
              <w:rPr>
                <w:rFonts w:ascii="Arial" w:hAnsi="Arial" w:cs="Arial"/>
                <w:color w:val="000000"/>
                <w:sz w:val="18"/>
                <w:szCs w:val="18"/>
                <w:vertAlign w:val="subscript"/>
              </w:rPr>
              <w:t>measurement</w:t>
            </w:r>
            <w:proofErr w:type="spellEnd"/>
            <w:r w:rsidRPr="009171D1">
              <w:rPr>
                <w:rFonts w:ascii="Arial" w:hAnsi="Arial" w:cs="Arial"/>
                <w:color w:val="000000"/>
                <w:sz w:val="18"/>
                <w:szCs w:val="18"/>
                <w:vertAlign w:val="subscript"/>
              </w:rPr>
              <w:t xml:space="preserve"> antenna  </w:t>
            </w:r>
            <w:r w:rsidRPr="009171D1">
              <w:rPr>
                <w:rFonts w:ascii="Arial" w:hAnsi="Arial" w:cs="Arial"/>
                <w:color w:val="000000"/>
                <w:sz w:val="18"/>
                <w:szCs w:val="18"/>
              </w:rPr>
              <w:t>&lt; 0.5</w:t>
            </w:r>
            <w:r w:rsidRPr="009171D1">
              <w:rPr>
                <w:rFonts w:ascii="Arial" w:hAnsi="Arial" w:cs="Arial"/>
                <w:color w:val="000000"/>
                <w:sz w:val="18"/>
                <w:szCs w:val="18"/>
              </w:rPr>
              <w:br/>
              <w:t>Cable attenuation &gt; 3dB</w:t>
            </w:r>
          </w:p>
        </w:tc>
        <w:tc>
          <w:tcPr>
            <w:tcW w:w="827" w:type="dxa"/>
            <w:hideMark/>
          </w:tcPr>
          <w:p w14:paraId="49B5979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0.26</w:t>
            </w:r>
          </w:p>
        </w:tc>
        <w:tc>
          <w:tcPr>
            <w:tcW w:w="810" w:type="dxa"/>
            <w:hideMark/>
          </w:tcPr>
          <w:p w14:paraId="5684D15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0.26</w:t>
            </w:r>
          </w:p>
        </w:tc>
        <w:tc>
          <w:tcPr>
            <w:tcW w:w="1187" w:type="dxa"/>
            <w:hideMark/>
          </w:tcPr>
          <w:p w14:paraId="406103B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64D8C4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6AFFB1F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E5C2D5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c>
          <w:tcPr>
            <w:tcW w:w="948" w:type="dxa"/>
            <w:hideMark/>
          </w:tcPr>
          <w:p w14:paraId="6145761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r>
      <w:tr w:rsidR="006432F3" w:rsidRPr="009171D1" w14:paraId="308BE13B" w14:textId="77777777" w:rsidTr="0064027B">
        <w:trPr>
          <w:trHeight w:val="912"/>
        </w:trPr>
        <w:tc>
          <w:tcPr>
            <w:tcW w:w="535" w:type="dxa"/>
            <w:noWrap/>
            <w:hideMark/>
          </w:tcPr>
          <w:p w14:paraId="1378869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w:t>
            </w:r>
          </w:p>
        </w:tc>
        <w:tc>
          <w:tcPr>
            <w:tcW w:w="1440" w:type="dxa"/>
            <w:hideMark/>
          </w:tcPr>
          <w:p w14:paraId="11CF548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receiver chain</w:t>
            </w:r>
          </w:p>
        </w:tc>
        <w:tc>
          <w:tcPr>
            <w:tcW w:w="1800" w:type="dxa"/>
            <w:hideMark/>
          </w:tcPr>
          <w:p w14:paraId="59E9749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27" w:type="dxa"/>
            <w:hideMark/>
          </w:tcPr>
          <w:p w14:paraId="6C2A804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3587D8D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3796A10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28AC32C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7123EC3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A297BC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747E68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E29A25A" w14:textId="77777777" w:rsidTr="0064027B">
        <w:trPr>
          <w:trHeight w:val="912"/>
        </w:trPr>
        <w:tc>
          <w:tcPr>
            <w:tcW w:w="535" w:type="dxa"/>
            <w:noWrap/>
            <w:hideMark/>
          </w:tcPr>
          <w:p w14:paraId="014C509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3</w:t>
            </w:r>
          </w:p>
        </w:tc>
        <w:tc>
          <w:tcPr>
            <w:tcW w:w="1440" w:type="dxa"/>
            <w:hideMark/>
          </w:tcPr>
          <w:p w14:paraId="67BCF85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800" w:type="dxa"/>
            <w:hideMark/>
          </w:tcPr>
          <w:p w14:paraId="578F032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27" w:type="dxa"/>
            <w:hideMark/>
          </w:tcPr>
          <w:p w14:paraId="24780E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2CC325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noWrap/>
            <w:hideMark/>
          </w:tcPr>
          <w:p w14:paraId="55933E2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0CC35EF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3E1E0D0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1E7B33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50D2483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AE8B101" w14:textId="77777777" w:rsidTr="0064027B">
        <w:trPr>
          <w:trHeight w:val="1140"/>
        </w:trPr>
        <w:tc>
          <w:tcPr>
            <w:tcW w:w="535" w:type="dxa"/>
            <w:noWrap/>
            <w:hideMark/>
          </w:tcPr>
          <w:p w14:paraId="0E4622E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4</w:t>
            </w:r>
          </w:p>
        </w:tc>
        <w:tc>
          <w:tcPr>
            <w:tcW w:w="1440" w:type="dxa"/>
            <w:hideMark/>
          </w:tcPr>
          <w:p w14:paraId="33B5A0F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Measurement Receiver: uncertainty of the absolute level</w:t>
            </w:r>
          </w:p>
        </w:tc>
        <w:tc>
          <w:tcPr>
            <w:tcW w:w="1800" w:type="dxa"/>
            <w:hideMark/>
          </w:tcPr>
          <w:p w14:paraId="59ED855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From datasheet of communication tester or spectrum analyser. </w:t>
            </w:r>
          </w:p>
        </w:tc>
        <w:tc>
          <w:tcPr>
            <w:tcW w:w="827" w:type="dxa"/>
            <w:hideMark/>
          </w:tcPr>
          <w:p w14:paraId="0821316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0.42</w:t>
            </w:r>
          </w:p>
        </w:tc>
        <w:tc>
          <w:tcPr>
            <w:tcW w:w="810" w:type="dxa"/>
            <w:hideMark/>
          </w:tcPr>
          <w:p w14:paraId="7C6FF06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0.54</w:t>
            </w:r>
          </w:p>
        </w:tc>
        <w:tc>
          <w:tcPr>
            <w:tcW w:w="1187" w:type="dxa"/>
            <w:hideMark/>
          </w:tcPr>
          <w:p w14:paraId="6D65EED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7A89798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07077F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45BB635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0.21</w:t>
            </w:r>
          </w:p>
        </w:tc>
        <w:tc>
          <w:tcPr>
            <w:tcW w:w="948" w:type="dxa"/>
            <w:hideMark/>
          </w:tcPr>
          <w:p w14:paraId="40DE4AC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0.27</w:t>
            </w:r>
          </w:p>
        </w:tc>
      </w:tr>
      <w:tr w:rsidR="006432F3" w:rsidRPr="009171D1" w14:paraId="011E5DE8" w14:textId="77777777" w:rsidTr="0064027B">
        <w:trPr>
          <w:trHeight w:val="1140"/>
        </w:trPr>
        <w:tc>
          <w:tcPr>
            <w:tcW w:w="535" w:type="dxa"/>
            <w:noWrap/>
            <w:hideMark/>
          </w:tcPr>
          <w:p w14:paraId="3BDB49F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5</w:t>
            </w:r>
          </w:p>
        </w:tc>
        <w:tc>
          <w:tcPr>
            <w:tcW w:w="1440" w:type="dxa"/>
            <w:hideMark/>
          </w:tcPr>
          <w:p w14:paraId="66B1FB1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Measurement distance  </w:t>
            </w:r>
          </w:p>
        </w:tc>
        <w:tc>
          <w:tcPr>
            <w:tcW w:w="1800" w:type="dxa"/>
            <w:hideMark/>
          </w:tcPr>
          <w:p w14:paraId="54FBC56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is not offset for hand-only phantom testing</w:t>
            </w:r>
          </w:p>
        </w:tc>
        <w:tc>
          <w:tcPr>
            <w:tcW w:w="827" w:type="dxa"/>
            <w:hideMark/>
          </w:tcPr>
          <w:p w14:paraId="59D0E4E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3DEA154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83F612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27F8BA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421E82F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79398D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645A8E9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3CD89CF9" w14:textId="77777777" w:rsidTr="0064027B">
        <w:trPr>
          <w:trHeight w:val="1596"/>
        </w:trPr>
        <w:tc>
          <w:tcPr>
            <w:tcW w:w="535" w:type="dxa"/>
            <w:noWrap/>
            <w:hideMark/>
          </w:tcPr>
          <w:p w14:paraId="05052F3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6</w:t>
            </w:r>
          </w:p>
        </w:tc>
        <w:tc>
          <w:tcPr>
            <w:tcW w:w="1440" w:type="dxa"/>
            <w:hideMark/>
          </w:tcPr>
          <w:p w14:paraId="32F1826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quiet zone</w:t>
            </w:r>
          </w:p>
        </w:tc>
        <w:tc>
          <w:tcPr>
            <w:tcW w:w="1800" w:type="dxa"/>
            <w:hideMark/>
          </w:tcPr>
          <w:p w14:paraId="7624E04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Surface standard deviation of power measurements in ripple test</w:t>
            </w:r>
          </w:p>
        </w:tc>
        <w:tc>
          <w:tcPr>
            <w:tcW w:w="827" w:type="dxa"/>
            <w:hideMark/>
          </w:tcPr>
          <w:p w14:paraId="7FBCCE1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10" w:type="dxa"/>
            <w:hideMark/>
          </w:tcPr>
          <w:p w14:paraId="093AEC6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348BC6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715532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6C7F6EE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FCD9CD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c>
          <w:tcPr>
            <w:tcW w:w="948" w:type="dxa"/>
            <w:hideMark/>
          </w:tcPr>
          <w:p w14:paraId="3E0765C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r>
      <w:tr w:rsidR="006432F3" w:rsidRPr="009171D1" w14:paraId="4F8BD7F2" w14:textId="77777777" w:rsidTr="0064027B">
        <w:trPr>
          <w:trHeight w:val="456"/>
        </w:trPr>
        <w:tc>
          <w:tcPr>
            <w:tcW w:w="535" w:type="dxa"/>
            <w:noWrap/>
            <w:hideMark/>
          </w:tcPr>
          <w:p w14:paraId="5D0AC4D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7</w:t>
            </w:r>
          </w:p>
        </w:tc>
        <w:tc>
          <w:tcPr>
            <w:tcW w:w="1440" w:type="dxa"/>
            <w:hideMark/>
          </w:tcPr>
          <w:p w14:paraId="012E316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Tx-power drift</w:t>
            </w:r>
          </w:p>
        </w:tc>
        <w:tc>
          <w:tcPr>
            <w:tcW w:w="1800" w:type="dxa"/>
            <w:hideMark/>
          </w:tcPr>
          <w:p w14:paraId="642A8A0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Drift</w:t>
            </w:r>
          </w:p>
        </w:tc>
        <w:tc>
          <w:tcPr>
            <w:tcW w:w="827" w:type="dxa"/>
            <w:hideMark/>
          </w:tcPr>
          <w:p w14:paraId="4EFDCBD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10" w:type="dxa"/>
            <w:hideMark/>
          </w:tcPr>
          <w:p w14:paraId="7981DD3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1187" w:type="dxa"/>
            <w:hideMark/>
          </w:tcPr>
          <w:p w14:paraId="0611106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57AE1B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4D52815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71380E9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c>
          <w:tcPr>
            <w:tcW w:w="948" w:type="dxa"/>
            <w:hideMark/>
          </w:tcPr>
          <w:p w14:paraId="0E939A1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r>
      <w:tr w:rsidR="006432F3" w:rsidRPr="009171D1" w14:paraId="2B1A359D" w14:textId="77777777" w:rsidTr="0064027B">
        <w:trPr>
          <w:trHeight w:val="1368"/>
        </w:trPr>
        <w:tc>
          <w:tcPr>
            <w:tcW w:w="535" w:type="dxa"/>
            <w:noWrap/>
            <w:hideMark/>
          </w:tcPr>
          <w:p w14:paraId="42E84C7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8</w:t>
            </w:r>
          </w:p>
        </w:tc>
        <w:tc>
          <w:tcPr>
            <w:tcW w:w="1440" w:type="dxa"/>
            <w:hideMark/>
          </w:tcPr>
          <w:p w14:paraId="64CA13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Uncertainty related to the use of phantoms </w:t>
            </w:r>
          </w:p>
        </w:tc>
        <w:tc>
          <w:tcPr>
            <w:tcW w:w="1800" w:type="dxa"/>
            <w:hideMark/>
          </w:tcPr>
          <w:p w14:paraId="376562A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Material Dielectric Constant, Material Conductivity, Geometry/Shape (incl. spacer), Data Mode Fixture</w:t>
            </w:r>
          </w:p>
        </w:tc>
        <w:tc>
          <w:tcPr>
            <w:tcW w:w="827" w:type="dxa"/>
            <w:hideMark/>
          </w:tcPr>
          <w:p w14:paraId="478684B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810" w:type="dxa"/>
            <w:hideMark/>
          </w:tcPr>
          <w:p w14:paraId="0E9D8D5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1187" w:type="dxa"/>
            <w:hideMark/>
          </w:tcPr>
          <w:p w14:paraId="4D42F81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D33CB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71B0B0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38262A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c>
          <w:tcPr>
            <w:tcW w:w="948" w:type="dxa"/>
            <w:hideMark/>
          </w:tcPr>
          <w:p w14:paraId="0C0EB3F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r>
      <w:tr w:rsidR="006432F3" w:rsidRPr="009171D1" w14:paraId="1B9F1EA2" w14:textId="77777777" w:rsidTr="0064027B">
        <w:trPr>
          <w:trHeight w:val="672"/>
        </w:trPr>
        <w:tc>
          <w:tcPr>
            <w:tcW w:w="535" w:type="dxa"/>
            <w:noWrap/>
            <w:hideMark/>
          </w:tcPr>
          <w:p w14:paraId="278794B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9</w:t>
            </w:r>
          </w:p>
        </w:tc>
        <w:tc>
          <w:tcPr>
            <w:tcW w:w="1440" w:type="dxa"/>
            <w:hideMark/>
          </w:tcPr>
          <w:p w14:paraId="175FF6D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Coarse sampling grid</w:t>
            </w:r>
          </w:p>
        </w:tc>
        <w:tc>
          <w:tcPr>
            <w:tcW w:w="1800" w:type="dxa"/>
            <w:hideMark/>
          </w:tcPr>
          <w:p w14:paraId="578C38F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Sampling grids per Table A.4.2.12-1</w:t>
            </w:r>
          </w:p>
        </w:tc>
        <w:tc>
          <w:tcPr>
            <w:tcW w:w="827" w:type="dxa"/>
            <w:hideMark/>
          </w:tcPr>
          <w:p w14:paraId="3973414A" w14:textId="74DCED76"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159C85A2" w14:textId="2FA46EA2"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30BF51D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36B3BB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283DB25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1EE95E1" w14:textId="52350FB9"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w:t>
            </w:r>
          </w:p>
        </w:tc>
        <w:tc>
          <w:tcPr>
            <w:tcW w:w="948" w:type="dxa"/>
            <w:hideMark/>
          </w:tcPr>
          <w:p w14:paraId="18F8CB62" w14:textId="58A90200"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w:t>
            </w:r>
          </w:p>
        </w:tc>
      </w:tr>
      <w:tr w:rsidR="006432F3" w:rsidRPr="009171D1" w14:paraId="6EDB4F10" w14:textId="77777777" w:rsidTr="0064027B">
        <w:trPr>
          <w:trHeight w:val="1140"/>
        </w:trPr>
        <w:tc>
          <w:tcPr>
            <w:tcW w:w="535" w:type="dxa"/>
            <w:noWrap/>
            <w:hideMark/>
          </w:tcPr>
          <w:p w14:paraId="4266F0E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w:t>
            </w:r>
          </w:p>
        </w:tc>
        <w:tc>
          <w:tcPr>
            <w:tcW w:w="1440" w:type="dxa"/>
            <w:hideMark/>
          </w:tcPr>
          <w:p w14:paraId="02340B9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Random Uncertainty </w:t>
            </w:r>
          </w:p>
        </w:tc>
        <w:tc>
          <w:tcPr>
            <w:tcW w:w="1800" w:type="dxa"/>
            <w:hideMark/>
          </w:tcPr>
          <w:p w14:paraId="21AE1CA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Fixed MU to account for all the unknown, unquantifiable, etc. uncertainties</w:t>
            </w:r>
          </w:p>
        </w:tc>
        <w:tc>
          <w:tcPr>
            <w:tcW w:w="827" w:type="dxa"/>
            <w:hideMark/>
          </w:tcPr>
          <w:p w14:paraId="2F8E7A0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c>
          <w:tcPr>
            <w:tcW w:w="810" w:type="dxa"/>
            <w:hideMark/>
          </w:tcPr>
          <w:p w14:paraId="07ED42D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c>
          <w:tcPr>
            <w:tcW w:w="1187" w:type="dxa"/>
            <w:hideMark/>
          </w:tcPr>
          <w:p w14:paraId="34298D6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39220F0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6AA6F68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24D60D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0.13</w:t>
            </w:r>
          </w:p>
        </w:tc>
        <w:tc>
          <w:tcPr>
            <w:tcW w:w="948" w:type="dxa"/>
            <w:hideMark/>
          </w:tcPr>
          <w:p w14:paraId="0D897F0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0.13</w:t>
            </w:r>
          </w:p>
        </w:tc>
      </w:tr>
      <w:tr w:rsidR="006432F3" w:rsidRPr="009171D1" w14:paraId="13D3A3D5" w14:textId="77777777" w:rsidTr="0064027B">
        <w:trPr>
          <w:trHeight w:val="456"/>
        </w:trPr>
        <w:tc>
          <w:tcPr>
            <w:tcW w:w="535" w:type="dxa"/>
            <w:noWrap/>
            <w:hideMark/>
          </w:tcPr>
          <w:p w14:paraId="6E750DF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11</w:t>
            </w:r>
          </w:p>
        </w:tc>
        <w:tc>
          <w:tcPr>
            <w:tcW w:w="1440" w:type="dxa"/>
            <w:hideMark/>
          </w:tcPr>
          <w:p w14:paraId="1BA6F3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Frequency Response</w:t>
            </w:r>
          </w:p>
        </w:tc>
        <w:tc>
          <w:tcPr>
            <w:tcW w:w="1800" w:type="dxa"/>
            <w:hideMark/>
          </w:tcPr>
          <w:p w14:paraId="6ECA572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Average path loss corrected</w:t>
            </w:r>
          </w:p>
        </w:tc>
        <w:tc>
          <w:tcPr>
            <w:tcW w:w="827" w:type="dxa"/>
            <w:hideMark/>
          </w:tcPr>
          <w:p w14:paraId="637EAAB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0D6915C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1374B26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7EED0E1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7420E5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C2D5A8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22F7B47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0B77F4C5" w14:textId="77777777" w:rsidTr="0064027B">
        <w:trPr>
          <w:trHeight w:val="288"/>
        </w:trPr>
        <w:tc>
          <w:tcPr>
            <w:tcW w:w="9445" w:type="dxa"/>
            <w:gridSpan w:val="10"/>
            <w:noWrap/>
            <w:hideMark/>
          </w:tcPr>
          <w:p w14:paraId="3940F15B"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Stage 1: Calibration measurement, network </w:t>
            </w:r>
            <w:proofErr w:type="spellStart"/>
            <w:r w:rsidRPr="009171D1">
              <w:rPr>
                <w:rFonts w:ascii="Arial" w:hAnsi="Arial" w:cs="Arial"/>
                <w:b/>
                <w:bCs/>
                <w:color w:val="000000"/>
                <w:sz w:val="18"/>
                <w:szCs w:val="18"/>
                <w:lang w:eastAsia="en-US"/>
              </w:rPr>
              <w:t>analyzer</w:t>
            </w:r>
            <w:proofErr w:type="spellEnd"/>
            <w:r w:rsidRPr="009171D1">
              <w:rPr>
                <w:rFonts w:ascii="Arial" w:hAnsi="Arial" w:cs="Arial"/>
                <w:b/>
                <w:bCs/>
                <w:color w:val="000000"/>
                <w:sz w:val="18"/>
                <w:szCs w:val="18"/>
                <w:lang w:eastAsia="en-US"/>
              </w:rPr>
              <w:t xml:space="preserve"> method</w:t>
            </w:r>
          </w:p>
        </w:tc>
      </w:tr>
      <w:tr w:rsidR="006432F3" w:rsidRPr="009171D1" w14:paraId="3E500E5F" w14:textId="77777777" w:rsidTr="0064027B">
        <w:trPr>
          <w:trHeight w:val="1140"/>
        </w:trPr>
        <w:tc>
          <w:tcPr>
            <w:tcW w:w="535" w:type="dxa"/>
            <w:noWrap/>
            <w:hideMark/>
          </w:tcPr>
          <w:p w14:paraId="13F5F2B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12</w:t>
            </w:r>
          </w:p>
        </w:tc>
        <w:tc>
          <w:tcPr>
            <w:tcW w:w="1440" w:type="dxa"/>
            <w:hideMark/>
          </w:tcPr>
          <w:p w14:paraId="5D6C7B4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Uncertainty of network </w:t>
            </w:r>
            <w:proofErr w:type="spellStart"/>
            <w:r w:rsidRPr="009171D1">
              <w:rPr>
                <w:rFonts w:ascii="Arial" w:hAnsi="Arial" w:cs="Arial"/>
                <w:color w:val="000000"/>
                <w:sz w:val="18"/>
                <w:szCs w:val="18"/>
                <w:lang w:eastAsia="en-US"/>
              </w:rPr>
              <w:t>analyzer</w:t>
            </w:r>
            <w:proofErr w:type="spellEnd"/>
          </w:p>
        </w:tc>
        <w:tc>
          <w:tcPr>
            <w:tcW w:w="1800" w:type="dxa"/>
            <w:hideMark/>
          </w:tcPr>
          <w:p w14:paraId="25C2C3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10" w:type="dxa"/>
            <w:hideMark/>
          </w:tcPr>
          <w:p w14:paraId="02705352" w14:textId="0553A493"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2A3934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6F927AF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6184021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050F437" w14:textId="671CB6F2"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948" w:type="dxa"/>
            <w:hideMark/>
          </w:tcPr>
          <w:p w14:paraId="5CB59CDF" w14:textId="3B51891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r>
      <w:tr w:rsidR="006432F3" w:rsidRPr="009171D1" w14:paraId="479031B5" w14:textId="77777777" w:rsidTr="0064027B">
        <w:trPr>
          <w:trHeight w:val="684"/>
        </w:trPr>
        <w:tc>
          <w:tcPr>
            <w:tcW w:w="535" w:type="dxa"/>
            <w:noWrap/>
            <w:hideMark/>
          </w:tcPr>
          <w:p w14:paraId="204439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w:t>
            </w:r>
          </w:p>
        </w:tc>
        <w:tc>
          <w:tcPr>
            <w:tcW w:w="1440" w:type="dxa"/>
            <w:hideMark/>
          </w:tcPr>
          <w:p w14:paraId="746E92F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receiver chain</w:t>
            </w:r>
          </w:p>
        </w:tc>
        <w:tc>
          <w:tcPr>
            <w:tcW w:w="1800" w:type="dxa"/>
            <w:hideMark/>
          </w:tcPr>
          <w:p w14:paraId="5108AFB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proofErr w:type="gramStart"/>
            <w:r w:rsidRPr="009171D1">
              <w:rPr>
                <w:rFonts w:ascii="Arial" w:hAnsi="Arial" w:cs="Arial"/>
                <w:color w:val="000000"/>
                <w:sz w:val="18"/>
                <w:szCs w:val="18"/>
                <w:lang w:eastAsia="en-US"/>
              </w:rPr>
              <w:t>Taken into account</w:t>
            </w:r>
            <w:proofErr w:type="gramEnd"/>
            <w:r w:rsidRPr="009171D1">
              <w:rPr>
                <w:rFonts w:ascii="Arial" w:hAnsi="Arial" w:cs="Arial"/>
                <w:color w:val="000000"/>
                <w:sz w:val="18"/>
                <w:szCs w:val="18"/>
                <w:lang w:eastAsia="en-US"/>
              </w:rPr>
              <w:t xml:space="preserve"> in VNA uncertainty term</w:t>
            </w:r>
          </w:p>
        </w:tc>
        <w:tc>
          <w:tcPr>
            <w:tcW w:w="827" w:type="dxa"/>
            <w:hideMark/>
          </w:tcPr>
          <w:p w14:paraId="554B1E3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3DD2BFB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9113E2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058AF96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3F8E889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5A1B983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6FAC7EF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17525FB5" w14:textId="77777777" w:rsidTr="0064027B">
        <w:trPr>
          <w:trHeight w:val="684"/>
        </w:trPr>
        <w:tc>
          <w:tcPr>
            <w:tcW w:w="535" w:type="dxa"/>
            <w:noWrap/>
            <w:hideMark/>
          </w:tcPr>
          <w:p w14:paraId="01CFD46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w:t>
            </w:r>
          </w:p>
        </w:tc>
        <w:tc>
          <w:tcPr>
            <w:tcW w:w="1440" w:type="dxa"/>
            <w:hideMark/>
          </w:tcPr>
          <w:p w14:paraId="1D136F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receiver chain</w:t>
            </w:r>
          </w:p>
        </w:tc>
        <w:tc>
          <w:tcPr>
            <w:tcW w:w="1800" w:type="dxa"/>
            <w:hideMark/>
          </w:tcPr>
          <w:p w14:paraId="0D99CE1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27" w:type="dxa"/>
            <w:hideMark/>
          </w:tcPr>
          <w:p w14:paraId="608498E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59E9DCF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7BCF82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62DF37C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286AF00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98651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20E1F3C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0FEBE1FD" w14:textId="77777777" w:rsidTr="0064027B">
        <w:trPr>
          <w:trHeight w:val="912"/>
        </w:trPr>
        <w:tc>
          <w:tcPr>
            <w:tcW w:w="535" w:type="dxa"/>
            <w:noWrap/>
            <w:hideMark/>
          </w:tcPr>
          <w:p w14:paraId="4E2E55A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15</w:t>
            </w:r>
          </w:p>
        </w:tc>
        <w:tc>
          <w:tcPr>
            <w:tcW w:w="1440" w:type="dxa"/>
            <w:hideMark/>
          </w:tcPr>
          <w:p w14:paraId="6297E8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in the connection of calibration antenna</w:t>
            </w:r>
          </w:p>
        </w:tc>
        <w:tc>
          <w:tcPr>
            <w:tcW w:w="1800" w:type="dxa"/>
            <w:hideMark/>
          </w:tcPr>
          <w:p w14:paraId="78B1811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Taken in to account in VNA setup uncertainty</w:t>
            </w:r>
          </w:p>
        </w:tc>
        <w:tc>
          <w:tcPr>
            <w:tcW w:w="827" w:type="dxa"/>
            <w:hideMark/>
          </w:tcPr>
          <w:p w14:paraId="4CB1812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50B3B6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197D066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6C6A62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485C0DD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E8C99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42DC13A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812353E" w14:textId="77777777" w:rsidTr="0064027B">
        <w:trPr>
          <w:trHeight w:val="912"/>
        </w:trPr>
        <w:tc>
          <w:tcPr>
            <w:tcW w:w="535" w:type="dxa"/>
            <w:noWrap/>
            <w:hideMark/>
          </w:tcPr>
          <w:p w14:paraId="6749705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16</w:t>
            </w:r>
          </w:p>
        </w:tc>
        <w:tc>
          <w:tcPr>
            <w:tcW w:w="1440" w:type="dxa"/>
            <w:hideMark/>
          </w:tcPr>
          <w:p w14:paraId="076793B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calibration antenna feed cable</w:t>
            </w:r>
          </w:p>
        </w:tc>
        <w:tc>
          <w:tcPr>
            <w:tcW w:w="1800" w:type="dxa"/>
            <w:hideMark/>
          </w:tcPr>
          <w:p w14:paraId="2B9BCD9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Gain calibration with a dipole</w:t>
            </w:r>
          </w:p>
        </w:tc>
        <w:tc>
          <w:tcPr>
            <w:tcW w:w="827" w:type="dxa"/>
            <w:hideMark/>
          </w:tcPr>
          <w:p w14:paraId="132A22F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810" w:type="dxa"/>
            <w:hideMark/>
          </w:tcPr>
          <w:p w14:paraId="528B6DA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1187" w:type="dxa"/>
            <w:hideMark/>
          </w:tcPr>
          <w:p w14:paraId="49F9EA3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39C392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B4A0EF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32E277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c>
          <w:tcPr>
            <w:tcW w:w="948" w:type="dxa"/>
            <w:hideMark/>
          </w:tcPr>
          <w:p w14:paraId="6CAC464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r>
      <w:tr w:rsidR="006432F3" w:rsidRPr="009171D1" w14:paraId="710E8C70" w14:textId="77777777" w:rsidTr="0064027B">
        <w:trPr>
          <w:trHeight w:val="912"/>
        </w:trPr>
        <w:tc>
          <w:tcPr>
            <w:tcW w:w="535" w:type="dxa"/>
            <w:noWrap/>
            <w:hideMark/>
          </w:tcPr>
          <w:p w14:paraId="5D915EC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17</w:t>
            </w:r>
          </w:p>
        </w:tc>
        <w:tc>
          <w:tcPr>
            <w:tcW w:w="1440" w:type="dxa"/>
            <w:hideMark/>
          </w:tcPr>
          <w:p w14:paraId="2CED7DD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800" w:type="dxa"/>
            <w:hideMark/>
          </w:tcPr>
          <w:p w14:paraId="2E01658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27" w:type="dxa"/>
            <w:hideMark/>
          </w:tcPr>
          <w:p w14:paraId="06A04C9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4EA672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6276185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679070B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2B41BFC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467FDB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747CC13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522F71BF" w14:textId="77777777" w:rsidTr="0064027B">
        <w:trPr>
          <w:trHeight w:val="1368"/>
        </w:trPr>
        <w:tc>
          <w:tcPr>
            <w:tcW w:w="535" w:type="dxa"/>
            <w:noWrap/>
            <w:hideMark/>
          </w:tcPr>
          <w:p w14:paraId="562E9CF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18</w:t>
            </w:r>
          </w:p>
        </w:tc>
        <w:tc>
          <w:tcPr>
            <w:tcW w:w="1440" w:type="dxa"/>
            <w:hideMark/>
          </w:tcPr>
          <w:p w14:paraId="5547DE4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of the absolute gain/ radiation efficiency of the calibration antenna</w:t>
            </w:r>
          </w:p>
        </w:tc>
        <w:tc>
          <w:tcPr>
            <w:tcW w:w="1800" w:type="dxa"/>
            <w:hideMark/>
          </w:tcPr>
          <w:p w14:paraId="41275F5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Calibration report with traceability to a National Metrology Institute</w:t>
            </w:r>
          </w:p>
        </w:tc>
        <w:tc>
          <w:tcPr>
            <w:tcW w:w="827" w:type="dxa"/>
            <w:hideMark/>
          </w:tcPr>
          <w:p w14:paraId="1E81C87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810" w:type="dxa"/>
            <w:hideMark/>
          </w:tcPr>
          <w:p w14:paraId="73F3CBE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1187" w:type="dxa"/>
            <w:hideMark/>
          </w:tcPr>
          <w:p w14:paraId="6AE32F5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289D151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2D40165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EA6A7E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948" w:type="dxa"/>
            <w:hideMark/>
          </w:tcPr>
          <w:p w14:paraId="2A852D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6432F3" w:rsidRPr="009171D1" w14:paraId="0EA543B7" w14:textId="77777777" w:rsidTr="0064027B">
        <w:trPr>
          <w:trHeight w:val="912"/>
        </w:trPr>
        <w:tc>
          <w:tcPr>
            <w:tcW w:w="535" w:type="dxa"/>
            <w:noWrap/>
            <w:hideMark/>
          </w:tcPr>
          <w:p w14:paraId="012B9BF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19</w:t>
            </w:r>
          </w:p>
        </w:tc>
        <w:tc>
          <w:tcPr>
            <w:tcW w:w="1440" w:type="dxa"/>
            <w:hideMark/>
          </w:tcPr>
          <w:p w14:paraId="010ACB3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Measurement distance </w:t>
            </w:r>
          </w:p>
        </w:tc>
        <w:tc>
          <w:tcPr>
            <w:tcW w:w="1800" w:type="dxa"/>
            <w:hideMark/>
          </w:tcPr>
          <w:p w14:paraId="1623B6B6" w14:textId="01DC806F"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Dipole: phase </w:t>
            </w:r>
            <w:r w:rsidR="00016B72" w:rsidRPr="009171D1">
              <w:rPr>
                <w:rFonts w:ascii="Arial" w:hAnsi="Arial" w:cs="Arial"/>
                <w:color w:val="000000"/>
                <w:sz w:val="18"/>
                <w:szCs w:val="18"/>
                <w:lang w:eastAsia="en-US"/>
              </w:rPr>
              <w:t>centre</w:t>
            </w:r>
            <w:r w:rsidRPr="009171D1">
              <w:rPr>
                <w:rFonts w:ascii="Arial" w:hAnsi="Arial" w:cs="Arial"/>
                <w:color w:val="000000"/>
                <w:sz w:val="18"/>
                <w:szCs w:val="18"/>
                <w:lang w:eastAsia="en-US"/>
              </w:rPr>
              <w:t xml:space="preserve"> is aligned with axis of rotation</w:t>
            </w:r>
          </w:p>
        </w:tc>
        <w:tc>
          <w:tcPr>
            <w:tcW w:w="827" w:type="dxa"/>
            <w:hideMark/>
          </w:tcPr>
          <w:p w14:paraId="7325110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700B583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7E43A18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03987B6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0BC303A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536FB9F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003F121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140326BA" w14:textId="77777777" w:rsidTr="0064027B">
        <w:trPr>
          <w:trHeight w:val="576"/>
        </w:trPr>
        <w:tc>
          <w:tcPr>
            <w:tcW w:w="535" w:type="dxa"/>
            <w:noWrap/>
            <w:hideMark/>
          </w:tcPr>
          <w:p w14:paraId="75236AA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w:t>
            </w:r>
          </w:p>
        </w:tc>
        <w:tc>
          <w:tcPr>
            <w:tcW w:w="1440" w:type="dxa"/>
            <w:hideMark/>
          </w:tcPr>
          <w:p w14:paraId="6AC00A4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the Quiet Zone</w:t>
            </w:r>
          </w:p>
        </w:tc>
        <w:tc>
          <w:tcPr>
            <w:tcW w:w="1800" w:type="dxa"/>
            <w:hideMark/>
          </w:tcPr>
          <w:p w14:paraId="64562D7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Peak-to-null ripple</w:t>
            </w:r>
          </w:p>
        </w:tc>
        <w:tc>
          <w:tcPr>
            <w:tcW w:w="827" w:type="dxa"/>
            <w:hideMark/>
          </w:tcPr>
          <w:p w14:paraId="591AFD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10" w:type="dxa"/>
            <w:hideMark/>
          </w:tcPr>
          <w:p w14:paraId="7B7C1E7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63A8DA6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5FD0475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544E845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338CBD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948" w:type="dxa"/>
            <w:hideMark/>
          </w:tcPr>
          <w:p w14:paraId="14F19C3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6432F3" w:rsidRPr="009171D1" w14:paraId="53F62A37" w14:textId="77777777" w:rsidTr="000E657E">
        <w:trPr>
          <w:trHeight w:val="288"/>
        </w:trPr>
        <w:tc>
          <w:tcPr>
            <w:tcW w:w="7671" w:type="dxa"/>
            <w:gridSpan w:val="8"/>
            <w:hideMark/>
          </w:tcPr>
          <w:p w14:paraId="57F17640"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Combined Standard Uncertainty [dB]</w:t>
            </w:r>
          </w:p>
        </w:tc>
        <w:tc>
          <w:tcPr>
            <w:tcW w:w="826" w:type="dxa"/>
            <w:vAlign w:val="center"/>
            <w:hideMark/>
          </w:tcPr>
          <w:p w14:paraId="6552566E" w14:textId="5965A655"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0.84</w:t>
            </w:r>
          </w:p>
        </w:tc>
        <w:tc>
          <w:tcPr>
            <w:tcW w:w="948" w:type="dxa"/>
            <w:vAlign w:val="center"/>
            <w:hideMark/>
          </w:tcPr>
          <w:p w14:paraId="22CAAA5B" w14:textId="00F4D8BA"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0.88</w:t>
            </w:r>
          </w:p>
        </w:tc>
      </w:tr>
      <w:tr w:rsidR="006432F3" w:rsidRPr="009171D1" w14:paraId="7A0400A0" w14:textId="77777777" w:rsidTr="000E657E">
        <w:trPr>
          <w:trHeight w:val="288"/>
        </w:trPr>
        <w:tc>
          <w:tcPr>
            <w:tcW w:w="7671" w:type="dxa"/>
            <w:gridSpan w:val="8"/>
            <w:hideMark/>
          </w:tcPr>
          <w:p w14:paraId="25BE72E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Expanded Uncertainty [dB] (Confidence interval of 95 %)</w:t>
            </w:r>
          </w:p>
        </w:tc>
        <w:tc>
          <w:tcPr>
            <w:tcW w:w="826" w:type="dxa"/>
            <w:vAlign w:val="center"/>
            <w:hideMark/>
          </w:tcPr>
          <w:p w14:paraId="164B93A4" w14:textId="7450989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1.64</w:t>
            </w:r>
          </w:p>
        </w:tc>
        <w:tc>
          <w:tcPr>
            <w:tcW w:w="948" w:type="dxa"/>
            <w:vAlign w:val="center"/>
            <w:hideMark/>
          </w:tcPr>
          <w:p w14:paraId="6C6BAE20" w14:textId="5141FC2D"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1.73</w:t>
            </w:r>
          </w:p>
        </w:tc>
      </w:tr>
      <w:tr w:rsidR="006432F3" w:rsidRPr="009171D1" w14:paraId="68B2A378" w14:textId="77777777" w:rsidTr="0064027B">
        <w:trPr>
          <w:trHeight w:val="684"/>
        </w:trPr>
        <w:tc>
          <w:tcPr>
            <w:tcW w:w="535" w:type="dxa"/>
            <w:noWrap/>
            <w:hideMark/>
          </w:tcPr>
          <w:p w14:paraId="0698F5D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21</w:t>
            </w:r>
          </w:p>
        </w:tc>
        <w:tc>
          <w:tcPr>
            <w:tcW w:w="1440" w:type="dxa"/>
            <w:hideMark/>
          </w:tcPr>
          <w:p w14:paraId="351BC20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Error related to TRP grids</w:t>
            </w:r>
          </w:p>
        </w:tc>
        <w:tc>
          <w:tcPr>
            <w:tcW w:w="1800" w:type="dxa"/>
            <w:hideMark/>
          </w:tcPr>
          <w:p w14:paraId="04EF2B4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mean error</w:t>
            </w:r>
          </w:p>
        </w:tc>
        <w:tc>
          <w:tcPr>
            <w:tcW w:w="827" w:type="dxa"/>
            <w:hideMark/>
          </w:tcPr>
          <w:p w14:paraId="665B5CF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5A0A4F5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8928DC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0954F41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1B24DB1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FF4E44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20E768F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6C73AA8F" w14:textId="77777777" w:rsidTr="0064027B">
        <w:trPr>
          <w:trHeight w:val="288"/>
        </w:trPr>
        <w:tc>
          <w:tcPr>
            <w:tcW w:w="7671" w:type="dxa"/>
            <w:gridSpan w:val="8"/>
            <w:hideMark/>
          </w:tcPr>
          <w:p w14:paraId="28362755"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Total Expanded Uncertainty [dB] (Confidence interval of 95 %)</w:t>
            </w:r>
          </w:p>
        </w:tc>
        <w:tc>
          <w:tcPr>
            <w:tcW w:w="826" w:type="dxa"/>
            <w:hideMark/>
          </w:tcPr>
          <w:p w14:paraId="408FC192" w14:textId="448FAC78"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1.64</w:t>
            </w:r>
          </w:p>
        </w:tc>
        <w:tc>
          <w:tcPr>
            <w:tcW w:w="948" w:type="dxa"/>
            <w:hideMark/>
          </w:tcPr>
          <w:p w14:paraId="6601C1C6" w14:textId="518C0F65"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1.73</w:t>
            </w:r>
          </w:p>
        </w:tc>
      </w:tr>
    </w:tbl>
    <w:p w14:paraId="3B32645F" w14:textId="2A45E2EA" w:rsidR="00CD5F42" w:rsidRPr="009171D1" w:rsidRDefault="00CD5F42" w:rsidP="006432F3">
      <w:pPr>
        <w:pStyle w:val="TH"/>
      </w:pPr>
    </w:p>
    <w:p w14:paraId="1FFB85F4" w14:textId="77777777" w:rsidR="00CD5F42" w:rsidRPr="009171D1" w:rsidRDefault="00CD5F42" w:rsidP="00CD5F42">
      <w:pPr>
        <w:rPr>
          <w:rFonts w:ascii="Arial" w:hAnsi="Arial"/>
          <w:sz w:val="32"/>
        </w:rPr>
      </w:pPr>
    </w:p>
    <w:p w14:paraId="43A4E75D" w14:textId="77777777" w:rsidR="00CD5F42" w:rsidRPr="009171D1" w:rsidRDefault="00CD5F42" w:rsidP="00CD5F42">
      <w:pPr>
        <w:rPr>
          <w:rFonts w:ascii="Arial" w:hAnsi="Arial"/>
          <w:sz w:val="32"/>
        </w:rPr>
      </w:pPr>
    </w:p>
    <w:p w14:paraId="52414238" w14:textId="77777777" w:rsidR="00CD5F42" w:rsidRPr="009171D1" w:rsidRDefault="00CD5F42" w:rsidP="00CD5F42">
      <w:pPr>
        <w:rPr>
          <w:rFonts w:ascii="Arial" w:hAnsi="Arial"/>
          <w:sz w:val="32"/>
        </w:rPr>
      </w:pPr>
    </w:p>
    <w:p w14:paraId="728C81A6" w14:textId="77777777" w:rsidR="00CD5F42" w:rsidRPr="009171D1" w:rsidRDefault="00CD5F42" w:rsidP="00CD5F42">
      <w:pPr>
        <w:rPr>
          <w:rFonts w:ascii="Arial" w:hAnsi="Arial"/>
          <w:sz w:val="32"/>
        </w:rPr>
      </w:pPr>
    </w:p>
    <w:p w14:paraId="4EC41105" w14:textId="77777777" w:rsidR="00CD5F42" w:rsidRPr="009171D1" w:rsidRDefault="00CD5F42" w:rsidP="00CD5F42">
      <w:pPr>
        <w:rPr>
          <w:rFonts w:ascii="Arial" w:hAnsi="Arial"/>
          <w:sz w:val="32"/>
        </w:rPr>
      </w:pPr>
    </w:p>
    <w:p w14:paraId="00CCED68" w14:textId="77777777" w:rsidR="00CD5F42" w:rsidRPr="009171D1" w:rsidRDefault="00CD5F42" w:rsidP="00CD5F42">
      <w:pPr>
        <w:rPr>
          <w:rFonts w:ascii="Arial" w:hAnsi="Arial"/>
          <w:sz w:val="32"/>
        </w:rPr>
      </w:pPr>
    </w:p>
    <w:p w14:paraId="374D195B" w14:textId="77777777" w:rsidR="00CD5F42" w:rsidRPr="009171D1" w:rsidRDefault="00CD5F42" w:rsidP="00CD5F42">
      <w:pPr>
        <w:rPr>
          <w:rFonts w:ascii="Arial" w:hAnsi="Arial"/>
          <w:sz w:val="32"/>
        </w:rPr>
      </w:pPr>
    </w:p>
    <w:p w14:paraId="35382345" w14:textId="77777777" w:rsidR="00CD5F42" w:rsidRPr="009171D1" w:rsidRDefault="00CD5F42" w:rsidP="00CD5F42">
      <w:pPr>
        <w:rPr>
          <w:rFonts w:ascii="Arial" w:hAnsi="Arial"/>
          <w:sz w:val="32"/>
        </w:rPr>
      </w:pPr>
    </w:p>
    <w:p w14:paraId="40F6735D" w14:textId="77777777" w:rsidR="00CD5F42" w:rsidRPr="009171D1" w:rsidRDefault="00CD5F42" w:rsidP="00CD5F42">
      <w:pPr>
        <w:rPr>
          <w:rFonts w:ascii="Arial" w:hAnsi="Arial"/>
          <w:sz w:val="32"/>
        </w:rPr>
      </w:pPr>
    </w:p>
    <w:p w14:paraId="159D5991" w14:textId="77777777" w:rsidR="00A04192" w:rsidRPr="009171D1" w:rsidRDefault="00A04192" w:rsidP="00A04192"/>
    <w:p w14:paraId="2BA66309" w14:textId="77777777" w:rsidR="000E657E" w:rsidRPr="009171D1" w:rsidRDefault="000E657E" w:rsidP="00A04192"/>
    <w:p w14:paraId="4FD0538C" w14:textId="522CA406" w:rsidR="00C51006" w:rsidRPr="009171D1" w:rsidRDefault="00247208" w:rsidP="00AD2708">
      <w:pPr>
        <w:pStyle w:val="Heading2"/>
      </w:pPr>
      <w:bookmarkStart w:id="671" w:name="_Toc154084194"/>
      <w:bookmarkStart w:id="672" w:name="_Toc155186574"/>
      <w:bookmarkStart w:id="673" w:name="_Toc187955004"/>
      <w:r w:rsidRPr="009171D1">
        <w:lastRenderedPageBreak/>
        <w:t>A.4.4</w:t>
      </w:r>
      <w:r w:rsidR="00C51006" w:rsidRPr="009171D1">
        <w:tab/>
        <w:t>Total Radiated Sensitivity (TRS)</w:t>
      </w:r>
      <w:bookmarkEnd w:id="669"/>
      <w:bookmarkEnd w:id="670"/>
      <w:bookmarkEnd w:id="671"/>
      <w:bookmarkEnd w:id="672"/>
      <w:bookmarkEnd w:id="673"/>
    </w:p>
    <w:p w14:paraId="0621FE06" w14:textId="7E3E030C" w:rsidR="00C51006" w:rsidRPr="009171D1" w:rsidRDefault="00247208" w:rsidP="00AD2708">
      <w:pPr>
        <w:pStyle w:val="Heading3"/>
        <w:rPr>
          <w:rFonts w:eastAsiaTheme="minorEastAsia"/>
        </w:rPr>
      </w:pPr>
      <w:bookmarkStart w:id="674" w:name="_Toc130574008"/>
      <w:bookmarkStart w:id="675" w:name="_Toc155186575"/>
      <w:bookmarkStart w:id="676" w:name="_Toc187955005"/>
      <w:r w:rsidRPr="009171D1">
        <w:rPr>
          <w:rFonts w:eastAsiaTheme="minorEastAsia"/>
        </w:rPr>
        <w:t>A.4.4</w:t>
      </w:r>
      <w:r w:rsidR="00C51006" w:rsidRPr="009171D1">
        <w:rPr>
          <w:rFonts w:eastAsiaTheme="minorEastAsia"/>
        </w:rPr>
        <w:t>.1</w:t>
      </w:r>
      <w:r w:rsidR="00C51006" w:rsidRPr="009171D1">
        <w:rPr>
          <w:rFonts w:eastAsiaTheme="minorEastAsia"/>
        </w:rPr>
        <w:tab/>
        <w:t>Anechoic Chamber Method</w:t>
      </w:r>
      <w:bookmarkEnd w:id="674"/>
      <w:bookmarkEnd w:id="675"/>
      <w:bookmarkEnd w:id="676"/>
    </w:p>
    <w:p w14:paraId="611AEFB0" w14:textId="5C25799E" w:rsidR="00C51006" w:rsidRPr="009171D1" w:rsidRDefault="00C51006" w:rsidP="00C51006">
      <w:pPr>
        <w:rPr>
          <w:iCs/>
        </w:rPr>
      </w:pPr>
      <w:r w:rsidRPr="009171D1">
        <w:t xml:space="preserve">The uncertainty contributions related to TRS for the Anechoic Chamber method are listed in Table </w:t>
      </w:r>
      <w:r w:rsidR="00247208" w:rsidRPr="009171D1">
        <w:t>A.4.4</w:t>
      </w:r>
      <w:r w:rsidRPr="009171D1">
        <w:t>.1-1. E</w:t>
      </w:r>
      <w:r w:rsidRPr="009171D1">
        <w:rPr>
          <w:iCs/>
        </w:rPr>
        <w:t xml:space="preserve">xample uncertainty budget is presented in Table </w:t>
      </w:r>
      <w:r w:rsidR="00247208" w:rsidRPr="009171D1">
        <w:rPr>
          <w:iCs/>
        </w:rPr>
        <w:t>A.4.4</w:t>
      </w:r>
      <w:r w:rsidRPr="009171D1">
        <w:rPr>
          <w:iCs/>
        </w:rPr>
        <w:t>.1-2.</w:t>
      </w:r>
    </w:p>
    <w:p w14:paraId="6A1E32FE" w14:textId="77777777" w:rsidR="00D77A36" w:rsidRPr="009171D1" w:rsidRDefault="00D77A36" w:rsidP="00D77A36">
      <w:pPr>
        <w:pStyle w:val="TH"/>
        <w:rPr>
          <w:i/>
        </w:rPr>
      </w:pPr>
      <w:r w:rsidRPr="009171D1">
        <w:rPr>
          <w:lang w:eastAsia="zh-CN"/>
        </w:rPr>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9171D1"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9171D1" w:rsidRDefault="00D77A36" w:rsidP="00EC2C38">
            <w:pPr>
              <w:pStyle w:val="TAC"/>
              <w:rPr>
                <w:b/>
              </w:rPr>
            </w:pPr>
            <w:r w:rsidRPr="009171D1">
              <w:rPr>
                <w:b/>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9171D1" w:rsidRDefault="00D77A36" w:rsidP="00EC2C38">
            <w:pPr>
              <w:pStyle w:val="TAC"/>
              <w:rPr>
                <w:b/>
                <w:bCs/>
              </w:rPr>
            </w:pPr>
            <w:r w:rsidRPr="009171D1">
              <w:rPr>
                <w:b/>
                <w:bC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9171D1" w:rsidRDefault="00D77A36" w:rsidP="00EC2C38">
            <w:pPr>
              <w:pStyle w:val="TAC"/>
              <w:rPr>
                <w:b/>
                <w:bCs/>
              </w:rPr>
            </w:pPr>
            <w:r w:rsidRPr="009171D1">
              <w:rPr>
                <w:b/>
                <w:bCs/>
              </w:rPr>
              <w:t>Details in clause</w:t>
            </w:r>
          </w:p>
        </w:tc>
      </w:tr>
      <w:tr w:rsidR="00D77A36" w:rsidRPr="009171D1"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9171D1" w:rsidRDefault="00D77A36" w:rsidP="00EC2C38">
            <w:pPr>
              <w:pStyle w:val="TAC"/>
              <w:rPr>
                <w:b/>
                <w:bCs/>
              </w:rPr>
            </w:pPr>
            <w:r w:rsidRPr="009171D1">
              <w:rPr>
                <w:b/>
                <w:bCs/>
              </w:rPr>
              <w:t>Stage 2: DUT measurement (</w:t>
            </w:r>
            <w:r w:rsidRPr="009171D1">
              <w:rPr>
                <w:b/>
              </w:rPr>
              <w:t>Figure A.3.1-1</w:t>
            </w:r>
            <w:r w:rsidRPr="009171D1">
              <w:rPr>
                <w:b/>
                <w:lang w:eastAsia="zh-CN"/>
              </w:rPr>
              <w:t>, Figure A.3.1-2</w:t>
            </w:r>
            <w:r w:rsidRPr="009171D1">
              <w:rPr>
                <w:b/>
                <w:bCs/>
              </w:rPr>
              <w:t>)</w:t>
            </w:r>
          </w:p>
        </w:tc>
      </w:tr>
      <w:tr w:rsidR="00D77A36" w:rsidRPr="009171D1"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9171D1" w:rsidRDefault="00D77A36" w:rsidP="00EC2C38">
            <w:pPr>
              <w:pStyle w:val="TAC"/>
            </w:pPr>
            <w:r w:rsidRPr="009171D1">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9171D1" w:rsidRDefault="00D77A36" w:rsidP="00EC2C38">
            <w:pPr>
              <w:pStyle w:val="TAL"/>
            </w:pPr>
            <w:r w:rsidRPr="009171D1">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9171D1" w:rsidRDefault="00D77A36" w:rsidP="00EC2C38">
            <w:pPr>
              <w:pStyle w:val="TAC"/>
            </w:pPr>
            <w:r w:rsidRPr="009171D1">
              <w:t>A.4.2.1</w:t>
            </w:r>
          </w:p>
        </w:tc>
      </w:tr>
      <w:tr w:rsidR="00D77A36" w:rsidRPr="009171D1"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9171D1" w:rsidRDefault="00D77A36" w:rsidP="00EC2C38">
            <w:pPr>
              <w:pStyle w:val="TAC"/>
            </w:pPr>
            <w:r w:rsidRPr="009171D1">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9171D1" w:rsidRDefault="00D77A36" w:rsidP="00EC2C38">
            <w:pPr>
              <w:pStyle w:val="TAL"/>
            </w:pPr>
            <w:bookmarkStart w:id="677" w:name="RANGE!C7"/>
            <w:r w:rsidRPr="009171D1">
              <w:t>Insertion loss of transmitter chain</w:t>
            </w:r>
            <w:bookmarkEnd w:id="677"/>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9171D1" w:rsidRDefault="00D77A36" w:rsidP="00EC2C38">
            <w:pPr>
              <w:pStyle w:val="TAC"/>
            </w:pPr>
            <w:r w:rsidRPr="009171D1">
              <w:t>A.4.2.2</w:t>
            </w:r>
          </w:p>
        </w:tc>
      </w:tr>
      <w:tr w:rsidR="00D77A36" w:rsidRPr="009171D1"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9171D1" w:rsidRDefault="00D77A36" w:rsidP="00EC2C38">
            <w:pPr>
              <w:pStyle w:val="TAC"/>
            </w:pPr>
            <w:r w:rsidRPr="009171D1">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9171D1" w:rsidRDefault="00D77A36"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9171D1" w:rsidRDefault="00D77A36" w:rsidP="00EC2C38">
            <w:pPr>
              <w:pStyle w:val="TAC"/>
            </w:pPr>
            <w:r w:rsidRPr="009171D1">
              <w:t>A.4.2.3</w:t>
            </w:r>
          </w:p>
        </w:tc>
      </w:tr>
      <w:tr w:rsidR="00D77A36" w:rsidRPr="009171D1"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9171D1" w:rsidRDefault="00D77A36" w:rsidP="00EC2C38">
            <w:pPr>
              <w:pStyle w:val="TAC"/>
            </w:pPr>
            <w:r w:rsidRPr="009171D1">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9171D1" w:rsidRDefault="00D77A36" w:rsidP="00EC2C38">
            <w:pPr>
              <w:pStyle w:val="TAL"/>
            </w:pPr>
            <w:bookmarkStart w:id="678" w:name="RANGE!C9"/>
            <w:r w:rsidRPr="009171D1">
              <w:t>Communication Tester: uncertainty of the absolute output level</w:t>
            </w:r>
            <w:bookmarkEnd w:id="678"/>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9171D1" w:rsidRDefault="00D77A36" w:rsidP="00EC2C38">
            <w:pPr>
              <w:pStyle w:val="TAC"/>
            </w:pPr>
            <w:r w:rsidRPr="009171D1">
              <w:t>A.4.2.5</w:t>
            </w:r>
          </w:p>
        </w:tc>
      </w:tr>
      <w:tr w:rsidR="00D77A36" w:rsidRPr="009171D1"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9171D1" w:rsidRDefault="00D77A36" w:rsidP="00EC2C38">
            <w:pPr>
              <w:pStyle w:val="TAC"/>
            </w:pPr>
            <w:r w:rsidRPr="009171D1">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9171D1" w:rsidRDefault="00D77A36" w:rsidP="00EC2C38">
            <w:pPr>
              <w:pStyle w:val="TAL"/>
            </w:pPr>
            <w:r w:rsidRPr="009171D1">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9171D1" w:rsidRDefault="00D77A36" w:rsidP="00EC2C38">
            <w:pPr>
              <w:pStyle w:val="TAC"/>
            </w:pPr>
            <w:r w:rsidRPr="009171D1">
              <w:t>A.4.2.6</w:t>
            </w:r>
          </w:p>
        </w:tc>
      </w:tr>
      <w:tr w:rsidR="00D77A36" w:rsidRPr="009171D1"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9171D1" w:rsidRDefault="00D77A36" w:rsidP="00EC2C38">
            <w:pPr>
              <w:pStyle w:val="TAC"/>
            </w:pPr>
            <w:r w:rsidRPr="009171D1">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9171D1" w:rsidRDefault="00D77A36"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9171D1" w:rsidRDefault="00D77A36" w:rsidP="00EC2C38">
            <w:pPr>
              <w:pStyle w:val="TAC"/>
            </w:pPr>
            <w:r w:rsidRPr="009171D1">
              <w:t>A.4.2.7.1</w:t>
            </w:r>
          </w:p>
        </w:tc>
      </w:tr>
      <w:tr w:rsidR="00D77A36" w:rsidRPr="009171D1"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9171D1" w:rsidRDefault="00D77A36" w:rsidP="00EC2C38">
            <w:pPr>
              <w:pStyle w:val="TAC"/>
            </w:pPr>
            <w:r w:rsidRPr="009171D1">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9171D1" w:rsidRDefault="00D77A36" w:rsidP="00EC2C38">
            <w:pPr>
              <w:pStyle w:val="TAL"/>
            </w:pPr>
            <w:r w:rsidRPr="009171D1">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9171D1" w:rsidRDefault="00D77A36" w:rsidP="00EC2C38">
            <w:pPr>
              <w:pStyle w:val="TAC"/>
            </w:pPr>
            <w:r w:rsidRPr="009171D1">
              <w:t>A.4.2.8</w:t>
            </w:r>
          </w:p>
        </w:tc>
      </w:tr>
      <w:tr w:rsidR="00D77A36" w:rsidRPr="009171D1"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9171D1" w:rsidRDefault="00D77A36" w:rsidP="00EC2C38">
            <w:pPr>
              <w:pStyle w:val="TAC"/>
            </w:pPr>
            <w:r w:rsidRPr="009171D1">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9171D1" w:rsidRDefault="00D77A36" w:rsidP="00EC2C38">
            <w:pPr>
              <w:pStyle w:val="TAL"/>
            </w:pPr>
            <w:r w:rsidRPr="009171D1">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9171D1" w:rsidRDefault="00D77A36" w:rsidP="00EC2C38">
            <w:pPr>
              <w:pStyle w:val="TAC"/>
            </w:pPr>
            <w:r w:rsidRPr="009171D1">
              <w:t>A.4.2.10</w:t>
            </w:r>
          </w:p>
        </w:tc>
      </w:tr>
      <w:tr w:rsidR="00D77A36" w:rsidRPr="009171D1"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9171D1" w:rsidRDefault="00D77A36" w:rsidP="00EC2C38">
            <w:pPr>
              <w:pStyle w:val="TAC"/>
            </w:pPr>
            <w:r w:rsidRPr="009171D1">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9171D1" w:rsidRDefault="00D77A36" w:rsidP="00EC2C38">
            <w:pPr>
              <w:pStyle w:val="TAL"/>
            </w:pPr>
            <w:r w:rsidRPr="009171D1">
              <w:t>Uncertainty related to the use of phantoms</w:t>
            </w:r>
            <w:r w:rsidRPr="009171D1">
              <w:rPr>
                <w:b/>
                <w:bC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9171D1" w:rsidRDefault="00D77A36" w:rsidP="00EC2C38">
            <w:pPr>
              <w:pStyle w:val="TAC"/>
            </w:pPr>
            <w:r w:rsidRPr="009171D1">
              <w:t>A.4.2.11</w:t>
            </w:r>
          </w:p>
        </w:tc>
      </w:tr>
      <w:tr w:rsidR="00D77A36" w:rsidRPr="009171D1"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9171D1" w:rsidRDefault="00D77A36" w:rsidP="00EC2C38">
            <w:pPr>
              <w:pStyle w:val="TAC"/>
            </w:pPr>
            <w:r w:rsidRPr="009171D1">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9171D1" w:rsidRDefault="00D77A36" w:rsidP="00EC2C38">
            <w:pPr>
              <w:pStyle w:val="TAL"/>
            </w:pPr>
            <w:r w:rsidRPr="009171D1">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9171D1" w:rsidRDefault="00D77A36" w:rsidP="00EC2C38">
            <w:pPr>
              <w:pStyle w:val="TAC"/>
            </w:pPr>
            <w:r w:rsidRPr="009171D1">
              <w:t>A.4.2.12</w:t>
            </w:r>
          </w:p>
        </w:tc>
      </w:tr>
      <w:tr w:rsidR="00D77A36" w:rsidRPr="009171D1"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9171D1" w:rsidRDefault="00D77A36" w:rsidP="00EC2C38">
            <w:pPr>
              <w:pStyle w:val="TAC"/>
            </w:pPr>
            <w:r w:rsidRPr="009171D1">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9171D1" w:rsidRDefault="00D77A36" w:rsidP="00EC2C38">
            <w:pPr>
              <w:pStyle w:val="TAL"/>
            </w:pPr>
            <w:r w:rsidRPr="009171D1">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9171D1" w:rsidRDefault="00D77A36" w:rsidP="00EC2C38">
            <w:pPr>
              <w:pStyle w:val="TAC"/>
            </w:pPr>
            <w:r w:rsidRPr="009171D1">
              <w:t>A.4.2.13</w:t>
            </w:r>
          </w:p>
        </w:tc>
      </w:tr>
      <w:tr w:rsidR="00D77A36" w:rsidRPr="009171D1"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9171D1" w:rsidRDefault="00D77A36" w:rsidP="00EC2C38">
            <w:pPr>
              <w:pStyle w:val="TAC"/>
            </w:pPr>
            <w:r w:rsidRPr="009171D1">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9171D1" w:rsidRDefault="00D77A36" w:rsidP="00EC2C38">
            <w:pPr>
              <w:pStyle w:val="TAL"/>
            </w:pPr>
            <w:r w:rsidRPr="009171D1">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9171D1" w:rsidRDefault="00D77A36" w:rsidP="00EC2C38">
            <w:pPr>
              <w:pStyle w:val="TAC"/>
            </w:pPr>
            <w:r w:rsidRPr="009171D1">
              <w:t>A.4.2.14</w:t>
            </w:r>
          </w:p>
        </w:tc>
      </w:tr>
      <w:tr w:rsidR="00D77A36" w:rsidRPr="009171D1"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9171D1" w:rsidRDefault="00D77A36" w:rsidP="00EC2C38">
            <w:pPr>
              <w:pStyle w:val="TAC"/>
              <w:rPr>
                <w:b/>
              </w:rPr>
            </w:pPr>
            <w:r w:rsidRPr="009171D1">
              <w:rPr>
                <w:b/>
              </w:rPr>
              <w:t xml:space="preserve">Stage 1: Calibration measurement, network </w:t>
            </w:r>
            <w:proofErr w:type="spellStart"/>
            <w:r w:rsidRPr="009171D1">
              <w:rPr>
                <w:b/>
              </w:rPr>
              <w:t>analyzer</w:t>
            </w:r>
            <w:proofErr w:type="spellEnd"/>
            <w:r w:rsidRPr="009171D1">
              <w:rPr>
                <w:b/>
              </w:rPr>
              <w:t xml:space="preserve"> method (Figure A.3.2-1)</w:t>
            </w:r>
          </w:p>
        </w:tc>
      </w:tr>
      <w:tr w:rsidR="00D77A36" w:rsidRPr="009171D1"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9171D1" w:rsidRDefault="00D77A36" w:rsidP="00EC2C38">
            <w:pPr>
              <w:pStyle w:val="TAC"/>
            </w:pPr>
            <w:r w:rsidRPr="009171D1">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9171D1" w:rsidRDefault="00D77A36" w:rsidP="00EC2C38">
            <w:pPr>
              <w:pStyle w:val="TAL"/>
            </w:pPr>
            <w:r w:rsidRPr="009171D1">
              <w:t xml:space="preserve">Uncertainty of network </w:t>
            </w:r>
            <w:proofErr w:type="spellStart"/>
            <w:r w:rsidRPr="009171D1">
              <w:t>analyzer</w:t>
            </w:r>
            <w:proofErr w:type="spellEnd"/>
            <w:r w:rsidRPr="009171D1">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9171D1" w:rsidRDefault="00D77A36" w:rsidP="00EC2C38">
            <w:pPr>
              <w:pStyle w:val="TAC"/>
            </w:pPr>
            <w:r w:rsidRPr="009171D1">
              <w:t>A.4.2.15</w:t>
            </w:r>
          </w:p>
        </w:tc>
      </w:tr>
      <w:tr w:rsidR="00D77A36" w:rsidRPr="009171D1"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9171D1" w:rsidRDefault="00D77A36" w:rsidP="00EC2C38">
            <w:pPr>
              <w:pStyle w:val="TAC"/>
            </w:pPr>
            <w:r w:rsidRPr="009171D1">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9171D1" w:rsidRDefault="00D77A36" w:rsidP="00EC2C38">
            <w:pPr>
              <w:pStyle w:val="TAL"/>
            </w:pPr>
            <w:r w:rsidRPr="009171D1">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9171D1" w:rsidRDefault="00D77A36" w:rsidP="00EC2C38">
            <w:pPr>
              <w:pStyle w:val="TAC"/>
            </w:pPr>
            <w:r w:rsidRPr="009171D1">
              <w:t>A.4.2.1</w:t>
            </w:r>
          </w:p>
        </w:tc>
      </w:tr>
      <w:tr w:rsidR="00D77A36" w:rsidRPr="009171D1"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9171D1" w:rsidRDefault="00D77A36" w:rsidP="00EC2C38">
            <w:pPr>
              <w:pStyle w:val="TAC"/>
            </w:pPr>
            <w:r w:rsidRPr="009171D1">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9171D1" w:rsidRDefault="00D77A36" w:rsidP="00EC2C38">
            <w:pPr>
              <w:pStyle w:val="TAL"/>
            </w:pPr>
            <w:r w:rsidRPr="009171D1">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9171D1" w:rsidRDefault="00D77A36" w:rsidP="00EC2C38">
            <w:pPr>
              <w:pStyle w:val="TAC"/>
            </w:pPr>
            <w:r w:rsidRPr="009171D1">
              <w:t>A.4.2.2</w:t>
            </w:r>
          </w:p>
        </w:tc>
      </w:tr>
      <w:tr w:rsidR="00D77A36" w:rsidRPr="009171D1"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9171D1" w:rsidRDefault="00D77A36" w:rsidP="00EC2C38">
            <w:pPr>
              <w:pStyle w:val="TAC"/>
            </w:pPr>
            <w:r w:rsidRPr="009171D1">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9171D1" w:rsidRDefault="00D77A36" w:rsidP="00EC2C38">
            <w:pPr>
              <w:pStyle w:val="TAL"/>
            </w:pPr>
            <w:bookmarkStart w:id="679" w:name="RANGE!C22"/>
            <w:r w:rsidRPr="009171D1">
              <w:t>Mismatch in the connection of calibration antenna</w:t>
            </w:r>
            <w:bookmarkEnd w:id="679"/>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9171D1" w:rsidRDefault="00D77A36" w:rsidP="00EC2C38">
            <w:pPr>
              <w:pStyle w:val="TAC"/>
            </w:pPr>
            <w:r w:rsidRPr="009171D1">
              <w:t>A.4.2.1</w:t>
            </w:r>
          </w:p>
        </w:tc>
      </w:tr>
      <w:tr w:rsidR="00D77A36" w:rsidRPr="009171D1"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9171D1" w:rsidRDefault="00D77A36" w:rsidP="00EC2C38">
            <w:pPr>
              <w:pStyle w:val="TAC"/>
            </w:pPr>
            <w:r w:rsidRPr="009171D1">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9171D1" w:rsidRDefault="00D77A36" w:rsidP="00EC2C38">
            <w:pPr>
              <w:pStyle w:val="TAL"/>
            </w:pPr>
            <w:r w:rsidRPr="009171D1">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9171D1" w:rsidRDefault="00D77A36" w:rsidP="00EC2C38">
            <w:pPr>
              <w:pStyle w:val="TAC"/>
            </w:pPr>
            <w:r w:rsidRPr="009171D1">
              <w:t>A.4.2.3</w:t>
            </w:r>
          </w:p>
        </w:tc>
      </w:tr>
      <w:tr w:rsidR="00D77A36" w:rsidRPr="009171D1"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9171D1" w:rsidRDefault="00D77A36" w:rsidP="00EC2C38">
            <w:pPr>
              <w:pStyle w:val="TAC"/>
            </w:pPr>
            <w:r w:rsidRPr="009171D1">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9171D1" w:rsidRDefault="00D77A36"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9171D1" w:rsidRDefault="00D77A36" w:rsidP="00EC2C38">
            <w:pPr>
              <w:pStyle w:val="TAC"/>
            </w:pPr>
            <w:r w:rsidRPr="009171D1">
              <w:t>A.4.2.3</w:t>
            </w:r>
          </w:p>
        </w:tc>
      </w:tr>
      <w:tr w:rsidR="00D77A36" w:rsidRPr="009171D1"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9171D1" w:rsidRDefault="00D77A36" w:rsidP="00EC2C38">
            <w:pPr>
              <w:pStyle w:val="TAC"/>
            </w:pPr>
            <w:r w:rsidRPr="009171D1">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9171D1" w:rsidRDefault="00D77A36" w:rsidP="00EC2C38">
            <w:pPr>
              <w:pStyle w:val="TAL"/>
            </w:pPr>
            <w:r w:rsidRPr="009171D1">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9171D1" w:rsidRDefault="00D77A36" w:rsidP="00EC2C38">
            <w:pPr>
              <w:pStyle w:val="TAC"/>
            </w:pPr>
            <w:r w:rsidRPr="009171D1">
              <w:t>A.4.2.16</w:t>
            </w:r>
          </w:p>
        </w:tc>
      </w:tr>
      <w:tr w:rsidR="00D77A36" w:rsidRPr="009171D1"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9171D1" w:rsidRDefault="00D77A36" w:rsidP="00EC2C38">
            <w:pPr>
              <w:pStyle w:val="TAC"/>
            </w:pPr>
            <w:r w:rsidRPr="009171D1">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9171D1" w:rsidRDefault="00D77A36"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9171D1" w:rsidRDefault="00D77A36" w:rsidP="00EC2C38">
            <w:pPr>
              <w:pStyle w:val="TAC"/>
            </w:pPr>
            <w:r w:rsidRPr="009171D1">
              <w:t>A.4.2.7.2</w:t>
            </w:r>
          </w:p>
        </w:tc>
      </w:tr>
      <w:tr w:rsidR="00D77A36" w:rsidRPr="009171D1"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9171D1" w:rsidRDefault="00D77A36" w:rsidP="00EC2C38">
            <w:pPr>
              <w:pStyle w:val="TAC"/>
            </w:pPr>
            <w:r w:rsidRPr="009171D1">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9171D1" w:rsidRDefault="00D77A36" w:rsidP="00EC2C38">
            <w:pPr>
              <w:pStyle w:val="TAL"/>
            </w:pPr>
            <w:r w:rsidRPr="009171D1">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9171D1" w:rsidRDefault="00D77A36" w:rsidP="00EC2C38">
            <w:pPr>
              <w:pStyle w:val="TAC"/>
            </w:pPr>
            <w:r w:rsidRPr="009171D1">
              <w:t>A.4.2.8</w:t>
            </w:r>
          </w:p>
        </w:tc>
      </w:tr>
      <w:tr w:rsidR="00D77A36" w:rsidRPr="009171D1"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9171D1" w:rsidRDefault="00D77A36" w:rsidP="00EC2C38">
            <w:pPr>
              <w:pStyle w:val="TAC"/>
              <w:rPr>
                <w:b/>
              </w:rPr>
            </w:pPr>
            <w:r w:rsidRPr="009171D1">
              <w:rPr>
                <w:b/>
              </w:rPr>
              <w:t>Systematic Errors</w:t>
            </w:r>
          </w:p>
        </w:tc>
      </w:tr>
      <w:tr w:rsidR="00D77A36" w:rsidRPr="009171D1"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9171D1" w:rsidRDefault="00D77A36" w:rsidP="00EC2C38">
            <w:pPr>
              <w:pStyle w:val="TAC"/>
            </w:pPr>
            <w:r w:rsidRPr="009171D1">
              <w:rPr>
                <w:rFonts w:cs="Arial"/>
                <w:color w:val="000000"/>
                <w:szCs w:val="18"/>
                <w:lang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9171D1" w:rsidRDefault="00D77A36" w:rsidP="00EC2C38">
            <w:pPr>
              <w:pStyle w:val="TAL"/>
            </w:pPr>
            <w:r w:rsidRPr="009171D1">
              <w:rPr>
                <w:rFonts w:cs="Arial"/>
                <w:color w:val="000000"/>
                <w:szCs w:val="18"/>
                <w:lang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9171D1" w:rsidRDefault="00D77A36" w:rsidP="00EC2C38">
            <w:pPr>
              <w:pStyle w:val="TAC"/>
            </w:pPr>
            <w:r w:rsidRPr="009171D1">
              <w:t>A.4.2.12</w:t>
            </w:r>
          </w:p>
        </w:tc>
      </w:tr>
    </w:tbl>
    <w:p w14:paraId="36657841" w14:textId="77777777" w:rsidR="00A04192" w:rsidRPr="009171D1" w:rsidRDefault="00A04192" w:rsidP="00D77A36">
      <w:pPr>
        <w:rPr>
          <w:rFonts w:eastAsia="SimSun"/>
          <w:lang w:eastAsia="zh-CN"/>
        </w:rPr>
      </w:pPr>
    </w:p>
    <w:p w14:paraId="16D9B44A" w14:textId="53FFD05B" w:rsidR="00B70498" w:rsidRPr="009171D1" w:rsidRDefault="00D77A36" w:rsidP="00B70498">
      <w:pPr>
        <w:pStyle w:val="TH"/>
      </w:pPr>
      <w:r w:rsidRPr="009171D1">
        <w:t xml:space="preserve">Table A.4.4.1-2: Example of uncertainty budget for TRS hand only (browsing mode) measurement for anechoic chamber method for NR FR1 bands </w:t>
      </w:r>
      <w:bookmarkStart w:id="680" w:name="_Toc121786120"/>
      <w:bookmarkStart w:id="681" w:name="_Toc121822805"/>
      <w:bookmarkStart w:id="682"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9171D1" w14:paraId="3865EBEB" w14:textId="77777777" w:rsidTr="0064027B">
        <w:trPr>
          <w:trHeight w:val="288"/>
        </w:trPr>
        <w:tc>
          <w:tcPr>
            <w:tcW w:w="626" w:type="dxa"/>
            <w:vMerge w:val="restart"/>
            <w:noWrap/>
            <w:hideMark/>
          </w:tcPr>
          <w:p w14:paraId="38E6267E"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UID</w:t>
            </w:r>
          </w:p>
        </w:tc>
        <w:tc>
          <w:tcPr>
            <w:tcW w:w="1467" w:type="dxa"/>
            <w:vMerge w:val="restart"/>
            <w:hideMark/>
          </w:tcPr>
          <w:p w14:paraId="705F7EAC"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Uncertainty Source</w:t>
            </w:r>
          </w:p>
        </w:tc>
        <w:tc>
          <w:tcPr>
            <w:tcW w:w="1914" w:type="dxa"/>
            <w:vMerge w:val="restart"/>
            <w:hideMark/>
          </w:tcPr>
          <w:p w14:paraId="1A8B7097"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Comment </w:t>
            </w:r>
          </w:p>
        </w:tc>
        <w:tc>
          <w:tcPr>
            <w:tcW w:w="1638" w:type="dxa"/>
            <w:gridSpan w:val="2"/>
            <w:hideMark/>
          </w:tcPr>
          <w:p w14:paraId="726B1E1B"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Uncertainty Value [dB]</w:t>
            </w:r>
          </w:p>
        </w:tc>
        <w:tc>
          <w:tcPr>
            <w:tcW w:w="1257" w:type="dxa"/>
            <w:hideMark/>
          </w:tcPr>
          <w:p w14:paraId="126ED611"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Prob </w:t>
            </w:r>
            <w:proofErr w:type="spellStart"/>
            <w:r w:rsidRPr="009171D1">
              <w:rPr>
                <w:rFonts w:ascii="Arial" w:hAnsi="Arial" w:cs="Arial"/>
                <w:b/>
                <w:bCs/>
                <w:color w:val="000000"/>
                <w:sz w:val="18"/>
                <w:szCs w:val="18"/>
                <w:lang w:eastAsia="en-US"/>
              </w:rPr>
              <w:t>Distr</w:t>
            </w:r>
            <w:proofErr w:type="spellEnd"/>
          </w:p>
        </w:tc>
        <w:tc>
          <w:tcPr>
            <w:tcW w:w="694" w:type="dxa"/>
            <w:hideMark/>
          </w:tcPr>
          <w:p w14:paraId="4116FF26"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Div</w:t>
            </w:r>
          </w:p>
        </w:tc>
        <w:tc>
          <w:tcPr>
            <w:tcW w:w="532" w:type="dxa"/>
            <w:hideMark/>
          </w:tcPr>
          <w:p w14:paraId="2A473EC1"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ci</w:t>
            </w:r>
          </w:p>
        </w:tc>
        <w:tc>
          <w:tcPr>
            <w:tcW w:w="2207" w:type="dxa"/>
            <w:gridSpan w:val="2"/>
            <w:hideMark/>
          </w:tcPr>
          <w:p w14:paraId="0A3F45D0"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Standard Uncertainty [dB]</w:t>
            </w:r>
          </w:p>
        </w:tc>
      </w:tr>
      <w:tr w:rsidR="00B70498" w:rsidRPr="009171D1" w14:paraId="00B6812A" w14:textId="77777777" w:rsidTr="0064027B">
        <w:trPr>
          <w:trHeight w:val="480"/>
        </w:trPr>
        <w:tc>
          <w:tcPr>
            <w:tcW w:w="626" w:type="dxa"/>
            <w:vMerge/>
            <w:hideMark/>
          </w:tcPr>
          <w:p w14:paraId="3918686B"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p>
        </w:tc>
        <w:tc>
          <w:tcPr>
            <w:tcW w:w="1467" w:type="dxa"/>
            <w:vMerge/>
            <w:hideMark/>
          </w:tcPr>
          <w:p w14:paraId="786AA6BC"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1914" w:type="dxa"/>
            <w:vMerge/>
            <w:hideMark/>
          </w:tcPr>
          <w:p w14:paraId="2E8B80A5"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807" w:type="dxa"/>
            <w:hideMark/>
          </w:tcPr>
          <w:p w14:paraId="38D307A5"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Below 3GHz</w:t>
            </w:r>
          </w:p>
        </w:tc>
        <w:tc>
          <w:tcPr>
            <w:tcW w:w="831" w:type="dxa"/>
            <w:hideMark/>
          </w:tcPr>
          <w:p w14:paraId="12D90648"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Above 3GHz</w:t>
            </w:r>
          </w:p>
        </w:tc>
        <w:tc>
          <w:tcPr>
            <w:tcW w:w="1257" w:type="dxa"/>
            <w:hideMark/>
          </w:tcPr>
          <w:p w14:paraId="2AD2BA9F"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694" w:type="dxa"/>
            <w:hideMark/>
          </w:tcPr>
          <w:p w14:paraId="714E1DA8"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532" w:type="dxa"/>
            <w:hideMark/>
          </w:tcPr>
          <w:p w14:paraId="5CD4A333"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1103" w:type="dxa"/>
            <w:hideMark/>
          </w:tcPr>
          <w:p w14:paraId="6485CE64"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Below 3GHz</w:t>
            </w:r>
          </w:p>
        </w:tc>
        <w:tc>
          <w:tcPr>
            <w:tcW w:w="1104" w:type="dxa"/>
            <w:hideMark/>
          </w:tcPr>
          <w:p w14:paraId="7C4BBD9F"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Above 3GHz</w:t>
            </w:r>
          </w:p>
        </w:tc>
      </w:tr>
      <w:tr w:rsidR="00B70498" w:rsidRPr="009171D1" w14:paraId="4E120F8E" w14:textId="77777777" w:rsidTr="0064027B">
        <w:trPr>
          <w:trHeight w:val="288"/>
        </w:trPr>
        <w:tc>
          <w:tcPr>
            <w:tcW w:w="10346" w:type="dxa"/>
            <w:gridSpan w:val="10"/>
            <w:hideMark/>
          </w:tcPr>
          <w:p w14:paraId="7485DA3B"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Stage 2: DUT measurement</w:t>
            </w:r>
          </w:p>
        </w:tc>
      </w:tr>
      <w:tr w:rsidR="00B70498" w:rsidRPr="009171D1" w14:paraId="177C1097" w14:textId="77777777" w:rsidTr="0064027B">
        <w:trPr>
          <w:trHeight w:val="684"/>
        </w:trPr>
        <w:tc>
          <w:tcPr>
            <w:tcW w:w="626" w:type="dxa"/>
            <w:noWrap/>
            <w:hideMark/>
          </w:tcPr>
          <w:p w14:paraId="25EBA53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467" w:type="dxa"/>
            <w:hideMark/>
          </w:tcPr>
          <w:p w14:paraId="5C2DCE4D"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transmitter chain</w:t>
            </w:r>
          </w:p>
        </w:tc>
        <w:tc>
          <w:tcPr>
            <w:tcW w:w="1914" w:type="dxa"/>
            <w:hideMark/>
          </w:tcPr>
          <w:p w14:paraId="645036F6" w14:textId="37D915B8"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proofErr w:type="spellStart"/>
            <w:r w:rsidRPr="009171D1">
              <w:rPr>
                <w:rFonts w:ascii="Arial" w:hAnsi="Arial" w:cs="Arial"/>
                <w:color w:val="000000"/>
                <w:sz w:val="18"/>
                <w:szCs w:val="18"/>
              </w:rPr>
              <w:t>Г</w:t>
            </w:r>
            <w:r w:rsidRPr="009171D1">
              <w:rPr>
                <w:rFonts w:ascii="Arial" w:hAnsi="Arial" w:cs="Arial"/>
                <w:color w:val="000000"/>
                <w:sz w:val="18"/>
                <w:szCs w:val="18"/>
                <w:vertAlign w:val="subscript"/>
              </w:rPr>
              <w:t>receiver</w:t>
            </w:r>
            <w:proofErr w:type="spellEnd"/>
            <w:r w:rsidRPr="009171D1">
              <w:rPr>
                <w:rFonts w:ascii="Arial" w:hAnsi="Arial" w:cs="Arial"/>
                <w:color w:val="000000"/>
                <w:sz w:val="18"/>
                <w:szCs w:val="18"/>
              </w:rPr>
              <w:t xml:space="preserve"> &lt; 0.29 </w:t>
            </w:r>
            <w:proofErr w:type="spellStart"/>
            <w:r w:rsidRPr="009171D1">
              <w:rPr>
                <w:rFonts w:ascii="Arial" w:hAnsi="Arial" w:cs="Arial"/>
                <w:color w:val="000000"/>
                <w:sz w:val="18"/>
                <w:szCs w:val="18"/>
              </w:rPr>
              <w:t>Г</w:t>
            </w:r>
            <w:r w:rsidRPr="009171D1">
              <w:rPr>
                <w:rFonts w:ascii="Arial" w:hAnsi="Arial" w:cs="Arial"/>
                <w:color w:val="000000"/>
                <w:sz w:val="18"/>
                <w:szCs w:val="18"/>
                <w:vertAlign w:val="subscript"/>
              </w:rPr>
              <w:t>measurement</w:t>
            </w:r>
            <w:proofErr w:type="spellEnd"/>
            <w:r w:rsidRPr="009171D1">
              <w:rPr>
                <w:rFonts w:ascii="Arial" w:hAnsi="Arial" w:cs="Arial"/>
                <w:color w:val="000000"/>
                <w:sz w:val="18"/>
                <w:szCs w:val="18"/>
                <w:vertAlign w:val="subscript"/>
              </w:rPr>
              <w:t xml:space="preserve"> antenna  </w:t>
            </w:r>
            <w:r w:rsidRPr="009171D1">
              <w:rPr>
                <w:rFonts w:ascii="Arial" w:hAnsi="Arial" w:cs="Arial"/>
                <w:color w:val="000000"/>
                <w:sz w:val="18"/>
                <w:szCs w:val="18"/>
              </w:rPr>
              <w:t>&lt; 0.5</w:t>
            </w:r>
            <w:r w:rsidR="003B58BA" w:rsidRPr="009171D1">
              <w:rPr>
                <w:rFonts w:ascii="Arial" w:hAnsi="Arial" w:cs="Arial"/>
                <w:color w:val="000000"/>
                <w:sz w:val="18"/>
                <w:szCs w:val="18"/>
              </w:rPr>
              <w:t xml:space="preserve"> </w:t>
            </w:r>
            <w:r w:rsidRPr="009171D1">
              <w:rPr>
                <w:rFonts w:ascii="Arial" w:hAnsi="Arial" w:cs="Arial"/>
                <w:color w:val="000000"/>
                <w:sz w:val="18"/>
                <w:szCs w:val="18"/>
              </w:rPr>
              <w:t>Cable attenuation &gt; 3dB</w:t>
            </w:r>
          </w:p>
        </w:tc>
        <w:tc>
          <w:tcPr>
            <w:tcW w:w="807" w:type="dxa"/>
            <w:hideMark/>
          </w:tcPr>
          <w:p w14:paraId="7459772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0.22</w:t>
            </w:r>
          </w:p>
        </w:tc>
        <w:tc>
          <w:tcPr>
            <w:tcW w:w="831" w:type="dxa"/>
            <w:hideMark/>
          </w:tcPr>
          <w:p w14:paraId="273CC95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0.22</w:t>
            </w:r>
          </w:p>
        </w:tc>
        <w:tc>
          <w:tcPr>
            <w:tcW w:w="1257" w:type="dxa"/>
            <w:hideMark/>
          </w:tcPr>
          <w:p w14:paraId="6204F50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94" w:type="dxa"/>
            <w:hideMark/>
          </w:tcPr>
          <w:p w14:paraId="7339195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532" w:type="dxa"/>
            <w:hideMark/>
          </w:tcPr>
          <w:p w14:paraId="708EB60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DE977F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0.16</w:t>
            </w:r>
          </w:p>
        </w:tc>
        <w:tc>
          <w:tcPr>
            <w:tcW w:w="1104" w:type="dxa"/>
            <w:hideMark/>
          </w:tcPr>
          <w:p w14:paraId="70AC27B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0.16</w:t>
            </w:r>
          </w:p>
        </w:tc>
      </w:tr>
      <w:tr w:rsidR="00B70498" w:rsidRPr="009171D1" w14:paraId="36200268" w14:textId="77777777" w:rsidTr="0064027B">
        <w:trPr>
          <w:trHeight w:val="684"/>
        </w:trPr>
        <w:tc>
          <w:tcPr>
            <w:tcW w:w="626" w:type="dxa"/>
            <w:noWrap/>
            <w:hideMark/>
          </w:tcPr>
          <w:p w14:paraId="0D952F6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w:t>
            </w:r>
          </w:p>
        </w:tc>
        <w:tc>
          <w:tcPr>
            <w:tcW w:w="1467" w:type="dxa"/>
            <w:hideMark/>
          </w:tcPr>
          <w:p w14:paraId="2F490F6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transmitter chain</w:t>
            </w:r>
          </w:p>
        </w:tc>
        <w:tc>
          <w:tcPr>
            <w:tcW w:w="1914" w:type="dxa"/>
            <w:hideMark/>
          </w:tcPr>
          <w:p w14:paraId="20E10C6F"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07" w:type="dxa"/>
            <w:hideMark/>
          </w:tcPr>
          <w:p w14:paraId="74A6B74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3AD1ADB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1901B1E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71139B4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1838C5E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50C803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5BA077C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7E7B4E62" w14:textId="77777777" w:rsidTr="0064027B">
        <w:trPr>
          <w:trHeight w:val="684"/>
        </w:trPr>
        <w:tc>
          <w:tcPr>
            <w:tcW w:w="626" w:type="dxa"/>
            <w:noWrap/>
            <w:hideMark/>
          </w:tcPr>
          <w:p w14:paraId="050925F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3</w:t>
            </w:r>
          </w:p>
        </w:tc>
        <w:tc>
          <w:tcPr>
            <w:tcW w:w="1467" w:type="dxa"/>
            <w:hideMark/>
          </w:tcPr>
          <w:p w14:paraId="4B01B0C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914" w:type="dxa"/>
            <w:hideMark/>
          </w:tcPr>
          <w:p w14:paraId="1AE75913"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07" w:type="dxa"/>
            <w:hideMark/>
          </w:tcPr>
          <w:p w14:paraId="3850E9C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1325096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0EE772C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602B813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00088F3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636B1D5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F50EC0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35F410E8" w14:textId="77777777" w:rsidTr="0064027B">
        <w:trPr>
          <w:trHeight w:val="1140"/>
        </w:trPr>
        <w:tc>
          <w:tcPr>
            <w:tcW w:w="626" w:type="dxa"/>
            <w:noWrap/>
            <w:hideMark/>
          </w:tcPr>
          <w:p w14:paraId="5B7B0C3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4</w:t>
            </w:r>
          </w:p>
        </w:tc>
        <w:tc>
          <w:tcPr>
            <w:tcW w:w="1467" w:type="dxa"/>
            <w:hideMark/>
          </w:tcPr>
          <w:p w14:paraId="1A91B677"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Communication Tester: uncertainty of the absolute output level</w:t>
            </w:r>
          </w:p>
        </w:tc>
        <w:tc>
          <w:tcPr>
            <w:tcW w:w="1914" w:type="dxa"/>
            <w:hideMark/>
          </w:tcPr>
          <w:p w14:paraId="6311A41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From datasheet of communication tester</w:t>
            </w:r>
          </w:p>
        </w:tc>
        <w:tc>
          <w:tcPr>
            <w:tcW w:w="807" w:type="dxa"/>
            <w:hideMark/>
          </w:tcPr>
          <w:p w14:paraId="36D0A3F4" w14:textId="04807363"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1.30</w:t>
            </w:r>
          </w:p>
        </w:tc>
        <w:tc>
          <w:tcPr>
            <w:tcW w:w="831" w:type="dxa"/>
            <w:hideMark/>
          </w:tcPr>
          <w:p w14:paraId="7D2E97CF" w14:textId="4ED7566F"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1.30</w:t>
            </w:r>
          </w:p>
        </w:tc>
        <w:tc>
          <w:tcPr>
            <w:tcW w:w="1257" w:type="dxa"/>
            <w:hideMark/>
          </w:tcPr>
          <w:p w14:paraId="7F82EE0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5CF2C9A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692DF0C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27B6447" w14:textId="361BC661"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0.65</w:t>
            </w:r>
          </w:p>
        </w:tc>
        <w:tc>
          <w:tcPr>
            <w:tcW w:w="1104" w:type="dxa"/>
            <w:hideMark/>
          </w:tcPr>
          <w:p w14:paraId="72C2CB09" w14:textId="629639D9"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0.65</w:t>
            </w:r>
          </w:p>
        </w:tc>
      </w:tr>
      <w:tr w:rsidR="00B70498" w:rsidRPr="009171D1" w14:paraId="71559DC8" w14:textId="77777777" w:rsidTr="0064027B">
        <w:trPr>
          <w:trHeight w:val="912"/>
        </w:trPr>
        <w:tc>
          <w:tcPr>
            <w:tcW w:w="626" w:type="dxa"/>
            <w:noWrap/>
            <w:hideMark/>
          </w:tcPr>
          <w:p w14:paraId="6F3958D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5</w:t>
            </w:r>
          </w:p>
        </w:tc>
        <w:tc>
          <w:tcPr>
            <w:tcW w:w="1467" w:type="dxa"/>
            <w:hideMark/>
          </w:tcPr>
          <w:p w14:paraId="061211AA"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Sensitivity measurement: output level step resolution</w:t>
            </w:r>
          </w:p>
        </w:tc>
        <w:tc>
          <w:tcPr>
            <w:tcW w:w="1914" w:type="dxa"/>
            <w:hideMark/>
          </w:tcPr>
          <w:p w14:paraId="7E3C6D6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error that can be corrected</w:t>
            </w:r>
          </w:p>
        </w:tc>
        <w:tc>
          <w:tcPr>
            <w:tcW w:w="807" w:type="dxa"/>
            <w:hideMark/>
          </w:tcPr>
          <w:p w14:paraId="6F3E605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4703962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6FA3D27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7ACF2FC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7969810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F887E6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266158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58EF523B" w14:textId="77777777" w:rsidTr="0064027B">
        <w:trPr>
          <w:trHeight w:val="912"/>
        </w:trPr>
        <w:tc>
          <w:tcPr>
            <w:tcW w:w="626" w:type="dxa"/>
            <w:noWrap/>
            <w:hideMark/>
          </w:tcPr>
          <w:p w14:paraId="7C93008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6</w:t>
            </w:r>
          </w:p>
        </w:tc>
        <w:tc>
          <w:tcPr>
            <w:tcW w:w="1467" w:type="dxa"/>
            <w:hideMark/>
          </w:tcPr>
          <w:p w14:paraId="2E8768FF"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Measurement distance  </w:t>
            </w:r>
            <w:r w:rsidRPr="009171D1">
              <w:rPr>
                <w:rFonts w:ascii="Arial" w:hAnsi="Arial" w:cs="Arial"/>
                <w:strike/>
                <w:color w:val="000000"/>
                <w:sz w:val="18"/>
                <w:szCs w:val="18"/>
                <w:lang w:eastAsia="en-US"/>
              </w:rPr>
              <w:t xml:space="preserve"> </w:t>
            </w:r>
          </w:p>
        </w:tc>
        <w:tc>
          <w:tcPr>
            <w:tcW w:w="1914" w:type="dxa"/>
            <w:hideMark/>
          </w:tcPr>
          <w:p w14:paraId="1BD3DC8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is not offset for hand-only phantom testing</w:t>
            </w:r>
          </w:p>
        </w:tc>
        <w:tc>
          <w:tcPr>
            <w:tcW w:w="807" w:type="dxa"/>
            <w:hideMark/>
          </w:tcPr>
          <w:p w14:paraId="29BFCB0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3DDBECC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3916B0E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368E8E3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15F312E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928D48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04" w:type="dxa"/>
            <w:hideMark/>
          </w:tcPr>
          <w:p w14:paraId="1E6D0F4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r>
      <w:tr w:rsidR="00B70498" w:rsidRPr="009171D1" w14:paraId="415165DC" w14:textId="77777777" w:rsidTr="0064027B">
        <w:trPr>
          <w:trHeight w:val="1368"/>
        </w:trPr>
        <w:tc>
          <w:tcPr>
            <w:tcW w:w="626" w:type="dxa"/>
            <w:noWrap/>
            <w:hideMark/>
          </w:tcPr>
          <w:p w14:paraId="703299E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7</w:t>
            </w:r>
          </w:p>
        </w:tc>
        <w:tc>
          <w:tcPr>
            <w:tcW w:w="1467" w:type="dxa"/>
            <w:hideMark/>
          </w:tcPr>
          <w:p w14:paraId="6047A93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quiet zone</w:t>
            </w:r>
          </w:p>
        </w:tc>
        <w:tc>
          <w:tcPr>
            <w:tcW w:w="1914" w:type="dxa"/>
            <w:hideMark/>
          </w:tcPr>
          <w:p w14:paraId="38333231"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Surface standard deviation of power measurements in ripple test</w:t>
            </w:r>
          </w:p>
        </w:tc>
        <w:tc>
          <w:tcPr>
            <w:tcW w:w="807" w:type="dxa"/>
            <w:hideMark/>
          </w:tcPr>
          <w:p w14:paraId="1F1956C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31" w:type="dxa"/>
            <w:hideMark/>
          </w:tcPr>
          <w:p w14:paraId="2A229CA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257" w:type="dxa"/>
            <w:hideMark/>
          </w:tcPr>
          <w:p w14:paraId="0CE0B1C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94" w:type="dxa"/>
            <w:hideMark/>
          </w:tcPr>
          <w:p w14:paraId="230FC8A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532" w:type="dxa"/>
            <w:hideMark/>
          </w:tcPr>
          <w:p w14:paraId="2F906C9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2A33EE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c>
          <w:tcPr>
            <w:tcW w:w="1104" w:type="dxa"/>
            <w:hideMark/>
          </w:tcPr>
          <w:p w14:paraId="5BB1713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r>
      <w:tr w:rsidR="00B70498" w:rsidRPr="009171D1" w14:paraId="5A303CF5" w14:textId="77777777" w:rsidTr="0064027B">
        <w:trPr>
          <w:trHeight w:val="456"/>
        </w:trPr>
        <w:tc>
          <w:tcPr>
            <w:tcW w:w="626" w:type="dxa"/>
            <w:noWrap/>
            <w:hideMark/>
          </w:tcPr>
          <w:p w14:paraId="6ABD6DB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8</w:t>
            </w:r>
          </w:p>
        </w:tc>
        <w:tc>
          <w:tcPr>
            <w:tcW w:w="1467" w:type="dxa"/>
            <w:hideMark/>
          </w:tcPr>
          <w:p w14:paraId="002688DB"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sensitivity drift</w:t>
            </w:r>
          </w:p>
        </w:tc>
        <w:tc>
          <w:tcPr>
            <w:tcW w:w="1914" w:type="dxa"/>
            <w:hideMark/>
          </w:tcPr>
          <w:p w14:paraId="615CF3B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Drift measurement</w:t>
            </w:r>
          </w:p>
        </w:tc>
        <w:tc>
          <w:tcPr>
            <w:tcW w:w="807" w:type="dxa"/>
            <w:hideMark/>
          </w:tcPr>
          <w:p w14:paraId="45FE186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31" w:type="dxa"/>
            <w:hideMark/>
          </w:tcPr>
          <w:p w14:paraId="3FFC2C9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1257" w:type="dxa"/>
            <w:hideMark/>
          </w:tcPr>
          <w:p w14:paraId="4847ADF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00EABCE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485D6BF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302D2B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c>
          <w:tcPr>
            <w:tcW w:w="1104" w:type="dxa"/>
            <w:hideMark/>
          </w:tcPr>
          <w:p w14:paraId="5E5ABDC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r>
      <w:tr w:rsidR="00B70498" w:rsidRPr="009171D1" w14:paraId="31CFD2E5" w14:textId="77777777" w:rsidTr="0064027B">
        <w:trPr>
          <w:trHeight w:val="1140"/>
        </w:trPr>
        <w:tc>
          <w:tcPr>
            <w:tcW w:w="626" w:type="dxa"/>
            <w:noWrap/>
            <w:hideMark/>
          </w:tcPr>
          <w:p w14:paraId="079F7AE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9</w:t>
            </w:r>
          </w:p>
        </w:tc>
        <w:tc>
          <w:tcPr>
            <w:tcW w:w="1467" w:type="dxa"/>
            <w:hideMark/>
          </w:tcPr>
          <w:p w14:paraId="0C3A484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Uncertainty related to the use of phantoms </w:t>
            </w:r>
          </w:p>
        </w:tc>
        <w:tc>
          <w:tcPr>
            <w:tcW w:w="1914" w:type="dxa"/>
            <w:hideMark/>
          </w:tcPr>
          <w:p w14:paraId="32F3C8A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Material Dielectric Constant, Material Conductivity, Geometry/Shape (incl. spacer), Data Mode Fixture</w:t>
            </w:r>
          </w:p>
        </w:tc>
        <w:tc>
          <w:tcPr>
            <w:tcW w:w="807" w:type="dxa"/>
            <w:hideMark/>
          </w:tcPr>
          <w:p w14:paraId="4D646D2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831" w:type="dxa"/>
            <w:hideMark/>
          </w:tcPr>
          <w:p w14:paraId="20BB5E0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1257" w:type="dxa"/>
            <w:hideMark/>
          </w:tcPr>
          <w:p w14:paraId="4F12567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0D8B974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3F37514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8365D3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c>
          <w:tcPr>
            <w:tcW w:w="1104" w:type="dxa"/>
            <w:hideMark/>
          </w:tcPr>
          <w:p w14:paraId="68A234C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r>
      <w:tr w:rsidR="00B70498" w:rsidRPr="009171D1" w14:paraId="1BF7D3F4" w14:textId="77777777" w:rsidTr="0064027B">
        <w:trPr>
          <w:trHeight w:val="456"/>
        </w:trPr>
        <w:tc>
          <w:tcPr>
            <w:tcW w:w="626" w:type="dxa"/>
            <w:noWrap/>
            <w:hideMark/>
          </w:tcPr>
          <w:p w14:paraId="0CDA66C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w:t>
            </w:r>
          </w:p>
        </w:tc>
        <w:tc>
          <w:tcPr>
            <w:tcW w:w="1467" w:type="dxa"/>
            <w:hideMark/>
          </w:tcPr>
          <w:p w14:paraId="31A65E27"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Coarse sampling grid</w:t>
            </w:r>
          </w:p>
        </w:tc>
        <w:tc>
          <w:tcPr>
            <w:tcW w:w="1914" w:type="dxa"/>
            <w:hideMark/>
          </w:tcPr>
          <w:p w14:paraId="5676C0E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Sampling grids per Table A.4.2.12-1</w:t>
            </w:r>
          </w:p>
        </w:tc>
        <w:tc>
          <w:tcPr>
            <w:tcW w:w="807" w:type="dxa"/>
            <w:hideMark/>
          </w:tcPr>
          <w:p w14:paraId="24D43E3C" w14:textId="3836260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831" w:type="dxa"/>
            <w:hideMark/>
          </w:tcPr>
          <w:p w14:paraId="7D643A1E" w14:textId="105DBF7A"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c>
          <w:tcPr>
            <w:tcW w:w="1257" w:type="dxa"/>
            <w:hideMark/>
          </w:tcPr>
          <w:p w14:paraId="0916853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94" w:type="dxa"/>
            <w:hideMark/>
          </w:tcPr>
          <w:p w14:paraId="400058A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532" w:type="dxa"/>
            <w:hideMark/>
          </w:tcPr>
          <w:p w14:paraId="6856E7A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690290DE" w14:textId="77875221"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1104" w:type="dxa"/>
            <w:hideMark/>
          </w:tcPr>
          <w:p w14:paraId="227C7742" w14:textId="1D66BFA4"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r>
      <w:tr w:rsidR="00B70498" w:rsidRPr="009171D1" w14:paraId="3FBAF489" w14:textId="77777777" w:rsidTr="0064027B">
        <w:trPr>
          <w:trHeight w:val="1140"/>
        </w:trPr>
        <w:tc>
          <w:tcPr>
            <w:tcW w:w="626" w:type="dxa"/>
            <w:noWrap/>
            <w:hideMark/>
          </w:tcPr>
          <w:p w14:paraId="0D8AFB3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11</w:t>
            </w:r>
          </w:p>
        </w:tc>
        <w:tc>
          <w:tcPr>
            <w:tcW w:w="1467" w:type="dxa"/>
            <w:hideMark/>
          </w:tcPr>
          <w:p w14:paraId="27D4B3C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Random uncertainty </w:t>
            </w:r>
          </w:p>
        </w:tc>
        <w:tc>
          <w:tcPr>
            <w:tcW w:w="1914" w:type="dxa"/>
            <w:hideMark/>
          </w:tcPr>
          <w:p w14:paraId="26013BE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Fixed MU to account for all the unknown, unquantifiable, etc. uncertainties including digital error rate</w:t>
            </w:r>
          </w:p>
        </w:tc>
        <w:tc>
          <w:tcPr>
            <w:tcW w:w="807" w:type="dxa"/>
            <w:hideMark/>
          </w:tcPr>
          <w:p w14:paraId="18649EC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0.4</w:t>
            </w:r>
          </w:p>
        </w:tc>
        <w:tc>
          <w:tcPr>
            <w:tcW w:w="831" w:type="dxa"/>
            <w:hideMark/>
          </w:tcPr>
          <w:p w14:paraId="672C348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0.4</w:t>
            </w:r>
          </w:p>
        </w:tc>
        <w:tc>
          <w:tcPr>
            <w:tcW w:w="1257" w:type="dxa"/>
            <w:hideMark/>
          </w:tcPr>
          <w:p w14:paraId="25E7D8A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4A6FBF6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3C0DF35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7E3CF0D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0.20</w:t>
            </w:r>
          </w:p>
        </w:tc>
        <w:tc>
          <w:tcPr>
            <w:tcW w:w="1104" w:type="dxa"/>
            <w:hideMark/>
          </w:tcPr>
          <w:p w14:paraId="02EFAC8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0.20</w:t>
            </w:r>
          </w:p>
        </w:tc>
      </w:tr>
      <w:tr w:rsidR="00B70498" w:rsidRPr="009171D1" w14:paraId="2EE893C6" w14:textId="77777777" w:rsidTr="0064027B">
        <w:trPr>
          <w:trHeight w:val="456"/>
        </w:trPr>
        <w:tc>
          <w:tcPr>
            <w:tcW w:w="626" w:type="dxa"/>
            <w:noWrap/>
            <w:hideMark/>
          </w:tcPr>
          <w:p w14:paraId="024413C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12</w:t>
            </w:r>
          </w:p>
        </w:tc>
        <w:tc>
          <w:tcPr>
            <w:tcW w:w="1467" w:type="dxa"/>
            <w:hideMark/>
          </w:tcPr>
          <w:p w14:paraId="08B761E8"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Frequency Response</w:t>
            </w:r>
          </w:p>
        </w:tc>
        <w:tc>
          <w:tcPr>
            <w:tcW w:w="1914" w:type="dxa"/>
            <w:hideMark/>
          </w:tcPr>
          <w:p w14:paraId="7E33C5FD"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Included in the output level step resolution</w:t>
            </w:r>
          </w:p>
        </w:tc>
        <w:tc>
          <w:tcPr>
            <w:tcW w:w="807" w:type="dxa"/>
            <w:hideMark/>
          </w:tcPr>
          <w:p w14:paraId="233F816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5653F26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6D875D2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7D0D145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79D2BEA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4E8CD2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21446B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7B66C24F" w14:textId="77777777" w:rsidTr="0064027B">
        <w:trPr>
          <w:trHeight w:val="288"/>
        </w:trPr>
        <w:tc>
          <w:tcPr>
            <w:tcW w:w="10346" w:type="dxa"/>
            <w:gridSpan w:val="10"/>
            <w:hideMark/>
          </w:tcPr>
          <w:p w14:paraId="2B79D17F"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Stage 1: Calibration measurement, network </w:t>
            </w:r>
            <w:proofErr w:type="spellStart"/>
            <w:r w:rsidRPr="009171D1">
              <w:rPr>
                <w:rFonts w:ascii="Arial" w:hAnsi="Arial" w:cs="Arial"/>
                <w:b/>
                <w:bCs/>
                <w:color w:val="000000"/>
                <w:sz w:val="18"/>
                <w:szCs w:val="18"/>
                <w:lang w:eastAsia="en-US"/>
              </w:rPr>
              <w:t>analyzer</w:t>
            </w:r>
            <w:proofErr w:type="spellEnd"/>
            <w:r w:rsidRPr="009171D1">
              <w:rPr>
                <w:rFonts w:ascii="Arial" w:hAnsi="Arial" w:cs="Arial"/>
                <w:b/>
                <w:bCs/>
                <w:color w:val="000000"/>
                <w:sz w:val="18"/>
                <w:szCs w:val="18"/>
                <w:lang w:eastAsia="en-US"/>
              </w:rPr>
              <w:t xml:space="preserve"> method</w:t>
            </w:r>
          </w:p>
        </w:tc>
      </w:tr>
      <w:tr w:rsidR="00B70498" w:rsidRPr="009171D1" w14:paraId="6BCF60B5" w14:textId="77777777" w:rsidTr="0064027B">
        <w:trPr>
          <w:trHeight w:val="684"/>
        </w:trPr>
        <w:tc>
          <w:tcPr>
            <w:tcW w:w="626" w:type="dxa"/>
            <w:noWrap/>
            <w:hideMark/>
          </w:tcPr>
          <w:p w14:paraId="3039545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w:t>
            </w:r>
          </w:p>
        </w:tc>
        <w:tc>
          <w:tcPr>
            <w:tcW w:w="1467" w:type="dxa"/>
            <w:hideMark/>
          </w:tcPr>
          <w:p w14:paraId="2265B9B8"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Uncertainty of network </w:t>
            </w:r>
            <w:proofErr w:type="spellStart"/>
            <w:r w:rsidRPr="009171D1">
              <w:rPr>
                <w:rFonts w:ascii="Arial" w:hAnsi="Arial" w:cs="Arial"/>
                <w:color w:val="000000"/>
                <w:sz w:val="18"/>
                <w:szCs w:val="18"/>
                <w:lang w:eastAsia="en-US"/>
              </w:rPr>
              <w:t>analyzer</w:t>
            </w:r>
            <w:proofErr w:type="spellEnd"/>
          </w:p>
        </w:tc>
        <w:tc>
          <w:tcPr>
            <w:tcW w:w="1914" w:type="dxa"/>
            <w:hideMark/>
          </w:tcPr>
          <w:p w14:paraId="33928416"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Manufacturer’s uncertainty calculator, covers NA setup</w:t>
            </w:r>
          </w:p>
        </w:tc>
        <w:tc>
          <w:tcPr>
            <w:tcW w:w="807" w:type="dxa"/>
            <w:hideMark/>
          </w:tcPr>
          <w:p w14:paraId="16E21B55" w14:textId="72A7632F"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31" w:type="dxa"/>
            <w:hideMark/>
          </w:tcPr>
          <w:p w14:paraId="7B3F4F76" w14:textId="61BEACF4"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257" w:type="dxa"/>
            <w:hideMark/>
          </w:tcPr>
          <w:p w14:paraId="46D85BE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754B68E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6903CBD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1AFEF37" w14:textId="299F6CEF"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1104" w:type="dxa"/>
            <w:hideMark/>
          </w:tcPr>
          <w:p w14:paraId="6578F156" w14:textId="28DE261B"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r>
      <w:tr w:rsidR="00B70498" w:rsidRPr="009171D1" w14:paraId="76EB0C91" w14:textId="77777777" w:rsidTr="0064027B">
        <w:trPr>
          <w:trHeight w:val="684"/>
        </w:trPr>
        <w:tc>
          <w:tcPr>
            <w:tcW w:w="626" w:type="dxa"/>
            <w:noWrap/>
            <w:hideMark/>
          </w:tcPr>
          <w:p w14:paraId="0DBDF23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w:t>
            </w:r>
          </w:p>
        </w:tc>
        <w:tc>
          <w:tcPr>
            <w:tcW w:w="1467" w:type="dxa"/>
            <w:hideMark/>
          </w:tcPr>
          <w:p w14:paraId="4B032358"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transmitter chain</w:t>
            </w:r>
          </w:p>
        </w:tc>
        <w:tc>
          <w:tcPr>
            <w:tcW w:w="1914" w:type="dxa"/>
            <w:hideMark/>
          </w:tcPr>
          <w:p w14:paraId="526FB33F" w14:textId="4F80D4E8"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proofErr w:type="gramStart"/>
            <w:r w:rsidRPr="009171D1">
              <w:rPr>
                <w:rFonts w:ascii="Arial" w:hAnsi="Arial" w:cs="Arial"/>
                <w:color w:val="000000"/>
                <w:sz w:val="18"/>
                <w:szCs w:val="18"/>
                <w:lang w:eastAsia="en-US"/>
              </w:rPr>
              <w:t>Taken into account</w:t>
            </w:r>
            <w:proofErr w:type="gramEnd"/>
            <w:r w:rsidRPr="009171D1">
              <w:rPr>
                <w:rFonts w:ascii="Arial" w:hAnsi="Arial" w:cs="Arial"/>
                <w:color w:val="000000"/>
                <w:sz w:val="18"/>
                <w:szCs w:val="18"/>
                <w:lang w:eastAsia="en-US"/>
              </w:rPr>
              <w:t xml:space="preserve"> in VNA setup uncertainty </w:t>
            </w:r>
          </w:p>
        </w:tc>
        <w:tc>
          <w:tcPr>
            <w:tcW w:w="807" w:type="dxa"/>
            <w:hideMark/>
          </w:tcPr>
          <w:p w14:paraId="223C4E4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7E93E43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0AA602F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94" w:type="dxa"/>
            <w:hideMark/>
          </w:tcPr>
          <w:p w14:paraId="1DCBBAF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532" w:type="dxa"/>
            <w:hideMark/>
          </w:tcPr>
          <w:p w14:paraId="2BD10A7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0D8A9A6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951EC8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2E626192" w14:textId="77777777" w:rsidTr="0064027B">
        <w:trPr>
          <w:trHeight w:val="684"/>
        </w:trPr>
        <w:tc>
          <w:tcPr>
            <w:tcW w:w="626" w:type="dxa"/>
            <w:noWrap/>
            <w:hideMark/>
          </w:tcPr>
          <w:p w14:paraId="324E129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15</w:t>
            </w:r>
          </w:p>
        </w:tc>
        <w:tc>
          <w:tcPr>
            <w:tcW w:w="1467" w:type="dxa"/>
            <w:hideMark/>
          </w:tcPr>
          <w:p w14:paraId="782CAEEE"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transmitter chain</w:t>
            </w:r>
          </w:p>
        </w:tc>
        <w:tc>
          <w:tcPr>
            <w:tcW w:w="1914" w:type="dxa"/>
            <w:hideMark/>
          </w:tcPr>
          <w:p w14:paraId="653FCC81"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07" w:type="dxa"/>
            <w:hideMark/>
          </w:tcPr>
          <w:p w14:paraId="5B956E5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0EB7EF8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416BFC2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66B571A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59D52B4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61EAB51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0432DD5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5F180BC5" w14:textId="77777777" w:rsidTr="0064027B">
        <w:trPr>
          <w:trHeight w:val="912"/>
        </w:trPr>
        <w:tc>
          <w:tcPr>
            <w:tcW w:w="626" w:type="dxa"/>
            <w:noWrap/>
            <w:hideMark/>
          </w:tcPr>
          <w:p w14:paraId="0F45E76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16</w:t>
            </w:r>
          </w:p>
        </w:tc>
        <w:tc>
          <w:tcPr>
            <w:tcW w:w="1467" w:type="dxa"/>
            <w:hideMark/>
          </w:tcPr>
          <w:p w14:paraId="07CAE0DE"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in the connection of calibration antenna</w:t>
            </w:r>
          </w:p>
        </w:tc>
        <w:tc>
          <w:tcPr>
            <w:tcW w:w="1914" w:type="dxa"/>
            <w:hideMark/>
          </w:tcPr>
          <w:p w14:paraId="0D214997" w14:textId="7961B64C"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proofErr w:type="gramStart"/>
            <w:r w:rsidRPr="009171D1">
              <w:rPr>
                <w:rFonts w:ascii="Arial" w:hAnsi="Arial" w:cs="Arial"/>
                <w:color w:val="000000"/>
                <w:sz w:val="18"/>
                <w:szCs w:val="18"/>
                <w:lang w:eastAsia="en-US"/>
              </w:rPr>
              <w:t>Taken into account</w:t>
            </w:r>
            <w:proofErr w:type="gramEnd"/>
            <w:r w:rsidRPr="009171D1">
              <w:rPr>
                <w:rFonts w:ascii="Arial" w:hAnsi="Arial" w:cs="Arial"/>
                <w:color w:val="000000"/>
                <w:sz w:val="18"/>
                <w:szCs w:val="18"/>
                <w:lang w:eastAsia="en-US"/>
              </w:rPr>
              <w:t xml:space="preserve"> in VNA setup uncertainty</w:t>
            </w:r>
          </w:p>
        </w:tc>
        <w:tc>
          <w:tcPr>
            <w:tcW w:w="807" w:type="dxa"/>
            <w:hideMark/>
          </w:tcPr>
          <w:p w14:paraId="5110EE6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11961F3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47382CE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94" w:type="dxa"/>
            <w:hideMark/>
          </w:tcPr>
          <w:p w14:paraId="511EEB3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532" w:type="dxa"/>
            <w:hideMark/>
          </w:tcPr>
          <w:p w14:paraId="2A3356C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0E95056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05FD3CF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1FE35571" w14:textId="77777777" w:rsidTr="0064027B">
        <w:trPr>
          <w:trHeight w:val="912"/>
        </w:trPr>
        <w:tc>
          <w:tcPr>
            <w:tcW w:w="626" w:type="dxa"/>
            <w:noWrap/>
            <w:hideMark/>
          </w:tcPr>
          <w:p w14:paraId="3888681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17</w:t>
            </w:r>
          </w:p>
        </w:tc>
        <w:tc>
          <w:tcPr>
            <w:tcW w:w="1467" w:type="dxa"/>
            <w:hideMark/>
          </w:tcPr>
          <w:p w14:paraId="640D5CC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calibration antenna feed cable</w:t>
            </w:r>
          </w:p>
        </w:tc>
        <w:tc>
          <w:tcPr>
            <w:tcW w:w="1914" w:type="dxa"/>
            <w:hideMark/>
          </w:tcPr>
          <w:p w14:paraId="6FACD06C"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Gain calibration with dipole</w:t>
            </w:r>
          </w:p>
        </w:tc>
        <w:tc>
          <w:tcPr>
            <w:tcW w:w="807" w:type="dxa"/>
            <w:hideMark/>
          </w:tcPr>
          <w:p w14:paraId="53C4BDC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831" w:type="dxa"/>
            <w:hideMark/>
          </w:tcPr>
          <w:p w14:paraId="3DB1C04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1257" w:type="dxa"/>
            <w:hideMark/>
          </w:tcPr>
          <w:p w14:paraId="672A521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5D9BFE3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4474773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30E871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c>
          <w:tcPr>
            <w:tcW w:w="1104" w:type="dxa"/>
            <w:hideMark/>
          </w:tcPr>
          <w:p w14:paraId="1F6279B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r>
      <w:tr w:rsidR="00B70498" w:rsidRPr="009171D1" w14:paraId="5C33987D" w14:textId="77777777" w:rsidTr="0064027B">
        <w:trPr>
          <w:trHeight w:val="684"/>
        </w:trPr>
        <w:tc>
          <w:tcPr>
            <w:tcW w:w="626" w:type="dxa"/>
            <w:noWrap/>
            <w:hideMark/>
          </w:tcPr>
          <w:p w14:paraId="6F51973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18</w:t>
            </w:r>
          </w:p>
        </w:tc>
        <w:tc>
          <w:tcPr>
            <w:tcW w:w="1467" w:type="dxa"/>
            <w:hideMark/>
          </w:tcPr>
          <w:p w14:paraId="2823A1B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914" w:type="dxa"/>
            <w:hideMark/>
          </w:tcPr>
          <w:p w14:paraId="79FF4630"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07" w:type="dxa"/>
            <w:hideMark/>
          </w:tcPr>
          <w:p w14:paraId="51348A6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67AFACD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5986E99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27BBD06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6B378A2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CBC394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6BEF739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6D561497" w14:textId="77777777" w:rsidTr="0064027B">
        <w:trPr>
          <w:trHeight w:val="1368"/>
        </w:trPr>
        <w:tc>
          <w:tcPr>
            <w:tcW w:w="626" w:type="dxa"/>
            <w:noWrap/>
            <w:hideMark/>
          </w:tcPr>
          <w:p w14:paraId="426DEBD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19</w:t>
            </w:r>
          </w:p>
        </w:tc>
        <w:tc>
          <w:tcPr>
            <w:tcW w:w="1467" w:type="dxa"/>
            <w:hideMark/>
          </w:tcPr>
          <w:p w14:paraId="0DFCAD2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of the absolute gain/ radiation efficiency of the calibration antenna</w:t>
            </w:r>
          </w:p>
        </w:tc>
        <w:tc>
          <w:tcPr>
            <w:tcW w:w="1914" w:type="dxa"/>
            <w:hideMark/>
          </w:tcPr>
          <w:p w14:paraId="318BB78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Calibration report with traceability to a National Metrology Institute</w:t>
            </w:r>
          </w:p>
        </w:tc>
        <w:tc>
          <w:tcPr>
            <w:tcW w:w="807" w:type="dxa"/>
            <w:hideMark/>
          </w:tcPr>
          <w:p w14:paraId="580C109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831" w:type="dxa"/>
            <w:hideMark/>
          </w:tcPr>
          <w:p w14:paraId="61E4DE7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1257" w:type="dxa"/>
            <w:hideMark/>
          </w:tcPr>
          <w:p w14:paraId="24389B1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2AA2528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30445C4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995173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1104" w:type="dxa"/>
            <w:hideMark/>
          </w:tcPr>
          <w:p w14:paraId="77A76EE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B70498" w:rsidRPr="009171D1" w14:paraId="0A439C53" w14:textId="77777777" w:rsidTr="0064027B">
        <w:trPr>
          <w:trHeight w:val="456"/>
        </w:trPr>
        <w:tc>
          <w:tcPr>
            <w:tcW w:w="626" w:type="dxa"/>
            <w:noWrap/>
            <w:hideMark/>
          </w:tcPr>
          <w:p w14:paraId="1A60D72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w:t>
            </w:r>
          </w:p>
        </w:tc>
        <w:tc>
          <w:tcPr>
            <w:tcW w:w="1467" w:type="dxa"/>
            <w:hideMark/>
          </w:tcPr>
          <w:p w14:paraId="10299A41"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Measurement distance</w:t>
            </w:r>
            <w:r w:rsidRPr="009171D1">
              <w:rPr>
                <w:rFonts w:ascii="Arial" w:hAnsi="Arial" w:cs="Arial"/>
                <w:strike/>
                <w:color w:val="000000"/>
                <w:sz w:val="18"/>
                <w:szCs w:val="18"/>
                <w:lang w:eastAsia="en-US"/>
              </w:rPr>
              <w:t xml:space="preserve"> </w:t>
            </w:r>
          </w:p>
        </w:tc>
        <w:tc>
          <w:tcPr>
            <w:tcW w:w="1914" w:type="dxa"/>
            <w:hideMark/>
          </w:tcPr>
          <w:p w14:paraId="270F68DC" w14:textId="338323C2"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Dipole: phase </w:t>
            </w:r>
            <w:r w:rsidR="00016B72" w:rsidRPr="009171D1">
              <w:rPr>
                <w:rFonts w:ascii="Arial" w:hAnsi="Arial" w:cs="Arial"/>
                <w:color w:val="000000"/>
                <w:sz w:val="18"/>
                <w:szCs w:val="18"/>
                <w:lang w:eastAsia="en-US"/>
              </w:rPr>
              <w:t>centre</w:t>
            </w:r>
            <w:r w:rsidRPr="009171D1">
              <w:rPr>
                <w:rFonts w:ascii="Arial" w:hAnsi="Arial" w:cs="Arial"/>
                <w:color w:val="000000"/>
                <w:sz w:val="18"/>
                <w:szCs w:val="18"/>
                <w:lang w:eastAsia="en-US"/>
              </w:rPr>
              <w:t xml:space="preserve"> is aligned with axis of rotation</w:t>
            </w:r>
          </w:p>
        </w:tc>
        <w:tc>
          <w:tcPr>
            <w:tcW w:w="807" w:type="dxa"/>
            <w:hideMark/>
          </w:tcPr>
          <w:p w14:paraId="1536911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69682E8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5CCD42A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49833CE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4AC3B51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107316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BFE6A6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4DC84C60" w14:textId="77777777" w:rsidTr="0064027B">
        <w:trPr>
          <w:trHeight w:val="480"/>
        </w:trPr>
        <w:tc>
          <w:tcPr>
            <w:tcW w:w="626" w:type="dxa"/>
            <w:noWrap/>
            <w:hideMark/>
          </w:tcPr>
          <w:p w14:paraId="5ED0DF8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21</w:t>
            </w:r>
          </w:p>
        </w:tc>
        <w:tc>
          <w:tcPr>
            <w:tcW w:w="1467" w:type="dxa"/>
            <w:hideMark/>
          </w:tcPr>
          <w:p w14:paraId="0E1B89BF"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quiet zone</w:t>
            </w:r>
          </w:p>
        </w:tc>
        <w:tc>
          <w:tcPr>
            <w:tcW w:w="1914" w:type="dxa"/>
            <w:hideMark/>
          </w:tcPr>
          <w:p w14:paraId="5180201B"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Peak-to-null ripple</w:t>
            </w:r>
          </w:p>
        </w:tc>
        <w:tc>
          <w:tcPr>
            <w:tcW w:w="807" w:type="dxa"/>
            <w:hideMark/>
          </w:tcPr>
          <w:p w14:paraId="3B5C7CB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31" w:type="dxa"/>
            <w:hideMark/>
          </w:tcPr>
          <w:p w14:paraId="6629F25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257" w:type="dxa"/>
            <w:hideMark/>
          </w:tcPr>
          <w:p w14:paraId="7243D13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2EBE3FB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539F186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19775DB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1104" w:type="dxa"/>
            <w:hideMark/>
          </w:tcPr>
          <w:p w14:paraId="13520CF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B70498" w:rsidRPr="009171D1" w14:paraId="5AE83682" w14:textId="77777777" w:rsidTr="0064027B">
        <w:trPr>
          <w:trHeight w:val="288"/>
        </w:trPr>
        <w:tc>
          <w:tcPr>
            <w:tcW w:w="8128" w:type="dxa"/>
            <w:gridSpan w:val="8"/>
            <w:hideMark/>
          </w:tcPr>
          <w:p w14:paraId="1826E741"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Combined Standard Uncertainty [dB]</w:t>
            </w:r>
          </w:p>
        </w:tc>
        <w:tc>
          <w:tcPr>
            <w:tcW w:w="1103" w:type="dxa"/>
            <w:vAlign w:val="center"/>
            <w:hideMark/>
          </w:tcPr>
          <w:p w14:paraId="27825D11" w14:textId="7C4E9379"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1.05</w:t>
            </w:r>
          </w:p>
        </w:tc>
        <w:tc>
          <w:tcPr>
            <w:tcW w:w="1104" w:type="dxa"/>
            <w:vAlign w:val="center"/>
            <w:hideMark/>
          </w:tcPr>
          <w:p w14:paraId="4F390E58" w14:textId="2F99BD1C"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1.09</w:t>
            </w:r>
          </w:p>
        </w:tc>
      </w:tr>
      <w:tr w:rsidR="00B70498" w:rsidRPr="009171D1" w14:paraId="5E617880" w14:textId="77777777" w:rsidTr="0064027B">
        <w:trPr>
          <w:trHeight w:val="288"/>
        </w:trPr>
        <w:tc>
          <w:tcPr>
            <w:tcW w:w="8128" w:type="dxa"/>
            <w:gridSpan w:val="8"/>
            <w:hideMark/>
          </w:tcPr>
          <w:p w14:paraId="198012B0"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Expanded Uncertainty [dB] (Confidence interval of 95 %)</w:t>
            </w:r>
          </w:p>
        </w:tc>
        <w:tc>
          <w:tcPr>
            <w:tcW w:w="1103" w:type="dxa"/>
            <w:vAlign w:val="center"/>
            <w:hideMark/>
          </w:tcPr>
          <w:p w14:paraId="6159AE45" w14:textId="20293DDC"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2.06</w:t>
            </w:r>
          </w:p>
        </w:tc>
        <w:tc>
          <w:tcPr>
            <w:tcW w:w="1104" w:type="dxa"/>
            <w:vAlign w:val="center"/>
            <w:hideMark/>
          </w:tcPr>
          <w:p w14:paraId="487F8015" w14:textId="0BD35A44"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2.13</w:t>
            </w:r>
          </w:p>
        </w:tc>
      </w:tr>
      <w:tr w:rsidR="00B70498" w:rsidRPr="009171D1" w14:paraId="456EDFE9" w14:textId="77777777" w:rsidTr="0064027B">
        <w:trPr>
          <w:trHeight w:val="684"/>
        </w:trPr>
        <w:tc>
          <w:tcPr>
            <w:tcW w:w="626" w:type="dxa"/>
            <w:noWrap/>
            <w:hideMark/>
          </w:tcPr>
          <w:p w14:paraId="5C589C4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22</w:t>
            </w:r>
          </w:p>
        </w:tc>
        <w:tc>
          <w:tcPr>
            <w:tcW w:w="1467" w:type="dxa"/>
            <w:hideMark/>
          </w:tcPr>
          <w:p w14:paraId="4E70C24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Error related to TRS grids</w:t>
            </w:r>
          </w:p>
        </w:tc>
        <w:tc>
          <w:tcPr>
            <w:tcW w:w="1914" w:type="dxa"/>
            <w:hideMark/>
          </w:tcPr>
          <w:p w14:paraId="56D9561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mean error</w:t>
            </w:r>
          </w:p>
        </w:tc>
        <w:tc>
          <w:tcPr>
            <w:tcW w:w="807" w:type="dxa"/>
            <w:hideMark/>
          </w:tcPr>
          <w:p w14:paraId="6AC86A5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25A4C8CD" w14:textId="463AA444"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257" w:type="dxa"/>
            <w:hideMark/>
          </w:tcPr>
          <w:p w14:paraId="3DB82CA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94" w:type="dxa"/>
            <w:hideMark/>
          </w:tcPr>
          <w:p w14:paraId="5D96B84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532" w:type="dxa"/>
            <w:hideMark/>
          </w:tcPr>
          <w:p w14:paraId="7A281D9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7003DA4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5ED8FD00" w14:textId="52BC9C12"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5A4C4C65" w14:textId="77777777" w:rsidTr="0064027B">
        <w:trPr>
          <w:trHeight w:val="288"/>
        </w:trPr>
        <w:tc>
          <w:tcPr>
            <w:tcW w:w="8128" w:type="dxa"/>
            <w:gridSpan w:val="8"/>
            <w:hideMark/>
          </w:tcPr>
          <w:p w14:paraId="4990D199"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Total Expanded Uncertainty [dB] (Confidence interval of 95 %)</w:t>
            </w:r>
          </w:p>
        </w:tc>
        <w:tc>
          <w:tcPr>
            <w:tcW w:w="1103" w:type="dxa"/>
            <w:hideMark/>
          </w:tcPr>
          <w:p w14:paraId="53C5C042" w14:textId="543FE800"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2.06</w:t>
            </w:r>
          </w:p>
        </w:tc>
        <w:tc>
          <w:tcPr>
            <w:tcW w:w="1104" w:type="dxa"/>
            <w:hideMark/>
          </w:tcPr>
          <w:p w14:paraId="646D9079" w14:textId="33D0C959"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2.13</w:t>
            </w:r>
          </w:p>
        </w:tc>
      </w:tr>
    </w:tbl>
    <w:p w14:paraId="1C916576" w14:textId="77777777" w:rsidR="00EF45F3" w:rsidRPr="009171D1" w:rsidRDefault="00EF45F3" w:rsidP="00EF45F3">
      <w:pPr>
        <w:rPr>
          <w:rFonts w:eastAsia="SimSun"/>
        </w:rPr>
      </w:pPr>
    </w:p>
    <w:p w14:paraId="7DCB4ECC" w14:textId="06A41157" w:rsidR="00D6601E" w:rsidRPr="009171D1" w:rsidRDefault="00032EC9" w:rsidP="003B58BA">
      <w:pPr>
        <w:pStyle w:val="Heading8"/>
        <w:rPr>
          <w:lang w:eastAsia="ja-JP"/>
        </w:rPr>
      </w:pPr>
      <w:bookmarkStart w:id="683" w:name="_Toc187955006"/>
      <w:r w:rsidRPr="009171D1">
        <w:t xml:space="preserve">Annex B (normative): </w:t>
      </w:r>
      <w:r w:rsidR="00D6601E" w:rsidRPr="009171D1">
        <w:rPr>
          <w:lang w:eastAsia="ja-JP"/>
        </w:rPr>
        <w:t>Phantoms definition and Positioning</w:t>
      </w:r>
      <w:bookmarkEnd w:id="680"/>
      <w:bookmarkEnd w:id="681"/>
      <w:bookmarkEnd w:id="682"/>
      <w:bookmarkEnd w:id="683"/>
    </w:p>
    <w:p w14:paraId="02B20116" w14:textId="77777777" w:rsidR="00D6601E" w:rsidRPr="009171D1" w:rsidRDefault="00D6601E" w:rsidP="008151DC">
      <w:pPr>
        <w:pStyle w:val="Heading1"/>
      </w:pPr>
      <w:bookmarkStart w:id="684" w:name="_Toc121786121"/>
      <w:bookmarkStart w:id="685" w:name="_Toc121822806"/>
      <w:bookmarkStart w:id="686" w:name="_Toc130574010"/>
      <w:bookmarkStart w:id="687" w:name="_Toc154084195"/>
      <w:bookmarkStart w:id="688" w:name="_Toc155186576"/>
      <w:bookmarkStart w:id="689" w:name="_Toc187955007"/>
      <w:r w:rsidRPr="009171D1">
        <w:t>B.1</w:t>
      </w:r>
      <w:r w:rsidRPr="009171D1">
        <w:tab/>
        <w:t>General</w:t>
      </w:r>
      <w:bookmarkEnd w:id="684"/>
      <w:bookmarkEnd w:id="685"/>
      <w:bookmarkEnd w:id="686"/>
      <w:bookmarkEnd w:id="687"/>
      <w:bookmarkEnd w:id="688"/>
      <w:bookmarkEnd w:id="689"/>
    </w:p>
    <w:p w14:paraId="01E06144" w14:textId="7A43645B" w:rsidR="00D6601E" w:rsidRPr="009171D1" w:rsidRDefault="00D6601E" w:rsidP="00D6601E">
      <w:pPr>
        <w:rPr>
          <w:rFonts w:eastAsia="SimSun"/>
        </w:rPr>
      </w:pPr>
      <w:r w:rsidRPr="009171D1">
        <w:rPr>
          <w:rFonts w:eastAsia="SimSun"/>
        </w:rPr>
        <w:t>This Clause defines the phantom definition and positioning guidance for TPR TRS requirement measurement.</w:t>
      </w:r>
    </w:p>
    <w:p w14:paraId="180030FE" w14:textId="77777777" w:rsidR="00D6601E" w:rsidRPr="009171D1" w:rsidRDefault="00D6601E" w:rsidP="00D6601E">
      <w:pPr>
        <w:pStyle w:val="Heading1"/>
      </w:pPr>
      <w:bookmarkStart w:id="690" w:name="_Toc121786122"/>
      <w:bookmarkStart w:id="691" w:name="_Toc121822807"/>
      <w:bookmarkStart w:id="692" w:name="_Toc130574011"/>
      <w:bookmarkStart w:id="693" w:name="_Toc154084196"/>
      <w:bookmarkStart w:id="694" w:name="_Toc155186577"/>
      <w:bookmarkStart w:id="695" w:name="_Toc187955008"/>
      <w:r w:rsidRPr="009171D1">
        <w:t>B.2</w:t>
      </w:r>
      <w:r w:rsidRPr="009171D1">
        <w:tab/>
        <w:t>Phantom Definition</w:t>
      </w:r>
      <w:bookmarkEnd w:id="690"/>
      <w:bookmarkEnd w:id="691"/>
      <w:bookmarkEnd w:id="692"/>
      <w:bookmarkEnd w:id="693"/>
      <w:bookmarkEnd w:id="694"/>
      <w:bookmarkEnd w:id="695"/>
    </w:p>
    <w:p w14:paraId="5A644F18" w14:textId="77777777" w:rsidR="00D6601E" w:rsidRPr="009171D1" w:rsidRDefault="00D6601E" w:rsidP="00F8351B">
      <w:pPr>
        <w:pStyle w:val="Heading2"/>
      </w:pPr>
      <w:bookmarkStart w:id="696" w:name="_Toc130574012"/>
      <w:bookmarkStart w:id="697" w:name="_Toc154084197"/>
      <w:bookmarkStart w:id="698" w:name="_Toc155186578"/>
      <w:bookmarkStart w:id="699" w:name="_Toc187955009"/>
      <w:r w:rsidRPr="009171D1">
        <w:t>B.2.1</w:t>
      </w:r>
      <w:r w:rsidRPr="009171D1">
        <w:tab/>
        <w:t>Head Phantom</w:t>
      </w:r>
      <w:bookmarkEnd w:id="696"/>
      <w:bookmarkEnd w:id="697"/>
      <w:bookmarkEnd w:id="698"/>
      <w:bookmarkEnd w:id="699"/>
    </w:p>
    <w:p w14:paraId="3FFBA795" w14:textId="77777777" w:rsidR="004A355F" w:rsidRDefault="00D6601E" w:rsidP="004A355F">
      <w:r w:rsidRPr="009171D1">
        <w:t>The basic head phantom is based on the “SAM” head phantom in IEEE Std 1528-2003, which is also described in TS 37.544 Annex A.2 [</w:t>
      </w:r>
      <w:r w:rsidR="00ED0933" w:rsidRPr="009171D1">
        <w:t>15</w:t>
      </w:r>
      <w:r w:rsidRPr="009171D1">
        <w:t>]. For TRP TRS test, the IEEE SAM head model has been extended to the neck region, which is specified in CTIA Certification OTA Test Plan [</w:t>
      </w:r>
      <w:r w:rsidR="00ED0933" w:rsidRPr="009171D1">
        <w:t>12</w:t>
      </w:r>
      <w:r w:rsidRPr="009171D1">
        <w:t>].</w:t>
      </w:r>
    </w:p>
    <w:p w14:paraId="553B213B" w14:textId="3458CDE1" w:rsidR="00D6601E" w:rsidRPr="009171D1" w:rsidRDefault="004A355F" w:rsidP="004A355F">
      <w:r>
        <w:t>The Head phantom defined in CTIA Certification OTA Test Plan [12], is used for FR1 TRP TRS requirement testing.</w:t>
      </w:r>
    </w:p>
    <w:p w14:paraId="5C4D81FF" w14:textId="77777777" w:rsidR="00D6601E" w:rsidRPr="009171D1" w:rsidRDefault="00D6601E" w:rsidP="00D866BC">
      <w:pPr>
        <w:pStyle w:val="TH"/>
      </w:pPr>
      <w:r w:rsidRPr="009171D1">
        <w:rPr>
          <w:noProof/>
        </w:rPr>
        <w:lastRenderedPageBreak/>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49152" cy="1781031"/>
                    </a:xfrm>
                    <a:prstGeom prst="rect">
                      <a:avLst/>
                    </a:prstGeom>
                  </pic:spPr>
                </pic:pic>
              </a:graphicData>
            </a:graphic>
          </wp:inline>
        </w:drawing>
      </w:r>
    </w:p>
    <w:p w14:paraId="2480FD36" w14:textId="77777777" w:rsidR="00D6601E" w:rsidRPr="009171D1" w:rsidRDefault="00D6601E" w:rsidP="00D866BC">
      <w:pPr>
        <w:pStyle w:val="TF"/>
      </w:pPr>
      <w:r w:rsidRPr="009171D1">
        <w:t>Figure B.2.1-1 Head Phantom (© 2001 – 2022 CTIA Certification</w:t>
      </w:r>
      <w:r w:rsidRPr="009171D1">
        <w:rPr>
          <w:lang w:eastAsia="zh-CN"/>
        </w:rPr>
        <w:t>.</w:t>
      </w:r>
      <w:r w:rsidRPr="009171D1">
        <w:t xml:space="preserve"> Reproduced with permission.), defined in the CTIA Certification OTA Test Plan</w:t>
      </w:r>
    </w:p>
    <w:p w14:paraId="7C5F5F38" w14:textId="77777777" w:rsidR="003B58BA" w:rsidRPr="009171D1" w:rsidRDefault="003B58BA" w:rsidP="003B58BA"/>
    <w:p w14:paraId="342AF0B4" w14:textId="77777777" w:rsidR="00D6601E" w:rsidRPr="009171D1" w:rsidRDefault="00D6601E" w:rsidP="00F8351B">
      <w:pPr>
        <w:pStyle w:val="Heading2"/>
      </w:pPr>
      <w:bookmarkStart w:id="700" w:name="_Toc130574013"/>
      <w:bookmarkStart w:id="701" w:name="_Toc154084198"/>
      <w:bookmarkStart w:id="702" w:name="_Toc155186579"/>
      <w:bookmarkStart w:id="703" w:name="_Toc187955010"/>
      <w:r w:rsidRPr="009171D1">
        <w:t>B.2.2</w:t>
      </w:r>
      <w:r w:rsidRPr="009171D1">
        <w:tab/>
        <w:t>PDA Grip Hand Phantom</w:t>
      </w:r>
      <w:bookmarkEnd w:id="700"/>
      <w:bookmarkEnd w:id="701"/>
      <w:bookmarkEnd w:id="702"/>
      <w:bookmarkEnd w:id="703"/>
    </w:p>
    <w:p w14:paraId="2C8493AE" w14:textId="3106EED0" w:rsidR="00D77A36" w:rsidRPr="009171D1" w:rsidRDefault="00D77A36" w:rsidP="00D77A36">
      <w:bookmarkStart w:id="704" w:name="_Toc130574014"/>
      <w:r w:rsidRPr="009171D1">
        <w:t>The PDA Grip Hand described in TS 37.544 Annex A.2.2 [</w:t>
      </w:r>
      <w:r w:rsidR="00ED0933" w:rsidRPr="009171D1">
        <w:t>15</w:t>
      </w:r>
      <w:r w:rsidRPr="009171D1">
        <w:t>], which is identical to that defined in CTIA Certification OTA Test Plan 01.72 section 2.2.12 [12], is adopted for TRP TRS testing for the UE with width ≥56mm and ≤72mm.</w:t>
      </w:r>
    </w:p>
    <w:p w14:paraId="1952F0CB" w14:textId="77777777" w:rsidR="00D6601E" w:rsidRPr="009171D1" w:rsidRDefault="00D6601E" w:rsidP="00F8351B">
      <w:pPr>
        <w:pStyle w:val="Heading2"/>
      </w:pPr>
      <w:bookmarkStart w:id="705" w:name="_Toc154084199"/>
      <w:bookmarkStart w:id="706" w:name="_Toc155186580"/>
      <w:bookmarkStart w:id="707" w:name="_Toc187955011"/>
      <w:r w:rsidRPr="009171D1">
        <w:t>B.2.3</w:t>
      </w:r>
      <w:r w:rsidRPr="009171D1">
        <w:tab/>
        <w:t>Wide Grip Hand Phantom</w:t>
      </w:r>
      <w:bookmarkEnd w:id="704"/>
      <w:bookmarkEnd w:id="705"/>
      <w:bookmarkEnd w:id="706"/>
      <w:bookmarkEnd w:id="707"/>
    </w:p>
    <w:p w14:paraId="3904E373" w14:textId="7A81CB8F" w:rsidR="00D77A36" w:rsidRPr="009171D1" w:rsidRDefault="00D77A36" w:rsidP="00D77A36">
      <w:r w:rsidRPr="009171D1">
        <w:t>The Wide Grip hand defined in CTIA Certification OTA Test Plan 01.72 Section 2.2.13 [12], is used for FR1 TRP TRS testing for UE with width &gt;72mm and ≤92mm.</w:t>
      </w:r>
    </w:p>
    <w:p w14:paraId="0CC7D978" w14:textId="77777777" w:rsidR="00D6601E" w:rsidRPr="009171D1" w:rsidRDefault="00D6601E" w:rsidP="00D866BC">
      <w:pPr>
        <w:pStyle w:val="TH"/>
      </w:pPr>
      <w:r w:rsidRPr="009171D1">
        <w:rPr>
          <w:noProof/>
        </w:rPr>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68588" cy="2232133"/>
                    </a:xfrm>
                    <a:prstGeom prst="rect">
                      <a:avLst/>
                    </a:prstGeom>
                  </pic:spPr>
                </pic:pic>
              </a:graphicData>
            </a:graphic>
          </wp:inline>
        </w:drawing>
      </w:r>
    </w:p>
    <w:p w14:paraId="69EE9227" w14:textId="29846F81" w:rsidR="00D6601E" w:rsidRPr="009171D1" w:rsidRDefault="00D6601E" w:rsidP="00D866BC">
      <w:pPr>
        <w:pStyle w:val="TF"/>
      </w:pPr>
      <w:r w:rsidRPr="009171D1">
        <w:t>F</w:t>
      </w:r>
      <w:r w:rsidRPr="009171D1">
        <w:rPr>
          <w:rFonts w:asciiTheme="minorEastAsia" w:hAnsiTheme="minorEastAsia"/>
          <w:lang w:eastAsia="zh-CN"/>
        </w:rPr>
        <w:t>i</w:t>
      </w:r>
      <w:r w:rsidRPr="009171D1">
        <w:t>gure B.2.3-1 Wide Grip hand (© 2001 – 2022 CTIA Certification</w:t>
      </w:r>
      <w:r w:rsidRPr="009171D1">
        <w:rPr>
          <w:lang w:eastAsia="zh-CN"/>
        </w:rPr>
        <w:t>.</w:t>
      </w:r>
      <w:r w:rsidRPr="009171D1">
        <w:t xml:space="preserve"> Reproduced with permission.), defined in the CTIA Certification OTA Test Plan</w:t>
      </w:r>
    </w:p>
    <w:p w14:paraId="11B86B62" w14:textId="77777777" w:rsidR="004A355F" w:rsidRPr="00B70380" w:rsidRDefault="004A355F" w:rsidP="004A355F">
      <w:pPr>
        <w:pStyle w:val="Heading2"/>
      </w:pPr>
      <w:bookmarkStart w:id="708" w:name="_Toc155369775"/>
      <w:bookmarkStart w:id="709" w:name="_Toc169782265"/>
      <w:bookmarkStart w:id="710" w:name="_Toc187955012"/>
      <w:r w:rsidRPr="00B70380">
        <w:t>B.2.</w:t>
      </w:r>
      <w:r>
        <w:t>4</w:t>
      </w:r>
      <w:r w:rsidRPr="00B70380">
        <w:tab/>
      </w:r>
      <w:r w:rsidRPr="0017284E">
        <w:t>Forearm Phantom</w:t>
      </w:r>
      <w:bookmarkEnd w:id="708"/>
      <w:bookmarkEnd w:id="709"/>
      <w:bookmarkEnd w:id="710"/>
    </w:p>
    <w:p w14:paraId="6AFC3869" w14:textId="77777777" w:rsidR="004A355F" w:rsidRDefault="004A355F" w:rsidP="004A355F">
      <w:r w:rsidRPr="008E4C84">
        <w:t xml:space="preserve">The </w:t>
      </w:r>
      <w:r>
        <w:t>Forearm phantom</w:t>
      </w:r>
      <w:r w:rsidRPr="008E4C84">
        <w:t xml:space="preserve"> defined in CTIA </w:t>
      </w:r>
      <w:r>
        <w:t>Certification</w:t>
      </w:r>
      <w:r w:rsidRPr="008E4C84">
        <w:t xml:space="preserve"> OTA Test Plan [</w:t>
      </w:r>
      <w:r>
        <w:t>12</w:t>
      </w:r>
      <w:r w:rsidRPr="008E4C84">
        <w:t xml:space="preserve">], is used for FR1 TRP TRS testing </w:t>
      </w:r>
      <w:r w:rsidRPr="006C66C9">
        <w:rPr>
          <w:rFonts w:hint="eastAsia"/>
        </w:rPr>
        <w:t xml:space="preserve">for </w:t>
      </w:r>
      <w:r>
        <w:t xml:space="preserve">wrist-worn </w:t>
      </w:r>
      <w:proofErr w:type="spellStart"/>
      <w:r>
        <w:t>RedCap</w:t>
      </w:r>
      <w:proofErr w:type="spellEnd"/>
      <w:r>
        <w:t xml:space="preserve"> </w:t>
      </w:r>
      <w:r w:rsidRPr="006C66C9">
        <w:rPr>
          <w:rFonts w:hint="eastAsia"/>
        </w:rPr>
        <w:t>UE</w:t>
      </w:r>
      <w:r>
        <w:t>s</w:t>
      </w:r>
      <w:r w:rsidRPr="006C66C9">
        <w:t>.</w:t>
      </w:r>
    </w:p>
    <w:p w14:paraId="690CFB9E" w14:textId="77777777" w:rsidR="004A355F" w:rsidRDefault="004A355F" w:rsidP="004A355F">
      <w:pPr>
        <w:pStyle w:val="TH"/>
      </w:pPr>
      <w:r>
        <w:rPr>
          <w:noProof/>
          <w:lang w:eastAsia="zh-CN"/>
        </w:rPr>
        <w:lastRenderedPageBreak/>
        <w:drawing>
          <wp:inline distT="0" distB="0" distL="0" distR="0" wp14:anchorId="3DC49BB4" wp14:editId="3A963051">
            <wp:extent cx="2501660" cy="2728055"/>
            <wp:effectExtent l="0" t="0" r="0" b="0"/>
            <wp:docPr id="23" name="Picture 11" descr="A diagram of a test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1" descr="A diagram of a test tub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21DD6C2" w14:textId="77777777" w:rsidR="004A355F" w:rsidRPr="00B70380" w:rsidRDefault="004A355F" w:rsidP="004A355F">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58B67257" w14:textId="77777777" w:rsidR="00D866BC" w:rsidRPr="009171D1" w:rsidRDefault="00D866BC" w:rsidP="00D866BC"/>
    <w:p w14:paraId="332B4154" w14:textId="77777777" w:rsidR="00D6601E" w:rsidRPr="009171D1" w:rsidRDefault="00D6601E" w:rsidP="00D6601E">
      <w:pPr>
        <w:pStyle w:val="Heading1"/>
      </w:pPr>
      <w:bookmarkStart w:id="711" w:name="_Toc121786123"/>
      <w:bookmarkStart w:id="712" w:name="_Toc121822808"/>
      <w:bookmarkStart w:id="713" w:name="_Toc130574015"/>
      <w:bookmarkStart w:id="714" w:name="_Toc154084200"/>
      <w:bookmarkStart w:id="715" w:name="_Toc155186581"/>
      <w:bookmarkStart w:id="716" w:name="_Toc187955013"/>
      <w:r w:rsidRPr="009171D1">
        <w:t>B.3</w:t>
      </w:r>
      <w:r w:rsidRPr="009171D1">
        <w:tab/>
        <w:t>UE positioning guidelines</w:t>
      </w:r>
      <w:bookmarkEnd w:id="711"/>
      <w:bookmarkEnd w:id="712"/>
      <w:bookmarkEnd w:id="713"/>
      <w:bookmarkEnd w:id="714"/>
      <w:bookmarkEnd w:id="715"/>
      <w:bookmarkEnd w:id="716"/>
    </w:p>
    <w:p w14:paraId="1D7600FE" w14:textId="77777777" w:rsidR="00D6601E" w:rsidRPr="009171D1" w:rsidRDefault="00D6601E" w:rsidP="00F8351B">
      <w:pPr>
        <w:pStyle w:val="Heading2"/>
      </w:pPr>
      <w:bookmarkStart w:id="717" w:name="_Toc130574016"/>
      <w:bookmarkStart w:id="718" w:name="_Toc154084201"/>
      <w:bookmarkStart w:id="719" w:name="_Toc155186582"/>
      <w:bookmarkStart w:id="720" w:name="_Toc187955014"/>
      <w:r w:rsidRPr="009171D1">
        <w:t>B.3.1</w:t>
      </w:r>
      <w:r w:rsidRPr="009171D1">
        <w:tab/>
        <w:t>Hand phantom only (Browsing mode)</w:t>
      </w:r>
      <w:bookmarkEnd w:id="717"/>
      <w:bookmarkEnd w:id="718"/>
      <w:bookmarkEnd w:id="719"/>
      <w:bookmarkEnd w:id="720"/>
    </w:p>
    <w:p w14:paraId="5310E312" w14:textId="77777777" w:rsidR="00D6601E" w:rsidRPr="009171D1" w:rsidRDefault="00D6601E" w:rsidP="00D6601E">
      <w:r w:rsidRPr="009171D1">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9171D1">
        <w:rPr>
          <w:rFonts w:eastAsia="Malgun Gothic"/>
        </w:rPr>
        <w:t>he</w:t>
      </w:r>
      <w:r w:rsidRPr="009171D1">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9171D1" w:rsidRDefault="00D6601E" w:rsidP="00F8351B">
      <w:pPr>
        <w:pStyle w:val="B10"/>
      </w:pPr>
      <w:r w:rsidRPr="009171D1">
        <w:t>-</w:t>
      </w:r>
      <w:r w:rsidR="00F8351B" w:rsidRPr="009171D1">
        <w:tab/>
      </w:r>
      <w:r w:rsidRPr="009171D1">
        <w:t xml:space="preserve">Wide Grip Hand for UE with Width &gt;72mm and ≤92mm </w:t>
      </w:r>
    </w:p>
    <w:p w14:paraId="49BBE4EC" w14:textId="1086D5CC" w:rsidR="00D6601E" w:rsidRPr="009171D1" w:rsidRDefault="00D6601E" w:rsidP="00F8351B">
      <w:pPr>
        <w:pStyle w:val="B10"/>
      </w:pPr>
      <w:r w:rsidRPr="009171D1">
        <w:t>-</w:t>
      </w:r>
      <w:r w:rsidR="00F8351B" w:rsidRPr="009171D1">
        <w:tab/>
      </w:r>
      <w:r w:rsidRPr="009171D1">
        <w:t>PDA Grip Hand for UE with Width ≥56mm and ≤72mm</w:t>
      </w:r>
    </w:p>
    <w:p w14:paraId="484A031B" w14:textId="77777777" w:rsidR="00D6601E" w:rsidRPr="009171D1" w:rsidRDefault="00D6601E" w:rsidP="00F8351B">
      <w:pPr>
        <w:pStyle w:val="NO"/>
      </w:pPr>
      <w:r w:rsidRPr="009171D1">
        <w:t>Not</w:t>
      </w:r>
      <w:r w:rsidRPr="009171D1">
        <w:rPr>
          <w:rFonts w:asciiTheme="minorEastAsia" w:hAnsiTheme="minorEastAsia"/>
          <w:lang w:eastAsia="zh-CN"/>
        </w:rPr>
        <w:t>e</w:t>
      </w:r>
      <w:r w:rsidRPr="009171D1">
        <w:t>: the width is the UE width under primary mechanical mode for Browsing mode scenario.</w:t>
      </w:r>
    </w:p>
    <w:p w14:paraId="5A6606B0" w14:textId="318E43A1" w:rsidR="00D6601E" w:rsidRPr="009171D1" w:rsidRDefault="00D6601E" w:rsidP="00F8351B">
      <w:pPr>
        <w:pStyle w:val="Heading3"/>
        <w:rPr>
          <w:i/>
          <w:iCs/>
        </w:rPr>
      </w:pPr>
      <w:bookmarkStart w:id="721" w:name="_Toc121786124"/>
      <w:bookmarkStart w:id="722" w:name="_Toc121822809"/>
      <w:bookmarkStart w:id="723" w:name="_Toc130574017"/>
      <w:bookmarkStart w:id="724" w:name="_Toc154084202"/>
      <w:bookmarkStart w:id="725" w:name="_Toc155186583"/>
      <w:bookmarkStart w:id="726" w:name="_Toc187955015"/>
      <w:r w:rsidRPr="009171D1">
        <w:t>B.3.1.1</w:t>
      </w:r>
      <w:r w:rsidR="006C12DC" w:rsidRPr="009171D1">
        <w:tab/>
      </w:r>
      <w:r w:rsidRPr="009171D1">
        <w:t>Wide Grip Hand</w:t>
      </w:r>
      <w:bookmarkEnd w:id="721"/>
      <w:bookmarkEnd w:id="722"/>
      <w:bookmarkEnd w:id="723"/>
      <w:bookmarkEnd w:id="724"/>
      <w:bookmarkEnd w:id="725"/>
      <w:bookmarkEnd w:id="726"/>
    </w:p>
    <w:p w14:paraId="171B6CA6" w14:textId="1231910C" w:rsidR="00D6601E" w:rsidRPr="009171D1" w:rsidRDefault="00D6601E" w:rsidP="00D866BC">
      <w:r w:rsidRPr="009171D1">
        <w:t xml:space="preserve">This positioning guideline is suitable for DUTs with width &gt;72mm and ≤92mm. </w:t>
      </w:r>
    </w:p>
    <w:p w14:paraId="2BEE6EB0" w14:textId="10AC3FD1" w:rsidR="00D77A36" w:rsidRPr="009171D1" w:rsidRDefault="00D77A36" w:rsidP="00D77A36">
      <w:r w:rsidRPr="009171D1">
        <w:t xml:space="preserve">The positioning guideline </w:t>
      </w:r>
      <w:r w:rsidR="007E1C5B" w:rsidRPr="007E1C5B">
        <w:t xml:space="preserve">for mounting a DUT in the Wide Grip Hand Phantom </w:t>
      </w:r>
      <w:r w:rsidRPr="009171D1">
        <w:t>defined in CTIA Certification OTA Test Plan 01.71 Section 2.2.</w:t>
      </w:r>
      <w:r w:rsidR="007E1C5B">
        <w:t>7</w:t>
      </w:r>
      <w:r w:rsidRPr="009171D1">
        <w:t xml:space="preserve"> [</w:t>
      </w:r>
      <w:r w:rsidR="007E1C5B">
        <w:t>9</w:t>
      </w:r>
      <w:r w:rsidRPr="009171D1">
        <w:t>], is used for FR1 TRP TRS testing for UE with width &gt;72mm and ≤92mm.</w:t>
      </w:r>
    </w:p>
    <w:p w14:paraId="0650D604" w14:textId="77777777" w:rsidR="00D6601E" w:rsidRPr="009171D1" w:rsidRDefault="00D6601E" w:rsidP="00666451">
      <w:pPr>
        <w:pStyle w:val="TH"/>
      </w:pPr>
      <w:r w:rsidRPr="009171D1">
        <w:rPr>
          <w:noProof/>
        </w:rPr>
        <w:lastRenderedPageBreak/>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36"/>
                    <a:stretch>
                      <a:fillRect/>
                    </a:stretch>
                  </pic:blipFill>
                  <pic:spPr>
                    <a:xfrm>
                      <a:off x="0" y="0"/>
                      <a:ext cx="3815895" cy="2787052"/>
                    </a:xfrm>
                    <a:prstGeom prst="rect">
                      <a:avLst/>
                    </a:prstGeom>
                  </pic:spPr>
                </pic:pic>
              </a:graphicData>
            </a:graphic>
          </wp:inline>
        </w:drawing>
      </w:r>
    </w:p>
    <w:p w14:paraId="662F17AA" w14:textId="77777777" w:rsidR="00D6601E" w:rsidRPr="009171D1" w:rsidRDefault="00D6601E" w:rsidP="00D6601E">
      <w:pPr>
        <w:pStyle w:val="TF"/>
      </w:pPr>
      <w:r w:rsidRPr="009171D1">
        <w:t xml:space="preserve">Figure B.3.1.1-1: Positioning guidance for Wide Grip Hand </w:t>
      </w:r>
      <w:r w:rsidRPr="009171D1">
        <w:rPr>
          <w:sz w:val="18"/>
        </w:rPr>
        <w:t>(© 2001 – 2022 CTIA Certification</w:t>
      </w:r>
      <w:r w:rsidRPr="009171D1">
        <w:rPr>
          <w:sz w:val="18"/>
          <w:lang w:eastAsia="zh-CN"/>
        </w:rPr>
        <w:t>.</w:t>
      </w:r>
      <w:r w:rsidRPr="009171D1">
        <w:rPr>
          <w:sz w:val="18"/>
        </w:rPr>
        <w:t xml:space="preserve"> Reproduced with permission.</w:t>
      </w:r>
      <w:r w:rsidRPr="009171D1">
        <w:t>), defined in the CTIA Certification OTA Test Plan</w:t>
      </w:r>
    </w:p>
    <w:p w14:paraId="07FC8540" w14:textId="77777777" w:rsidR="00F8351B" w:rsidRPr="009171D1" w:rsidRDefault="00F8351B" w:rsidP="00F8351B">
      <w:bookmarkStart w:id="727" w:name="_Toc121786125"/>
      <w:bookmarkStart w:id="728" w:name="_Toc121822810"/>
    </w:p>
    <w:p w14:paraId="649D4C89" w14:textId="77777777" w:rsidR="004A355F" w:rsidRDefault="00D6601E" w:rsidP="004A355F">
      <w:pPr>
        <w:pStyle w:val="Heading3"/>
      </w:pPr>
      <w:bookmarkStart w:id="729" w:name="_Toc130574018"/>
      <w:bookmarkStart w:id="730" w:name="_Toc154084203"/>
      <w:bookmarkStart w:id="731" w:name="_Toc155186584"/>
      <w:bookmarkStart w:id="732" w:name="_Toc187955016"/>
      <w:r w:rsidRPr="009171D1">
        <w:t>B.3.1.2</w:t>
      </w:r>
      <w:r w:rsidR="006C12DC" w:rsidRPr="009171D1">
        <w:tab/>
      </w:r>
      <w:r w:rsidRPr="009171D1">
        <w:t>PDA Grip Hand</w:t>
      </w:r>
      <w:bookmarkEnd w:id="727"/>
      <w:bookmarkEnd w:id="728"/>
      <w:bookmarkEnd w:id="729"/>
      <w:bookmarkEnd w:id="730"/>
      <w:bookmarkEnd w:id="731"/>
      <w:bookmarkEnd w:id="732"/>
    </w:p>
    <w:p w14:paraId="542A2927" w14:textId="3485BE27" w:rsidR="00D6601E" w:rsidRPr="009171D1" w:rsidRDefault="007E1C5B" w:rsidP="00D6601E">
      <w:r w:rsidRPr="007E1C5B">
        <w:t xml:space="preserve">This clause defines the positioning guideline for mounting a DUT in the PDA Grip Hand Phantom. </w:t>
      </w:r>
      <w:r w:rsidR="00D6601E" w:rsidRPr="009171D1">
        <w:t>This positioning guideline is suitable for DUTs with width ≥56mm and ≤72mm.</w:t>
      </w:r>
    </w:p>
    <w:p w14:paraId="05B101BC" w14:textId="5D7E9F58" w:rsidR="00D6601E" w:rsidRPr="009171D1" w:rsidRDefault="00D6601E" w:rsidP="00D866BC">
      <w:r w:rsidRPr="009171D1">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9171D1" w:rsidRDefault="00D6601E" w:rsidP="00D6601E">
      <w:pPr>
        <w:pStyle w:val="B10"/>
        <w:ind w:left="556"/>
      </w:pPr>
      <w:r w:rsidRPr="009171D1">
        <w:t>1. Place the DUT on the PDA spacer between the fingers and align the DUT to the side wall of the PDA.</w:t>
      </w:r>
    </w:p>
    <w:p w14:paraId="70BCF39D" w14:textId="77777777" w:rsidR="00D6601E" w:rsidRPr="009171D1" w:rsidRDefault="00D6601E" w:rsidP="00D6601E">
      <w:pPr>
        <w:pStyle w:val="B10"/>
        <w:ind w:left="556"/>
      </w:pPr>
      <w:r w:rsidRPr="009171D1">
        <w:t>2. If the DUT is shorter than 135 mm, then align the top of the DUT with the top of the PDA spacer. Otherwise, align the bottom of the DUT with the bottom wall of the PDA spacer.</w:t>
      </w:r>
    </w:p>
    <w:p w14:paraId="32945E04" w14:textId="77777777" w:rsidR="00D6601E" w:rsidRPr="009171D1" w:rsidRDefault="00D6601E" w:rsidP="00D6601E">
      <w:pPr>
        <w:pStyle w:val="TH"/>
      </w:pPr>
      <w:r w:rsidRPr="009171D1">
        <w:rPr>
          <w:noProof/>
        </w:rPr>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690E7C61" w:rsidR="00D6601E" w:rsidRPr="009171D1" w:rsidRDefault="00D6601E" w:rsidP="00D6601E">
      <w:pPr>
        <w:pStyle w:val="TF"/>
      </w:pPr>
      <w:r w:rsidRPr="009171D1">
        <w:t xml:space="preserve">Figure </w:t>
      </w:r>
      <w:r w:rsidR="004A355F" w:rsidRPr="004A355F">
        <w:t>B.3.1.2-1</w:t>
      </w:r>
      <w:r w:rsidRPr="009171D1">
        <w:t>: Right-handed PDA Grip hand phantom with a spacer</w:t>
      </w:r>
    </w:p>
    <w:p w14:paraId="03D45E40" w14:textId="77777777" w:rsidR="004A355F" w:rsidRDefault="004A355F" w:rsidP="004A355F"/>
    <w:p w14:paraId="4595B1D5" w14:textId="01145382" w:rsidR="00D866BC" w:rsidRPr="009171D1" w:rsidRDefault="00D6601E" w:rsidP="00A04192">
      <w:pPr>
        <w:pStyle w:val="NO"/>
      </w:pPr>
      <w:r w:rsidRPr="009171D1">
        <w:t>NOTE:</w:t>
      </w:r>
      <w:r w:rsidR="00A04192" w:rsidRPr="009171D1">
        <w:tab/>
      </w:r>
      <w:r w:rsidRPr="009171D1">
        <w:t>Use left-handed (mirror-imaged) spacers with left-handed phantoms.</w:t>
      </w:r>
    </w:p>
    <w:p w14:paraId="78457A75" w14:textId="77777777" w:rsidR="004A355F" w:rsidRPr="00B70380" w:rsidRDefault="004A355F" w:rsidP="004A355F">
      <w:pPr>
        <w:pStyle w:val="Heading2"/>
      </w:pPr>
      <w:bookmarkStart w:id="733" w:name="_Toc121933445"/>
      <w:bookmarkStart w:id="734" w:name="_Toc124151829"/>
      <w:bookmarkStart w:id="735" w:name="_Toc130324643"/>
      <w:bookmarkStart w:id="736" w:name="_Toc137489926"/>
      <w:bookmarkStart w:id="737" w:name="_Toc138766316"/>
      <w:bookmarkStart w:id="738" w:name="_Toc155369780"/>
      <w:bookmarkStart w:id="739" w:name="_Toc169782270"/>
      <w:bookmarkStart w:id="740" w:name="_Toc114077904"/>
      <w:bookmarkStart w:id="741" w:name="_Toc47103337"/>
      <w:bookmarkStart w:id="742" w:name="_Toc121933449"/>
      <w:bookmarkStart w:id="743" w:name="_Toc124151833"/>
      <w:bookmarkStart w:id="744" w:name="_Toc130574019"/>
      <w:bookmarkStart w:id="745" w:name="_Toc47103338"/>
      <w:bookmarkStart w:id="746" w:name="_Toc97300106"/>
      <w:bookmarkStart w:id="747" w:name="_Toc121786126"/>
      <w:bookmarkStart w:id="748" w:name="_Toc121822811"/>
      <w:bookmarkStart w:id="749" w:name="historyclause"/>
      <w:bookmarkStart w:id="750" w:name="_Toc187955017"/>
      <w:r w:rsidRPr="00B70380">
        <w:t>B.3.2</w:t>
      </w:r>
      <w:r w:rsidRPr="00B70380">
        <w:tab/>
        <w:t>Head and Hand phantom (Talk Mode)</w:t>
      </w:r>
      <w:bookmarkEnd w:id="733"/>
      <w:bookmarkEnd w:id="734"/>
      <w:bookmarkEnd w:id="735"/>
      <w:bookmarkEnd w:id="736"/>
      <w:bookmarkEnd w:id="737"/>
      <w:bookmarkEnd w:id="738"/>
      <w:bookmarkEnd w:id="739"/>
      <w:bookmarkEnd w:id="750"/>
    </w:p>
    <w:p w14:paraId="1C77D337" w14:textId="77777777" w:rsidR="004A355F" w:rsidRDefault="004A355F" w:rsidP="004A355F">
      <w:pPr>
        <w:pStyle w:val="Heading3"/>
      </w:pPr>
      <w:bookmarkStart w:id="751" w:name="_Toc114077901"/>
      <w:bookmarkStart w:id="752" w:name="_Toc121933446"/>
      <w:bookmarkStart w:id="753" w:name="_Toc124151830"/>
      <w:bookmarkStart w:id="754" w:name="_Toc130324644"/>
      <w:bookmarkStart w:id="755" w:name="_Toc137489927"/>
      <w:bookmarkStart w:id="756" w:name="_Toc138766317"/>
      <w:bookmarkStart w:id="757" w:name="_Toc155369781"/>
      <w:bookmarkStart w:id="758" w:name="_Toc169782271"/>
      <w:bookmarkStart w:id="759" w:name="_Toc187955018"/>
      <w:r w:rsidRPr="00B70380">
        <w:t>B.3.2.1</w:t>
      </w:r>
      <w:r>
        <w:tab/>
      </w:r>
      <w:r w:rsidRPr="00B70380">
        <w:t>General</w:t>
      </w:r>
      <w:bookmarkEnd w:id="751"/>
      <w:bookmarkEnd w:id="752"/>
      <w:bookmarkEnd w:id="753"/>
      <w:bookmarkEnd w:id="754"/>
      <w:bookmarkEnd w:id="755"/>
      <w:bookmarkEnd w:id="756"/>
      <w:bookmarkEnd w:id="757"/>
      <w:bookmarkEnd w:id="758"/>
      <w:bookmarkEnd w:id="759"/>
    </w:p>
    <w:p w14:paraId="3BEEB06F" w14:textId="77777777" w:rsidR="004A355F" w:rsidRPr="00B62173" w:rsidRDefault="004A355F" w:rsidP="004A355F">
      <w:pPr>
        <w:pStyle w:val="EditorsNote"/>
      </w:pPr>
      <w:r w:rsidRPr="00B62173">
        <w:t xml:space="preserve">Editor’s note: </w:t>
      </w:r>
      <w:r>
        <w:t>Clarification required regarding statement on contact with the ear in Step 3</w:t>
      </w:r>
    </w:p>
    <w:p w14:paraId="4EF368CA" w14:textId="77777777" w:rsidR="004A355F" w:rsidRPr="00B70380" w:rsidRDefault="004A355F" w:rsidP="004A355F">
      <w:r w:rsidRPr="00B70380">
        <w:t>The positioning specified in this clause is used for the test cases for Talk Mode using Head &amp; Hand Phantom. The characteristics of the Hand Phantom and Head Phantom are specified in Clause B.</w:t>
      </w:r>
      <w:r>
        <w:t>2</w:t>
      </w:r>
      <w:r w:rsidRPr="00B70380">
        <w:t>.</w:t>
      </w:r>
    </w:p>
    <w:p w14:paraId="6B07FEBF" w14:textId="77777777" w:rsidR="004A355F" w:rsidRPr="00B70380" w:rsidRDefault="004A355F" w:rsidP="004A355F">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CC4DEC6" w14:textId="77777777" w:rsidR="004A355F" w:rsidRPr="00B70380" w:rsidRDefault="004A355F" w:rsidP="004A355F">
      <w:pPr>
        <w:pStyle w:val="B10"/>
      </w:pPr>
      <w:r w:rsidRPr="00B70380">
        <w:t>-</w:t>
      </w:r>
      <w:r>
        <w:tab/>
      </w:r>
      <w:r w:rsidRPr="00B70380">
        <w:t xml:space="preserve">Wide Grip Hand for UE with Width &gt;72mm and </w:t>
      </w:r>
      <w:r w:rsidRPr="00B70380">
        <w:rPr>
          <w:rFonts w:hint="eastAsia"/>
        </w:rPr>
        <w:t>≤</w:t>
      </w:r>
      <w:r w:rsidRPr="00B70380">
        <w:t>92mm</w:t>
      </w:r>
    </w:p>
    <w:p w14:paraId="17A30F4C" w14:textId="77777777" w:rsidR="004A355F" w:rsidRPr="00B70380" w:rsidRDefault="004A355F" w:rsidP="004A355F">
      <w:pPr>
        <w:pStyle w:val="B10"/>
      </w:pPr>
      <w:r w:rsidRPr="00B70380">
        <w:t>-</w:t>
      </w:r>
      <w:r>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58EA761" w14:textId="77777777" w:rsidR="004A355F" w:rsidRPr="00B70380" w:rsidRDefault="004A355F" w:rsidP="004A355F">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2CB82D19" w14:textId="77777777" w:rsidR="004A355F" w:rsidRPr="00B70380" w:rsidRDefault="004A355F" w:rsidP="004A355F">
      <w:pPr>
        <w:rPr>
          <w:rFonts w:cs="v4.2.0"/>
        </w:rPr>
      </w:pPr>
      <w:r w:rsidRPr="00B70380">
        <w:rPr>
          <w:rFonts w:cs="v4.2.0"/>
        </w:rPr>
        <w:t xml:space="preserve">In this section, the procedure provides the guideline on how to place the </w:t>
      </w:r>
      <w:proofErr w:type="spellStart"/>
      <w:r w:rsidRPr="00B70380">
        <w:rPr>
          <w:rFonts w:cs="v4.2.0"/>
        </w:rPr>
        <w:t>DUT+hand</w:t>
      </w:r>
      <w:proofErr w:type="spellEnd"/>
      <w:r w:rsidRPr="00B70380">
        <w:rPr>
          <w:rFonts w:cs="v4.2.0"/>
        </w:rPr>
        <w:t xml:space="preserve"> against the head phantom. The detailed DUT positioning into hand phantom for talk mode is defined in Clause B.3.1. </w:t>
      </w:r>
    </w:p>
    <w:p w14:paraId="30A6F166" w14:textId="77777777" w:rsidR="004A355F" w:rsidRPr="00B70380" w:rsidRDefault="004A355F" w:rsidP="004A355F">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0F879D51" w14:textId="77777777" w:rsidR="004A355F" w:rsidRPr="00B70380" w:rsidRDefault="004A355F" w:rsidP="004A355F">
      <w:pPr>
        <w:rPr>
          <w:rFonts w:cs="v4.2.0"/>
        </w:rPr>
      </w:pPr>
      <w:r w:rsidRPr="00B70380">
        <w:rPr>
          <w:rFonts w:cs="v4.2.0"/>
        </w:rPr>
        <w:t>Definition of the ‘Cheek’ position:</w:t>
      </w:r>
    </w:p>
    <w:p w14:paraId="60AAD5EF" w14:textId="77777777" w:rsidR="004A355F" w:rsidRPr="00B70380" w:rsidRDefault="004A355F" w:rsidP="004A355F">
      <w:pPr>
        <w:pStyle w:val="B10"/>
      </w:pPr>
      <w:r w:rsidRPr="00B70380">
        <w:t>1.</w:t>
      </w:r>
      <w:r>
        <w:tab/>
      </w:r>
      <w:r w:rsidRPr="00B70380">
        <w:t xml:space="preserve">Align the ear piece of the phone (see </w:t>
      </w:r>
      <w:r w:rsidRPr="00B70380">
        <w:rPr>
          <w:rFonts w:cs="v4.2.0"/>
        </w:rPr>
        <w:t xml:space="preserve">Figure </w:t>
      </w:r>
      <w:r w:rsidRPr="00B70380">
        <w:t>B.3.2.1-1) at the line</w:t>
      </w:r>
      <w:r w:rsidRPr="00B70380">
        <w:lastRenderedPageBreak/>
        <w:t xml:space="preserv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14DE23CB" w14:textId="77777777" w:rsidR="004A355F" w:rsidRPr="00B70380" w:rsidRDefault="004A355F" w:rsidP="004A355F">
      <w:pPr>
        <w:pStyle w:val="B10"/>
      </w:pPr>
      <w:r w:rsidRPr="00B70380">
        <w:t>2.</w:t>
      </w:r>
      <w:r>
        <w:tab/>
      </w:r>
      <w:r w:rsidRPr="00B70380">
        <w:t xml:space="preserve">Position the DUT so that the ear piece of the DUT touches the ear piece of the phantom head on the line RE-LE. Tilt the DUT chassis towards the cheek of the phantom having the vertical line aligned with the reference </w:t>
      </w:r>
      <w:r w:rsidRPr="00B70380">
        <w:lastRenderedPageBreak/>
        <w:t>plane until any point on the front side of the DUT is in contact with the cheek or until the contact with the ear is lost.</w:t>
      </w:r>
    </w:p>
    <w:p w14:paraId="290FE0CA" w14:textId="77777777" w:rsidR="004A355F" w:rsidRPr="00B70380" w:rsidRDefault="004A355F" w:rsidP="004A355F">
      <w:pPr>
        <w:pStyle w:val="NO"/>
      </w:pPr>
      <w:r w:rsidRPr="00B70380">
        <w:t>NOTE:</w:t>
      </w:r>
      <w:r w:rsidRPr="00B70380">
        <w:tab/>
        <w:t xml:space="preserve">A holder fixture made of e.g. plastic may be used to position the handset against the phantom. </w:t>
      </w:r>
    </w:p>
    <w:p w14:paraId="612F6824" w14:textId="77777777" w:rsidR="004A355F" w:rsidRPr="00B70380" w:rsidRDefault="004A355F" w:rsidP="004A355F">
      <w:pPr>
        <w:pStyle w:val="TH"/>
      </w:pPr>
      <w:r w:rsidRPr="00B70380">
        <w:rPr>
          <w:noProof/>
        </w:rPr>
        <w:drawing>
          <wp:inline distT="0" distB="0" distL="0" distR="0" wp14:anchorId="31FE005D" wp14:editId="7860B89D">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72BB2735" w14:textId="77777777" w:rsidR="004A355F" w:rsidRDefault="004A355F" w:rsidP="004A355F">
      <w:pPr>
        <w:pStyle w:val="TF"/>
      </w:pPr>
      <w:r w:rsidRPr="00B70380">
        <w:t>Figure B.3.2.1-1: Reference plane on head phantom, front view</w:t>
      </w:r>
    </w:p>
    <w:p w14:paraId="11722995" w14:textId="77777777" w:rsidR="004A355F" w:rsidRPr="00B70380" w:rsidRDefault="004A355F" w:rsidP="004A355F"/>
    <w:p w14:paraId="10DC1F4F" w14:textId="77777777" w:rsidR="004A355F" w:rsidRPr="00B70380" w:rsidRDefault="004A355F" w:rsidP="004A355F">
      <w:pPr>
        <w:pStyle w:val="TH"/>
      </w:pPr>
      <w:r w:rsidRPr="00B70380">
        <w:rPr>
          <w:noProof/>
        </w:rPr>
        <w:drawing>
          <wp:inline distT="0" distB="0" distL="0" distR="0" wp14:anchorId="31974E28" wp14:editId="149E166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67A9C156" w14:textId="77777777" w:rsidR="004A355F" w:rsidRDefault="004A355F" w:rsidP="004A355F">
      <w:pPr>
        <w:pStyle w:val="TF"/>
      </w:pPr>
      <w:r w:rsidRPr="00B70380">
        <w:rPr>
          <w:rFonts w:cs="v4.2.0"/>
        </w:rPr>
        <w:t xml:space="preserve">Figure B.3.2.1-2: </w:t>
      </w:r>
      <w:r w:rsidRPr="00B70380">
        <w:t>Reference plane on head phantom, side view</w:t>
      </w:r>
    </w:p>
    <w:p w14:paraId="298FED5D" w14:textId="77777777" w:rsidR="004A355F" w:rsidRPr="00B70380" w:rsidRDefault="004A355F" w:rsidP="004A355F"/>
    <w:p w14:paraId="766ADD73" w14:textId="77777777" w:rsidR="004A355F" w:rsidRPr="00B70380" w:rsidRDefault="004A355F" w:rsidP="004A355F">
      <w:pPr>
        <w:pStyle w:val="TH"/>
      </w:pPr>
      <w:r w:rsidRPr="00B70380">
        <w:t xml:space="preserve"> </w:t>
      </w:r>
      <w:r w:rsidRPr="00B70380">
        <w:rPr>
          <w:noProof/>
        </w:rPr>
        <w:object w:dxaOrig="4590" w:dyaOrig="5356" w14:anchorId="6BE982A2">
          <v:shape id="_x0000_i1026" type="#_x0000_t75" alt="" style="width:174.75pt;height:200.25pt;mso-width-percent:0;mso-height-percent:0;mso-width-percent:0;mso-height-percent:0" o:ole="">
            <v:imagedata r:id="rId40" o:title=""/>
          </v:shape>
          <o:OLEObject Type="Embed" ProgID="Visio.Drawing.15" ShapeID="_x0000_i1026" DrawAspect="Content" ObjectID="_1798567708" r:id="rId41"/>
        </w:object>
      </w:r>
    </w:p>
    <w:p w14:paraId="7CBE837A" w14:textId="789D6E51" w:rsidR="004A355F" w:rsidRPr="00B70380" w:rsidRDefault="004A355F" w:rsidP="004A355F">
      <w:pPr>
        <w:pStyle w:val="TF"/>
      </w:pPr>
      <w:r w:rsidRPr="00B70380">
        <w:t xml:space="preserve">Figure </w:t>
      </w:r>
      <w:r w:rsidRPr="00B70380">
        <w:rPr>
          <w:rFonts w:cs="v4.2.0"/>
        </w:rPr>
        <w:t>B.3.2.1-3</w:t>
      </w:r>
      <w:r w:rsidRPr="00B70380">
        <w:t>: Reference lines at a mobile handset</w:t>
      </w:r>
    </w:p>
    <w:p w14:paraId="44C0C802" w14:textId="77777777" w:rsidR="004A355F" w:rsidRDefault="004A355F" w:rsidP="004A355F"/>
    <w:p w14:paraId="33C6E585" w14:textId="4BBA4A4A" w:rsidR="004A355F" w:rsidRDefault="004A355F" w:rsidP="004A355F">
      <w:r w:rsidRPr="00B70380">
        <w:lastRenderedPageBreak/>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705FDF14" w14:textId="77777777" w:rsidR="004A355F" w:rsidRPr="00B70380" w:rsidRDefault="004A355F" w:rsidP="004A355F">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28FDF236" w14:textId="77777777" w:rsidR="004A355F" w:rsidRPr="00B70380" w:rsidRDefault="004A355F" w:rsidP="004A355F">
      <w:pPr>
        <w:pStyle w:val="Heading3"/>
      </w:pPr>
      <w:bookmarkStart w:id="760" w:name="_Toc114077902"/>
      <w:bookmarkStart w:id="761" w:name="_Toc121933447"/>
      <w:bookmarkStart w:id="762" w:name="_Toc124151831"/>
      <w:bookmarkStart w:id="763" w:name="_Toc130324645"/>
      <w:bookmarkStart w:id="764" w:name="_Toc137489928"/>
      <w:bookmarkStart w:id="765" w:name="_Toc138766318"/>
      <w:bookmarkStart w:id="766" w:name="_Toc155369782"/>
      <w:bookmarkStart w:id="767" w:name="_Toc169782272"/>
      <w:bookmarkStart w:id="768" w:name="_Toc187955019"/>
      <w:r w:rsidRPr="00B70380">
        <w:t>B.3.2.2</w:t>
      </w:r>
      <w:r>
        <w:tab/>
      </w:r>
      <w:r w:rsidRPr="00B70380">
        <w:t>Wide Grip Hand and Head</w:t>
      </w:r>
      <w:bookmarkEnd w:id="760"/>
      <w:bookmarkEnd w:id="761"/>
      <w:bookmarkEnd w:id="762"/>
      <w:bookmarkEnd w:id="763"/>
      <w:bookmarkEnd w:id="764"/>
      <w:bookmarkEnd w:id="765"/>
      <w:bookmarkEnd w:id="766"/>
      <w:bookmarkEnd w:id="767"/>
      <w:bookmarkEnd w:id="768"/>
    </w:p>
    <w:p w14:paraId="3141C37B" w14:textId="77777777" w:rsidR="004A355F" w:rsidRPr="00B70380" w:rsidRDefault="004A355F" w:rsidP="004A355F">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42F5128F" w14:textId="77777777" w:rsidR="004A355F" w:rsidRPr="00B70380" w:rsidRDefault="004A355F" w:rsidP="004A355F">
      <w:pPr>
        <w:pStyle w:val="Heading3"/>
      </w:pPr>
      <w:bookmarkStart w:id="769" w:name="_Toc114077903"/>
      <w:bookmarkStart w:id="770" w:name="_Toc121933448"/>
      <w:bookmarkStart w:id="771" w:name="_Toc124151832"/>
      <w:bookmarkStart w:id="772" w:name="_Toc130324646"/>
      <w:bookmarkStart w:id="773" w:name="_Toc137489929"/>
      <w:bookmarkStart w:id="774" w:name="_Toc138766319"/>
      <w:bookmarkStart w:id="775" w:name="_Toc155369783"/>
      <w:bookmarkStart w:id="776" w:name="_Toc169782273"/>
      <w:bookmarkStart w:id="777" w:name="_Toc187955020"/>
      <w:r w:rsidRPr="00B70380">
        <w:t>B.3.2.1</w:t>
      </w:r>
      <w:r>
        <w:tab/>
      </w:r>
      <w:r w:rsidRPr="00B70380">
        <w:t>PDA Grip Hand and Head</w:t>
      </w:r>
      <w:bookmarkEnd w:id="769"/>
      <w:bookmarkEnd w:id="770"/>
      <w:bookmarkEnd w:id="771"/>
      <w:bookmarkEnd w:id="772"/>
      <w:bookmarkEnd w:id="773"/>
      <w:bookmarkEnd w:id="774"/>
      <w:bookmarkEnd w:id="775"/>
      <w:bookmarkEnd w:id="776"/>
      <w:bookmarkEnd w:id="777"/>
    </w:p>
    <w:p w14:paraId="7DF4ABFF" w14:textId="76D38F71" w:rsidR="004A355F" w:rsidRDefault="004A355F" w:rsidP="004A355F">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2E775624" w14:textId="77777777" w:rsidR="004A355F" w:rsidRPr="00B70380" w:rsidRDefault="004A355F" w:rsidP="004A355F">
      <w:pPr>
        <w:pStyle w:val="Heading2"/>
      </w:pPr>
      <w:bookmarkStart w:id="778" w:name="_Toc155369784"/>
      <w:bookmarkStart w:id="779" w:name="_Toc169782274"/>
      <w:bookmarkStart w:id="780" w:name="_Toc187955021"/>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778"/>
      <w:bookmarkEnd w:id="779"/>
      <w:bookmarkEnd w:id="780"/>
    </w:p>
    <w:p w14:paraId="33306A56" w14:textId="77777777" w:rsidR="004A355F" w:rsidRPr="00B70380" w:rsidRDefault="004A355F" w:rsidP="004A355F">
      <w:pPr>
        <w:pStyle w:val="Heading3"/>
      </w:pPr>
      <w:bookmarkStart w:id="781" w:name="_Toc155369785"/>
      <w:bookmarkStart w:id="782" w:name="_Toc169782275"/>
      <w:bookmarkStart w:id="783" w:name="_Toc187955022"/>
      <w:r w:rsidRPr="00B70380">
        <w:t>B.3.2.1</w:t>
      </w:r>
      <w:r>
        <w:tab/>
      </w:r>
      <w:r w:rsidRPr="00B70380">
        <w:t>General</w:t>
      </w:r>
      <w:bookmarkEnd w:id="781"/>
      <w:bookmarkEnd w:id="782"/>
      <w:bookmarkEnd w:id="783"/>
    </w:p>
    <w:p w14:paraId="636C351D" w14:textId="77777777" w:rsidR="004A355F" w:rsidRPr="00B70380" w:rsidRDefault="004A355F" w:rsidP="004A355F">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493E8B80" w14:textId="77777777" w:rsidR="004A355F" w:rsidRDefault="004A355F" w:rsidP="004A355F">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7F7A91E6" w14:textId="77777777" w:rsidR="004A355F" w:rsidRPr="00B70380" w:rsidRDefault="004A355F" w:rsidP="004A355F">
      <w:pPr>
        <w:pStyle w:val="Heading3"/>
      </w:pPr>
      <w:bookmarkStart w:id="784" w:name="_Toc155369786"/>
      <w:bookmarkStart w:id="785" w:name="_Toc169782276"/>
      <w:bookmarkStart w:id="786" w:name="_Toc187955023"/>
      <w:r w:rsidRPr="00B70380">
        <w:t>B.3.2.</w:t>
      </w:r>
      <w:r>
        <w:t>2</w:t>
      </w:r>
      <w:r>
        <w:tab/>
        <w:t>Forearm phantom positioning in the chamber</w:t>
      </w:r>
      <w:bookmarkEnd w:id="784"/>
      <w:bookmarkEnd w:id="785"/>
      <w:bookmarkEnd w:id="786"/>
    </w:p>
    <w:p w14:paraId="1C3C340B" w14:textId="77777777" w:rsidR="004A355F" w:rsidRPr="001C6D91" w:rsidRDefault="004A355F" w:rsidP="004A355F">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4CA55DD7" w14:textId="77777777" w:rsidR="004A355F" w:rsidRDefault="004A355F" w:rsidP="004A355F">
      <w:pPr>
        <w:pStyle w:val="TH"/>
      </w:pPr>
      <w:r>
        <w:rPr>
          <w:noProof/>
        </w:rPr>
        <w:lastRenderedPageBreak/>
        <w:drawing>
          <wp:inline distT="0" distB="0" distL="0" distR="0" wp14:anchorId="0FCDED92" wp14:editId="6A1FBB73">
            <wp:extent cx="1865630" cy="2646045"/>
            <wp:effectExtent l="0" t="0" r="1270" b="1905"/>
            <wp:docPr id="1232098329" name="Picture 4" descr="A black cylindrical object with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98329" name="Picture 4" descr="A black cylindrical object with a watch&#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7F0DE4C2" w14:textId="77777777" w:rsidR="004A355F" w:rsidRDefault="004A355F" w:rsidP="004A355F">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5BEE448" w14:textId="77777777" w:rsidR="004A355F" w:rsidRPr="008E4C84" w:rsidRDefault="004A355F" w:rsidP="004A355F"/>
    <w:p w14:paraId="530DD6A5" w14:textId="77777777" w:rsidR="004A355F" w:rsidRPr="00B70380" w:rsidRDefault="004A355F" w:rsidP="004A355F">
      <w:pPr>
        <w:pStyle w:val="Heading3"/>
      </w:pPr>
      <w:bookmarkStart w:id="787" w:name="_Toc155369787"/>
      <w:bookmarkStart w:id="788" w:name="_Toc169782277"/>
      <w:bookmarkStart w:id="789" w:name="_Toc187955024"/>
      <w:r w:rsidRPr="00B70380">
        <w:t>B.3.2.</w:t>
      </w:r>
      <w:r>
        <w:t>3</w:t>
      </w:r>
      <w:r>
        <w:tab/>
      </w:r>
      <w:r w:rsidRPr="005F33FC">
        <w:t xml:space="preserve">Wrist-Worn </w:t>
      </w:r>
      <w:proofErr w:type="spellStart"/>
      <w:r w:rsidRPr="005F33FC">
        <w:t>RedCap</w:t>
      </w:r>
      <w:proofErr w:type="spellEnd"/>
      <w:r w:rsidRPr="005F33FC">
        <w:t xml:space="preserve"> Device mounted on the Forearm Phantom</w:t>
      </w:r>
      <w:bookmarkEnd w:id="787"/>
      <w:bookmarkEnd w:id="788"/>
      <w:bookmarkEnd w:id="789"/>
    </w:p>
    <w:p w14:paraId="54F04EA2" w14:textId="77777777" w:rsidR="004A355F" w:rsidRDefault="004A355F" w:rsidP="004A355F">
      <w:r>
        <w:t xml:space="preserve">This clause defines the positioning guideline for wrist-worn </w:t>
      </w:r>
      <w:proofErr w:type="spellStart"/>
      <w:r>
        <w:t>RedCap</w:t>
      </w:r>
      <w:proofErr w:type="spellEnd"/>
      <w:r>
        <w:t xml:space="preserve"> devices.</w:t>
      </w:r>
    </w:p>
    <w:p w14:paraId="22057CC3" w14:textId="77777777" w:rsidR="004A355F" w:rsidRDefault="004A355F" w:rsidP="004A355F">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 xml:space="preserve">wrist-worn </w:t>
      </w:r>
      <w:proofErr w:type="spellStart"/>
      <w:r>
        <w:t>RedCap</w:t>
      </w:r>
      <w:proofErr w:type="spellEnd"/>
      <w:r>
        <w:t xml:space="preserve"> devices</w:t>
      </w:r>
      <w:r w:rsidRPr="00593641">
        <w:rPr>
          <w:rFonts w:hint="eastAsia"/>
        </w:rPr>
        <w:t xml:space="preserve"> in this technical </w:t>
      </w:r>
      <w:r>
        <w:t>specification</w:t>
      </w:r>
      <w:r w:rsidRPr="00593641">
        <w:rPr>
          <w:rFonts w:hint="eastAsia"/>
        </w:rPr>
        <w:t>.</w:t>
      </w:r>
    </w:p>
    <w:p w14:paraId="47900B7F" w14:textId="77777777" w:rsidR="004A355F" w:rsidRDefault="004A355F" w:rsidP="004A355F">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7C15EBFD" w14:textId="77777777" w:rsidR="004A355F" w:rsidRDefault="004A355F" w:rsidP="004A355F">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700B357B" w14:textId="77777777" w:rsidR="004A355F" w:rsidRDefault="004A355F" w:rsidP="004A355F">
      <w:pPr>
        <w:pStyle w:val="TH"/>
      </w:pPr>
      <w:r>
        <w:rPr>
          <w:noProof/>
        </w:rPr>
        <w:lastRenderedPageBreak/>
        <w:drawing>
          <wp:inline distT="0" distB="0" distL="0" distR="0" wp14:anchorId="5E671A92" wp14:editId="34732D2E">
            <wp:extent cx="3243580" cy="2084705"/>
            <wp:effectExtent l="0" t="0" r="0" b="0"/>
            <wp:docPr id="297923189" name="Picture 3" descr="A close-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23189" name="Picture 3" descr="A close-up of a road&#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790F912A" w14:textId="77777777" w:rsidR="004A355F" w:rsidRPr="008E4C84" w:rsidRDefault="004A355F" w:rsidP="004A355F">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C8C2632" w14:textId="77777777" w:rsidR="004A355F" w:rsidRDefault="004A355F" w:rsidP="004A355F"/>
    <w:p w14:paraId="6540DE3C" w14:textId="6E30ADE5" w:rsidR="004A355F" w:rsidRDefault="004A355F" w:rsidP="004A355F">
      <w:r w:rsidRPr="00C906EB">
        <w:t xml:space="preserve">DUTs shall be mounted with sufficiently snug band tightness </w:t>
      </w:r>
      <w:proofErr w:type="gramStart"/>
      <w:r w:rsidRPr="00C906EB">
        <w:t>so as to</w:t>
      </w:r>
      <w:proofErr w:type="gramEnd"/>
      <w:r w:rsidRPr="00C906EB">
        <w:t xml:space="preserve"> prevent the DUT from slipping off under the force of gravity when the phantom is inverted</w:t>
      </w:r>
      <w:r>
        <w:t>.</w:t>
      </w:r>
    </w:p>
    <w:p w14:paraId="049A85E2" w14:textId="77777777" w:rsidR="004A355F" w:rsidRPr="00AB349F" w:rsidRDefault="004A355F" w:rsidP="004A355F">
      <w:proofErr w:type="gramStart"/>
      <w:r w:rsidRPr="00AB349F">
        <w:t>Similar to</w:t>
      </w:r>
      <w:proofErr w:type="gramEnd"/>
      <w:r w:rsidRPr="00AB349F">
        <w:t xml:space="preserve"> handheld UEs, there are also two Orientations for </w:t>
      </w:r>
      <w:r w:rsidRPr="004A07F1">
        <w:t xml:space="preserve">Wrist-worn </w:t>
      </w:r>
      <w:proofErr w:type="spellStart"/>
      <w:r>
        <w:t>RedCap</w:t>
      </w:r>
      <w:proofErr w:type="spellEnd"/>
      <w:r>
        <w:t xml:space="preserve"> </w:t>
      </w:r>
      <w:r w:rsidRPr="004A07F1">
        <w:t>Device</w:t>
      </w:r>
      <w:r>
        <w:t xml:space="preserve">s representing the Left and Right Wrist, as shown in </w:t>
      </w:r>
      <w:r w:rsidRPr="00C906EB">
        <w:t xml:space="preserve">Figure </w:t>
      </w:r>
      <w:r w:rsidRPr="005F33FC">
        <w:t>B.3.2.3</w:t>
      </w:r>
      <w:r w:rsidRPr="00C906EB">
        <w:t>-2</w:t>
      </w:r>
      <w:r>
        <w:t>.</w:t>
      </w:r>
    </w:p>
    <w:p w14:paraId="370ED9A9" w14:textId="77777777" w:rsidR="004A355F" w:rsidRDefault="004A355F" w:rsidP="004A355F">
      <w:pPr>
        <w:pStyle w:val="TH"/>
      </w:pPr>
      <w:r>
        <w:rPr>
          <w:noProof/>
        </w:rPr>
        <w:drawing>
          <wp:inline distT="0" distB="0" distL="0" distR="0" wp14:anchorId="419904E5" wp14:editId="265D8E19">
            <wp:extent cx="1840865" cy="2737485"/>
            <wp:effectExtent l="0" t="0" r="6985" b="5715"/>
            <wp:docPr id="868569026" name="Picture 2"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69026" name="Picture 2" descr="A close-up of a watch&#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4FC108D4" w14:textId="77777777" w:rsidR="004A355F" w:rsidRPr="008E4C84" w:rsidRDefault="004A355F" w:rsidP="004A355F">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5D23260" w14:textId="77777777" w:rsidR="00DB24A2" w:rsidRPr="009171D1" w:rsidRDefault="00DB24A2" w:rsidP="00DB24A2"/>
    <w:p w14:paraId="7AC87C27" w14:textId="28B3D3D4" w:rsidR="00247208" w:rsidRPr="009171D1" w:rsidRDefault="00247208" w:rsidP="00247208">
      <w:pPr>
        <w:pStyle w:val="Heading8"/>
      </w:pPr>
      <w:bookmarkStart w:id="790" w:name="_Toc187955025"/>
      <w:r w:rsidRPr="009171D1">
        <w:lastRenderedPageBreak/>
        <w:t>Annex C (normative):</w:t>
      </w:r>
      <w:r w:rsidRPr="009171D1">
        <w:br/>
        <w:t>Environmental requirements</w:t>
      </w:r>
      <w:bookmarkEnd w:id="740"/>
      <w:bookmarkEnd w:id="741"/>
      <w:bookmarkEnd w:id="742"/>
      <w:bookmarkEnd w:id="743"/>
      <w:bookmarkEnd w:id="744"/>
      <w:bookmarkEnd w:id="790"/>
    </w:p>
    <w:p w14:paraId="784FD382" w14:textId="77777777" w:rsidR="00247208" w:rsidRPr="009171D1" w:rsidRDefault="00247208" w:rsidP="00247208">
      <w:pPr>
        <w:pStyle w:val="Heading1"/>
      </w:pPr>
      <w:bookmarkStart w:id="791" w:name="_Toc84414143"/>
      <w:bookmarkStart w:id="792" w:name="_Toc84405534"/>
      <w:bookmarkStart w:id="793" w:name="_Toc83581025"/>
      <w:bookmarkStart w:id="794" w:name="_Toc76718678"/>
      <w:bookmarkStart w:id="795" w:name="_Toc76509688"/>
      <w:bookmarkStart w:id="796" w:name="_Toc75467666"/>
      <w:bookmarkStart w:id="797" w:name="_Toc69084653"/>
      <w:bookmarkStart w:id="798" w:name="_Toc68231240"/>
      <w:bookmarkStart w:id="799" w:name="_Toc61373290"/>
      <w:bookmarkStart w:id="800" w:name="_Toc61367907"/>
      <w:bookmarkStart w:id="801" w:name="_Toc45889159"/>
      <w:bookmarkStart w:id="802" w:name="_Toc45888560"/>
      <w:bookmarkStart w:id="803" w:name="_Toc37251621"/>
      <w:bookmarkStart w:id="804" w:name="_Toc36107847"/>
      <w:bookmarkStart w:id="805" w:name="_Toc29803105"/>
      <w:bookmarkStart w:id="806" w:name="_Toc29802480"/>
      <w:bookmarkStart w:id="807" w:name="_Toc29802056"/>
      <w:bookmarkStart w:id="808" w:name="_Toc21344568"/>
      <w:bookmarkStart w:id="809" w:name="_Toc114077905"/>
      <w:bookmarkStart w:id="810" w:name="_Toc121933450"/>
      <w:bookmarkStart w:id="811" w:name="_Toc124151834"/>
      <w:bookmarkStart w:id="812" w:name="_Toc130574020"/>
      <w:bookmarkStart w:id="813" w:name="_Toc154084204"/>
      <w:bookmarkStart w:id="814" w:name="_Toc155186585"/>
      <w:bookmarkStart w:id="815" w:name="_Toc187955026"/>
      <w:r w:rsidRPr="009171D1">
        <w:t>C.1</w:t>
      </w:r>
      <w:r w:rsidRPr="009171D1">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29721F6F" w14:textId="77777777" w:rsidR="00247208" w:rsidRPr="009171D1" w:rsidRDefault="00247208" w:rsidP="00247208">
      <w:pPr>
        <w:rPr>
          <w:rFonts w:eastAsia="Yu Mincho"/>
        </w:rPr>
      </w:pPr>
      <w:r w:rsidRPr="009171D1">
        <w:rPr>
          <w:rFonts w:eastAsia="Yu Mincho"/>
        </w:rPr>
        <w:t>This normative annex specifies the environmental requirements of the UE. Within these limits the requirements of the present documents shall be fulfilled.</w:t>
      </w:r>
    </w:p>
    <w:p w14:paraId="1A2CACE2" w14:textId="77777777" w:rsidR="00247208" w:rsidRPr="009171D1" w:rsidRDefault="00247208" w:rsidP="00247208">
      <w:pPr>
        <w:pStyle w:val="Heading1"/>
        <w:rPr>
          <w:rFonts w:cs="v5.0.0"/>
        </w:rPr>
      </w:pPr>
      <w:bookmarkStart w:id="816" w:name="_Toc84414144"/>
      <w:bookmarkStart w:id="817" w:name="_Toc84405535"/>
      <w:bookmarkStart w:id="818" w:name="_Toc83581026"/>
      <w:bookmarkStart w:id="819" w:name="_Toc76718679"/>
      <w:bookmarkStart w:id="820" w:name="_Toc76509689"/>
      <w:bookmarkStart w:id="821" w:name="_Toc75467667"/>
      <w:bookmarkStart w:id="822" w:name="_Toc69084654"/>
      <w:bookmarkStart w:id="823" w:name="_Toc68231241"/>
      <w:bookmarkStart w:id="824" w:name="_Toc61373291"/>
      <w:bookmarkStart w:id="825" w:name="_Toc61367908"/>
      <w:bookmarkStart w:id="826" w:name="_Toc45889160"/>
      <w:bookmarkStart w:id="827" w:name="_Toc45888561"/>
      <w:bookmarkStart w:id="828" w:name="_Toc37251622"/>
      <w:bookmarkStart w:id="829" w:name="_Toc36107848"/>
      <w:bookmarkStart w:id="830" w:name="_Toc29803106"/>
      <w:bookmarkStart w:id="831" w:name="_Toc29802481"/>
      <w:bookmarkStart w:id="832" w:name="_Toc29802057"/>
      <w:bookmarkStart w:id="833" w:name="_Toc21344569"/>
      <w:bookmarkStart w:id="834" w:name="_Toc114077906"/>
      <w:bookmarkStart w:id="835" w:name="_Toc121933451"/>
      <w:bookmarkStart w:id="836" w:name="_Toc124151835"/>
      <w:bookmarkStart w:id="837" w:name="_Toc130574021"/>
      <w:bookmarkStart w:id="838" w:name="_Toc154084205"/>
      <w:bookmarkStart w:id="839" w:name="_Toc155186586"/>
      <w:bookmarkStart w:id="840" w:name="_Toc187955027"/>
      <w:r w:rsidRPr="009171D1">
        <w:t>C.2</w:t>
      </w:r>
      <w:r w:rsidRPr="009171D1">
        <w:tab/>
        <w:t>Environmental</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3EF11F7C" w14:textId="77777777" w:rsidR="00247208" w:rsidRPr="009171D1" w:rsidRDefault="00247208" w:rsidP="00247208">
      <w:pPr>
        <w:rPr>
          <w:rFonts w:eastAsia="Yu Mincho" w:cs="v5.0.0"/>
        </w:rPr>
      </w:pPr>
      <w:r w:rsidRPr="009171D1">
        <w:rPr>
          <w:rFonts w:eastAsia="Yu Mincho" w:cs="v5.0.0"/>
        </w:rPr>
        <w:t>The requirements in this clause apply to all types of UE(s).</w:t>
      </w:r>
    </w:p>
    <w:p w14:paraId="4351B987" w14:textId="77777777" w:rsidR="00247208" w:rsidRPr="009171D1" w:rsidRDefault="00247208" w:rsidP="00247208">
      <w:pPr>
        <w:pStyle w:val="Heading2"/>
      </w:pPr>
      <w:bookmarkStart w:id="841" w:name="_Toc84414145"/>
      <w:bookmarkStart w:id="842" w:name="_Toc84405536"/>
      <w:bookmarkStart w:id="843" w:name="_Toc83581027"/>
      <w:bookmarkStart w:id="844" w:name="_Toc76718680"/>
      <w:bookmarkStart w:id="845" w:name="_Toc76509690"/>
      <w:bookmarkStart w:id="846" w:name="_Toc75467668"/>
      <w:bookmarkStart w:id="847" w:name="_Toc69084655"/>
      <w:bookmarkStart w:id="848" w:name="_Toc68231242"/>
      <w:bookmarkStart w:id="849" w:name="_Toc61373292"/>
      <w:bookmarkStart w:id="850" w:name="_Toc61367909"/>
      <w:bookmarkStart w:id="851" w:name="_Toc45889161"/>
      <w:bookmarkStart w:id="852" w:name="_Toc45888562"/>
      <w:bookmarkStart w:id="853" w:name="_Toc37251623"/>
      <w:bookmarkStart w:id="854" w:name="_Toc36107849"/>
      <w:bookmarkStart w:id="855" w:name="_Toc29803107"/>
      <w:bookmarkStart w:id="856" w:name="_Toc29802482"/>
      <w:bookmarkStart w:id="857" w:name="_Toc29802058"/>
      <w:bookmarkStart w:id="858" w:name="_Toc21344570"/>
      <w:bookmarkStart w:id="859" w:name="_Toc114077907"/>
      <w:bookmarkStart w:id="860" w:name="_Toc121933452"/>
      <w:bookmarkStart w:id="861" w:name="_Toc124151836"/>
      <w:bookmarkStart w:id="862" w:name="_Toc130574022"/>
      <w:bookmarkStart w:id="863" w:name="_Toc154084206"/>
      <w:bookmarkStart w:id="864" w:name="_Toc155186587"/>
      <w:bookmarkStart w:id="865" w:name="_Toc187955028"/>
      <w:r w:rsidRPr="009171D1">
        <w:t>C.2.1</w:t>
      </w:r>
      <w:r w:rsidRPr="009171D1">
        <w:tab/>
        <w:t>Temperature</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314755F2" w14:textId="77777777" w:rsidR="00247208" w:rsidRPr="009171D1" w:rsidRDefault="00247208" w:rsidP="00247208">
      <w:r w:rsidRPr="009171D1">
        <w:t>All the test cases defined in this technical specification should be measured in room temperature e.g. 25</w:t>
      </w:r>
      <w:r w:rsidRPr="009171D1">
        <w:sym w:font="Symbol" w:char="F0B0"/>
      </w:r>
      <w:r w:rsidRPr="009171D1">
        <w:t>C.</w:t>
      </w:r>
    </w:p>
    <w:p w14:paraId="18B8FFF4" w14:textId="77777777" w:rsidR="00247208" w:rsidRPr="009171D1" w:rsidRDefault="00247208" w:rsidP="00247208">
      <w:pPr>
        <w:pStyle w:val="Heading2"/>
      </w:pPr>
      <w:bookmarkStart w:id="866" w:name="_Toc84414146"/>
      <w:bookmarkStart w:id="867" w:name="_Toc84405537"/>
      <w:bookmarkStart w:id="868" w:name="_Toc83581028"/>
      <w:bookmarkStart w:id="869" w:name="_Toc76718681"/>
      <w:bookmarkStart w:id="870" w:name="_Toc76509691"/>
      <w:bookmarkStart w:id="871" w:name="_Toc75467669"/>
      <w:bookmarkStart w:id="872" w:name="_Toc69084656"/>
      <w:bookmarkStart w:id="873" w:name="_Toc68231243"/>
      <w:bookmarkStart w:id="874" w:name="_Toc61373293"/>
      <w:bookmarkStart w:id="875" w:name="_Toc61367910"/>
      <w:bookmarkStart w:id="876" w:name="_Toc45889162"/>
      <w:bookmarkStart w:id="877" w:name="_Toc45888563"/>
      <w:bookmarkStart w:id="878" w:name="_Toc37251624"/>
      <w:bookmarkStart w:id="879" w:name="_Toc36107850"/>
      <w:bookmarkStart w:id="880" w:name="_Toc29803108"/>
      <w:bookmarkStart w:id="881" w:name="_Toc29802483"/>
      <w:bookmarkStart w:id="882" w:name="_Toc29802059"/>
      <w:bookmarkStart w:id="883" w:name="_Toc21344571"/>
      <w:bookmarkStart w:id="884" w:name="_Toc114077908"/>
      <w:bookmarkStart w:id="885" w:name="_Toc121933453"/>
      <w:bookmarkStart w:id="886" w:name="_Toc124151837"/>
      <w:bookmarkStart w:id="887" w:name="_Toc130574023"/>
      <w:bookmarkStart w:id="888" w:name="_Toc154084207"/>
      <w:bookmarkStart w:id="889" w:name="_Toc155186588"/>
      <w:bookmarkStart w:id="890" w:name="_Toc187955029"/>
      <w:r w:rsidRPr="009171D1">
        <w:t>C.2.2</w:t>
      </w:r>
      <w:r w:rsidRPr="009171D1">
        <w:tab/>
        <w:t>Voltage</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0C4001B8" w14:textId="6E1372B8" w:rsidR="00247208" w:rsidRPr="009171D1" w:rsidRDefault="00247208" w:rsidP="00247208">
      <w:pPr>
        <w:jc w:val="both"/>
        <w:rPr>
          <w:rFonts w:eastAsia="MS Mincho"/>
        </w:rPr>
      </w:pPr>
      <w:r w:rsidRPr="009171D1">
        <w:t xml:space="preserve">All test cases shall be performed </w:t>
      </w:r>
      <w:r w:rsidR="004373AE" w:rsidRPr="004373AE">
        <w:t xml:space="preserve">in the normal voltage condition </w:t>
      </w:r>
      <w:r w:rsidRPr="009171D1">
        <w:t xml:space="preserve">with the DUT operated in stand-alone battery powered mode. </w:t>
      </w:r>
      <w:r w:rsidR="004373AE" w:rsidRPr="004373AE">
        <w:t xml:space="preserve">No extreme voltage testing is required. </w:t>
      </w:r>
      <w:r w:rsidRPr="009171D1">
        <w:t xml:space="preserve">It is </w:t>
      </w:r>
      <w:r w:rsidR="004373AE" w:rsidRPr="004373AE">
        <w:t>recommended to start the testing with a fully charged battery and conclude and/or pause testing before the battery has completely lost its charge</w:t>
      </w:r>
      <w:r w:rsidRPr="009171D1">
        <w:t>.</w:t>
      </w:r>
    </w:p>
    <w:p w14:paraId="5626CBC8" w14:textId="77777777" w:rsidR="00E62566" w:rsidRPr="009171D1" w:rsidRDefault="00E62566" w:rsidP="00E62566">
      <w:pPr>
        <w:pStyle w:val="Heading8"/>
      </w:pPr>
      <w:bookmarkStart w:id="891" w:name="_Toc516760256"/>
      <w:bookmarkStart w:id="892" w:name="_Toc68601386"/>
      <w:bookmarkStart w:id="893" w:name="_Toc130574024"/>
      <w:bookmarkStart w:id="894" w:name="_Toc187955030"/>
      <w:r w:rsidRPr="009171D1">
        <w:t>Annex D (normative): Maximum uncertainty of test system and test tolerance</w:t>
      </w:r>
      <w:bookmarkEnd w:id="891"/>
      <w:bookmarkEnd w:id="892"/>
      <w:bookmarkEnd w:id="894"/>
    </w:p>
    <w:p w14:paraId="296493E5" w14:textId="77777777" w:rsidR="00E62566" w:rsidRPr="009171D1" w:rsidRDefault="00E62566" w:rsidP="00E62566">
      <w:pPr>
        <w:pStyle w:val="Heading1"/>
      </w:pPr>
      <w:bookmarkStart w:id="895" w:name="_Toc516760257"/>
      <w:bookmarkStart w:id="896" w:name="_Toc68601387"/>
      <w:bookmarkStart w:id="897" w:name="_Toc187955031"/>
      <w:r w:rsidRPr="009171D1">
        <w:t>D.1</w:t>
      </w:r>
      <w:r w:rsidRPr="009171D1">
        <w:tab/>
        <w:t>Maximum uncertainty of test system</w:t>
      </w:r>
      <w:bookmarkEnd w:id="895"/>
      <w:bookmarkEnd w:id="896"/>
      <w:bookmarkEnd w:id="897"/>
    </w:p>
    <w:p w14:paraId="128A82AC" w14:textId="77777777" w:rsidR="00E62566" w:rsidRPr="009171D1" w:rsidRDefault="00E62566" w:rsidP="00E62566">
      <w:pPr>
        <w:numPr>
          <w:ilvl w:val="0"/>
          <w:numId w:val="3"/>
        </w:numPr>
        <w:tabs>
          <w:tab w:val="clear" w:pos="432"/>
          <w:tab w:val="num" w:pos="0"/>
        </w:tabs>
        <w:suppressAutoHyphens/>
        <w:ind w:left="0" w:right="336" w:firstLine="0"/>
      </w:pPr>
      <w:r w:rsidRPr="009171D1">
        <w:t>The maximum acceptable uncertainty of the Test System is specified in Table D.1-1 for each test, where appropriate. The Test System shall enable each test to be measured with an uncertainty not exceeding the specified values. All ranges and uncertainties are absolute values and are valid for a confidence level of 95 %.</w:t>
      </w:r>
    </w:p>
    <w:p w14:paraId="66C3C916" w14:textId="77777777" w:rsidR="00E62566" w:rsidRPr="009171D1" w:rsidRDefault="00E62566" w:rsidP="00E62566">
      <w:pPr>
        <w:numPr>
          <w:ilvl w:val="0"/>
          <w:numId w:val="3"/>
        </w:numPr>
        <w:tabs>
          <w:tab w:val="clear" w:pos="432"/>
          <w:tab w:val="num" w:pos="0"/>
        </w:tabs>
        <w:suppressAutoHyphens/>
        <w:ind w:left="0" w:right="336" w:firstLine="0"/>
        <w:rPr>
          <w:snapToGrid w:val="0"/>
        </w:rPr>
      </w:pPr>
      <w:r w:rsidRPr="009171D1">
        <w:rPr>
          <w:rFonts w:eastAsia="Osaka"/>
        </w:rPr>
        <w:t>In Annex A.4, the estimation of measurement uncertainty is defined.</w:t>
      </w:r>
    </w:p>
    <w:p w14:paraId="00065193" w14:textId="7009CBC3" w:rsidR="00E62566" w:rsidRPr="009171D1" w:rsidRDefault="00E62566" w:rsidP="00E62566">
      <w:pPr>
        <w:pStyle w:val="TH"/>
        <w:numPr>
          <w:ilvl w:val="0"/>
          <w:numId w:val="3"/>
        </w:numPr>
        <w:suppressAutoHyphens/>
        <w:rPr>
          <w:rFonts w:eastAsia="Osaka"/>
        </w:rPr>
      </w:pPr>
      <w:r w:rsidRPr="009171D1">
        <w:rPr>
          <w:rFonts w:eastAsia="Osaka"/>
        </w:rPr>
        <w:t>Table D.1-1: Maximum Test System uncertainties for</w:t>
      </w:r>
      <w:r w:rsidRPr="009171D1">
        <w:t xml:space="preserve"> 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E62566" w:rsidRPr="009171D1" w14:paraId="4297CBC6" w14:textId="77777777" w:rsidTr="00D47C7D">
        <w:trPr>
          <w:trHeight w:val="395"/>
          <w:jc w:val="center"/>
        </w:trPr>
        <w:tc>
          <w:tcPr>
            <w:tcW w:w="3150" w:type="dxa"/>
          </w:tcPr>
          <w:p w14:paraId="0D741C31" w14:textId="77777777"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Clause</w:t>
            </w:r>
          </w:p>
        </w:tc>
        <w:tc>
          <w:tcPr>
            <w:tcW w:w="3593" w:type="dxa"/>
          </w:tcPr>
          <w:p w14:paraId="3A6A4896" w14:textId="319BE734"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Maximum Test System Uncertainty</w:t>
            </w:r>
            <w:r w:rsidR="004373AE" w:rsidRPr="004373AE">
              <w:rPr>
                <w:sz w:val="18"/>
                <w:szCs w:val="18"/>
              </w:rPr>
              <w:t xml:space="preserve"> (MTSU)</w:t>
            </w:r>
          </w:p>
        </w:tc>
        <w:tc>
          <w:tcPr>
            <w:tcW w:w="2790" w:type="dxa"/>
          </w:tcPr>
          <w:p w14:paraId="1A6F8040" w14:textId="77777777"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Derivation of Test System Uncertainty</w:t>
            </w:r>
          </w:p>
        </w:tc>
      </w:tr>
      <w:tr w:rsidR="00E62566" w:rsidRPr="009171D1" w14:paraId="76C6E3E3" w14:textId="77777777" w:rsidTr="00D47C7D">
        <w:trPr>
          <w:jc w:val="center"/>
        </w:trPr>
        <w:tc>
          <w:tcPr>
            <w:tcW w:w="3150" w:type="dxa"/>
          </w:tcPr>
          <w:p w14:paraId="5471516E" w14:textId="77777777" w:rsidR="00E62566" w:rsidRPr="009171D1" w:rsidRDefault="00E62566" w:rsidP="00E62566">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6.2.1.1.1 Total Radiated Power (TRP) for FR1 NR Standalone (SA) in Browsing Mode with Hand Phantom</w:t>
            </w:r>
          </w:p>
        </w:tc>
        <w:tc>
          <w:tcPr>
            <w:tcW w:w="3593" w:type="dxa"/>
          </w:tcPr>
          <w:p w14:paraId="1A4DD563" w14:textId="77777777" w:rsidR="00E62566" w:rsidRPr="009171D1" w:rsidRDefault="00E62566" w:rsidP="00E62566">
            <w:pPr>
              <w:pStyle w:val="TH"/>
              <w:numPr>
                <w:ilvl w:val="0"/>
                <w:numId w:val="3"/>
              </w:numPr>
              <w:suppressAutoHyphens/>
              <w:ind w:left="0" w:firstLine="0"/>
              <w:rPr>
                <w:b w:val="0"/>
                <w:bCs/>
                <w:lang w:eastAsia="sv-SE"/>
              </w:rPr>
            </w:pPr>
            <w:r w:rsidRPr="009171D1">
              <w:rPr>
                <w:b w:val="0"/>
                <w:bCs/>
                <w:lang w:eastAsia="sv-SE"/>
              </w:rPr>
              <w:t>1.64 dB : &lt; 3 GHz</w:t>
            </w:r>
          </w:p>
          <w:p w14:paraId="36FFE413" w14:textId="77777777" w:rsidR="00E62566" w:rsidRPr="009171D1" w:rsidRDefault="00E62566" w:rsidP="00016B72">
            <w:pPr>
              <w:pStyle w:val="TH"/>
              <w:numPr>
                <w:ilvl w:val="0"/>
                <w:numId w:val="3"/>
              </w:numPr>
              <w:suppressAutoHyphens/>
              <w:spacing w:before="0" w:after="0"/>
              <w:ind w:left="0" w:firstLine="0"/>
              <w:rPr>
                <w:b w:val="0"/>
                <w:lang w:eastAsia="sv-SE"/>
              </w:rPr>
            </w:pPr>
            <w:r w:rsidRPr="009171D1">
              <w:rPr>
                <w:b w:val="0"/>
                <w:bCs/>
                <w:lang w:eastAsia="sv-SE"/>
              </w:rPr>
              <w:t>1.73 dB &gt;= 3 GHz</w:t>
            </w:r>
          </w:p>
        </w:tc>
        <w:tc>
          <w:tcPr>
            <w:tcW w:w="2790" w:type="dxa"/>
          </w:tcPr>
          <w:p w14:paraId="11DD6DB8" w14:textId="77777777" w:rsidR="00E62566" w:rsidRPr="009171D1" w:rsidRDefault="00E62566" w:rsidP="00016B72">
            <w:pPr>
              <w:pStyle w:val="TH"/>
              <w:numPr>
                <w:ilvl w:val="0"/>
                <w:numId w:val="3"/>
              </w:numPr>
              <w:suppressAutoHyphens/>
              <w:spacing w:before="0" w:after="0"/>
              <w:ind w:left="0" w:firstLine="0"/>
              <w:rPr>
                <w:rFonts w:eastAsia="Osaka"/>
                <w:b w:val="0"/>
                <w:sz w:val="18"/>
                <w:szCs w:val="18"/>
              </w:rPr>
            </w:pPr>
            <w:r w:rsidRPr="009171D1">
              <w:rPr>
                <w:rFonts w:eastAsia="Osaka"/>
                <w:b w:val="0"/>
                <w:sz w:val="18"/>
                <w:szCs w:val="18"/>
              </w:rPr>
              <w:t>Refer to Annex A.4</w:t>
            </w:r>
          </w:p>
        </w:tc>
      </w:tr>
      <w:tr w:rsidR="00E62566" w:rsidRPr="009171D1" w14:paraId="3EDF2D6A" w14:textId="77777777" w:rsidTr="00D47C7D">
        <w:trPr>
          <w:jc w:val="center"/>
        </w:trPr>
        <w:tc>
          <w:tcPr>
            <w:tcW w:w="3150" w:type="dxa"/>
          </w:tcPr>
          <w:p w14:paraId="47217692" w14:textId="77777777" w:rsidR="00E62566" w:rsidRPr="009171D1" w:rsidRDefault="00E62566" w:rsidP="00E62566">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7.2.1.1.1 Total Radiated Sensitivity (TRS) for FR1 NR Standalone (SA) in Browsing Mode with Hand Phantom</w:t>
            </w:r>
          </w:p>
        </w:tc>
        <w:tc>
          <w:tcPr>
            <w:tcW w:w="3593" w:type="dxa"/>
          </w:tcPr>
          <w:p w14:paraId="69CEA9A9" w14:textId="77777777" w:rsidR="00E62566" w:rsidRPr="009171D1" w:rsidRDefault="00E62566" w:rsidP="00E62566">
            <w:pPr>
              <w:pStyle w:val="TH"/>
              <w:numPr>
                <w:ilvl w:val="0"/>
                <w:numId w:val="3"/>
              </w:numPr>
              <w:suppressAutoHyphens/>
              <w:ind w:left="0" w:firstLine="0"/>
              <w:rPr>
                <w:b w:val="0"/>
                <w:bCs/>
                <w:lang w:eastAsia="sv-SE"/>
              </w:rPr>
            </w:pPr>
            <w:r w:rsidRPr="009171D1">
              <w:rPr>
                <w:b w:val="0"/>
                <w:bCs/>
                <w:lang w:eastAsia="sv-SE"/>
              </w:rPr>
              <w:t>2.06 dB : &lt; 3 GHz</w:t>
            </w:r>
          </w:p>
          <w:p w14:paraId="384FA471" w14:textId="77777777" w:rsidR="00E62566" w:rsidRPr="009171D1" w:rsidRDefault="00E62566" w:rsidP="00016B72">
            <w:pPr>
              <w:pStyle w:val="TH"/>
              <w:numPr>
                <w:ilvl w:val="0"/>
                <w:numId w:val="3"/>
              </w:numPr>
              <w:suppressAutoHyphens/>
              <w:spacing w:before="0" w:after="0"/>
              <w:ind w:left="0" w:firstLine="0"/>
              <w:rPr>
                <w:b w:val="0"/>
                <w:lang w:eastAsia="sv-SE"/>
              </w:rPr>
            </w:pPr>
            <w:r w:rsidRPr="009171D1">
              <w:rPr>
                <w:b w:val="0"/>
                <w:bCs/>
                <w:lang w:eastAsia="sv-SE"/>
              </w:rPr>
              <w:t>2.13 dB &gt;= 3 GHz</w:t>
            </w:r>
          </w:p>
        </w:tc>
        <w:tc>
          <w:tcPr>
            <w:tcW w:w="2790" w:type="dxa"/>
          </w:tcPr>
          <w:p w14:paraId="62645A0A" w14:textId="77777777" w:rsidR="00E62566" w:rsidRPr="009171D1" w:rsidRDefault="00E62566" w:rsidP="00016B72">
            <w:pPr>
              <w:pStyle w:val="TH"/>
              <w:numPr>
                <w:ilvl w:val="0"/>
                <w:numId w:val="3"/>
              </w:numPr>
              <w:suppressAutoHyphens/>
              <w:spacing w:before="0" w:after="0"/>
              <w:ind w:left="0" w:firstLine="0"/>
              <w:rPr>
                <w:rFonts w:eastAsia="Osaka"/>
                <w:b w:val="0"/>
                <w:sz w:val="18"/>
                <w:szCs w:val="18"/>
              </w:rPr>
            </w:pPr>
            <w:r w:rsidRPr="009171D1">
              <w:rPr>
                <w:rFonts w:eastAsia="Osaka"/>
                <w:b w:val="0"/>
                <w:sz w:val="18"/>
                <w:szCs w:val="18"/>
              </w:rPr>
              <w:t>Refer to Annex A.4</w:t>
            </w:r>
          </w:p>
        </w:tc>
      </w:tr>
    </w:tbl>
    <w:p w14:paraId="5DE3050A" w14:textId="77777777" w:rsidR="00A265DC" w:rsidRPr="009171D1" w:rsidRDefault="00A265DC" w:rsidP="00A265DC"/>
    <w:p w14:paraId="4B91D7EB" w14:textId="77777777" w:rsidR="00A265DC" w:rsidRPr="009171D1" w:rsidRDefault="00A265DC" w:rsidP="00A265DC">
      <w:pPr>
        <w:pStyle w:val="Heading3"/>
        <w:rPr>
          <w:rFonts w:eastAsiaTheme="minorEastAsia"/>
        </w:rPr>
      </w:pPr>
      <w:bookmarkStart w:id="898" w:name="_Toc187955032"/>
      <w:r w:rsidRPr="009171D1">
        <w:rPr>
          <w:rFonts w:eastAsiaTheme="minorEastAsia"/>
        </w:rPr>
        <w:lastRenderedPageBreak/>
        <w:t>D.2</w:t>
      </w:r>
      <w:r w:rsidRPr="009171D1">
        <w:rPr>
          <w:rFonts w:eastAsiaTheme="minorEastAsia"/>
        </w:rPr>
        <w:tab/>
        <w:t>Test Tolerances</w:t>
      </w:r>
      <w:bookmarkEnd w:id="898"/>
    </w:p>
    <w:p w14:paraId="3515337B" w14:textId="77777777" w:rsidR="00A265DC" w:rsidRPr="009171D1" w:rsidRDefault="00A265DC" w:rsidP="00016B72">
      <w:pPr>
        <w:numPr>
          <w:ilvl w:val="0"/>
          <w:numId w:val="3"/>
        </w:numPr>
        <w:tabs>
          <w:tab w:val="clear" w:pos="432"/>
          <w:tab w:val="num" w:pos="0"/>
        </w:tabs>
        <w:suppressAutoHyphens/>
        <w:ind w:left="0" w:right="426" w:firstLine="0"/>
        <w:rPr>
          <w:rFonts w:eastAsia="Osaka"/>
        </w:rPr>
      </w:pPr>
      <w:r w:rsidRPr="009171D1">
        <w:rPr>
          <w:rFonts w:eastAsia="Osaka"/>
        </w:rPr>
        <w:t xml:space="preserve">Test tolerances in Table D.2-1 are used to </w:t>
      </w:r>
      <w:r w:rsidRPr="009171D1">
        <w:rPr>
          <w:snapToGrid w:val="0"/>
        </w:rPr>
        <w:t>relax the Minimum Requirements in the present document and to derive the Test Requirements.</w:t>
      </w:r>
    </w:p>
    <w:p w14:paraId="0964B8C0" w14:textId="77777777" w:rsidR="00A265DC" w:rsidRPr="009171D1" w:rsidRDefault="00A265DC" w:rsidP="00A265DC">
      <w:pPr>
        <w:pStyle w:val="TH"/>
        <w:numPr>
          <w:ilvl w:val="0"/>
          <w:numId w:val="3"/>
        </w:numPr>
        <w:suppressAutoHyphens/>
        <w:rPr>
          <w:rFonts w:eastAsia="Osaka"/>
        </w:rPr>
      </w:pPr>
      <w:r w:rsidRPr="009171D1">
        <w:rPr>
          <w:rFonts w:eastAsia="Osaka"/>
        </w:rPr>
        <w:t xml:space="preserve">Table D.2-1: Test Tolerances for </w:t>
      </w:r>
      <w:r w:rsidRPr="009171D1">
        <w:t>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A265DC" w:rsidRPr="009171D1" w14:paraId="3018BBA7" w14:textId="77777777" w:rsidTr="00D47C7D">
        <w:trPr>
          <w:trHeight w:val="116"/>
          <w:jc w:val="center"/>
        </w:trPr>
        <w:tc>
          <w:tcPr>
            <w:tcW w:w="3842" w:type="dxa"/>
          </w:tcPr>
          <w:p w14:paraId="781040AA" w14:textId="77777777" w:rsidR="00A265DC" w:rsidRPr="009171D1" w:rsidRDefault="00A265DC" w:rsidP="00A265DC">
            <w:pPr>
              <w:pStyle w:val="TH"/>
              <w:numPr>
                <w:ilvl w:val="0"/>
                <w:numId w:val="3"/>
              </w:numPr>
              <w:suppressAutoHyphens/>
              <w:spacing w:before="0" w:after="0"/>
              <w:ind w:left="0" w:firstLine="0"/>
              <w:rPr>
                <w:rFonts w:eastAsia="Osaka"/>
                <w:b w:val="0"/>
                <w:sz w:val="18"/>
                <w:szCs w:val="18"/>
              </w:rPr>
            </w:pPr>
            <w:r w:rsidRPr="009171D1">
              <w:rPr>
                <w:sz w:val="18"/>
                <w:szCs w:val="18"/>
              </w:rPr>
              <w:t>Clause</w:t>
            </w:r>
          </w:p>
        </w:tc>
        <w:tc>
          <w:tcPr>
            <w:tcW w:w="3187" w:type="dxa"/>
          </w:tcPr>
          <w:p w14:paraId="228DAC53" w14:textId="45C38167" w:rsidR="00A265DC" w:rsidRPr="009171D1" w:rsidRDefault="00A265DC" w:rsidP="00A265DC">
            <w:pPr>
              <w:pStyle w:val="TH"/>
              <w:numPr>
                <w:ilvl w:val="0"/>
                <w:numId w:val="3"/>
              </w:numPr>
              <w:suppressAutoHyphens/>
              <w:spacing w:before="0" w:after="0"/>
              <w:ind w:left="0" w:firstLine="0"/>
              <w:rPr>
                <w:rFonts w:eastAsia="Osaka"/>
                <w:b w:val="0"/>
                <w:sz w:val="18"/>
                <w:szCs w:val="18"/>
              </w:rPr>
            </w:pPr>
            <w:r w:rsidRPr="009171D1">
              <w:rPr>
                <w:sz w:val="18"/>
                <w:szCs w:val="18"/>
              </w:rPr>
              <w:t>Test Tolerance</w:t>
            </w:r>
            <w:r w:rsidR="004373AE" w:rsidRPr="004373AE">
              <w:rPr>
                <w:sz w:val="18"/>
                <w:szCs w:val="18"/>
              </w:rPr>
              <w:t xml:space="preserve"> (TT)</w:t>
            </w:r>
          </w:p>
        </w:tc>
      </w:tr>
      <w:tr w:rsidR="00A265DC" w:rsidRPr="009171D1" w14:paraId="58430C24" w14:textId="77777777" w:rsidTr="00D47C7D">
        <w:trPr>
          <w:trHeight w:val="359"/>
          <w:jc w:val="center"/>
        </w:trPr>
        <w:tc>
          <w:tcPr>
            <w:tcW w:w="3842" w:type="dxa"/>
          </w:tcPr>
          <w:p w14:paraId="3FE3C4CB" w14:textId="77777777" w:rsidR="00A265DC" w:rsidRPr="009171D1" w:rsidRDefault="00A265DC" w:rsidP="00A265DC">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6.2.1.1.1 Total Radiated Power (TRP) for FR1 NR Standalone (SA) in Browsing Mode with Hand Phantom</w:t>
            </w:r>
          </w:p>
        </w:tc>
        <w:tc>
          <w:tcPr>
            <w:tcW w:w="3187" w:type="dxa"/>
          </w:tcPr>
          <w:p w14:paraId="4A956BCA" w14:textId="77777777" w:rsidR="004373AE" w:rsidRDefault="004373AE" w:rsidP="00D47C7D">
            <w:pPr>
              <w:pStyle w:val="TAL"/>
              <w:jc w:val="center"/>
            </w:pPr>
            <w:r w:rsidRPr="004373AE">
              <w:t>TT = 0.62 x MTSU</w:t>
            </w:r>
          </w:p>
          <w:p w14:paraId="20017265" w14:textId="248983E3" w:rsidR="00A265DC" w:rsidRPr="009171D1" w:rsidRDefault="00A265DC" w:rsidP="00D47C7D">
            <w:pPr>
              <w:pStyle w:val="TAL"/>
              <w:jc w:val="center"/>
            </w:pPr>
            <w:r w:rsidRPr="009171D1">
              <w:t>1.02 dB : &lt; 3 GHz</w:t>
            </w:r>
          </w:p>
          <w:p w14:paraId="728E4D94" w14:textId="77777777" w:rsidR="00A265DC" w:rsidRPr="009171D1" w:rsidRDefault="00A265DC" w:rsidP="00D47C7D">
            <w:pPr>
              <w:pStyle w:val="TAL"/>
              <w:jc w:val="center"/>
              <w:rPr>
                <w:rFonts w:eastAsia="Osaka"/>
                <w:bCs/>
              </w:rPr>
            </w:pPr>
            <w:r w:rsidRPr="009171D1">
              <w:rPr>
                <w:rFonts w:eastAsia="Osaka"/>
                <w:bCs/>
              </w:rPr>
              <w:t>1.07 dB &gt;= 3 GHz</w:t>
            </w:r>
          </w:p>
        </w:tc>
      </w:tr>
      <w:tr w:rsidR="00A265DC" w:rsidRPr="009171D1" w14:paraId="0D340959" w14:textId="77777777" w:rsidTr="00D47C7D">
        <w:trPr>
          <w:trHeight w:val="170"/>
          <w:jc w:val="center"/>
        </w:trPr>
        <w:tc>
          <w:tcPr>
            <w:tcW w:w="3842" w:type="dxa"/>
          </w:tcPr>
          <w:p w14:paraId="1F35B824" w14:textId="77777777" w:rsidR="00A265DC" w:rsidRPr="009171D1" w:rsidRDefault="00A265DC" w:rsidP="00A265DC">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7.2.1.1.1 Total Radiated Sensitivity (TRS) for FR1 NR Standalone (SA) in Browsing Mode with Hand Phantom</w:t>
            </w:r>
          </w:p>
        </w:tc>
        <w:tc>
          <w:tcPr>
            <w:tcW w:w="3187" w:type="dxa"/>
          </w:tcPr>
          <w:p w14:paraId="61E69C15" w14:textId="77777777" w:rsidR="004373AE" w:rsidRDefault="004373AE" w:rsidP="00D47C7D">
            <w:pPr>
              <w:pStyle w:val="TAL"/>
              <w:jc w:val="center"/>
            </w:pPr>
            <w:r w:rsidRPr="004373AE">
              <w:t>TT = 0.62 x MTSU</w:t>
            </w:r>
          </w:p>
          <w:p w14:paraId="6AE6089B" w14:textId="18C8941B" w:rsidR="00A265DC" w:rsidRPr="009171D1" w:rsidRDefault="00A265DC" w:rsidP="00D47C7D">
            <w:pPr>
              <w:pStyle w:val="TAL"/>
              <w:jc w:val="center"/>
            </w:pPr>
            <w:r w:rsidRPr="009171D1">
              <w:t>1.28 dB : &lt; 3 GHz</w:t>
            </w:r>
          </w:p>
          <w:p w14:paraId="15E4FFBF" w14:textId="77777777" w:rsidR="00A265DC" w:rsidRPr="009171D1" w:rsidRDefault="00A265DC" w:rsidP="00A265DC">
            <w:pPr>
              <w:pStyle w:val="TH"/>
              <w:numPr>
                <w:ilvl w:val="0"/>
                <w:numId w:val="3"/>
              </w:numPr>
              <w:suppressAutoHyphens/>
              <w:spacing w:before="0" w:after="0"/>
              <w:ind w:left="0" w:firstLine="0"/>
              <w:rPr>
                <w:b w:val="0"/>
                <w:sz w:val="18"/>
              </w:rPr>
            </w:pPr>
            <w:r w:rsidRPr="009171D1">
              <w:rPr>
                <w:b w:val="0"/>
                <w:sz w:val="18"/>
              </w:rPr>
              <w:t>1.32 dB &gt;= 3 GHz</w:t>
            </w:r>
          </w:p>
        </w:tc>
      </w:tr>
    </w:tbl>
    <w:p w14:paraId="2417A0E0" w14:textId="77777777" w:rsidR="00A265DC" w:rsidRPr="009171D1" w:rsidRDefault="00A265DC" w:rsidP="00A265DC"/>
    <w:p w14:paraId="203202AB" w14:textId="5002A78E" w:rsidR="00F8351B" w:rsidRPr="009171D1" w:rsidRDefault="009659E0" w:rsidP="00B94234">
      <w:pPr>
        <w:pStyle w:val="Heading8"/>
      </w:pPr>
      <w:bookmarkStart w:id="899" w:name="_Toc187955033"/>
      <w:r w:rsidRPr="009171D1">
        <w:lastRenderedPageBreak/>
        <w:t xml:space="preserve">Annex </w:t>
      </w:r>
      <w:r w:rsidR="00E62566" w:rsidRPr="009171D1">
        <w:t>E</w:t>
      </w:r>
      <w:r w:rsidRPr="009171D1">
        <w:t xml:space="preserve"> (informative):</w:t>
      </w:r>
      <w:r w:rsidR="00F8351B" w:rsidRPr="009171D1">
        <w:t xml:space="preserve"> </w:t>
      </w:r>
      <w:r w:rsidRPr="009171D1">
        <w:t xml:space="preserve">Change </w:t>
      </w:r>
      <w:r w:rsidR="004931BD" w:rsidRPr="009171D1">
        <w:t>H</w:t>
      </w:r>
      <w:r w:rsidRPr="009171D1">
        <w:t>istory</w:t>
      </w:r>
      <w:bookmarkEnd w:id="745"/>
      <w:bookmarkEnd w:id="746"/>
      <w:bookmarkEnd w:id="747"/>
      <w:bookmarkEnd w:id="748"/>
      <w:bookmarkEnd w:id="893"/>
      <w:bookmarkEnd w:id="899"/>
    </w:p>
    <w:tbl>
      <w:tblPr>
        <w:tblW w:w="9640" w:type="dxa"/>
        <w:tblInd w:w="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9"/>
        <w:gridCol w:w="471"/>
        <w:gridCol w:w="425"/>
        <w:gridCol w:w="425"/>
        <w:gridCol w:w="4867"/>
        <w:gridCol w:w="708"/>
      </w:tblGrid>
      <w:tr w:rsidR="009659E0" w:rsidRPr="009171D1" w14:paraId="26318A97" w14:textId="77777777" w:rsidTr="003B58BA">
        <w:trPr>
          <w:cantSplit/>
        </w:trPr>
        <w:tc>
          <w:tcPr>
            <w:tcW w:w="9640" w:type="dxa"/>
            <w:gridSpan w:val="8"/>
            <w:tcBorders>
              <w:bottom w:val="nil"/>
            </w:tcBorders>
            <w:shd w:val="solid" w:color="FFFFFF" w:fill="auto"/>
          </w:tcPr>
          <w:bookmarkEnd w:id="749"/>
          <w:p w14:paraId="0CEAC919" w14:textId="77777777" w:rsidR="009659E0" w:rsidRPr="009171D1" w:rsidRDefault="009659E0" w:rsidP="00A01CBB">
            <w:pPr>
              <w:pStyle w:val="TAL"/>
              <w:jc w:val="center"/>
              <w:rPr>
                <w:b/>
                <w:sz w:val="16"/>
              </w:rPr>
            </w:pPr>
            <w:r w:rsidRPr="009171D1">
              <w:rPr>
                <w:b/>
              </w:rPr>
              <w:t>Change history</w:t>
            </w:r>
          </w:p>
        </w:tc>
      </w:tr>
      <w:tr w:rsidR="009659E0" w:rsidRPr="009171D1" w14:paraId="5B02E825" w14:textId="77777777" w:rsidTr="003B58BA">
        <w:tc>
          <w:tcPr>
            <w:tcW w:w="800" w:type="dxa"/>
            <w:shd w:val="pct10" w:color="auto" w:fill="FFFFFF"/>
          </w:tcPr>
          <w:p w14:paraId="559E99C5" w14:textId="77777777" w:rsidR="009659E0" w:rsidRPr="009171D1" w:rsidRDefault="009659E0" w:rsidP="00A01CBB">
            <w:pPr>
              <w:pStyle w:val="TAL"/>
              <w:rPr>
                <w:b/>
                <w:sz w:val="16"/>
              </w:rPr>
            </w:pPr>
            <w:r w:rsidRPr="009171D1">
              <w:rPr>
                <w:b/>
                <w:sz w:val="16"/>
              </w:rPr>
              <w:t>Date</w:t>
            </w:r>
          </w:p>
        </w:tc>
        <w:tc>
          <w:tcPr>
            <w:tcW w:w="995" w:type="dxa"/>
            <w:shd w:val="pct10" w:color="auto" w:fill="FFFFFF"/>
          </w:tcPr>
          <w:p w14:paraId="407E0F61" w14:textId="77777777" w:rsidR="009659E0" w:rsidRPr="009171D1" w:rsidRDefault="009659E0" w:rsidP="00A01CBB">
            <w:pPr>
              <w:pStyle w:val="TAL"/>
              <w:rPr>
                <w:b/>
                <w:sz w:val="16"/>
              </w:rPr>
            </w:pPr>
            <w:r w:rsidRPr="009171D1">
              <w:rPr>
                <w:b/>
                <w:sz w:val="16"/>
              </w:rPr>
              <w:t>Meeting</w:t>
            </w:r>
          </w:p>
        </w:tc>
        <w:tc>
          <w:tcPr>
            <w:tcW w:w="949" w:type="dxa"/>
            <w:shd w:val="pct10" w:color="auto" w:fill="FFFFFF"/>
          </w:tcPr>
          <w:p w14:paraId="3F20DCE5" w14:textId="77777777" w:rsidR="009659E0" w:rsidRPr="009171D1" w:rsidRDefault="009659E0" w:rsidP="00A01CBB">
            <w:pPr>
              <w:pStyle w:val="TAL"/>
              <w:rPr>
                <w:b/>
                <w:sz w:val="16"/>
              </w:rPr>
            </w:pPr>
            <w:r w:rsidRPr="009171D1">
              <w:rPr>
                <w:b/>
                <w:sz w:val="16"/>
              </w:rPr>
              <w:t>TDoc</w:t>
            </w:r>
          </w:p>
        </w:tc>
        <w:tc>
          <w:tcPr>
            <w:tcW w:w="471" w:type="dxa"/>
            <w:shd w:val="pct10" w:color="auto" w:fill="FFFFFF"/>
          </w:tcPr>
          <w:p w14:paraId="6AC7232B" w14:textId="77777777" w:rsidR="009659E0" w:rsidRPr="009171D1" w:rsidRDefault="009659E0" w:rsidP="00A01CBB">
            <w:pPr>
              <w:pStyle w:val="TAL"/>
              <w:rPr>
                <w:b/>
                <w:sz w:val="16"/>
              </w:rPr>
            </w:pPr>
            <w:r w:rsidRPr="009171D1">
              <w:rPr>
                <w:b/>
                <w:sz w:val="16"/>
              </w:rPr>
              <w:t>CR</w:t>
            </w:r>
          </w:p>
        </w:tc>
        <w:tc>
          <w:tcPr>
            <w:tcW w:w="425" w:type="dxa"/>
            <w:shd w:val="pct10" w:color="auto" w:fill="FFFFFF"/>
          </w:tcPr>
          <w:p w14:paraId="749D0AA0" w14:textId="77777777" w:rsidR="009659E0" w:rsidRPr="009171D1" w:rsidRDefault="009659E0" w:rsidP="00A01CBB">
            <w:pPr>
              <w:pStyle w:val="TAL"/>
              <w:rPr>
                <w:b/>
                <w:sz w:val="16"/>
              </w:rPr>
            </w:pPr>
            <w:r w:rsidRPr="009171D1">
              <w:rPr>
                <w:b/>
                <w:sz w:val="16"/>
              </w:rPr>
              <w:t>Rev</w:t>
            </w:r>
          </w:p>
        </w:tc>
        <w:tc>
          <w:tcPr>
            <w:tcW w:w="425" w:type="dxa"/>
            <w:shd w:val="pct10" w:color="auto" w:fill="FFFFFF"/>
          </w:tcPr>
          <w:p w14:paraId="47AD8C71" w14:textId="77777777" w:rsidR="009659E0" w:rsidRPr="009171D1" w:rsidRDefault="009659E0" w:rsidP="00A01CBB">
            <w:pPr>
              <w:pStyle w:val="TAL"/>
              <w:rPr>
                <w:b/>
                <w:sz w:val="16"/>
              </w:rPr>
            </w:pPr>
            <w:r w:rsidRPr="009171D1">
              <w:rPr>
                <w:b/>
                <w:sz w:val="16"/>
              </w:rPr>
              <w:t>Cat</w:t>
            </w:r>
          </w:p>
        </w:tc>
        <w:tc>
          <w:tcPr>
            <w:tcW w:w="4867" w:type="dxa"/>
            <w:shd w:val="pct10" w:color="auto" w:fill="FFFFFF"/>
          </w:tcPr>
          <w:p w14:paraId="67F1AFAD" w14:textId="77777777" w:rsidR="009659E0" w:rsidRPr="009171D1" w:rsidRDefault="009659E0" w:rsidP="00A01CBB">
            <w:pPr>
              <w:pStyle w:val="TAL"/>
              <w:rPr>
                <w:b/>
                <w:sz w:val="16"/>
              </w:rPr>
            </w:pPr>
            <w:r w:rsidRPr="009171D1">
              <w:rPr>
                <w:b/>
                <w:sz w:val="16"/>
              </w:rPr>
              <w:t>Subject/Comment</w:t>
            </w:r>
          </w:p>
        </w:tc>
        <w:tc>
          <w:tcPr>
            <w:tcW w:w="708" w:type="dxa"/>
            <w:shd w:val="pct10" w:color="auto" w:fill="FFFFFF"/>
          </w:tcPr>
          <w:p w14:paraId="3DED7DE1" w14:textId="77777777" w:rsidR="009659E0" w:rsidRPr="009171D1" w:rsidRDefault="009659E0" w:rsidP="00A01CBB">
            <w:pPr>
              <w:pStyle w:val="TAL"/>
              <w:rPr>
                <w:b/>
                <w:sz w:val="16"/>
              </w:rPr>
            </w:pPr>
            <w:r w:rsidRPr="009171D1">
              <w:rPr>
                <w:b/>
                <w:sz w:val="16"/>
              </w:rPr>
              <w:t>New version</w:t>
            </w:r>
          </w:p>
        </w:tc>
      </w:tr>
      <w:tr w:rsidR="009659E0" w:rsidRPr="009171D1" w14:paraId="158011FE" w14:textId="77777777" w:rsidTr="007B5B76">
        <w:tc>
          <w:tcPr>
            <w:tcW w:w="800" w:type="dxa"/>
            <w:shd w:val="solid" w:color="FFFFFF" w:fill="auto"/>
          </w:tcPr>
          <w:p w14:paraId="1990B141" w14:textId="1AF355C1" w:rsidR="009659E0" w:rsidRPr="009171D1" w:rsidRDefault="009659E0" w:rsidP="007B5B76">
            <w:pPr>
              <w:pStyle w:val="TAC"/>
              <w:jc w:val="left"/>
              <w:rPr>
                <w:sz w:val="16"/>
                <w:szCs w:val="16"/>
                <w:lang w:eastAsia="zh-CN"/>
              </w:rPr>
            </w:pPr>
            <w:r w:rsidRPr="009171D1">
              <w:rPr>
                <w:sz w:val="16"/>
                <w:szCs w:val="16"/>
                <w:lang w:eastAsia="zh-CN"/>
              </w:rPr>
              <w:t>2022-09</w:t>
            </w:r>
          </w:p>
        </w:tc>
        <w:tc>
          <w:tcPr>
            <w:tcW w:w="995" w:type="dxa"/>
            <w:shd w:val="solid" w:color="FFFFFF" w:fill="auto"/>
          </w:tcPr>
          <w:p w14:paraId="5EECCDF9" w14:textId="16BD1ED5" w:rsidR="009659E0" w:rsidRPr="009171D1" w:rsidRDefault="009659E0" w:rsidP="007B5B76">
            <w:pPr>
              <w:pStyle w:val="TAC"/>
              <w:jc w:val="left"/>
              <w:rPr>
                <w:sz w:val="16"/>
                <w:szCs w:val="16"/>
                <w:lang w:eastAsia="zh-CN"/>
              </w:rPr>
            </w:pPr>
            <w:r w:rsidRPr="009171D1">
              <w:rPr>
                <w:sz w:val="16"/>
                <w:szCs w:val="16"/>
                <w:lang w:eastAsia="zh-CN"/>
              </w:rPr>
              <w:t>RAN5#96e</w:t>
            </w:r>
          </w:p>
        </w:tc>
        <w:tc>
          <w:tcPr>
            <w:tcW w:w="949" w:type="dxa"/>
            <w:shd w:val="solid" w:color="FFFFFF" w:fill="auto"/>
          </w:tcPr>
          <w:p w14:paraId="3DA6AE9C" w14:textId="632F21D7" w:rsidR="009659E0" w:rsidRPr="009171D1" w:rsidRDefault="009659E0" w:rsidP="007B5B76">
            <w:pPr>
              <w:pStyle w:val="TAC"/>
              <w:jc w:val="left"/>
              <w:rPr>
                <w:sz w:val="16"/>
                <w:szCs w:val="16"/>
              </w:rPr>
            </w:pPr>
            <w:r w:rsidRPr="009171D1">
              <w:rPr>
                <w:sz w:val="16"/>
                <w:szCs w:val="16"/>
              </w:rPr>
              <w:t>R5-225241</w:t>
            </w:r>
          </w:p>
        </w:tc>
        <w:tc>
          <w:tcPr>
            <w:tcW w:w="471" w:type="dxa"/>
            <w:shd w:val="solid" w:color="FFFFFF" w:fill="auto"/>
          </w:tcPr>
          <w:p w14:paraId="3E8578C1" w14:textId="251E6FC5" w:rsidR="009659E0" w:rsidRPr="009171D1" w:rsidRDefault="008D74A3" w:rsidP="007B5B76">
            <w:pPr>
              <w:pStyle w:val="TAL"/>
              <w:rPr>
                <w:sz w:val="16"/>
                <w:szCs w:val="16"/>
              </w:rPr>
            </w:pPr>
            <w:r w:rsidRPr="009171D1">
              <w:rPr>
                <w:sz w:val="16"/>
                <w:szCs w:val="16"/>
              </w:rPr>
              <w:t>-</w:t>
            </w:r>
          </w:p>
        </w:tc>
        <w:tc>
          <w:tcPr>
            <w:tcW w:w="425" w:type="dxa"/>
            <w:shd w:val="solid" w:color="FFFFFF" w:fill="auto"/>
          </w:tcPr>
          <w:p w14:paraId="2176550A" w14:textId="472F527D" w:rsidR="009659E0"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53A91AB4" w14:textId="1C714B8C" w:rsidR="009659E0"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19723C77" w14:textId="77777777" w:rsidR="009659E0" w:rsidRPr="009171D1" w:rsidRDefault="009659E0" w:rsidP="007B5B76">
            <w:pPr>
              <w:pStyle w:val="TAL"/>
              <w:rPr>
                <w:sz w:val="16"/>
                <w:szCs w:val="16"/>
              </w:rPr>
            </w:pPr>
            <w:r w:rsidRPr="009171D1">
              <w:rPr>
                <w:sz w:val="16"/>
                <w:szCs w:val="16"/>
              </w:rPr>
              <w:t>Initial Skeleton</w:t>
            </w:r>
          </w:p>
        </w:tc>
        <w:tc>
          <w:tcPr>
            <w:tcW w:w="708" w:type="dxa"/>
            <w:shd w:val="solid" w:color="FFFFFF" w:fill="auto"/>
          </w:tcPr>
          <w:p w14:paraId="4E86693C" w14:textId="77777777" w:rsidR="009659E0" w:rsidRPr="009171D1" w:rsidRDefault="009659E0" w:rsidP="007B5B76">
            <w:pPr>
              <w:pStyle w:val="TAC"/>
              <w:jc w:val="left"/>
              <w:rPr>
                <w:sz w:val="16"/>
                <w:szCs w:val="16"/>
              </w:rPr>
            </w:pPr>
            <w:r w:rsidRPr="009171D1">
              <w:rPr>
                <w:sz w:val="16"/>
                <w:szCs w:val="16"/>
              </w:rPr>
              <w:t>0.0.1</w:t>
            </w:r>
          </w:p>
        </w:tc>
      </w:tr>
      <w:tr w:rsidR="008D74A3" w:rsidRPr="009171D1" w14:paraId="2DBD7BF0" w14:textId="77777777" w:rsidTr="007B5B76">
        <w:tc>
          <w:tcPr>
            <w:tcW w:w="800" w:type="dxa"/>
            <w:shd w:val="solid" w:color="FFFFFF" w:fill="auto"/>
          </w:tcPr>
          <w:p w14:paraId="6D3F0607" w14:textId="2F1BD578"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25D722B2" w14:textId="1A2E9219"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95ACCB9" w14:textId="0AE1660B" w:rsidR="008D74A3" w:rsidRPr="009171D1" w:rsidRDefault="008D74A3" w:rsidP="007B5B76">
            <w:pPr>
              <w:pStyle w:val="TAC"/>
              <w:jc w:val="left"/>
              <w:rPr>
                <w:sz w:val="16"/>
                <w:szCs w:val="16"/>
              </w:rPr>
            </w:pPr>
            <w:r w:rsidRPr="009171D1">
              <w:rPr>
                <w:sz w:val="16"/>
                <w:szCs w:val="16"/>
              </w:rPr>
              <w:t>R5-227385</w:t>
            </w:r>
          </w:p>
        </w:tc>
        <w:tc>
          <w:tcPr>
            <w:tcW w:w="471" w:type="dxa"/>
            <w:shd w:val="solid" w:color="FFFFFF" w:fill="auto"/>
          </w:tcPr>
          <w:p w14:paraId="3B6CA8AE" w14:textId="06FC6E9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528FDC06" w14:textId="1D2A8F2A"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73F8B096" w14:textId="04C2F39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269B659A" w14:textId="253F7A11" w:rsidR="008D74A3" w:rsidRPr="009171D1" w:rsidRDefault="008D74A3" w:rsidP="007B5B76">
            <w:pPr>
              <w:spacing w:after="0"/>
              <w:rPr>
                <w:sz w:val="16"/>
                <w:szCs w:val="16"/>
              </w:rPr>
            </w:pPr>
            <w:r w:rsidRPr="009171D1">
              <w:rPr>
                <w:rFonts w:ascii="Arial" w:eastAsiaTheme="minorEastAsia" w:hAnsi="Arial"/>
                <w:sz w:val="16"/>
                <w:szCs w:val="16"/>
              </w:rPr>
              <w:t>Update to v0.1.0 to incorporate approved pCRs</w:t>
            </w:r>
          </w:p>
        </w:tc>
        <w:tc>
          <w:tcPr>
            <w:tcW w:w="708" w:type="dxa"/>
            <w:shd w:val="solid" w:color="FFFFFF" w:fill="auto"/>
          </w:tcPr>
          <w:p w14:paraId="32958935" w14:textId="77777777" w:rsidR="008D74A3" w:rsidRPr="009171D1" w:rsidRDefault="008D74A3" w:rsidP="007B5B76">
            <w:pPr>
              <w:pStyle w:val="TAC"/>
              <w:jc w:val="left"/>
              <w:rPr>
                <w:sz w:val="16"/>
                <w:szCs w:val="16"/>
              </w:rPr>
            </w:pPr>
            <w:r w:rsidRPr="009171D1">
              <w:rPr>
                <w:sz w:val="16"/>
                <w:szCs w:val="16"/>
              </w:rPr>
              <w:t>0.1.0</w:t>
            </w:r>
          </w:p>
        </w:tc>
      </w:tr>
      <w:tr w:rsidR="008D74A3" w:rsidRPr="009171D1" w14:paraId="3B81B98C" w14:textId="77777777" w:rsidTr="007B5B76">
        <w:tc>
          <w:tcPr>
            <w:tcW w:w="800" w:type="dxa"/>
            <w:shd w:val="solid" w:color="FFFFFF" w:fill="auto"/>
          </w:tcPr>
          <w:p w14:paraId="70A936F4" w14:textId="476A8CCB"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26AE1213" w14:textId="2E4464AA"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7EF817E0" w14:textId="4AE4A9F2" w:rsidR="008D74A3" w:rsidRPr="009171D1" w:rsidRDefault="008D74A3" w:rsidP="007B5B76">
            <w:pPr>
              <w:spacing w:after="0"/>
              <w:rPr>
                <w:sz w:val="16"/>
                <w:szCs w:val="16"/>
              </w:rPr>
            </w:pPr>
            <w:r w:rsidRPr="009171D1">
              <w:rPr>
                <w:rFonts w:ascii="Arial" w:eastAsiaTheme="minorEastAsia" w:hAnsi="Arial"/>
                <w:sz w:val="16"/>
                <w:szCs w:val="16"/>
              </w:rPr>
              <w:t>R5-227356</w:t>
            </w:r>
          </w:p>
        </w:tc>
        <w:tc>
          <w:tcPr>
            <w:tcW w:w="471" w:type="dxa"/>
            <w:shd w:val="solid" w:color="FFFFFF" w:fill="auto"/>
          </w:tcPr>
          <w:p w14:paraId="0EB8D654" w14:textId="3D07BAAE"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640301FF" w14:textId="6C918A83"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6270774A" w14:textId="267BB39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0F9D420E" w14:textId="2CD87D8D"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Hand only phantom definitions</w:t>
            </w:r>
          </w:p>
        </w:tc>
        <w:tc>
          <w:tcPr>
            <w:tcW w:w="708" w:type="dxa"/>
            <w:shd w:val="solid" w:color="FFFFFF" w:fill="auto"/>
          </w:tcPr>
          <w:p w14:paraId="1EFBC358" w14:textId="187218B5" w:rsidR="008D74A3" w:rsidRPr="009171D1" w:rsidRDefault="008D74A3" w:rsidP="007B5B76">
            <w:pPr>
              <w:pStyle w:val="TAC"/>
              <w:jc w:val="left"/>
              <w:rPr>
                <w:sz w:val="16"/>
                <w:szCs w:val="16"/>
              </w:rPr>
            </w:pPr>
            <w:r w:rsidRPr="009171D1">
              <w:rPr>
                <w:sz w:val="16"/>
                <w:szCs w:val="16"/>
              </w:rPr>
              <w:t>0.1.0</w:t>
            </w:r>
          </w:p>
        </w:tc>
      </w:tr>
      <w:tr w:rsidR="008D74A3" w:rsidRPr="009171D1" w14:paraId="69191EFA" w14:textId="77777777" w:rsidTr="007B5B76">
        <w:tc>
          <w:tcPr>
            <w:tcW w:w="800" w:type="dxa"/>
            <w:shd w:val="solid" w:color="FFFFFF" w:fill="auto"/>
          </w:tcPr>
          <w:p w14:paraId="6047982E" w14:textId="20E9ED65"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35A60EFA" w14:textId="4944F3F6"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3E9966BC" w14:textId="41588381" w:rsidR="008D74A3" w:rsidRPr="009171D1" w:rsidRDefault="008D74A3" w:rsidP="007B5B76">
            <w:pPr>
              <w:pStyle w:val="TAC"/>
              <w:jc w:val="left"/>
              <w:rPr>
                <w:sz w:val="16"/>
                <w:szCs w:val="16"/>
              </w:rPr>
            </w:pPr>
            <w:r w:rsidRPr="009171D1">
              <w:rPr>
                <w:sz w:val="16"/>
                <w:szCs w:val="16"/>
              </w:rPr>
              <w:t>R5-227357</w:t>
            </w:r>
          </w:p>
        </w:tc>
        <w:tc>
          <w:tcPr>
            <w:tcW w:w="471" w:type="dxa"/>
            <w:shd w:val="solid" w:color="FFFFFF" w:fill="auto"/>
          </w:tcPr>
          <w:p w14:paraId="1E0712F0" w14:textId="44AEFE26"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106E5676" w14:textId="0858E0DC"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73F7951A" w14:textId="54B6FE5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7C1FF509" w14:textId="4BC81EA0"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UE positioning guidelines</w:t>
            </w:r>
          </w:p>
        </w:tc>
        <w:tc>
          <w:tcPr>
            <w:tcW w:w="708" w:type="dxa"/>
            <w:shd w:val="solid" w:color="FFFFFF" w:fill="auto"/>
          </w:tcPr>
          <w:p w14:paraId="71085E5E" w14:textId="6C2A9DF6" w:rsidR="008D74A3" w:rsidRPr="009171D1" w:rsidRDefault="008D74A3" w:rsidP="007B5B76">
            <w:pPr>
              <w:pStyle w:val="TAC"/>
              <w:jc w:val="left"/>
              <w:rPr>
                <w:sz w:val="16"/>
                <w:szCs w:val="16"/>
              </w:rPr>
            </w:pPr>
            <w:r w:rsidRPr="009171D1">
              <w:rPr>
                <w:sz w:val="16"/>
                <w:szCs w:val="16"/>
              </w:rPr>
              <w:t>0.1.0</w:t>
            </w:r>
          </w:p>
        </w:tc>
      </w:tr>
      <w:tr w:rsidR="008D74A3" w:rsidRPr="009171D1" w14:paraId="7DFDE3B5" w14:textId="77777777" w:rsidTr="007B5B76">
        <w:tc>
          <w:tcPr>
            <w:tcW w:w="800" w:type="dxa"/>
            <w:shd w:val="solid" w:color="FFFFFF" w:fill="auto"/>
          </w:tcPr>
          <w:p w14:paraId="4173310A" w14:textId="12E24A26"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7B2D11A3" w14:textId="0E435140"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0B0AA596" w14:textId="0E55C8D8" w:rsidR="008D74A3" w:rsidRPr="009171D1" w:rsidRDefault="008D74A3" w:rsidP="007B5B76">
            <w:pPr>
              <w:pStyle w:val="TAC"/>
              <w:jc w:val="left"/>
              <w:rPr>
                <w:sz w:val="16"/>
                <w:szCs w:val="16"/>
              </w:rPr>
            </w:pPr>
            <w:r w:rsidRPr="009171D1">
              <w:rPr>
                <w:sz w:val="16"/>
                <w:szCs w:val="16"/>
              </w:rPr>
              <w:t>R5-227883</w:t>
            </w:r>
          </w:p>
        </w:tc>
        <w:tc>
          <w:tcPr>
            <w:tcW w:w="471" w:type="dxa"/>
            <w:shd w:val="solid" w:color="FFFFFF" w:fill="auto"/>
          </w:tcPr>
          <w:p w14:paraId="327F1946" w14:textId="70F08ACE"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50F96B98" w14:textId="5709ED08"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0BA185E8" w14:textId="32D73C60"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4E9AC708" w14:textId="57AA0978"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minimum requirement </w:t>
            </w:r>
            <w:r w:rsidR="00D866BC" w:rsidRPr="009171D1">
              <w:rPr>
                <w:rFonts w:ascii="Arial" w:eastAsiaTheme="minorEastAsia" w:hAnsi="Arial"/>
                <w:sz w:val="16"/>
                <w:szCs w:val="16"/>
              </w:rPr>
              <w:t>definition</w:t>
            </w:r>
          </w:p>
        </w:tc>
        <w:tc>
          <w:tcPr>
            <w:tcW w:w="708" w:type="dxa"/>
            <w:shd w:val="solid" w:color="FFFFFF" w:fill="auto"/>
          </w:tcPr>
          <w:p w14:paraId="22D26F20" w14:textId="39FAC7C6" w:rsidR="008D74A3" w:rsidRPr="009171D1" w:rsidRDefault="008D74A3" w:rsidP="007B5B76">
            <w:pPr>
              <w:pStyle w:val="TAC"/>
              <w:jc w:val="left"/>
              <w:rPr>
                <w:sz w:val="16"/>
                <w:szCs w:val="16"/>
              </w:rPr>
            </w:pPr>
            <w:r w:rsidRPr="009171D1">
              <w:rPr>
                <w:sz w:val="16"/>
                <w:szCs w:val="16"/>
              </w:rPr>
              <w:t>0.1.0</w:t>
            </w:r>
          </w:p>
        </w:tc>
      </w:tr>
      <w:tr w:rsidR="008D74A3" w:rsidRPr="009171D1" w14:paraId="6170A991" w14:textId="77777777" w:rsidTr="007B5B76">
        <w:tc>
          <w:tcPr>
            <w:tcW w:w="800" w:type="dxa"/>
            <w:shd w:val="solid" w:color="FFFFFF" w:fill="auto"/>
          </w:tcPr>
          <w:p w14:paraId="418C8F2D" w14:textId="4790B5A1"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485D7C5A" w14:textId="1594AFDE"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5785BB7" w14:textId="24995EF2" w:rsidR="008D74A3" w:rsidRPr="009171D1" w:rsidRDefault="008D74A3" w:rsidP="007B5B76">
            <w:pPr>
              <w:pStyle w:val="TAC"/>
              <w:jc w:val="left"/>
              <w:rPr>
                <w:sz w:val="16"/>
                <w:szCs w:val="16"/>
              </w:rPr>
            </w:pPr>
            <w:r w:rsidRPr="009171D1">
              <w:rPr>
                <w:sz w:val="16"/>
                <w:szCs w:val="16"/>
              </w:rPr>
              <w:t>R5-227359</w:t>
            </w:r>
          </w:p>
        </w:tc>
        <w:tc>
          <w:tcPr>
            <w:tcW w:w="471" w:type="dxa"/>
            <w:shd w:val="solid" w:color="FFFFFF" w:fill="auto"/>
          </w:tcPr>
          <w:p w14:paraId="35635F36" w14:textId="0633FB0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40486B64" w14:textId="13311DD2"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54CADD3" w14:textId="5E51CD91"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59B550F7" w14:textId="1FA5AE76"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Annex updates to introduce NR FR1 TRP TRS UE configuration details</w:t>
            </w:r>
          </w:p>
        </w:tc>
        <w:tc>
          <w:tcPr>
            <w:tcW w:w="708" w:type="dxa"/>
            <w:shd w:val="solid" w:color="FFFFFF" w:fill="auto"/>
          </w:tcPr>
          <w:p w14:paraId="1BF0015A" w14:textId="64CED5DD" w:rsidR="008D74A3" w:rsidRPr="009171D1" w:rsidRDefault="008D74A3" w:rsidP="007B5B76">
            <w:pPr>
              <w:pStyle w:val="TAC"/>
              <w:jc w:val="left"/>
              <w:rPr>
                <w:sz w:val="16"/>
                <w:szCs w:val="16"/>
              </w:rPr>
            </w:pPr>
            <w:r w:rsidRPr="009171D1">
              <w:rPr>
                <w:sz w:val="16"/>
                <w:szCs w:val="16"/>
              </w:rPr>
              <w:t>0.1.0</w:t>
            </w:r>
          </w:p>
        </w:tc>
      </w:tr>
      <w:tr w:rsidR="008D74A3" w:rsidRPr="009171D1" w14:paraId="2C462F1F" w14:textId="77777777" w:rsidTr="007B5B76">
        <w:tc>
          <w:tcPr>
            <w:tcW w:w="800" w:type="dxa"/>
            <w:shd w:val="solid" w:color="FFFFFF" w:fill="auto"/>
          </w:tcPr>
          <w:p w14:paraId="5D9CCCF7" w14:textId="042B8AFA"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636FF825" w14:textId="157F5C8F"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598F8A2B" w14:textId="2FBBF3A6" w:rsidR="008D74A3" w:rsidRPr="009171D1" w:rsidRDefault="008D74A3" w:rsidP="007B5B76">
            <w:pPr>
              <w:pStyle w:val="TAC"/>
              <w:jc w:val="left"/>
              <w:rPr>
                <w:sz w:val="16"/>
                <w:szCs w:val="16"/>
              </w:rPr>
            </w:pPr>
            <w:r w:rsidRPr="009171D1">
              <w:rPr>
                <w:sz w:val="16"/>
                <w:szCs w:val="16"/>
              </w:rPr>
              <w:t>R5-227360</w:t>
            </w:r>
          </w:p>
        </w:tc>
        <w:tc>
          <w:tcPr>
            <w:tcW w:w="471" w:type="dxa"/>
            <w:shd w:val="solid" w:color="FFFFFF" w:fill="auto"/>
          </w:tcPr>
          <w:p w14:paraId="72B46E95" w14:textId="03480A1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0F03379A" w14:textId="7DB71892"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0978D0F6" w14:textId="7436968B"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7AF521D0" w14:textId="6CC21EF3"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Annex updates to introduce NR FR1 TRP TRS test system details</w:t>
            </w:r>
          </w:p>
        </w:tc>
        <w:tc>
          <w:tcPr>
            <w:tcW w:w="708" w:type="dxa"/>
            <w:shd w:val="solid" w:color="FFFFFF" w:fill="auto"/>
          </w:tcPr>
          <w:p w14:paraId="291F2E76" w14:textId="6DEF5E71" w:rsidR="008D74A3" w:rsidRPr="009171D1" w:rsidRDefault="008D74A3" w:rsidP="007B5B76">
            <w:pPr>
              <w:pStyle w:val="TAC"/>
              <w:jc w:val="left"/>
              <w:rPr>
                <w:sz w:val="16"/>
                <w:szCs w:val="16"/>
              </w:rPr>
            </w:pPr>
            <w:r w:rsidRPr="009171D1">
              <w:rPr>
                <w:sz w:val="16"/>
                <w:szCs w:val="16"/>
              </w:rPr>
              <w:t>0.1.0</w:t>
            </w:r>
          </w:p>
        </w:tc>
      </w:tr>
      <w:tr w:rsidR="008D74A3" w:rsidRPr="009171D1" w14:paraId="3897EA2D" w14:textId="77777777" w:rsidTr="007B5B76">
        <w:tc>
          <w:tcPr>
            <w:tcW w:w="800" w:type="dxa"/>
            <w:shd w:val="solid" w:color="FFFFFF" w:fill="auto"/>
          </w:tcPr>
          <w:p w14:paraId="28318316" w14:textId="520E9537"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E7E9C64" w14:textId="147F52D3"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2A42610D" w14:textId="7FF38534" w:rsidR="008D74A3" w:rsidRPr="009171D1" w:rsidRDefault="008D74A3" w:rsidP="007B5B76">
            <w:pPr>
              <w:pStyle w:val="TAC"/>
              <w:jc w:val="left"/>
              <w:rPr>
                <w:sz w:val="16"/>
                <w:szCs w:val="16"/>
              </w:rPr>
            </w:pPr>
            <w:r w:rsidRPr="009171D1">
              <w:rPr>
                <w:sz w:val="16"/>
                <w:szCs w:val="16"/>
              </w:rPr>
              <w:t>R5-227365</w:t>
            </w:r>
          </w:p>
        </w:tc>
        <w:tc>
          <w:tcPr>
            <w:tcW w:w="471" w:type="dxa"/>
            <w:shd w:val="solid" w:color="FFFFFF" w:fill="auto"/>
          </w:tcPr>
          <w:p w14:paraId="4F91F674" w14:textId="6D3A4CDA"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2DA8ABF7" w14:textId="70A338DC"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AD9E4D1" w14:textId="40C93EE4"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542C07B5" w14:textId="5C6BF875"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applicability rules for SA and NSA devices in clause 4</w:t>
            </w:r>
          </w:p>
        </w:tc>
        <w:tc>
          <w:tcPr>
            <w:tcW w:w="708" w:type="dxa"/>
            <w:shd w:val="solid" w:color="FFFFFF" w:fill="auto"/>
          </w:tcPr>
          <w:p w14:paraId="3830862B" w14:textId="1307091E" w:rsidR="008D74A3" w:rsidRPr="009171D1" w:rsidRDefault="008D74A3" w:rsidP="007B5B76">
            <w:pPr>
              <w:pStyle w:val="TAC"/>
              <w:jc w:val="left"/>
              <w:rPr>
                <w:sz w:val="16"/>
                <w:szCs w:val="16"/>
              </w:rPr>
            </w:pPr>
            <w:r w:rsidRPr="009171D1">
              <w:rPr>
                <w:sz w:val="16"/>
                <w:szCs w:val="16"/>
              </w:rPr>
              <w:t>0.1.0</w:t>
            </w:r>
          </w:p>
        </w:tc>
      </w:tr>
      <w:tr w:rsidR="008D74A3" w:rsidRPr="009171D1" w14:paraId="0FDC4250" w14:textId="77777777" w:rsidTr="007B5B76">
        <w:tc>
          <w:tcPr>
            <w:tcW w:w="800" w:type="dxa"/>
            <w:shd w:val="solid" w:color="FFFFFF" w:fill="auto"/>
          </w:tcPr>
          <w:p w14:paraId="36FF8FEC" w14:textId="73991515"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54126D5" w14:textId="52CABBD1"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2F7B618B" w14:textId="1C67F8EC" w:rsidR="008D74A3" w:rsidRPr="009171D1" w:rsidRDefault="008D74A3" w:rsidP="007B5B76">
            <w:pPr>
              <w:pStyle w:val="TAC"/>
              <w:jc w:val="left"/>
              <w:rPr>
                <w:sz w:val="16"/>
                <w:szCs w:val="16"/>
              </w:rPr>
            </w:pPr>
            <w:r w:rsidRPr="009171D1">
              <w:rPr>
                <w:sz w:val="16"/>
                <w:szCs w:val="16"/>
              </w:rPr>
              <w:t>R5-227366</w:t>
            </w:r>
          </w:p>
        </w:tc>
        <w:tc>
          <w:tcPr>
            <w:tcW w:w="471" w:type="dxa"/>
            <w:shd w:val="solid" w:color="FFFFFF" w:fill="auto"/>
          </w:tcPr>
          <w:p w14:paraId="2B59D2C3" w14:textId="037E8B1F"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2FF73E56" w14:textId="28ABD305"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B1F2543" w14:textId="62CB277A"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34E541C6" w14:textId="214C50C8"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General updates in clause 3</w:t>
            </w:r>
          </w:p>
        </w:tc>
        <w:tc>
          <w:tcPr>
            <w:tcW w:w="708" w:type="dxa"/>
            <w:shd w:val="solid" w:color="FFFFFF" w:fill="auto"/>
          </w:tcPr>
          <w:p w14:paraId="5A1918E0" w14:textId="0FF58550" w:rsidR="008D74A3" w:rsidRPr="009171D1" w:rsidRDefault="008D74A3" w:rsidP="007B5B76">
            <w:pPr>
              <w:pStyle w:val="TAC"/>
              <w:jc w:val="left"/>
              <w:rPr>
                <w:sz w:val="16"/>
                <w:szCs w:val="16"/>
              </w:rPr>
            </w:pPr>
            <w:r w:rsidRPr="009171D1">
              <w:rPr>
                <w:sz w:val="16"/>
                <w:szCs w:val="16"/>
              </w:rPr>
              <w:t>0.1.0</w:t>
            </w:r>
          </w:p>
        </w:tc>
      </w:tr>
      <w:tr w:rsidR="008D74A3" w:rsidRPr="009171D1" w14:paraId="3C3FBAD4" w14:textId="77777777" w:rsidTr="007B5B76">
        <w:tc>
          <w:tcPr>
            <w:tcW w:w="800" w:type="dxa"/>
            <w:shd w:val="solid" w:color="FFFFFF" w:fill="auto"/>
          </w:tcPr>
          <w:p w14:paraId="006D422F" w14:textId="46941E10"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7A90C0DD" w14:textId="3B521D2F"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1E43DC8B" w14:textId="43524555" w:rsidR="008D74A3" w:rsidRPr="009171D1" w:rsidRDefault="008D74A3" w:rsidP="007B5B76">
            <w:pPr>
              <w:pStyle w:val="TAC"/>
              <w:jc w:val="left"/>
              <w:rPr>
                <w:sz w:val="16"/>
                <w:szCs w:val="16"/>
              </w:rPr>
            </w:pPr>
            <w:r w:rsidRPr="009171D1">
              <w:rPr>
                <w:sz w:val="16"/>
                <w:szCs w:val="16"/>
              </w:rPr>
              <w:t>R5-227367</w:t>
            </w:r>
          </w:p>
        </w:tc>
        <w:tc>
          <w:tcPr>
            <w:tcW w:w="471" w:type="dxa"/>
            <w:shd w:val="solid" w:color="FFFFFF" w:fill="auto"/>
          </w:tcPr>
          <w:p w14:paraId="2C70820F" w14:textId="26B66A29"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733A50D0" w14:textId="3F135D85"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1F3B33D3" w14:textId="64F77AC0"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3D3FEDA9" w14:textId="3B5B78C7"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frequency band info in Clause 5</w:t>
            </w:r>
          </w:p>
        </w:tc>
        <w:tc>
          <w:tcPr>
            <w:tcW w:w="708" w:type="dxa"/>
            <w:shd w:val="solid" w:color="FFFFFF" w:fill="auto"/>
          </w:tcPr>
          <w:p w14:paraId="588D3539" w14:textId="5908177E" w:rsidR="008D74A3" w:rsidRPr="009171D1" w:rsidRDefault="008D74A3" w:rsidP="007B5B76">
            <w:pPr>
              <w:pStyle w:val="TAC"/>
              <w:jc w:val="left"/>
              <w:rPr>
                <w:sz w:val="16"/>
                <w:szCs w:val="16"/>
              </w:rPr>
            </w:pPr>
            <w:r w:rsidRPr="009171D1">
              <w:rPr>
                <w:sz w:val="16"/>
                <w:szCs w:val="16"/>
              </w:rPr>
              <w:t>0.1.0</w:t>
            </w:r>
          </w:p>
        </w:tc>
      </w:tr>
      <w:tr w:rsidR="00D866BC" w:rsidRPr="009171D1" w14:paraId="3B2F9BAD" w14:textId="77777777" w:rsidTr="007B5B76">
        <w:tc>
          <w:tcPr>
            <w:tcW w:w="800" w:type="dxa"/>
            <w:shd w:val="solid" w:color="FFFFFF" w:fill="auto"/>
          </w:tcPr>
          <w:p w14:paraId="092FDBB2" w14:textId="1089FEFD" w:rsidR="00D866BC" w:rsidRPr="009171D1" w:rsidRDefault="00D866BC"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C0C034D" w14:textId="1907E5B6" w:rsidR="00D866BC" w:rsidRPr="009171D1" w:rsidRDefault="00D866BC"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3E746F6" w14:textId="76E67692" w:rsidR="00D866BC" w:rsidRPr="009171D1" w:rsidRDefault="00D866BC" w:rsidP="007B5B76">
            <w:pPr>
              <w:pStyle w:val="TAC"/>
              <w:jc w:val="left"/>
              <w:rPr>
                <w:sz w:val="16"/>
                <w:szCs w:val="16"/>
              </w:rPr>
            </w:pPr>
            <w:r w:rsidRPr="009171D1">
              <w:rPr>
                <w:sz w:val="16"/>
                <w:szCs w:val="16"/>
              </w:rPr>
              <w:t>-</w:t>
            </w:r>
          </w:p>
        </w:tc>
        <w:tc>
          <w:tcPr>
            <w:tcW w:w="471" w:type="dxa"/>
            <w:shd w:val="solid" w:color="FFFFFF" w:fill="auto"/>
          </w:tcPr>
          <w:p w14:paraId="1A9A28BB" w14:textId="4049FF37" w:rsidR="00D866BC" w:rsidRPr="009171D1" w:rsidRDefault="00D866BC" w:rsidP="007B5B76">
            <w:pPr>
              <w:pStyle w:val="TAL"/>
              <w:rPr>
                <w:sz w:val="16"/>
                <w:szCs w:val="16"/>
              </w:rPr>
            </w:pPr>
            <w:r w:rsidRPr="009171D1">
              <w:rPr>
                <w:sz w:val="16"/>
                <w:szCs w:val="16"/>
              </w:rPr>
              <w:t>-</w:t>
            </w:r>
          </w:p>
        </w:tc>
        <w:tc>
          <w:tcPr>
            <w:tcW w:w="425" w:type="dxa"/>
            <w:shd w:val="solid" w:color="FFFFFF" w:fill="auto"/>
          </w:tcPr>
          <w:p w14:paraId="27194DD9" w14:textId="71D0BAD1" w:rsidR="00D866BC" w:rsidRPr="009171D1" w:rsidRDefault="00D866BC" w:rsidP="007B5B76">
            <w:pPr>
              <w:pStyle w:val="TAR"/>
              <w:jc w:val="left"/>
              <w:rPr>
                <w:sz w:val="16"/>
                <w:szCs w:val="16"/>
              </w:rPr>
            </w:pPr>
            <w:r w:rsidRPr="009171D1">
              <w:rPr>
                <w:sz w:val="16"/>
                <w:szCs w:val="16"/>
              </w:rPr>
              <w:t>-</w:t>
            </w:r>
          </w:p>
        </w:tc>
        <w:tc>
          <w:tcPr>
            <w:tcW w:w="425" w:type="dxa"/>
            <w:shd w:val="solid" w:color="FFFFFF" w:fill="auto"/>
          </w:tcPr>
          <w:p w14:paraId="10CC555A" w14:textId="6F9BDBF5" w:rsidR="00D866BC" w:rsidRPr="009171D1" w:rsidRDefault="00D866BC" w:rsidP="007B5B76">
            <w:pPr>
              <w:pStyle w:val="TAC"/>
              <w:jc w:val="left"/>
              <w:rPr>
                <w:sz w:val="16"/>
                <w:szCs w:val="16"/>
              </w:rPr>
            </w:pPr>
            <w:r w:rsidRPr="009171D1">
              <w:rPr>
                <w:sz w:val="16"/>
                <w:szCs w:val="16"/>
              </w:rPr>
              <w:t>-</w:t>
            </w:r>
          </w:p>
        </w:tc>
        <w:tc>
          <w:tcPr>
            <w:tcW w:w="4867" w:type="dxa"/>
            <w:shd w:val="solid" w:color="FFFFFF" w:fill="auto"/>
          </w:tcPr>
          <w:p w14:paraId="09F3172B" w14:textId="40F2999A" w:rsidR="00D866BC" w:rsidRPr="009171D1" w:rsidRDefault="00D866BC" w:rsidP="007B5B76">
            <w:pPr>
              <w:spacing w:after="0"/>
              <w:rPr>
                <w:rFonts w:ascii="Arial" w:eastAsiaTheme="minorEastAsia" w:hAnsi="Arial"/>
                <w:sz w:val="16"/>
                <w:szCs w:val="16"/>
              </w:rPr>
            </w:pPr>
            <w:r w:rsidRPr="009171D1">
              <w:rPr>
                <w:rFonts w:ascii="Arial" w:eastAsiaTheme="minorEastAsia" w:hAnsi="Arial"/>
                <w:sz w:val="16"/>
                <w:szCs w:val="16"/>
              </w:rPr>
              <w:t>Small editorial corrections</w:t>
            </w:r>
          </w:p>
        </w:tc>
        <w:tc>
          <w:tcPr>
            <w:tcW w:w="708" w:type="dxa"/>
            <w:shd w:val="solid" w:color="FFFFFF" w:fill="auto"/>
          </w:tcPr>
          <w:p w14:paraId="4DCC8C4F" w14:textId="7450B184" w:rsidR="00D866BC" w:rsidRPr="009171D1" w:rsidRDefault="00D866BC" w:rsidP="007B5B76">
            <w:pPr>
              <w:pStyle w:val="TAC"/>
              <w:jc w:val="left"/>
              <w:rPr>
                <w:sz w:val="16"/>
                <w:szCs w:val="16"/>
              </w:rPr>
            </w:pPr>
            <w:r w:rsidRPr="009171D1">
              <w:rPr>
                <w:sz w:val="16"/>
                <w:szCs w:val="16"/>
              </w:rPr>
              <w:t>0.1.0</w:t>
            </w:r>
          </w:p>
        </w:tc>
      </w:tr>
      <w:tr w:rsidR="005164B9" w:rsidRPr="009171D1" w14:paraId="46A261F2" w14:textId="77777777" w:rsidTr="007B5B76">
        <w:tc>
          <w:tcPr>
            <w:tcW w:w="800" w:type="dxa"/>
            <w:shd w:val="solid" w:color="FFFFFF" w:fill="auto"/>
          </w:tcPr>
          <w:p w14:paraId="533AC13E" w14:textId="01C99733"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1014499C" w14:textId="42BE1E95"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7558903A" w14:textId="5604096F" w:rsidR="005164B9" w:rsidRPr="009171D1" w:rsidRDefault="005164B9" w:rsidP="007B5B76">
            <w:pPr>
              <w:pStyle w:val="TAC"/>
              <w:jc w:val="left"/>
              <w:rPr>
                <w:sz w:val="16"/>
                <w:szCs w:val="16"/>
                <w:lang w:eastAsia="zh-CN"/>
              </w:rPr>
            </w:pPr>
            <w:hyperlink r:id="rId45" w:history="1">
              <w:r w:rsidRPr="009171D1">
                <w:rPr>
                  <w:sz w:val="16"/>
                  <w:szCs w:val="16"/>
                  <w:lang w:eastAsia="zh-CN"/>
                </w:rPr>
                <w:t>R5-231315</w:t>
              </w:r>
            </w:hyperlink>
          </w:p>
        </w:tc>
        <w:tc>
          <w:tcPr>
            <w:tcW w:w="471" w:type="dxa"/>
            <w:shd w:val="solid" w:color="FFFFFF" w:fill="auto"/>
          </w:tcPr>
          <w:p w14:paraId="61A207DD" w14:textId="310E4C7C"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014A0CC" w14:textId="0C98F8C2"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52698115" w14:textId="638BD76F"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3489EDB4" w14:textId="34A28925"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TP to TS 38.561 on MU contents</w:t>
            </w:r>
          </w:p>
        </w:tc>
        <w:tc>
          <w:tcPr>
            <w:tcW w:w="708" w:type="dxa"/>
            <w:shd w:val="solid" w:color="FFFFFF" w:fill="auto"/>
          </w:tcPr>
          <w:p w14:paraId="2A70DB86" w14:textId="0BFF1781" w:rsidR="005164B9" w:rsidRPr="009171D1" w:rsidRDefault="005164B9" w:rsidP="007B5B76">
            <w:pPr>
              <w:pStyle w:val="TAC"/>
              <w:jc w:val="left"/>
              <w:rPr>
                <w:sz w:val="16"/>
                <w:szCs w:val="16"/>
              </w:rPr>
            </w:pPr>
            <w:r w:rsidRPr="009171D1">
              <w:rPr>
                <w:sz w:val="16"/>
                <w:szCs w:val="16"/>
              </w:rPr>
              <w:t>0.2.0</w:t>
            </w:r>
          </w:p>
        </w:tc>
      </w:tr>
      <w:tr w:rsidR="005164B9" w:rsidRPr="009171D1" w14:paraId="1DDF29E6" w14:textId="77777777" w:rsidTr="007B5B76">
        <w:tc>
          <w:tcPr>
            <w:tcW w:w="800" w:type="dxa"/>
            <w:shd w:val="solid" w:color="FFFFFF" w:fill="auto"/>
          </w:tcPr>
          <w:p w14:paraId="113CA3B7" w14:textId="3FD44D3D"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5E616A10" w14:textId="425625E3"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A2EC5B2" w14:textId="73EAC030" w:rsidR="005164B9" w:rsidRPr="009171D1" w:rsidRDefault="005164B9" w:rsidP="007B5B76">
            <w:pPr>
              <w:pStyle w:val="TAC"/>
              <w:jc w:val="left"/>
              <w:rPr>
                <w:sz w:val="16"/>
                <w:szCs w:val="16"/>
                <w:lang w:eastAsia="zh-CN"/>
              </w:rPr>
            </w:pPr>
            <w:hyperlink r:id="rId46" w:history="1">
              <w:r w:rsidRPr="009171D1">
                <w:rPr>
                  <w:sz w:val="16"/>
                  <w:szCs w:val="16"/>
                  <w:lang w:eastAsia="zh-CN"/>
                </w:rPr>
                <w:t>R5-231357</w:t>
              </w:r>
            </w:hyperlink>
          </w:p>
        </w:tc>
        <w:tc>
          <w:tcPr>
            <w:tcW w:w="471" w:type="dxa"/>
            <w:shd w:val="solid" w:color="FFFFFF" w:fill="auto"/>
          </w:tcPr>
          <w:p w14:paraId="4F632E5B" w14:textId="06D49691"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AF63A18" w14:textId="24A0F8F7"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431F66D0" w14:textId="4E7BEFB9"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26B806F7" w14:textId="5A7423D6"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9171D1" w:rsidRDefault="005164B9" w:rsidP="007B5B76">
            <w:pPr>
              <w:pStyle w:val="TAC"/>
              <w:jc w:val="left"/>
              <w:rPr>
                <w:sz w:val="16"/>
                <w:szCs w:val="16"/>
              </w:rPr>
            </w:pPr>
            <w:r w:rsidRPr="009171D1">
              <w:rPr>
                <w:sz w:val="16"/>
                <w:szCs w:val="16"/>
              </w:rPr>
              <w:t>0.2.0</w:t>
            </w:r>
          </w:p>
        </w:tc>
      </w:tr>
      <w:tr w:rsidR="005164B9" w:rsidRPr="009171D1" w14:paraId="4181F529" w14:textId="77777777" w:rsidTr="007B5B76">
        <w:tc>
          <w:tcPr>
            <w:tcW w:w="800" w:type="dxa"/>
            <w:shd w:val="solid" w:color="FFFFFF" w:fill="auto"/>
          </w:tcPr>
          <w:p w14:paraId="35558AB3" w14:textId="4EA40383"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DB6D71C" w14:textId="7DF844CF"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A671E18" w14:textId="0FDBDB9D" w:rsidR="005164B9" w:rsidRPr="009171D1" w:rsidRDefault="005164B9" w:rsidP="007B5B76">
            <w:pPr>
              <w:pStyle w:val="TAC"/>
              <w:jc w:val="left"/>
              <w:rPr>
                <w:sz w:val="16"/>
                <w:szCs w:val="16"/>
                <w:lang w:eastAsia="zh-CN"/>
              </w:rPr>
            </w:pPr>
            <w:r w:rsidRPr="009171D1">
              <w:rPr>
                <w:sz w:val="16"/>
                <w:szCs w:val="16"/>
                <w:lang w:eastAsia="zh-CN"/>
              </w:rPr>
              <w:t>R5-231802</w:t>
            </w:r>
          </w:p>
        </w:tc>
        <w:tc>
          <w:tcPr>
            <w:tcW w:w="471" w:type="dxa"/>
            <w:shd w:val="solid" w:color="FFFFFF" w:fill="auto"/>
          </w:tcPr>
          <w:p w14:paraId="40FA5F27" w14:textId="7131205E"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60212C3D" w14:textId="04B39F0D"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73AB0E87" w14:textId="79E97496"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0459403E" w14:textId="348FA8F3"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Introduction of SA FR1 Browsing Mode TRP TC 6.2.1.1.1</w:t>
            </w:r>
          </w:p>
        </w:tc>
        <w:tc>
          <w:tcPr>
            <w:tcW w:w="708" w:type="dxa"/>
            <w:shd w:val="solid" w:color="FFFFFF" w:fill="auto"/>
          </w:tcPr>
          <w:p w14:paraId="6F022CEA" w14:textId="48B8BEC0" w:rsidR="005164B9" w:rsidRPr="009171D1" w:rsidRDefault="005164B9" w:rsidP="007B5B76">
            <w:pPr>
              <w:pStyle w:val="TAC"/>
              <w:jc w:val="left"/>
              <w:rPr>
                <w:sz w:val="16"/>
                <w:szCs w:val="16"/>
              </w:rPr>
            </w:pPr>
            <w:r w:rsidRPr="009171D1">
              <w:rPr>
                <w:sz w:val="16"/>
                <w:szCs w:val="16"/>
              </w:rPr>
              <w:t>0.2.0</w:t>
            </w:r>
          </w:p>
        </w:tc>
      </w:tr>
      <w:tr w:rsidR="005164B9" w:rsidRPr="009171D1" w14:paraId="5313EBFA" w14:textId="77777777" w:rsidTr="007B5B76">
        <w:tc>
          <w:tcPr>
            <w:tcW w:w="800" w:type="dxa"/>
            <w:shd w:val="solid" w:color="FFFFFF" w:fill="auto"/>
          </w:tcPr>
          <w:p w14:paraId="31A6EBF4" w14:textId="05279714"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6BB6C31C" w14:textId="3874C71D"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D67F059" w14:textId="0084D85A" w:rsidR="005164B9" w:rsidRPr="009171D1" w:rsidRDefault="005164B9" w:rsidP="007B5B76">
            <w:pPr>
              <w:pStyle w:val="TAC"/>
              <w:jc w:val="left"/>
              <w:rPr>
                <w:sz w:val="16"/>
                <w:szCs w:val="16"/>
                <w:lang w:eastAsia="zh-CN"/>
              </w:rPr>
            </w:pPr>
            <w:r w:rsidRPr="009171D1">
              <w:rPr>
                <w:sz w:val="16"/>
                <w:szCs w:val="16"/>
                <w:lang w:eastAsia="zh-CN"/>
              </w:rPr>
              <w:t>R5-231801</w:t>
            </w:r>
          </w:p>
        </w:tc>
        <w:tc>
          <w:tcPr>
            <w:tcW w:w="471" w:type="dxa"/>
            <w:shd w:val="solid" w:color="FFFFFF" w:fill="auto"/>
          </w:tcPr>
          <w:p w14:paraId="777C64D0" w14:textId="0C2A878C"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A3481A3" w14:textId="569EAC72"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4B5E30A4" w14:textId="204A8029"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777CE91A" w14:textId="065154D0"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Introduction of SA FR1 Browsing Mode TRS TC 7.2.1.1.1</w:t>
            </w:r>
          </w:p>
        </w:tc>
        <w:tc>
          <w:tcPr>
            <w:tcW w:w="708" w:type="dxa"/>
            <w:shd w:val="solid" w:color="FFFFFF" w:fill="auto"/>
          </w:tcPr>
          <w:p w14:paraId="0E078F5F" w14:textId="727AB5D9" w:rsidR="005164B9" w:rsidRPr="009171D1" w:rsidRDefault="005164B9" w:rsidP="007B5B76">
            <w:pPr>
              <w:pStyle w:val="TAC"/>
              <w:jc w:val="left"/>
              <w:rPr>
                <w:sz w:val="16"/>
                <w:szCs w:val="16"/>
              </w:rPr>
            </w:pPr>
            <w:r w:rsidRPr="009171D1">
              <w:rPr>
                <w:sz w:val="16"/>
                <w:szCs w:val="16"/>
              </w:rPr>
              <w:t>0.2.0</w:t>
            </w:r>
          </w:p>
        </w:tc>
      </w:tr>
      <w:tr w:rsidR="005164B9" w:rsidRPr="009171D1" w14:paraId="228AE887" w14:textId="77777777" w:rsidTr="007B5B76">
        <w:tc>
          <w:tcPr>
            <w:tcW w:w="800" w:type="dxa"/>
            <w:shd w:val="solid" w:color="FFFFFF" w:fill="auto"/>
          </w:tcPr>
          <w:p w14:paraId="370DC12F" w14:textId="5ADB8F9D"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5B907D6" w14:textId="73077E92"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466E5576" w14:textId="036C9EA9" w:rsidR="005164B9" w:rsidRPr="009171D1" w:rsidRDefault="005164B9" w:rsidP="007B5B76">
            <w:pPr>
              <w:pStyle w:val="TAC"/>
              <w:jc w:val="left"/>
              <w:rPr>
                <w:sz w:val="16"/>
                <w:szCs w:val="16"/>
                <w:lang w:eastAsia="zh-CN"/>
              </w:rPr>
            </w:pPr>
            <w:hyperlink r:id="rId47" w:history="1">
              <w:r w:rsidRPr="009171D1">
                <w:rPr>
                  <w:sz w:val="16"/>
                  <w:szCs w:val="16"/>
                  <w:lang w:eastAsia="zh-CN"/>
                </w:rPr>
                <w:t>R5-231360</w:t>
              </w:r>
            </w:hyperlink>
          </w:p>
        </w:tc>
        <w:tc>
          <w:tcPr>
            <w:tcW w:w="471" w:type="dxa"/>
            <w:shd w:val="solid" w:color="FFFFFF" w:fill="auto"/>
          </w:tcPr>
          <w:p w14:paraId="11D17CF7" w14:textId="65236A34"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CB3D531" w14:textId="1AAE2768"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0A067AE4" w14:textId="262A8472"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35A5383F" w14:textId="792F5D91"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9171D1" w:rsidRDefault="005164B9" w:rsidP="007B5B76">
            <w:pPr>
              <w:pStyle w:val="TAC"/>
              <w:jc w:val="left"/>
              <w:rPr>
                <w:sz w:val="16"/>
                <w:szCs w:val="16"/>
              </w:rPr>
            </w:pPr>
            <w:r w:rsidRPr="009171D1">
              <w:rPr>
                <w:sz w:val="16"/>
                <w:szCs w:val="16"/>
              </w:rPr>
              <w:t>0.2.0</w:t>
            </w:r>
          </w:p>
        </w:tc>
      </w:tr>
      <w:tr w:rsidR="005164B9" w:rsidRPr="009171D1" w14:paraId="31138F68" w14:textId="77777777" w:rsidTr="007B5B76">
        <w:tc>
          <w:tcPr>
            <w:tcW w:w="800" w:type="dxa"/>
            <w:shd w:val="solid" w:color="FFFFFF" w:fill="auto"/>
          </w:tcPr>
          <w:p w14:paraId="4607529E" w14:textId="34216077"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1F94D7E" w14:textId="018F9B7B"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741EA94C" w14:textId="790F6214" w:rsidR="005164B9" w:rsidRPr="009171D1" w:rsidRDefault="005164B9" w:rsidP="007B5B76">
            <w:pPr>
              <w:pStyle w:val="TAC"/>
              <w:jc w:val="left"/>
              <w:rPr>
                <w:sz w:val="16"/>
                <w:szCs w:val="16"/>
                <w:lang w:eastAsia="zh-CN"/>
              </w:rPr>
            </w:pPr>
            <w:hyperlink r:id="rId48" w:history="1">
              <w:r w:rsidRPr="009171D1">
                <w:rPr>
                  <w:sz w:val="16"/>
                  <w:szCs w:val="16"/>
                  <w:lang w:eastAsia="zh-CN"/>
                </w:rPr>
                <w:t>R5-231361</w:t>
              </w:r>
            </w:hyperlink>
          </w:p>
        </w:tc>
        <w:tc>
          <w:tcPr>
            <w:tcW w:w="471" w:type="dxa"/>
            <w:shd w:val="solid" w:color="FFFFFF" w:fill="auto"/>
          </w:tcPr>
          <w:p w14:paraId="5751B03C" w14:textId="4827BDB7"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3E2CFBA" w14:textId="37A5E714"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5F47FBEB" w14:textId="729EBCAF"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67984F32" w14:textId="292571BF"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Updates to Section 3 of FR1 TRP TRS test spec</w:t>
            </w:r>
          </w:p>
        </w:tc>
        <w:tc>
          <w:tcPr>
            <w:tcW w:w="708" w:type="dxa"/>
            <w:shd w:val="solid" w:color="FFFFFF" w:fill="auto"/>
          </w:tcPr>
          <w:p w14:paraId="59230F6C" w14:textId="3CB9CDC8" w:rsidR="005164B9" w:rsidRPr="009171D1" w:rsidRDefault="005164B9" w:rsidP="007B5B76">
            <w:pPr>
              <w:pStyle w:val="TAC"/>
              <w:jc w:val="left"/>
              <w:rPr>
                <w:sz w:val="16"/>
                <w:szCs w:val="16"/>
              </w:rPr>
            </w:pPr>
            <w:r w:rsidRPr="009171D1">
              <w:rPr>
                <w:sz w:val="16"/>
                <w:szCs w:val="16"/>
              </w:rPr>
              <w:t>0.2.0</w:t>
            </w:r>
          </w:p>
        </w:tc>
      </w:tr>
      <w:tr w:rsidR="005164B9" w:rsidRPr="009171D1" w14:paraId="3C35152A" w14:textId="77777777" w:rsidTr="007B5B76">
        <w:tc>
          <w:tcPr>
            <w:tcW w:w="800" w:type="dxa"/>
            <w:shd w:val="solid" w:color="FFFFFF" w:fill="auto"/>
          </w:tcPr>
          <w:p w14:paraId="19F21409" w14:textId="7F7E7451"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76F75157" w14:textId="7D4C7BA5"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08F88007" w14:textId="5E3296CD" w:rsidR="005164B9" w:rsidRPr="009171D1" w:rsidRDefault="005164B9" w:rsidP="007B5B76">
            <w:pPr>
              <w:pStyle w:val="TAC"/>
              <w:jc w:val="left"/>
              <w:rPr>
                <w:sz w:val="16"/>
                <w:szCs w:val="16"/>
                <w:lang w:eastAsia="zh-CN"/>
              </w:rPr>
            </w:pPr>
            <w:hyperlink r:id="rId49" w:history="1">
              <w:r w:rsidRPr="009171D1">
                <w:rPr>
                  <w:sz w:val="16"/>
                  <w:szCs w:val="16"/>
                  <w:lang w:eastAsia="zh-CN"/>
                </w:rPr>
                <w:t>R5-231362</w:t>
              </w:r>
            </w:hyperlink>
          </w:p>
        </w:tc>
        <w:tc>
          <w:tcPr>
            <w:tcW w:w="471" w:type="dxa"/>
            <w:shd w:val="solid" w:color="FFFFFF" w:fill="auto"/>
          </w:tcPr>
          <w:p w14:paraId="4054451D" w14:textId="4EB97E48"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BEC48B1" w14:textId="3D2E81F9"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32ADA25E" w14:textId="3C3D03ED"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4A3AB18F" w14:textId="1C897FC9"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Updates to sub-clause 5.2.2 of FR1 TRP TRS test spec</w:t>
            </w:r>
          </w:p>
        </w:tc>
        <w:tc>
          <w:tcPr>
            <w:tcW w:w="708" w:type="dxa"/>
            <w:shd w:val="solid" w:color="FFFFFF" w:fill="auto"/>
          </w:tcPr>
          <w:p w14:paraId="48BAAABE" w14:textId="3F184B6C" w:rsidR="005164B9" w:rsidRPr="009171D1" w:rsidRDefault="005164B9" w:rsidP="007B5B76">
            <w:pPr>
              <w:pStyle w:val="TAC"/>
              <w:jc w:val="left"/>
              <w:rPr>
                <w:sz w:val="16"/>
                <w:szCs w:val="16"/>
              </w:rPr>
            </w:pPr>
            <w:r w:rsidRPr="009171D1">
              <w:rPr>
                <w:sz w:val="16"/>
                <w:szCs w:val="16"/>
              </w:rPr>
              <w:t>0.2.0</w:t>
            </w:r>
          </w:p>
        </w:tc>
      </w:tr>
      <w:tr w:rsidR="0079552A" w:rsidRPr="009171D1" w14:paraId="7B76B642" w14:textId="77777777" w:rsidTr="007B5B76">
        <w:tc>
          <w:tcPr>
            <w:tcW w:w="800" w:type="dxa"/>
            <w:shd w:val="solid" w:color="FFFFFF" w:fill="auto"/>
          </w:tcPr>
          <w:p w14:paraId="732D929A" w14:textId="2C58D99E"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365E15D5" w14:textId="67A1527F"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527857D5" w14:textId="32E6B2A5" w:rsidR="0079552A" w:rsidRPr="009171D1" w:rsidRDefault="0079552A" w:rsidP="007B5B76">
            <w:pPr>
              <w:pStyle w:val="TAC"/>
              <w:jc w:val="left"/>
              <w:rPr>
                <w:sz w:val="16"/>
                <w:szCs w:val="16"/>
                <w:lang w:eastAsia="zh-CN"/>
              </w:rPr>
            </w:pPr>
            <w:hyperlink r:id="rId50" w:history="1">
              <w:r w:rsidRPr="009171D1">
                <w:rPr>
                  <w:sz w:val="16"/>
                  <w:szCs w:val="16"/>
                  <w:lang w:eastAsia="zh-CN"/>
                </w:rPr>
                <w:t>R5-233677</w:t>
              </w:r>
            </w:hyperlink>
          </w:p>
        </w:tc>
        <w:tc>
          <w:tcPr>
            <w:tcW w:w="471" w:type="dxa"/>
            <w:shd w:val="solid" w:color="FFFFFF" w:fill="auto"/>
          </w:tcPr>
          <w:p w14:paraId="6DCE5CD8" w14:textId="57603BFB"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20CCBBD6" w14:textId="21E9F66F"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4ED3D6" w14:textId="279FC988"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1021A371" w14:textId="38032BA4" w:rsidR="0079552A" w:rsidRPr="009171D1" w:rsidRDefault="0079552A" w:rsidP="007B5B76">
            <w:pPr>
              <w:spacing w:after="0"/>
              <w:rPr>
                <w:rFonts w:ascii="Arial" w:hAnsi="Arial" w:cs="Arial"/>
                <w:sz w:val="16"/>
                <w:szCs w:val="16"/>
              </w:rPr>
            </w:pPr>
            <w:r w:rsidRPr="009171D1">
              <w:rPr>
                <w:rFonts w:ascii="Arial" w:hAnsi="Arial" w:cs="Arial"/>
                <w:sz w:val="16"/>
                <w:szCs w:val="16"/>
              </w:rPr>
              <w:t>MU values for NR FR1 TRP-TRS</w:t>
            </w:r>
          </w:p>
        </w:tc>
        <w:tc>
          <w:tcPr>
            <w:tcW w:w="708" w:type="dxa"/>
            <w:shd w:val="solid" w:color="FFFFFF" w:fill="auto"/>
          </w:tcPr>
          <w:p w14:paraId="7587F2B3" w14:textId="6CAE061F" w:rsidR="0079552A" w:rsidRPr="009171D1" w:rsidRDefault="0079552A" w:rsidP="007B5B76">
            <w:pPr>
              <w:pStyle w:val="TAC"/>
              <w:jc w:val="left"/>
              <w:rPr>
                <w:sz w:val="16"/>
                <w:szCs w:val="16"/>
              </w:rPr>
            </w:pPr>
            <w:r w:rsidRPr="009171D1">
              <w:rPr>
                <w:sz w:val="16"/>
                <w:szCs w:val="16"/>
              </w:rPr>
              <w:t>0.3.0</w:t>
            </w:r>
          </w:p>
        </w:tc>
      </w:tr>
      <w:tr w:rsidR="0079552A" w:rsidRPr="009171D1" w14:paraId="61D9F630" w14:textId="77777777" w:rsidTr="007B5B76">
        <w:tc>
          <w:tcPr>
            <w:tcW w:w="800" w:type="dxa"/>
            <w:shd w:val="solid" w:color="FFFFFF" w:fill="auto"/>
          </w:tcPr>
          <w:p w14:paraId="122E61C2" w14:textId="6B2DC167"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18690235" w14:textId="55618D38"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0F865D9C" w14:textId="1A73807A" w:rsidR="0079552A" w:rsidRPr="009171D1" w:rsidRDefault="0079552A" w:rsidP="007B5B76">
            <w:pPr>
              <w:pStyle w:val="TAC"/>
              <w:jc w:val="left"/>
              <w:rPr>
                <w:sz w:val="16"/>
                <w:szCs w:val="16"/>
                <w:lang w:eastAsia="zh-CN"/>
              </w:rPr>
            </w:pPr>
            <w:hyperlink r:id="rId51" w:history="1">
              <w:r w:rsidRPr="009171D1">
                <w:rPr>
                  <w:sz w:val="16"/>
                  <w:szCs w:val="16"/>
                  <w:lang w:eastAsia="zh-CN"/>
                </w:rPr>
                <w:t>R5-233709</w:t>
              </w:r>
            </w:hyperlink>
          </w:p>
        </w:tc>
        <w:tc>
          <w:tcPr>
            <w:tcW w:w="471" w:type="dxa"/>
            <w:shd w:val="solid" w:color="FFFFFF" w:fill="auto"/>
          </w:tcPr>
          <w:p w14:paraId="30C1DF8C" w14:textId="5C1487B5"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18A9C857" w14:textId="1AA71E39"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44777A36" w14:textId="183F20AA"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369843D5" w14:textId="48D4D6D3" w:rsidR="0079552A" w:rsidRPr="009171D1" w:rsidRDefault="0079552A" w:rsidP="007B5B76">
            <w:pPr>
              <w:spacing w:after="0"/>
              <w:rPr>
                <w:rFonts w:ascii="Arial" w:hAnsi="Arial" w:cs="Arial"/>
                <w:sz w:val="16"/>
                <w:szCs w:val="16"/>
              </w:rPr>
            </w:pPr>
            <w:r w:rsidRPr="009171D1">
              <w:rPr>
                <w:rFonts w:ascii="Arial" w:hAnsi="Arial" w:cs="Arial"/>
                <w:sz w:val="16"/>
                <w:szCs w:val="16"/>
              </w:rPr>
              <w:t>Correction of TRS minimum requirement</w:t>
            </w:r>
          </w:p>
        </w:tc>
        <w:tc>
          <w:tcPr>
            <w:tcW w:w="708" w:type="dxa"/>
            <w:shd w:val="solid" w:color="FFFFFF" w:fill="auto"/>
          </w:tcPr>
          <w:p w14:paraId="0A6F1088" w14:textId="284237EB" w:rsidR="0079552A" w:rsidRPr="009171D1" w:rsidRDefault="0079552A" w:rsidP="007B5B76">
            <w:pPr>
              <w:pStyle w:val="TAC"/>
              <w:jc w:val="left"/>
              <w:rPr>
                <w:sz w:val="16"/>
                <w:szCs w:val="16"/>
              </w:rPr>
            </w:pPr>
            <w:r w:rsidRPr="009171D1">
              <w:rPr>
                <w:sz w:val="16"/>
                <w:szCs w:val="16"/>
              </w:rPr>
              <w:t>0.3.0</w:t>
            </w:r>
          </w:p>
        </w:tc>
      </w:tr>
      <w:tr w:rsidR="0079552A" w:rsidRPr="009171D1" w14:paraId="4D8FAAFE" w14:textId="77777777" w:rsidTr="007B5B76">
        <w:tc>
          <w:tcPr>
            <w:tcW w:w="800" w:type="dxa"/>
            <w:shd w:val="solid" w:color="FFFFFF" w:fill="auto"/>
          </w:tcPr>
          <w:p w14:paraId="7C435533" w14:textId="0F67EEFE"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3E289311" w14:textId="214837BA"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359ED1A9" w14:textId="6A8EAFE9" w:rsidR="0079552A" w:rsidRPr="009171D1" w:rsidRDefault="0079552A" w:rsidP="007B5B76">
            <w:pPr>
              <w:pStyle w:val="TAC"/>
              <w:jc w:val="left"/>
              <w:rPr>
                <w:sz w:val="16"/>
                <w:szCs w:val="16"/>
                <w:lang w:eastAsia="zh-CN"/>
              </w:rPr>
            </w:pPr>
            <w:hyperlink r:id="rId52" w:history="1">
              <w:r w:rsidRPr="009171D1">
                <w:rPr>
                  <w:sz w:val="16"/>
                  <w:szCs w:val="16"/>
                  <w:lang w:eastAsia="zh-CN"/>
                </w:rPr>
                <w:t>R5-233040</w:t>
              </w:r>
            </w:hyperlink>
          </w:p>
        </w:tc>
        <w:tc>
          <w:tcPr>
            <w:tcW w:w="471" w:type="dxa"/>
            <w:shd w:val="solid" w:color="FFFFFF" w:fill="auto"/>
          </w:tcPr>
          <w:p w14:paraId="28DE1C1C" w14:textId="7EFF7993"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6BE91E3C" w14:textId="29E7E6E1"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39C93F" w14:textId="4090FD8F"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68EA73FD" w14:textId="155C3D28" w:rsidR="0079552A" w:rsidRPr="009171D1" w:rsidRDefault="0079552A" w:rsidP="007B5B76">
            <w:pPr>
              <w:spacing w:after="0"/>
              <w:rPr>
                <w:rFonts w:ascii="Arial" w:hAnsi="Arial" w:cs="Arial"/>
                <w:sz w:val="16"/>
                <w:szCs w:val="16"/>
              </w:rPr>
            </w:pPr>
            <w:r w:rsidRPr="009171D1">
              <w:rPr>
                <w:rFonts w:ascii="Arial" w:hAnsi="Arial" w:cs="Arial"/>
                <w:sz w:val="16"/>
                <w:szCs w:val="16"/>
              </w:rPr>
              <w:t>Update to TRP and TRS test applicability</w:t>
            </w:r>
          </w:p>
        </w:tc>
        <w:tc>
          <w:tcPr>
            <w:tcW w:w="708" w:type="dxa"/>
            <w:shd w:val="solid" w:color="FFFFFF" w:fill="auto"/>
          </w:tcPr>
          <w:p w14:paraId="0570A5A7" w14:textId="0EA2D1B8" w:rsidR="0079552A" w:rsidRPr="009171D1" w:rsidRDefault="0079552A" w:rsidP="007B5B76">
            <w:pPr>
              <w:pStyle w:val="TAC"/>
              <w:jc w:val="left"/>
              <w:rPr>
                <w:sz w:val="16"/>
                <w:szCs w:val="16"/>
              </w:rPr>
            </w:pPr>
            <w:r w:rsidRPr="009171D1">
              <w:rPr>
                <w:sz w:val="16"/>
                <w:szCs w:val="16"/>
              </w:rPr>
              <w:t>0.3.0</w:t>
            </w:r>
          </w:p>
        </w:tc>
      </w:tr>
      <w:tr w:rsidR="0079552A" w:rsidRPr="009171D1" w14:paraId="068244DF" w14:textId="77777777" w:rsidTr="007B5B76">
        <w:tc>
          <w:tcPr>
            <w:tcW w:w="800" w:type="dxa"/>
            <w:shd w:val="solid" w:color="FFFFFF" w:fill="auto"/>
          </w:tcPr>
          <w:p w14:paraId="1B9FBC60" w14:textId="17543D70"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5A0A6A24" w14:textId="15C5B101"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5C96DAEA" w14:textId="5C24397F" w:rsidR="0079552A" w:rsidRPr="009171D1" w:rsidRDefault="0079552A" w:rsidP="007B5B76">
            <w:pPr>
              <w:pStyle w:val="TAC"/>
              <w:jc w:val="left"/>
              <w:rPr>
                <w:sz w:val="16"/>
                <w:szCs w:val="16"/>
                <w:lang w:eastAsia="zh-CN"/>
              </w:rPr>
            </w:pPr>
            <w:hyperlink r:id="rId53" w:history="1">
              <w:r w:rsidRPr="009171D1">
                <w:rPr>
                  <w:sz w:val="16"/>
                  <w:szCs w:val="16"/>
                  <w:lang w:eastAsia="zh-CN"/>
                </w:rPr>
                <w:t>R5-233242</w:t>
              </w:r>
            </w:hyperlink>
          </w:p>
        </w:tc>
        <w:tc>
          <w:tcPr>
            <w:tcW w:w="471" w:type="dxa"/>
            <w:shd w:val="solid" w:color="FFFFFF" w:fill="auto"/>
          </w:tcPr>
          <w:p w14:paraId="22593C2B" w14:textId="74BE9793"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54660C72" w14:textId="4EC9C575"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F84E8C" w14:textId="2DA8F871"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75EA4898" w14:textId="464FBFD9" w:rsidR="0079552A" w:rsidRPr="009171D1" w:rsidRDefault="0079552A" w:rsidP="007B5B76">
            <w:pPr>
              <w:spacing w:after="0"/>
              <w:rPr>
                <w:rFonts w:ascii="Arial" w:hAnsi="Arial" w:cs="Arial"/>
                <w:sz w:val="16"/>
                <w:szCs w:val="16"/>
              </w:rPr>
            </w:pPr>
            <w:r w:rsidRPr="009171D1">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9171D1" w:rsidRDefault="0079552A" w:rsidP="007B5B76">
            <w:pPr>
              <w:pStyle w:val="TAC"/>
              <w:jc w:val="left"/>
              <w:rPr>
                <w:sz w:val="16"/>
                <w:szCs w:val="16"/>
              </w:rPr>
            </w:pPr>
            <w:r w:rsidRPr="009171D1">
              <w:rPr>
                <w:sz w:val="16"/>
                <w:szCs w:val="16"/>
              </w:rPr>
              <w:t>0.3.0</w:t>
            </w:r>
          </w:p>
        </w:tc>
      </w:tr>
      <w:tr w:rsidR="0079552A" w:rsidRPr="009171D1" w14:paraId="338E53CB" w14:textId="77777777" w:rsidTr="007B5B76">
        <w:tc>
          <w:tcPr>
            <w:tcW w:w="800" w:type="dxa"/>
            <w:shd w:val="solid" w:color="FFFFFF" w:fill="auto"/>
          </w:tcPr>
          <w:p w14:paraId="7A8EEF57" w14:textId="4A640A1B"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5880D96F" w14:textId="7AE496A1"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622268D7" w14:textId="2E73A31D" w:rsidR="0079552A" w:rsidRPr="009171D1" w:rsidRDefault="0079552A" w:rsidP="007B5B76">
            <w:pPr>
              <w:pStyle w:val="TAC"/>
              <w:jc w:val="left"/>
              <w:rPr>
                <w:sz w:val="16"/>
                <w:szCs w:val="16"/>
                <w:lang w:eastAsia="zh-CN"/>
              </w:rPr>
            </w:pPr>
            <w:hyperlink r:id="rId54" w:history="1">
              <w:r w:rsidRPr="009171D1">
                <w:rPr>
                  <w:sz w:val="16"/>
                  <w:szCs w:val="16"/>
                  <w:lang w:eastAsia="zh-CN"/>
                </w:rPr>
                <w:t>R5-233243</w:t>
              </w:r>
            </w:hyperlink>
          </w:p>
        </w:tc>
        <w:tc>
          <w:tcPr>
            <w:tcW w:w="471" w:type="dxa"/>
            <w:shd w:val="solid" w:color="FFFFFF" w:fill="auto"/>
          </w:tcPr>
          <w:p w14:paraId="5D1CE110" w14:textId="2545567F"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37F2FE4D" w14:textId="7013FA22"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0012A180" w14:textId="496FECCD"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65CA5096" w14:textId="65DC5773" w:rsidR="0079552A" w:rsidRPr="009171D1" w:rsidRDefault="0079552A" w:rsidP="007B5B76">
            <w:pPr>
              <w:spacing w:after="0"/>
              <w:rPr>
                <w:rFonts w:ascii="Arial" w:hAnsi="Arial" w:cs="Arial"/>
                <w:sz w:val="16"/>
                <w:szCs w:val="16"/>
              </w:rPr>
            </w:pPr>
            <w:r w:rsidRPr="009171D1">
              <w:rPr>
                <w:rFonts w:ascii="Arial" w:hAnsi="Arial" w:cs="Arial"/>
                <w:sz w:val="16"/>
                <w:szCs w:val="16"/>
              </w:rPr>
              <w:t>Introduction of SA FR1 Talk Mode TRP TC 6.2.1.2.1</w:t>
            </w:r>
          </w:p>
        </w:tc>
        <w:tc>
          <w:tcPr>
            <w:tcW w:w="708" w:type="dxa"/>
            <w:shd w:val="solid" w:color="FFFFFF" w:fill="auto"/>
          </w:tcPr>
          <w:p w14:paraId="1D828754" w14:textId="5113D4F5" w:rsidR="0079552A" w:rsidRPr="009171D1" w:rsidRDefault="0079552A" w:rsidP="007B5B76">
            <w:pPr>
              <w:pStyle w:val="TAC"/>
              <w:jc w:val="left"/>
              <w:rPr>
                <w:sz w:val="16"/>
                <w:szCs w:val="16"/>
              </w:rPr>
            </w:pPr>
            <w:r w:rsidRPr="009171D1">
              <w:rPr>
                <w:sz w:val="16"/>
                <w:szCs w:val="16"/>
              </w:rPr>
              <w:t>0.3.0</w:t>
            </w:r>
          </w:p>
        </w:tc>
      </w:tr>
      <w:tr w:rsidR="0079552A" w:rsidRPr="009171D1" w14:paraId="75EBE684" w14:textId="77777777" w:rsidTr="007B5B76">
        <w:tc>
          <w:tcPr>
            <w:tcW w:w="800" w:type="dxa"/>
            <w:shd w:val="solid" w:color="FFFFFF" w:fill="auto"/>
          </w:tcPr>
          <w:p w14:paraId="76316803" w14:textId="00DD905A"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6070300D" w14:textId="4EF77BE6"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4AF05164" w14:textId="07591108" w:rsidR="0079552A" w:rsidRPr="009171D1" w:rsidRDefault="0079552A" w:rsidP="007B5B76">
            <w:pPr>
              <w:pStyle w:val="TAC"/>
              <w:jc w:val="left"/>
              <w:rPr>
                <w:sz w:val="16"/>
                <w:szCs w:val="16"/>
                <w:lang w:eastAsia="zh-CN"/>
              </w:rPr>
            </w:pPr>
            <w:hyperlink r:id="rId55" w:history="1">
              <w:r w:rsidRPr="009171D1">
                <w:rPr>
                  <w:sz w:val="16"/>
                  <w:szCs w:val="16"/>
                  <w:lang w:eastAsia="zh-CN"/>
                </w:rPr>
                <w:t>R5-233244</w:t>
              </w:r>
            </w:hyperlink>
          </w:p>
        </w:tc>
        <w:tc>
          <w:tcPr>
            <w:tcW w:w="471" w:type="dxa"/>
            <w:shd w:val="solid" w:color="FFFFFF" w:fill="auto"/>
          </w:tcPr>
          <w:p w14:paraId="006F4E09" w14:textId="7EEF231D"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4911678A" w14:textId="37230D1E"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3BBE02C9" w14:textId="56BAFBDB"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037D9C4F" w14:textId="5E5CF718" w:rsidR="0079552A" w:rsidRPr="009171D1" w:rsidRDefault="0079552A" w:rsidP="007B5B76">
            <w:pPr>
              <w:spacing w:after="0"/>
              <w:rPr>
                <w:rFonts w:ascii="Arial" w:hAnsi="Arial" w:cs="Arial"/>
                <w:sz w:val="16"/>
                <w:szCs w:val="16"/>
              </w:rPr>
            </w:pPr>
            <w:r w:rsidRPr="009171D1">
              <w:rPr>
                <w:rFonts w:ascii="Arial" w:hAnsi="Arial" w:cs="Arial"/>
                <w:sz w:val="16"/>
                <w:szCs w:val="16"/>
              </w:rPr>
              <w:t>Introduction of SA FR1 Talk Mode TRS TC 7.2.1.2.1</w:t>
            </w:r>
          </w:p>
        </w:tc>
        <w:tc>
          <w:tcPr>
            <w:tcW w:w="708" w:type="dxa"/>
            <w:shd w:val="solid" w:color="FFFFFF" w:fill="auto"/>
          </w:tcPr>
          <w:p w14:paraId="04E23A86" w14:textId="2F803B32" w:rsidR="0079552A" w:rsidRPr="009171D1" w:rsidRDefault="0079552A" w:rsidP="007B5B76">
            <w:pPr>
              <w:pStyle w:val="TAC"/>
              <w:jc w:val="left"/>
              <w:rPr>
                <w:sz w:val="16"/>
                <w:szCs w:val="16"/>
              </w:rPr>
            </w:pPr>
            <w:r w:rsidRPr="009171D1">
              <w:rPr>
                <w:sz w:val="16"/>
                <w:szCs w:val="16"/>
              </w:rPr>
              <w:t>0.3.0</w:t>
            </w:r>
          </w:p>
        </w:tc>
      </w:tr>
      <w:tr w:rsidR="0079552A" w:rsidRPr="009171D1" w14:paraId="1456D1E1" w14:textId="77777777" w:rsidTr="007B5B76">
        <w:tc>
          <w:tcPr>
            <w:tcW w:w="800" w:type="dxa"/>
            <w:shd w:val="solid" w:color="FFFFFF" w:fill="auto"/>
          </w:tcPr>
          <w:p w14:paraId="75F74CDD" w14:textId="656BC115"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2B4C9E51" w14:textId="71DB2D40"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35624FC9" w14:textId="0063DC4D" w:rsidR="0079552A" w:rsidRPr="009171D1" w:rsidRDefault="0079552A" w:rsidP="007B5B76">
            <w:pPr>
              <w:pStyle w:val="TAC"/>
              <w:jc w:val="left"/>
              <w:rPr>
                <w:sz w:val="16"/>
                <w:szCs w:val="16"/>
                <w:lang w:eastAsia="zh-CN"/>
              </w:rPr>
            </w:pPr>
            <w:hyperlink r:id="rId56" w:history="1">
              <w:r w:rsidRPr="009171D1">
                <w:rPr>
                  <w:sz w:val="16"/>
                  <w:szCs w:val="16"/>
                  <w:lang w:eastAsia="zh-CN"/>
                </w:rPr>
                <w:t>R5-233245</w:t>
              </w:r>
            </w:hyperlink>
          </w:p>
        </w:tc>
        <w:tc>
          <w:tcPr>
            <w:tcW w:w="471" w:type="dxa"/>
            <w:shd w:val="solid" w:color="FFFFFF" w:fill="auto"/>
          </w:tcPr>
          <w:p w14:paraId="179B9B01" w14:textId="120726C1"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479625B1" w14:textId="3766771B"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630D735" w14:textId="70F42978"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7ABCF945" w14:textId="61E7CAC4" w:rsidR="0079552A" w:rsidRPr="009171D1" w:rsidRDefault="0079552A" w:rsidP="007B5B76">
            <w:pPr>
              <w:spacing w:after="0"/>
              <w:rPr>
                <w:rFonts w:ascii="Arial" w:hAnsi="Arial" w:cs="Arial"/>
                <w:sz w:val="16"/>
                <w:szCs w:val="16"/>
              </w:rPr>
            </w:pPr>
            <w:r w:rsidRPr="009171D1">
              <w:rPr>
                <w:rFonts w:ascii="Arial" w:hAnsi="Arial" w:cs="Arial"/>
                <w:sz w:val="16"/>
                <w:szCs w:val="16"/>
              </w:rPr>
              <w:t>Update of SA FR1 Browsing Mode TRP TC 6.2.1.1.1</w:t>
            </w:r>
          </w:p>
        </w:tc>
        <w:tc>
          <w:tcPr>
            <w:tcW w:w="708" w:type="dxa"/>
            <w:shd w:val="solid" w:color="FFFFFF" w:fill="auto"/>
          </w:tcPr>
          <w:p w14:paraId="3EB3D749" w14:textId="145AA9E2" w:rsidR="0079552A" w:rsidRPr="009171D1" w:rsidRDefault="0079552A" w:rsidP="007B5B76">
            <w:pPr>
              <w:pStyle w:val="TAC"/>
              <w:jc w:val="left"/>
              <w:rPr>
                <w:sz w:val="16"/>
                <w:szCs w:val="16"/>
              </w:rPr>
            </w:pPr>
            <w:r w:rsidRPr="009171D1">
              <w:rPr>
                <w:sz w:val="16"/>
                <w:szCs w:val="16"/>
              </w:rPr>
              <w:t>0.3.0</w:t>
            </w:r>
          </w:p>
        </w:tc>
      </w:tr>
      <w:tr w:rsidR="0079552A" w:rsidRPr="009171D1" w14:paraId="2C0BE766" w14:textId="77777777" w:rsidTr="007B5B76">
        <w:tc>
          <w:tcPr>
            <w:tcW w:w="800" w:type="dxa"/>
            <w:shd w:val="solid" w:color="FFFFFF" w:fill="auto"/>
          </w:tcPr>
          <w:p w14:paraId="61BE6DB7" w14:textId="7533ED0F"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61840289" w14:textId="641A4DDC"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206221AE" w14:textId="59CF693F" w:rsidR="0079552A" w:rsidRPr="009171D1" w:rsidRDefault="0079552A" w:rsidP="007B5B76">
            <w:pPr>
              <w:pStyle w:val="TAC"/>
              <w:jc w:val="left"/>
              <w:rPr>
                <w:sz w:val="16"/>
                <w:szCs w:val="16"/>
                <w:lang w:eastAsia="zh-CN"/>
              </w:rPr>
            </w:pPr>
            <w:r w:rsidRPr="009171D1">
              <w:rPr>
                <w:sz w:val="16"/>
                <w:szCs w:val="16"/>
                <w:lang w:eastAsia="zh-CN"/>
              </w:rPr>
              <w:t>R5-233246</w:t>
            </w:r>
          </w:p>
        </w:tc>
        <w:tc>
          <w:tcPr>
            <w:tcW w:w="471" w:type="dxa"/>
            <w:shd w:val="solid" w:color="FFFFFF" w:fill="auto"/>
          </w:tcPr>
          <w:p w14:paraId="6FB2D6DE" w14:textId="41F7C29C"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3AE9E781" w14:textId="58F1BB8E"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3A630639" w14:textId="4CB50B1B"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03F281B1" w14:textId="5877E073" w:rsidR="0079552A" w:rsidRPr="009171D1" w:rsidRDefault="0079552A" w:rsidP="007B5B76">
            <w:pPr>
              <w:spacing w:after="0"/>
              <w:rPr>
                <w:rFonts w:ascii="Arial" w:hAnsi="Arial" w:cs="Arial"/>
                <w:sz w:val="16"/>
                <w:szCs w:val="16"/>
              </w:rPr>
            </w:pPr>
            <w:r w:rsidRPr="009171D1">
              <w:rPr>
                <w:rFonts w:ascii="Arial" w:hAnsi="Arial" w:cs="Arial"/>
                <w:sz w:val="16"/>
                <w:szCs w:val="16"/>
              </w:rPr>
              <w:t>Update of SA FR1 Browsing Mode TRS TC 7.2.1.1.1</w:t>
            </w:r>
          </w:p>
        </w:tc>
        <w:tc>
          <w:tcPr>
            <w:tcW w:w="708" w:type="dxa"/>
            <w:shd w:val="solid" w:color="FFFFFF" w:fill="auto"/>
          </w:tcPr>
          <w:p w14:paraId="096613A2" w14:textId="09EA8D39" w:rsidR="0079552A" w:rsidRPr="009171D1" w:rsidRDefault="0079552A" w:rsidP="007B5B76">
            <w:pPr>
              <w:pStyle w:val="TAC"/>
              <w:jc w:val="left"/>
              <w:rPr>
                <w:sz w:val="16"/>
                <w:szCs w:val="16"/>
              </w:rPr>
            </w:pPr>
            <w:r w:rsidRPr="009171D1">
              <w:rPr>
                <w:sz w:val="16"/>
                <w:szCs w:val="16"/>
              </w:rPr>
              <w:t>0.3.0</w:t>
            </w:r>
          </w:p>
        </w:tc>
      </w:tr>
      <w:tr w:rsidR="00A1468C" w:rsidRPr="009171D1" w14:paraId="527AC269" w14:textId="77777777" w:rsidTr="007B5B76">
        <w:tc>
          <w:tcPr>
            <w:tcW w:w="800" w:type="dxa"/>
            <w:shd w:val="solid" w:color="FFFFFF" w:fill="auto"/>
          </w:tcPr>
          <w:p w14:paraId="030857F7" w14:textId="6EEA2822" w:rsidR="00A1468C" w:rsidRPr="009171D1" w:rsidRDefault="00A1468C"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72234624" w14:textId="2AB10386" w:rsidR="00A1468C" w:rsidRPr="009171D1" w:rsidRDefault="00A1468C"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4E46C1C0" w14:textId="03B4CECB" w:rsidR="00A1468C" w:rsidRPr="009171D1" w:rsidRDefault="00A1468C" w:rsidP="007B5B76">
            <w:pPr>
              <w:pStyle w:val="TAC"/>
              <w:jc w:val="left"/>
              <w:rPr>
                <w:sz w:val="16"/>
                <w:szCs w:val="16"/>
                <w:lang w:eastAsia="zh-CN"/>
              </w:rPr>
            </w:pPr>
            <w:r w:rsidRPr="009171D1">
              <w:rPr>
                <w:rFonts w:cs="Arial"/>
                <w:sz w:val="16"/>
                <w:szCs w:val="16"/>
              </w:rPr>
              <w:t>R5-235940</w:t>
            </w:r>
          </w:p>
        </w:tc>
        <w:tc>
          <w:tcPr>
            <w:tcW w:w="471" w:type="dxa"/>
            <w:shd w:val="solid" w:color="FFFFFF" w:fill="auto"/>
          </w:tcPr>
          <w:p w14:paraId="0B83B819" w14:textId="2AA58884" w:rsidR="00A1468C" w:rsidRPr="009171D1" w:rsidRDefault="00A1468C" w:rsidP="007B5B76">
            <w:pPr>
              <w:pStyle w:val="TAL"/>
              <w:rPr>
                <w:sz w:val="16"/>
                <w:szCs w:val="16"/>
              </w:rPr>
            </w:pPr>
            <w:r w:rsidRPr="009171D1">
              <w:rPr>
                <w:sz w:val="16"/>
                <w:szCs w:val="16"/>
              </w:rPr>
              <w:t>-</w:t>
            </w:r>
          </w:p>
        </w:tc>
        <w:tc>
          <w:tcPr>
            <w:tcW w:w="425" w:type="dxa"/>
            <w:shd w:val="solid" w:color="FFFFFF" w:fill="auto"/>
          </w:tcPr>
          <w:p w14:paraId="573A4649" w14:textId="2B730945" w:rsidR="00A1468C" w:rsidRPr="009171D1" w:rsidRDefault="00A1468C" w:rsidP="007B5B76">
            <w:pPr>
              <w:pStyle w:val="TAR"/>
              <w:jc w:val="left"/>
              <w:rPr>
                <w:sz w:val="16"/>
                <w:szCs w:val="16"/>
              </w:rPr>
            </w:pPr>
            <w:r w:rsidRPr="009171D1">
              <w:rPr>
                <w:sz w:val="16"/>
                <w:szCs w:val="16"/>
              </w:rPr>
              <w:t>-</w:t>
            </w:r>
          </w:p>
        </w:tc>
        <w:tc>
          <w:tcPr>
            <w:tcW w:w="425" w:type="dxa"/>
            <w:shd w:val="solid" w:color="FFFFFF" w:fill="auto"/>
          </w:tcPr>
          <w:p w14:paraId="71A748FD" w14:textId="77376352" w:rsidR="00A1468C" w:rsidRPr="009171D1" w:rsidRDefault="00A1468C" w:rsidP="007B5B76">
            <w:pPr>
              <w:pStyle w:val="TAC"/>
              <w:jc w:val="left"/>
              <w:rPr>
                <w:sz w:val="16"/>
                <w:szCs w:val="16"/>
              </w:rPr>
            </w:pPr>
            <w:r w:rsidRPr="009171D1">
              <w:rPr>
                <w:sz w:val="16"/>
                <w:szCs w:val="16"/>
              </w:rPr>
              <w:t>-</w:t>
            </w:r>
          </w:p>
        </w:tc>
        <w:tc>
          <w:tcPr>
            <w:tcW w:w="4867" w:type="dxa"/>
            <w:shd w:val="solid" w:color="FFFFFF" w:fill="auto"/>
          </w:tcPr>
          <w:p w14:paraId="39A81662" w14:textId="5BD29D98" w:rsidR="00A1468C" w:rsidRPr="009171D1" w:rsidRDefault="00A1468C" w:rsidP="007B5B76">
            <w:pPr>
              <w:spacing w:after="0"/>
              <w:rPr>
                <w:rFonts w:ascii="Arial" w:hAnsi="Arial" w:cs="Arial"/>
                <w:sz w:val="16"/>
                <w:szCs w:val="16"/>
              </w:rPr>
            </w:pPr>
            <w:proofErr w:type="spellStart"/>
            <w:r w:rsidRPr="009171D1">
              <w:rPr>
                <w:rFonts w:ascii="Arial" w:hAnsi="Arial" w:cs="Arial"/>
                <w:sz w:val="16"/>
                <w:szCs w:val="16"/>
              </w:rPr>
              <w:t>pCR</w:t>
            </w:r>
            <w:proofErr w:type="spellEnd"/>
            <w:r w:rsidRPr="009171D1">
              <w:rPr>
                <w:rFonts w:ascii="Arial" w:hAnsi="Arial" w:cs="Arial"/>
                <w:sz w:val="16"/>
                <w:szCs w:val="16"/>
              </w:rPr>
              <w:t xml:space="preserve"> with TRP/TRS MU Updates</w:t>
            </w:r>
          </w:p>
        </w:tc>
        <w:tc>
          <w:tcPr>
            <w:tcW w:w="708" w:type="dxa"/>
            <w:shd w:val="solid" w:color="FFFFFF" w:fill="auto"/>
          </w:tcPr>
          <w:p w14:paraId="006F8CD7" w14:textId="3360BFD0" w:rsidR="00A1468C" w:rsidRPr="009171D1" w:rsidRDefault="009F0142" w:rsidP="007B5B76">
            <w:pPr>
              <w:pStyle w:val="TAC"/>
              <w:jc w:val="left"/>
              <w:rPr>
                <w:sz w:val="16"/>
                <w:szCs w:val="16"/>
              </w:rPr>
            </w:pPr>
            <w:r w:rsidRPr="009171D1">
              <w:rPr>
                <w:sz w:val="16"/>
                <w:szCs w:val="16"/>
              </w:rPr>
              <w:t>1</w:t>
            </w:r>
            <w:r w:rsidR="00A1468C" w:rsidRPr="009171D1">
              <w:rPr>
                <w:sz w:val="16"/>
                <w:szCs w:val="16"/>
              </w:rPr>
              <w:t>.</w:t>
            </w:r>
            <w:r w:rsidRPr="009171D1">
              <w:rPr>
                <w:sz w:val="16"/>
                <w:szCs w:val="16"/>
              </w:rPr>
              <w:t>0</w:t>
            </w:r>
            <w:r w:rsidR="00A1468C" w:rsidRPr="009171D1">
              <w:rPr>
                <w:sz w:val="16"/>
                <w:szCs w:val="16"/>
              </w:rPr>
              <w:t>.0</w:t>
            </w:r>
          </w:p>
        </w:tc>
      </w:tr>
      <w:tr w:rsidR="009F0142" w:rsidRPr="009171D1" w14:paraId="36F5A716" w14:textId="77777777" w:rsidTr="007B5B76">
        <w:tc>
          <w:tcPr>
            <w:tcW w:w="800" w:type="dxa"/>
            <w:shd w:val="solid" w:color="FFFFFF" w:fill="auto"/>
          </w:tcPr>
          <w:p w14:paraId="58B62835" w14:textId="1D2FBB16"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5F31568A" w14:textId="68931E1A"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02D1CB72" w14:textId="4A6DFE83" w:rsidR="009F0142" w:rsidRPr="009171D1" w:rsidRDefault="009F0142" w:rsidP="007B5B76">
            <w:pPr>
              <w:pStyle w:val="TAC"/>
              <w:jc w:val="left"/>
              <w:rPr>
                <w:sz w:val="16"/>
                <w:szCs w:val="16"/>
                <w:lang w:eastAsia="zh-CN"/>
              </w:rPr>
            </w:pPr>
            <w:hyperlink r:id="rId57" w:history="1">
              <w:r w:rsidRPr="009171D1">
                <w:rPr>
                  <w:sz w:val="16"/>
                  <w:szCs w:val="16"/>
                  <w:lang w:eastAsia="zh-CN"/>
                </w:rPr>
                <w:t>R5-235210</w:t>
              </w:r>
            </w:hyperlink>
          </w:p>
        </w:tc>
        <w:tc>
          <w:tcPr>
            <w:tcW w:w="471" w:type="dxa"/>
            <w:shd w:val="solid" w:color="FFFFFF" w:fill="auto"/>
          </w:tcPr>
          <w:p w14:paraId="457689B0" w14:textId="1456D7A4"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6F8D0465" w14:textId="629B760F"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0FEE9746" w14:textId="010D023B"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4F2E0037" w14:textId="39F4BDD7" w:rsidR="009F0142" w:rsidRPr="009171D1" w:rsidRDefault="009F0142" w:rsidP="007B5B76">
            <w:pPr>
              <w:spacing w:after="0"/>
              <w:rPr>
                <w:rFonts w:ascii="Arial" w:hAnsi="Arial" w:cs="Arial"/>
                <w:sz w:val="16"/>
                <w:szCs w:val="16"/>
              </w:rPr>
            </w:pPr>
            <w:r w:rsidRPr="009171D1">
              <w:rPr>
                <w:rFonts w:ascii="Arial" w:hAnsi="Arial" w:cs="Arial"/>
                <w:sz w:val="16"/>
                <w:szCs w:val="16"/>
              </w:rPr>
              <w:t>Clarification on EN-DC decision tree</w:t>
            </w:r>
          </w:p>
        </w:tc>
        <w:tc>
          <w:tcPr>
            <w:tcW w:w="708" w:type="dxa"/>
            <w:shd w:val="solid" w:color="FFFFFF" w:fill="auto"/>
          </w:tcPr>
          <w:p w14:paraId="32CB2921" w14:textId="1FF680DB" w:rsidR="009F0142" w:rsidRPr="009171D1" w:rsidRDefault="009F0142" w:rsidP="007B5B76">
            <w:pPr>
              <w:pStyle w:val="TAC"/>
              <w:jc w:val="left"/>
              <w:rPr>
                <w:sz w:val="16"/>
                <w:szCs w:val="16"/>
              </w:rPr>
            </w:pPr>
            <w:r w:rsidRPr="009171D1">
              <w:rPr>
                <w:sz w:val="16"/>
                <w:szCs w:val="16"/>
              </w:rPr>
              <w:t>1.0.0</w:t>
            </w:r>
          </w:p>
        </w:tc>
      </w:tr>
      <w:tr w:rsidR="009F0142" w:rsidRPr="009171D1" w14:paraId="78525D8D" w14:textId="77777777" w:rsidTr="007B5B76">
        <w:tc>
          <w:tcPr>
            <w:tcW w:w="800" w:type="dxa"/>
            <w:shd w:val="solid" w:color="FFFFFF" w:fill="auto"/>
          </w:tcPr>
          <w:p w14:paraId="5AF2C32C" w14:textId="4B290180"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2E3661B3" w14:textId="6EF6C50D"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774EED63" w14:textId="78C9CD57" w:rsidR="009F0142" w:rsidRPr="009171D1" w:rsidRDefault="009F0142" w:rsidP="007B5B76">
            <w:pPr>
              <w:pStyle w:val="TAC"/>
              <w:jc w:val="left"/>
              <w:rPr>
                <w:sz w:val="16"/>
                <w:szCs w:val="16"/>
                <w:lang w:eastAsia="zh-CN"/>
              </w:rPr>
            </w:pPr>
            <w:r w:rsidRPr="009171D1">
              <w:rPr>
                <w:sz w:val="16"/>
                <w:szCs w:val="16"/>
                <w:lang w:eastAsia="zh-CN"/>
              </w:rPr>
              <w:t>R5-235796</w:t>
            </w:r>
          </w:p>
        </w:tc>
        <w:tc>
          <w:tcPr>
            <w:tcW w:w="471" w:type="dxa"/>
            <w:shd w:val="solid" w:color="FFFFFF" w:fill="auto"/>
          </w:tcPr>
          <w:p w14:paraId="29F5D53E" w14:textId="6B1B50AC"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5702831D" w14:textId="11F2BC04"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166CD657" w14:textId="2823A944"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6867832C" w14:textId="7D23B0FA" w:rsidR="009F0142" w:rsidRPr="009171D1" w:rsidRDefault="009F0142" w:rsidP="007B5B76">
            <w:pPr>
              <w:spacing w:after="0"/>
              <w:rPr>
                <w:rFonts w:ascii="Arial" w:hAnsi="Arial" w:cs="Arial"/>
                <w:sz w:val="16"/>
                <w:szCs w:val="16"/>
              </w:rPr>
            </w:pPr>
            <w:r w:rsidRPr="009171D1">
              <w:rPr>
                <w:rFonts w:ascii="Arial" w:hAnsi="Arial" w:cs="Arial"/>
                <w:sz w:val="16"/>
                <w:szCs w:val="16"/>
              </w:rPr>
              <w:t>Update of SA FR1 Browsing Mode TRP and TRS tests</w:t>
            </w:r>
          </w:p>
        </w:tc>
        <w:tc>
          <w:tcPr>
            <w:tcW w:w="708" w:type="dxa"/>
            <w:shd w:val="solid" w:color="FFFFFF" w:fill="auto"/>
          </w:tcPr>
          <w:p w14:paraId="66201855" w14:textId="52E40A7B" w:rsidR="009F0142" w:rsidRPr="009171D1" w:rsidRDefault="009F0142" w:rsidP="007B5B76">
            <w:pPr>
              <w:pStyle w:val="TAC"/>
              <w:jc w:val="left"/>
              <w:rPr>
                <w:sz w:val="16"/>
                <w:szCs w:val="16"/>
              </w:rPr>
            </w:pPr>
            <w:r w:rsidRPr="009171D1">
              <w:rPr>
                <w:sz w:val="16"/>
                <w:szCs w:val="16"/>
              </w:rPr>
              <w:t>1.0.0</w:t>
            </w:r>
          </w:p>
        </w:tc>
      </w:tr>
      <w:tr w:rsidR="009F0142" w:rsidRPr="009171D1" w14:paraId="5B3A948B" w14:textId="77777777" w:rsidTr="007B5B76">
        <w:tc>
          <w:tcPr>
            <w:tcW w:w="800" w:type="dxa"/>
            <w:shd w:val="solid" w:color="FFFFFF" w:fill="auto"/>
          </w:tcPr>
          <w:p w14:paraId="0ADBE0EA" w14:textId="7F2B626A"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305019B2" w14:textId="0BF27C5C"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0BF68D58" w14:textId="70D77611" w:rsidR="009F0142" w:rsidRPr="009171D1" w:rsidRDefault="009F0142" w:rsidP="007B5B76">
            <w:pPr>
              <w:pStyle w:val="TAC"/>
              <w:jc w:val="left"/>
              <w:rPr>
                <w:sz w:val="16"/>
                <w:szCs w:val="16"/>
                <w:lang w:eastAsia="zh-CN"/>
              </w:rPr>
            </w:pPr>
            <w:hyperlink r:id="rId58" w:history="1">
              <w:r w:rsidRPr="009171D1">
                <w:rPr>
                  <w:sz w:val="16"/>
                  <w:szCs w:val="16"/>
                  <w:lang w:eastAsia="zh-CN"/>
                </w:rPr>
                <w:t>R5-235212</w:t>
              </w:r>
            </w:hyperlink>
          </w:p>
        </w:tc>
        <w:tc>
          <w:tcPr>
            <w:tcW w:w="471" w:type="dxa"/>
            <w:shd w:val="solid" w:color="FFFFFF" w:fill="auto"/>
          </w:tcPr>
          <w:p w14:paraId="0C992DFB" w14:textId="7B2157F0"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6B85B4D2" w14:textId="493781E8"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0376D6CD" w14:textId="717F7486"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011B295A" w14:textId="5D4958C9" w:rsidR="009F0142" w:rsidRPr="009171D1" w:rsidRDefault="009F0142" w:rsidP="007B5B76">
            <w:pPr>
              <w:spacing w:after="0"/>
              <w:rPr>
                <w:rFonts w:ascii="Arial" w:hAnsi="Arial" w:cs="Arial"/>
                <w:sz w:val="16"/>
                <w:szCs w:val="16"/>
              </w:rPr>
            </w:pPr>
            <w:r w:rsidRPr="009171D1">
              <w:rPr>
                <w:rFonts w:ascii="Arial" w:hAnsi="Arial" w:cs="Arial"/>
                <w:sz w:val="16"/>
                <w:szCs w:val="16"/>
              </w:rPr>
              <w:t>Correction to Annex Structure</w:t>
            </w:r>
          </w:p>
        </w:tc>
        <w:tc>
          <w:tcPr>
            <w:tcW w:w="708" w:type="dxa"/>
            <w:shd w:val="solid" w:color="FFFFFF" w:fill="auto"/>
          </w:tcPr>
          <w:p w14:paraId="0A0E21FD" w14:textId="0367A827" w:rsidR="009F0142" w:rsidRPr="009171D1" w:rsidRDefault="009F0142" w:rsidP="007B5B76">
            <w:pPr>
              <w:pStyle w:val="TAC"/>
              <w:jc w:val="left"/>
              <w:rPr>
                <w:sz w:val="16"/>
                <w:szCs w:val="16"/>
              </w:rPr>
            </w:pPr>
            <w:r w:rsidRPr="009171D1">
              <w:rPr>
                <w:sz w:val="16"/>
                <w:szCs w:val="16"/>
              </w:rPr>
              <w:t>1.0.0</w:t>
            </w:r>
          </w:p>
        </w:tc>
      </w:tr>
      <w:tr w:rsidR="009F0142" w:rsidRPr="009171D1" w14:paraId="5191B786" w14:textId="77777777" w:rsidTr="007B5B76">
        <w:tc>
          <w:tcPr>
            <w:tcW w:w="800" w:type="dxa"/>
            <w:shd w:val="solid" w:color="FFFFFF" w:fill="auto"/>
          </w:tcPr>
          <w:p w14:paraId="7AEEFC0C" w14:textId="09AD7BE5" w:rsidR="009F0142" w:rsidRPr="009171D1" w:rsidRDefault="009F0142"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3D485677" w14:textId="57AD81EA" w:rsidR="009F0142" w:rsidRPr="009171D1" w:rsidRDefault="009F0142"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1B29E1AF" w14:textId="46AFFF1E" w:rsidR="009F0142" w:rsidRPr="009171D1" w:rsidRDefault="009F0142" w:rsidP="007B5B76">
            <w:pPr>
              <w:pStyle w:val="TAC"/>
              <w:jc w:val="left"/>
            </w:pPr>
            <w:hyperlink r:id="rId59" w:history="1">
              <w:r w:rsidRPr="009171D1">
                <w:rPr>
                  <w:sz w:val="16"/>
                  <w:szCs w:val="16"/>
                  <w:lang w:eastAsia="zh-CN"/>
                </w:rPr>
                <w:t>R5-237947</w:t>
              </w:r>
            </w:hyperlink>
          </w:p>
        </w:tc>
        <w:tc>
          <w:tcPr>
            <w:tcW w:w="471" w:type="dxa"/>
            <w:shd w:val="solid" w:color="FFFFFF" w:fill="auto"/>
          </w:tcPr>
          <w:p w14:paraId="30C3B0DF" w14:textId="27612F5F"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5E651AA0" w14:textId="56630589"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67BB4E21" w14:textId="2FD83130"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17B1384F" w14:textId="51270895" w:rsidR="009F0142" w:rsidRPr="009171D1" w:rsidRDefault="009F0142" w:rsidP="007B5B76">
            <w:pPr>
              <w:spacing w:after="0"/>
              <w:rPr>
                <w:rFonts w:ascii="Arial" w:hAnsi="Arial" w:cs="Arial"/>
                <w:sz w:val="16"/>
                <w:szCs w:val="16"/>
              </w:rPr>
            </w:pPr>
            <w:proofErr w:type="spellStart"/>
            <w:r w:rsidRPr="009171D1">
              <w:rPr>
                <w:rFonts w:ascii="Arial" w:hAnsi="Arial" w:cs="Arial"/>
                <w:sz w:val="16"/>
                <w:szCs w:val="16"/>
              </w:rPr>
              <w:t>pCR</w:t>
            </w:r>
            <w:proofErr w:type="spellEnd"/>
            <w:r w:rsidRPr="009171D1">
              <w:rPr>
                <w:rFonts w:ascii="Arial" w:hAnsi="Arial" w:cs="Arial"/>
                <w:sz w:val="16"/>
                <w:szCs w:val="16"/>
              </w:rPr>
              <w:t xml:space="preserve"> with TRP/TRS MU Updates</w:t>
            </w:r>
          </w:p>
        </w:tc>
        <w:tc>
          <w:tcPr>
            <w:tcW w:w="708" w:type="dxa"/>
            <w:shd w:val="solid" w:color="FFFFFF" w:fill="auto"/>
          </w:tcPr>
          <w:p w14:paraId="04C9ECE5" w14:textId="775E24D5" w:rsidR="009F0142" w:rsidRPr="009171D1" w:rsidRDefault="003B58BA" w:rsidP="007B5B76">
            <w:pPr>
              <w:pStyle w:val="TAC"/>
              <w:jc w:val="left"/>
              <w:rPr>
                <w:sz w:val="16"/>
                <w:szCs w:val="16"/>
              </w:rPr>
            </w:pPr>
            <w:r w:rsidRPr="009171D1">
              <w:rPr>
                <w:sz w:val="16"/>
                <w:szCs w:val="16"/>
              </w:rPr>
              <w:t>1.1</w:t>
            </w:r>
            <w:r w:rsidR="009F0142" w:rsidRPr="009171D1">
              <w:rPr>
                <w:sz w:val="16"/>
                <w:szCs w:val="16"/>
              </w:rPr>
              <w:t>.0</w:t>
            </w:r>
          </w:p>
        </w:tc>
      </w:tr>
      <w:tr w:rsidR="003B58BA" w:rsidRPr="009171D1" w14:paraId="4414C08D" w14:textId="77777777" w:rsidTr="007B5B76">
        <w:tc>
          <w:tcPr>
            <w:tcW w:w="800" w:type="dxa"/>
            <w:shd w:val="solid" w:color="FFFFFF" w:fill="auto"/>
          </w:tcPr>
          <w:p w14:paraId="1378EEE2" w14:textId="3398C5E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21711823" w14:textId="3A469635"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0AB7CDDC" w14:textId="1178A966" w:rsidR="003B58BA" w:rsidRPr="009171D1" w:rsidRDefault="003B58BA" w:rsidP="007B5B76">
            <w:pPr>
              <w:pStyle w:val="TAC"/>
              <w:jc w:val="left"/>
            </w:pPr>
            <w:hyperlink r:id="rId60" w:history="1">
              <w:r w:rsidRPr="009171D1">
                <w:rPr>
                  <w:sz w:val="16"/>
                  <w:szCs w:val="16"/>
                  <w:lang w:eastAsia="zh-CN"/>
                </w:rPr>
                <w:t>R5-237840</w:t>
              </w:r>
            </w:hyperlink>
          </w:p>
        </w:tc>
        <w:tc>
          <w:tcPr>
            <w:tcW w:w="471" w:type="dxa"/>
            <w:shd w:val="solid" w:color="FFFFFF" w:fill="auto"/>
          </w:tcPr>
          <w:p w14:paraId="48612DEA" w14:textId="5656BFE8"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532B3E4D" w14:textId="590D0ED5"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3D01F713" w14:textId="64FEDC44"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0F706B59" w14:textId="1F1D02F7" w:rsidR="003B58BA" w:rsidRPr="009171D1" w:rsidRDefault="003B58BA" w:rsidP="007B5B76">
            <w:pPr>
              <w:spacing w:after="0"/>
              <w:rPr>
                <w:rFonts w:ascii="Arial" w:hAnsi="Arial" w:cs="Arial"/>
                <w:sz w:val="16"/>
                <w:szCs w:val="16"/>
              </w:rPr>
            </w:pPr>
            <w:r w:rsidRPr="009171D1">
              <w:rPr>
                <w:rFonts w:ascii="Arial" w:hAnsi="Arial" w:cs="Arial"/>
                <w:sz w:val="16"/>
                <w:szCs w:val="16"/>
              </w:rPr>
              <w:t>Update of SA FR1 Browsing Mode TRP TC</w:t>
            </w:r>
          </w:p>
        </w:tc>
        <w:tc>
          <w:tcPr>
            <w:tcW w:w="708" w:type="dxa"/>
            <w:shd w:val="solid" w:color="FFFFFF" w:fill="auto"/>
          </w:tcPr>
          <w:p w14:paraId="66D2E7D5" w14:textId="11CC6916" w:rsidR="003B58BA" w:rsidRPr="009171D1" w:rsidRDefault="003B58BA" w:rsidP="007B5B76">
            <w:pPr>
              <w:pStyle w:val="TAC"/>
              <w:jc w:val="left"/>
              <w:rPr>
                <w:sz w:val="16"/>
                <w:szCs w:val="16"/>
              </w:rPr>
            </w:pPr>
            <w:r w:rsidRPr="009171D1">
              <w:rPr>
                <w:sz w:val="16"/>
                <w:szCs w:val="16"/>
              </w:rPr>
              <w:t>1.1.0</w:t>
            </w:r>
          </w:p>
        </w:tc>
      </w:tr>
      <w:tr w:rsidR="003B58BA" w:rsidRPr="009171D1" w14:paraId="5E82AF59" w14:textId="77777777" w:rsidTr="007B5B76">
        <w:tc>
          <w:tcPr>
            <w:tcW w:w="800" w:type="dxa"/>
            <w:shd w:val="solid" w:color="FFFFFF" w:fill="auto"/>
          </w:tcPr>
          <w:p w14:paraId="1DD50D82" w14:textId="65F4380F"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1173E861" w14:textId="7B533A6E"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26A694E7" w14:textId="2517AD7C" w:rsidR="003B58BA" w:rsidRPr="009171D1" w:rsidRDefault="003B58BA" w:rsidP="007B5B76">
            <w:pPr>
              <w:pStyle w:val="TAC"/>
              <w:jc w:val="left"/>
            </w:pPr>
            <w:r w:rsidRPr="009171D1">
              <w:rPr>
                <w:sz w:val="16"/>
                <w:szCs w:val="16"/>
                <w:lang w:eastAsia="zh-CN"/>
              </w:rPr>
              <w:t>R5-237854</w:t>
            </w:r>
          </w:p>
        </w:tc>
        <w:tc>
          <w:tcPr>
            <w:tcW w:w="471" w:type="dxa"/>
            <w:shd w:val="solid" w:color="FFFFFF" w:fill="auto"/>
          </w:tcPr>
          <w:p w14:paraId="5FAB1637" w14:textId="09232DCE"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418033F1" w14:textId="25A0EBEA"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6E5576F8" w14:textId="29872CB4"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5FC200CD" w14:textId="3B64558B" w:rsidR="003B58BA" w:rsidRPr="009171D1" w:rsidRDefault="003B58BA" w:rsidP="007B5B76">
            <w:pPr>
              <w:spacing w:after="0"/>
              <w:rPr>
                <w:rFonts w:ascii="Arial" w:hAnsi="Arial" w:cs="Arial"/>
                <w:sz w:val="16"/>
                <w:szCs w:val="16"/>
              </w:rPr>
            </w:pPr>
            <w:r w:rsidRPr="009171D1">
              <w:rPr>
                <w:rFonts w:ascii="Arial" w:hAnsi="Arial" w:cs="Arial"/>
                <w:sz w:val="16"/>
                <w:szCs w:val="16"/>
              </w:rPr>
              <w:t>Update of SA FR1 Browsing Mode TRS TC</w:t>
            </w:r>
          </w:p>
        </w:tc>
        <w:tc>
          <w:tcPr>
            <w:tcW w:w="708" w:type="dxa"/>
            <w:shd w:val="solid" w:color="FFFFFF" w:fill="auto"/>
          </w:tcPr>
          <w:p w14:paraId="30A5AA4A" w14:textId="0BD9E99A" w:rsidR="003B58BA" w:rsidRPr="009171D1" w:rsidRDefault="003B58BA" w:rsidP="007B5B76">
            <w:pPr>
              <w:pStyle w:val="TAC"/>
              <w:jc w:val="left"/>
              <w:rPr>
                <w:sz w:val="16"/>
                <w:szCs w:val="16"/>
              </w:rPr>
            </w:pPr>
            <w:r w:rsidRPr="009171D1">
              <w:rPr>
                <w:sz w:val="16"/>
                <w:szCs w:val="16"/>
              </w:rPr>
              <w:t>1.1.0</w:t>
            </w:r>
          </w:p>
        </w:tc>
      </w:tr>
      <w:tr w:rsidR="003B58BA" w:rsidRPr="009171D1" w14:paraId="6A028927" w14:textId="77777777" w:rsidTr="007B5B76">
        <w:tc>
          <w:tcPr>
            <w:tcW w:w="800" w:type="dxa"/>
            <w:shd w:val="solid" w:color="FFFFFF" w:fill="auto"/>
          </w:tcPr>
          <w:p w14:paraId="6FEB1396" w14:textId="2789466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285B5C00" w14:textId="4941168E"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53E5453D" w14:textId="7AEF21AA" w:rsidR="003B58BA" w:rsidRPr="009171D1" w:rsidRDefault="003B58BA" w:rsidP="007B5B76">
            <w:pPr>
              <w:pStyle w:val="TAC"/>
              <w:jc w:val="left"/>
            </w:pPr>
            <w:hyperlink r:id="rId61" w:history="1">
              <w:r w:rsidRPr="009171D1">
                <w:rPr>
                  <w:sz w:val="16"/>
                  <w:szCs w:val="16"/>
                  <w:lang w:eastAsia="zh-CN"/>
                </w:rPr>
                <w:t>R5-237855</w:t>
              </w:r>
            </w:hyperlink>
          </w:p>
        </w:tc>
        <w:tc>
          <w:tcPr>
            <w:tcW w:w="471" w:type="dxa"/>
            <w:shd w:val="solid" w:color="FFFFFF" w:fill="auto"/>
          </w:tcPr>
          <w:p w14:paraId="1D9E1BD0" w14:textId="5004ED09"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559DCE8E" w14:textId="68064BF5"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220A0F2E" w14:textId="549CE01A"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76F51945" w14:textId="7FB4B7AB" w:rsidR="003B58BA" w:rsidRPr="009171D1" w:rsidRDefault="003B58BA" w:rsidP="007B5B76">
            <w:pPr>
              <w:spacing w:after="0"/>
              <w:rPr>
                <w:rFonts w:ascii="Arial" w:hAnsi="Arial" w:cs="Arial"/>
                <w:sz w:val="16"/>
                <w:szCs w:val="16"/>
              </w:rPr>
            </w:pPr>
            <w:r w:rsidRPr="009171D1">
              <w:rPr>
                <w:rFonts w:ascii="Arial" w:hAnsi="Arial" w:cs="Arial"/>
                <w:sz w:val="16"/>
                <w:szCs w:val="16"/>
              </w:rPr>
              <w:t>Editorial corrections across the FR1 TRP TRS test spec</w:t>
            </w:r>
          </w:p>
        </w:tc>
        <w:tc>
          <w:tcPr>
            <w:tcW w:w="708" w:type="dxa"/>
            <w:shd w:val="solid" w:color="FFFFFF" w:fill="auto"/>
          </w:tcPr>
          <w:p w14:paraId="33D769CC" w14:textId="4EA9070D" w:rsidR="003B58BA" w:rsidRPr="009171D1" w:rsidRDefault="003B58BA" w:rsidP="007B5B76">
            <w:pPr>
              <w:pStyle w:val="TAC"/>
              <w:jc w:val="left"/>
              <w:rPr>
                <w:sz w:val="16"/>
                <w:szCs w:val="16"/>
              </w:rPr>
            </w:pPr>
            <w:r w:rsidRPr="009171D1">
              <w:rPr>
                <w:sz w:val="16"/>
                <w:szCs w:val="16"/>
              </w:rPr>
              <w:t>1.1.0</w:t>
            </w:r>
          </w:p>
        </w:tc>
      </w:tr>
      <w:tr w:rsidR="003B58BA" w:rsidRPr="009171D1" w14:paraId="7E6CEA4A" w14:textId="77777777" w:rsidTr="007B5B76">
        <w:tc>
          <w:tcPr>
            <w:tcW w:w="800" w:type="dxa"/>
            <w:shd w:val="solid" w:color="FFFFFF" w:fill="auto"/>
          </w:tcPr>
          <w:p w14:paraId="6C3E6BC8" w14:textId="05404D9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31B9BED5" w14:textId="0EEC960F" w:rsidR="003B58BA" w:rsidRPr="009171D1" w:rsidRDefault="003B58BA" w:rsidP="007B5B76">
            <w:pPr>
              <w:pStyle w:val="TAC"/>
              <w:jc w:val="left"/>
              <w:rPr>
                <w:sz w:val="16"/>
                <w:szCs w:val="16"/>
                <w:lang w:eastAsia="zh-CN"/>
              </w:rPr>
            </w:pPr>
            <w:r w:rsidRPr="009171D1">
              <w:rPr>
                <w:sz w:val="16"/>
                <w:szCs w:val="16"/>
                <w:lang w:eastAsia="zh-CN"/>
              </w:rPr>
              <w:t>RAN#102</w:t>
            </w:r>
          </w:p>
        </w:tc>
        <w:tc>
          <w:tcPr>
            <w:tcW w:w="949" w:type="dxa"/>
            <w:shd w:val="solid" w:color="FFFFFF" w:fill="auto"/>
          </w:tcPr>
          <w:p w14:paraId="3DDACFDD" w14:textId="254583E2" w:rsidR="003B58BA" w:rsidRPr="009171D1" w:rsidRDefault="003B58BA" w:rsidP="007B5B76">
            <w:pPr>
              <w:pStyle w:val="TAC"/>
              <w:jc w:val="left"/>
              <w:rPr>
                <w:sz w:val="16"/>
                <w:szCs w:val="16"/>
                <w:lang w:eastAsia="zh-CN"/>
              </w:rPr>
            </w:pPr>
            <w:r w:rsidRPr="009171D1">
              <w:rPr>
                <w:sz w:val="16"/>
                <w:szCs w:val="16"/>
                <w:lang w:eastAsia="zh-CN"/>
              </w:rPr>
              <w:t>RP-233549</w:t>
            </w:r>
          </w:p>
        </w:tc>
        <w:tc>
          <w:tcPr>
            <w:tcW w:w="471" w:type="dxa"/>
            <w:shd w:val="solid" w:color="FFFFFF" w:fill="auto"/>
          </w:tcPr>
          <w:p w14:paraId="0E652D00" w14:textId="76E1450C" w:rsidR="003B58BA" w:rsidRPr="009171D1" w:rsidRDefault="003B58BA" w:rsidP="007B5B76">
            <w:pPr>
              <w:pStyle w:val="TAL"/>
              <w:rPr>
                <w:sz w:val="16"/>
                <w:szCs w:val="16"/>
                <w:lang w:eastAsia="zh-CN"/>
              </w:rPr>
            </w:pPr>
            <w:r w:rsidRPr="009171D1">
              <w:rPr>
                <w:sz w:val="16"/>
                <w:szCs w:val="16"/>
                <w:lang w:eastAsia="zh-CN"/>
              </w:rPr>
              <w:t>-</w:t>
            </w:r>
          </w:p>
        </w:tc>
        <w:tc>
          <w:tcPr>
            <w:tcW w:w="425" w:type="dxa"/>
            <w:shd w:val="solid" w:color="FFFFFF" w:fill="auto"/>
          </w:tcPr>
          <w:p w14:paraId="5A7C1910" w14:textId="3B22D64B" w:rsidR="003B58BA" w:rsidRPr="009171D1" w:rsidRDefault="003B58BA" w:rsidP="007B5B76">
            <w:pPr>
              <w:pStyle w:val="TAR"/>
              <w:jc w:val="left"/>
              <w:rPr>
                <w:sz w:val="16"/>
                <w:szCs w:val="16"/>
                <w:lang w:eastAsia="zh-CN"/>
              </w:rPr>
            </w:pPr>
            <w:r w:rsidRPr="009171D1">
              <w:rPr>
                <w:sz w:val="16"/>
                <w:szCs w:val="16"/>
                <w:lang w:eastAsia="zh-CN"/>
              </w:rPr>
              <w:t>-</w:t>
            </w:r>
          </w:p>
        </w:tc>
        <w:tc>
          <w:tcPr>
            <w:tcW w:w="425" w:type="dxa"/>
            <w:shd w:val="solid" w:color="FFFFFF" w:fill="auto"/>
          </w:tcPr>
          <w:p w14:paraId="65DA6043" w14:textId="4283DBAE" w:rsidR="003B58BA" w:rsidRPr="009171D1" w:rsidRDefault="003B58BA" w:rsidP="007B5B76">
            <w:pPr>
              <w:pStyle w:val="TAC"/>
              <w:jc w:val="left"/>
              <w:rPr>
                <w:sz w:val="16"/>
                <w:szCs w:val="16"/>
                <w:lang w:eastAsia="zh-CN"/>
              </w:rPr>
            </w:pPr>
            <w:r w:rsidRPr="009171D1">
              <w:rPr>
                <w:sz w:val="16"/>
                <w:szCs w:val="16"/>
                <w:lang w:eastAsia="zh-CN"/>
              </w:rPr>
              <w:t>-</w:t>
            </w:r>
          </w:p>
        </w:tc>
        <w:tc>
          <w:tcPr>
            <w:tcW w:w="4867" w:type="dxa"/>
            <w:shd w:val="solid" w:color="FFFFFF" w:fill="auto"/>
          </w:tcPr>
          <w:p w14:paraId="05ABE84C" w14:textId="3DB99A59" w:rsidR="003B58BA" w:rsidRPr="009171D1" w:rsidRDefault="003B58BA" w:rsidP="007B5B76">
            <w:pPr>
              <w:spacing w:after="0"/>
              <w:rPr>
                <w:rFonts w:ascii="Arial" w:hAnsi="Arial"/>
                <w:sz w:val="16"/>
                <w:szCs w:val="16"/>
                <w:lang w:eastAsia="zh-CN"/>
              </w:rPr>
            </w:pPr>
            <w:r w:rsidRPr="009171D1">
              <w:rPr>
                <w:rFonts w:ascii="Arial" w:hAnsi="Arial"/>
                <w:sz w:val="16"/>
                <w:szCs w:val="16"/>
                <w:lang w:eastAsia="zh-CN"/>
              </w:rPr>
              <w:t>presented at RAN#102 for approval</w:t>
            </w:r>
          </w:p>
        </w:tc>
        <w:tc>
          <w:tcPr>
            <w:tcW w:w="708" w:type="dxa"/>
            <w:shd w:val="solid" w:color="FFFFFF" w:fill="auto"/>
          </w:tcPr>
          <w:p w14:paraId="2EFB6C0D" w14:textId="35467F87" w:rsidR="003B58BA" w:rsidRPr="009171D1" w:rsidRDefault="003B58BA" w:rsidP="007B5B76">
            <w:pPr>
              <w:pStyle w:val="TAC"/>
              <w:jc w:val="left"/>
              <w:rPr>
                <w:sz w:val="16"/>
                <w:szCs w:val="16"/>
                <w:lang w:eastAsia="zh-CN"/>
              </w:rPr>
            </w:pPr>
            <w:r w:rsidRPr="009171D1">
              <w:rPr>
                <w:sz w:val="16"/>
                <w:szCs w:val="16"/>
                <w:lang w:eastAsia="zh-CN"/>
              </w:rPr>
              <w:t>2.0.0</w:t>
            </w:r>
          </w:p>
        </w:tc>
      </w:tr>
      <w:tr w:rsidR="003B58BA" w:rsidRPr="009171D1" w14:paraId="407A3A32" w14:textId="77777777" w:rsidTr="007B5B76">
        <w:tc>
          <w:tcPr>
            <w:tcW w:w="800" w:type="dxa"/>
            <w:shd w:val="solid" w:color="FFFFFF" w:fill="auto"/>
          </w:tcPr>
          <w:p w14:paraId="4AE2B1E5" w14:textId="5F8AC4AB"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75CF6838" w14:textId="69A7B60D" w:rsidR="003B58BA" w:rsidRPr="009171D1" w:rsidRDefault="003B58BA" w:rsidP="007B5B76">
            <w:pPr>
              <w:pStyle w:val="TAC"/>
              <w:jc w:val="left"/>
              <w:rPr>
                <w:sz w:val="16"/>
                <w:szCs w:val="16"/>
                <w:lang w:eastAsia="zh-CN"/>
              </w:rPr>
            </w:pPr>
            <w:r w:rsidRPr="009171D1">
              <w:rPr>
                <w:sz w:val="16"/>
                <w:szCs w:val="16"/>
                <w:lang w:eastAsia="zh-CN"/>
              </w:rPr>
              <w:t>RAN#102</w:t>
            </w:r>
          </w:p>
        </w:tc>
        <w:tc>
          <w:tcPr>
            <w:tcW w:w="949" w:type="dxa"/>
            <w:shd w:val="solid" w:color="FFFFFF" w:fill="auto"/>
          </w:tcPr>
          <w:p w14:paraId="30DE17DE" w14:textId="61FFFA12" w:rsidR="003B58BA" w:rsidRPr="009171D1" w:rsidRDefault="003B58BA" w:rsidP="007B5B76">
            <w:pPr>
              <w:pStyle w:val="TAC"/>
              <w:jc w:val="left"/>
              <w:rPr>
                <w:sz w:val="16"/>
                <w:szCs w:val="16"/>
                <w:lang w:eastAsia="zh-CN"/>
              </w:rPr>
            </w:pPr>
            <w:r w:rsidRPr="009171D1">
              <w:rPr>
                <w:sz w:val="16"/>
                <w:szCs w:val="16"/>
                <w:lang w:eastAsia="zh-CN"/>
              </w:rPr>
              <w:t>-</w:t>
            </w:r>
          </w:p>
        </w:tc>
        <w:tc>
          <w:tcPr>
            <w:tcW w:w="471" w:type="dxa"/>
            <w:shd w:val="solid" w:color="FFFFFF" w:fill="auto"/>
          </w:tcPr>
          <w:p w14:paraId="53466C4D" w14:textId="34296D37" w:rsidR="003B58BA" w:rsidRPr="009171D1" w:rsidRDefault="003B58BA" w:rsidP="007B5B76">
            <w:pPr>
              <w:pStyle w:val="TAL"/>
              <w:rPr>
                <w:sz w:val="16"/>
                <w:szCs w:val="16"/>
                <w:lang w:eastAsia="zh-CN"/>
              </w:rPr>
            </w:pPr>
            <w:r w:rsidRPr="009171D1">
              <w:rPr>
                <w:sz w:val="16"/>
                <w:szCs w:val="16"/>
                <w:lang w:eastAsia="zh-CN"/>
              </w:rPr>
              <w:t>-</w:t>
            </w:r>
          </w:p>
        </w:tc>
        <w:tc>
          <w:tcPr>
            <w:tcW w:w="425" w:type="dxa"/>
            <w:shd w:val="solid" w:color="FFFFFF" w:fill="auto"/>
          </w:tcPr>
          <w:p w14:paraId="4FB598D8" w14:textId="344FA74E" w:rsidR="003B58BA" w:rsidRPr="009171D1" w:rsidRDefault="003B58BA" w:rsidP="007B5B76">
            <w:pPr>
              <w:pStyle w:val="TAR"/>
              <w:jc w:val="left"/>
              <w:rPr>
                <w:sz w:val="16"/>
                <w:szCs w:val="16"/>
                <w:lang w:eastAsia="zh-CN"/>
              </w:rPr>
            </w:pPr>
            <w:r w:rsidRPr="009171D1">
              <w:rPr>
                <w:sz w:val="16"/>
                <w:szCs w:val="16"/>
                <w:lang w:eastAsia="zh-CN"/>
              </w:rPr>
              <w:t>-</w:t>
            </w:r>
          </w:p>
        </w:tc>
        <w:tc>
          <w:tcPr>
            <w:tcW w:w="425" w:type="dxa"/>
            <w:shd w:val="solid" w:color="FFFFFF" w:fill="auto"/>
          </w:tcPr>
          <w:p w14:paraId="04B56C44" w14:textId="6ED22A62" w:rsidR="003B58BA" w:rsidRPr="009171D1" w:rsidRDefault="003B58BA" w:rsidP="007B5B76">
            <w:pPr>
              <w:pStyle w:val="TAC"/>
              <w:jc w:val="left"/>
              <w:rPr>
                <w:sz w:val="16"/>
                <w:szCs w:val="16"/>
                <w:lang w:eastAsia="zh-CN"/>
              </w:rPr>
            </w:pPr>
            <w:r w:rsidRPr="009171D1">
              <w:rPr>
                <w:sz w:val="16"/>
                <w:szCs w:val="16"/>
                <w:lang w:eastAsia="zh-CN"/>
              </w:rPr>
              <w:t>-</w:t>
            </w:r>
          </w:p>
        </w:tc>
        <w:tc>
          <w:tcPr>
            <w:tcW w:w="4867" w:type="dxa"/>
            <w:shd w:val="solid" w:color="FFFFFF" w:fill="auto"/>
          </w:tcPr>
          <w:p w14:paraId="3F071F5B" w14:textId="0FB0E3A5" w:rsidR="003B58BA" w:rsidRPr="009171D1" w:rsidRDefault="003B58BA" w:rsidP="007B5B76">
            <w:pPr>
              <w:spacing w:after="0"/>
              <w:rPr>
                <w:rFonts w:ascii="Arial" w:hAnsi="Arial"/>
                <w:sz w:val="16"/>
                <w:szCs w:val="16"/>
                <w:lang w:eastAsia="zh-CN"/>
              </w:rPr>
            </w:pPr>
            <w:r w:rsidRPr="009171D1">
              <w:rPr>
                <w:rFonts w:ascii="Arial" w:hAnsi="Arial"/>
                <w:sz w:val="16"/>
                <w:szCs w:val="16"/>
                <w:lang w:eastAsia="zh-CN"/>
              </w:rPr>
              <w:t>put under revision control as v17.0.0 with small editorial changes</w:t>
            </w:r>
          </w:p>
        </w:tc>
        <w:tc>
          <w:tcPr>
            <w:tcW w:w="708" w:type="dxa"/>
            <w:shd w:val="solid" w:color="FFFFFF" w:fill="auto"/>
          </w:tcPr>
          <w:p w14:paraId="0F4AB7CF" w14:textId="1019F61A" w:rsidR="003B58BA" w:rsidRPr="009171D1" w:rsidRDefault="003B58BA" w:rsidP="007B5B76">
            <w:pPr>
              <w:pStyle w:val="TAC"/>
              <w:jc w:val="left"/>
              <w:rPr>
                <w:sz w:val="16"/>
                <w:szCs w:val="16"/>
                <w:lang w:eastAsia="zh-CN"/>
              </w:rPr>
            </w:pPr>
            <w:r w:rsidRPr="009171D1">
              <w:rPr>
                <w:sz w:val="16"/>
                <w:szCs w:val="16"/>
                <w:lang w:eastAsia="zh-CN"/>
              </w:rPr>
              <w:t>17.0.0</w:t>
            </w:r>
          </w:p>
        </w:tc>
      </w:tr>
      <w:tr w:rsidR="001E48C1" w:rsidRPr="009171D1" w14:paraId="15FC9337"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427F11B5" w14:textId="19220928"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1F1A" w14:textId="542C6D0D"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1AD0F3D3" w14:textId="133B7A0D" w:rsidR="001E48C1" w:rsidRPr="009171D1" w:rsidRDefault="001E48C1" w:rsidP="001E48C1">
            <w:pPr>
              <w:pStyle w:val="TAC"/>
              <w:jc w:val="left"/>
              <w:rPr>
                <w:sz w:val="16"/>
                <w:szCs w:val="16"/>
                <w:lang w:eastAsia="zh-CN"/>
              </w:rPr>
            </w:pPr>
            <w:r w:rsidRPr="009171D1">
              <w:rPr>
                <w:sz w:val="16"/>
                <w:szCs w:val="16"/>
                <w:lang w:eastAsia="zh-CN"/>
              </w:rPr>
              <w:t>R5-241929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D26B526" w14:textId="5822DCCD" w:rsidR="001E48C1" w:rsidRPr="009171D1" w:rsidRDefault="001E48C1" w:rsidP="001E48C1">
            <w:pPr>
              <w:pStyle w:val="TAL"/>
              <w:rPr>
                <w:sz w:val="16"/>
                <w:szCs w:val="16"/>
                <w:lang w:eastAsia="zh-CN"/>
              </w:rPr>
            </w:pPr>
            <w:r w:rsidRPr="009171D1">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00684B" w14:textId="4C7D9876"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ADD7E4" w14:textId="094EC79A"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3402D14" w14:textId="1EFE5F3A"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CR on EIS search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3DCB" w14:textId="48ED2748" w:rsidR="001E48C1" w:rsidRPr="009171D1" w:rsidRDefault="001E48C1" w:rsidP="001E48C1">
            <w:pPr>
              <w:pStyle w:val="TAC"/>
              <w:jc w:val="left"/>
              <w:rPr>
                <w:sz w:val="16"/>
                <w:szCs w:val="16"/>
                <w:lang w:eastAsia="zh-CN"/>
              </w:rPr>
            </w:pPr>
            <w:r w:rsidRPr="009171D1">
              <w:rPr>
                <w:sz w:val="16"/>
                <w:szCs w:val="16"/>
                <w:lang w:eastAsia="zh-CN"/>
              </w:rPr>
              <w:t>17.1.0</w:t>
            </w:r>
          </w:p>
        </w:tc>
      </w:tr>
      <w:tr w:rsidR="001E48C1" w:rsidRPr="009171D1" w14:paraId="35C36213"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78A9DD5E" w14:textId="77777777"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64F9" w14:textId="77777777"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9467D2" w14:textId="6BC5FFEA" w:rsidR="001E48C1" w:rsidRPr="009171D1" w:rsidRDefault="001E48C1" w:rsidP="001E48C1">
            <w:pPr>
              <w:pStyle w:val="TAC"/>
              <w:jc w:val="left"/>
              <w:rPr>
                <w:sz w:val="16"/>
                <w:szCs w:val="16"/>
                <w:lang w:eastAsia="zh-CN"/>
              </w:rPr>
            </w:pPr>
            <w:r w:rsidRPr="009171D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25FA215" w14:textId="2E4C2587" w:rsidR="001E48C1" w:rsidRPr="009171D1" w:rsidRDefault="001E48C1" w:rsidP="001E48C1">
            <w:pPr>
              <w:pStyle w:val="TAL"/>
              <w:rPr>
                <w:sz w:val="16"/>
                <w:szCs w:val="16"/>
                <w:lang w:eastAsia="zh-CN"/>
              </w:rPr>
            </w:pPr>
            <w:r w:rsidRPr="009171D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9BB59" w14:textId="3A4889EE"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F52D42" w14:textId="0BE039CB"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48D6146B" w14:textId="25C247AF"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Update of TT within TRP and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25BC" w14:textId="77777777" w:rsidR="001E48C1" w:rsidRPr="009171D1" w:rsidRDefault="001E48C1" w:rsidP="001E48C1">
            <w:pPr>
              <w:pStyle w:val="TAC"/>
              <w:jc w:val="left"/>
              <w:rPr>
                <w:sz w:val="16"/>
                <w:szCs w:val="16"/>
                <w:lang w:eastAsia="zh-CN"/>
              </w:rPr>
            </w:pPr>
            <w:r w:rsidRPr="009171D1">
              <w:rPr>
                <w:sz w:val="16"/>
                <w:szCs w:val="16"/>
                <w:lang w:eastAsia="zh-CN"/>
              </w:rPr>
              <w:t>17.1.0</w:t>
            </w:r>
          </w:p>
        </w:tc>
      </w:tr>
      <w:tr w:rsidR="001E48C1" w:rsidRPr="009171D1" w14:paraId="641153AF"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34E7EF32" w14:textId="77777777"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01A85" w14:textId="77777777"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A96337E" w14:textId="25F7A0E1" w:rsidR="001E48C1" w:rsidRPr="009171D1" w:rsidRDefault="001E48C1" w:rsidP="001E48C1">
            <w:pPr>
              <w:pStyle w:val="TAC"/>
              <w:jc w:val="left"/>
              <w:rPr>
                <w:sz w:val="16"/>
                <w:szCs w:val="16"/>
                <w:lang w:eastAsia="zh-CN"/>
              </w:rPr>
            </w:pPr>
            <w:r w:rsidRPr="009171D1">
              <w:rPr>
                <w:sz w:val="16"/>
                <w:szCs w:val="16"/>
                <w:lang w:eastAsia="zh-CN"/>
              </w:rPr>
              <w:t>R5-241932</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F420DB7" w14:textId="3415DB6A" w:rsidR="001E48C1" w:rsidRPr="009171D1" w:rsidRDefault="001E48C1" w:rsidP="001E48C1">
            <w:pPr>
              <w:pStyle w:val="TAL"/>
              <w:rPr>
                <w:sz w:val="16"/>
                <w:szCs w:val="16"/>
                <w:lang w:eastAsia="zh-CN"/>
              </w:rPr>
            </w:pPr>
            <w:r w:rsidRPr="009171D1">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14EE02" w14:textId="458F53F7"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BBC57" w14:textId="2694F822"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1750185" w14:textId="4DBA0C5C"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7E95E" w14:textId="77777777" w:rsidR="001E48C1" w:rsidRPr="009171D1" w:rsidRDefault="001E48C1" w:rsidP="001E48C1">
            <w:pPr>
              <w:pStyle w:val="TAC"/>
              <w:jc w:val="left"/>
              <w:rPr>
                <w:sz w:val="16"/>
                <w:szCs w:val="16"/>
                <w:lang w:eastAsia="zh-CN"/>
              </w:rPr>
            </w:pPr>
            <w:r w:rsidRPr="009171D1">
              <w:rPr>
                <w:sz w:val="16"/>
                <w:szCs w:val="16"/>
                <w:lang w:eastAsia="zh-CN"/>
              </w:rPr>
              <w:t>17.1.0</w:t>
            </w:r>
          </w:p>
        </w:tc>
      </w:tr>
      <w:tr w:rsidR="00FD1A3B" w:rsidRPr="009171D1" w14:paraId="086EE841" w14:textId="77777777" w:rsidTr="006A02C4">
        <w:tc>
          <w:tcPr>
            <w:tcW w:w="800" w:type="dxa"/>
            <w:tcBorders>
              <w:top w:val="single" w:sz="6" w:space="0" w:color="auto"/>
              <w:left w:val="single" w:sz="6" w:space="0" w:color="auto"/>
              <w:bottom w:val="single" w:sz="6" w:space="0" w:color="auto"/>
              <w:right w:val="single" w:sz="6" w:space="0" w:color="auto"/>
            </w:tcBorders>
            <w:shd w:val="solid" w:color="FFFFFF" w:fill="auto"/>
          </w:tcPr>
          <w:p w14:paraId="0C417E4D" w14:textId="77777777" w:rsidR="00FD1A3B" w:rsidRPr="009171D1" w:rsidRDefault="00FD1A3B" w:rsidP="00FD1A3B">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70CAA" w14:textId="77777777" w:rsidR="00FD1A3B" w:rsidRPr="009171D1" w:rsidRDefault="00FD1A3B" w:rsidP="00FD1A3B">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8CDB48C" w14:textId="64E3EE7A" w:rsidR="00FD1A3B" w:rsidRPr="009171D1" w:rsidRDefault="00FD1A3B" w:rsidP="00FD1A3B">
            <w:pPr>
              <w:pStyle w:val="TAC"/>
              <w:jc w:val="left"/>
              <w:rPr>
                <w:sz w:val="16"/>
                <w:szCs w:val="16"/>
                <w:lang w:eastAsia="zh-CN"/>
              </w:rPr>
            </w:pPr>
            <w:r w:rsidRPr="009171D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69409B8" w14:textId="24620B56" w:rsidR="00FD1A3B" w:rsidRPr="009171D1" w:rsidRDefault="00FD1A3B" w:rsidP="00FD1A3B">
            <w:pPr>
              <w:pStyle w:val="TAL"/>
              <w:rPr>
                <w:sz w:val="16"/>
                <w:szCs w:val="16"/>
                <w:lang w:eastAsia="zh-CN"/>
              </w:rPr>
            </w:pPr>
            <w:r w:rsidRPr="009171D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45ADCA" w14:textId="698F1178" w:rsidR="00FD1A3B" w:rsidRPr="009171D1" w:rsidRDefault="00FD1A3B" w:rsidP="00FD1A3B">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28DEF8" w14:textId="3AC177A0" w:rsidR="00FD1A3B" w:rsidRPr="009171D1" w:rsidRDefault="00FD1A3B" w:rsidP="00FD1A3B">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EFEBFF6" w14:textId="61201550" w:rsidR="00FD1A3B" w:rsidRPr="009171D1" w:rsidRDefault="00FD1A3B" w:rsidP="00FD1A3B">
            <w:pPr>
              <w:spacing w:after="0"/>
              <w:rPr>
                <w:rFonts w:ascii="Arial" w:hAnsi="Arial"/>
                <w:sz w:val="16"/>
                <w:szCs w:val="16"/>
                <w:lang w:eastAsia="zh-CN"/>
              </w:rPr>
            </w:pPr>
            <w:r w:rsidRPr="009171D1">
              <w:rPr>
                <w:rFonts w:ascii="Arial" w:hAnsi="Arial"/>
                <w:sz w:val="16"/>
                <w:szCs w:val="16"/>
                <w:lang w:eastAsia="zh-CN"/>
              </w:rPr>
              <w:t>added missing change of Table 7.2.1.1.1.5-3-&gt;2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7218C" w14:textId="4009F510" w:rsidR="00FD1A3B" w:rsidRPr="009171D1" w:rsidRDefault="00FD1A3B" w:rsidP="00FD1A3B">
            <w:pPr>
              <w:pStyle w:val="TAC"/>
              <w:jc w:val="left"/>
              <w:rPr>
                <w:sz w:val="16"/>
                <w:szCs w:val="16"/>
                <w:lang w:eastAsia="zh-CN"/>
              </w:rPr>
            </w:pPr>
            <w:r w:rsidRPr="009171D1">
              <w:rPr>
                <w:sz w:val="16"/>
                <w:szCs w:val="16"/>
                <w:lang w:eastAsia="zh-CN"/>
              </w:rPr>
              <w:t>17.1.1</w:t>
            </w:r>
          </w:p>
        </w:tc>
      </w:tr>
      <w:tr w:rsidR="00963087" w:rsidRPr="009171D1" w14:paraId="3FE0E34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7038E67D" w14:textId="53021D2E"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F4CC2" w14:textId="1FEC2E30"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64609859" w14:textId="1C9CCB40" w:rsidR="00963087" w:rsidRPr="009171D1" w:rsidRDefault="00963087" w:rsidP="00963087">
            <w:pPr>
              <w:pStyle w:val="TAC"/>
              <w:jc w:val="left"/>
              <w:rPr>
                <w:sz w:val="16"/>
                <w:szCs w:val="16"/>
                <w:lang w:eastAsia="zh-CN"/>
              </w:rPr>
            </w:pPr>
            <w:r w:rsidRPr="009171D1">
              <w:rPr>
                <w:sz w:val="16"/>
                <w:szCs w:val="16"/>
                <w:lang w:eastAsia="zh-CN"/>
              </w:rPr>
              <w:t>R5-243408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68C1816B" w14:textId="3B247719" w:rsidR="00963087" w:rsidRPr="009171D1" w:rsidRDefault="00963087" w:rsidP="00963087">
            <w:pPr>
              <w:pStyle w:val="TAL"/>
              <w:rPr>
                <w:sz w:val="16"/>
                <w:szCs w:val="16"/>
                <w:lang w:eastAsia="zh-CN"/>
              </w:rPr>
            </w:pPr>
            <w:r w:rsidRPr="009171D1">
              <w:rPr>
                <w:sz w:val="16"/>
                <w:szCs w:val="16"/>
                <w:lang w:eastAsia="zh-CN"/>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EE612" w14:textId="471D71B3" w:rsidR="00963087" w:rsidRPr="009171D1" w:rsidRDefault="00963087" w:rsidP="00963087">
            <w:pPr>
              <w:pStyle w:val="TAR"/>
              <w:jc w:val="left"/>
              <w:rPr>
                <w:sz w:val="16"/>
                <w:szCs w:val="16"/>
                <w:lang w:eastAsia="zh-CN"/>
              </w:rPr>
            </w:pPr>
            <w:r w:rsidRPr="009171D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D3894" w14:textId="00F9D37A"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F1038CB" w14:textId="4A9C5987"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Editorial updates within TRP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91F8" w14:textId="364B109B"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6D563D7B"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03FC11C8"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42D4DC"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36ECE665" w14:textId="462E153A" w:rsidR="00963087" w:rsidRPr="009171D1" w:rsidRDefault="00963087" w:rsidP="00963087">
            <w:pPr>
              <w:pStyle w:val="TAC"/>
              <w:jc w:val="left"/>
              <w:rPr>
                <w:sz w:val="16"/>
                <w:szCs w:val="16"/>
                <w:lang w:eastAsia="zh-CN"/>
              </w:rPr>
            </w:pPr>
            <w:r w:rsidRPr="009171D1">
              <w:rPr>
                <w:sz w:val="16"/>
                <w:szCs w:val="16"/>
                <w:lang w:eastAsia="zh-CN"/>
              </w:rPr>
              <w:t>R5-243409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94F8EE1" w14:textId="0B329730" w:rsidR="00963087" w:rsidRPr="009171D1" w:rsidRDefault="00963087" w:rsidP="00963087">
            <w:pPr>
              <w:pStyle w:val="TAL"/>
              <w:rPr>
                <w:sz w:val="16"/>
                <w:szCs w:val="16"/>
                <w:lang w:eastAsia="zh-CN"/>
              </w:rPr>
            </w:pPr>
            <w:r w:rsidRPr="009171D1">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90D94" w14:textId="4F9FBAEA" w:rsidR="00963087" w:rsidRPr="009171D1" w:rsidRDefault="00963087" w:rsidP="00963087">
            <w:pPr>
              <w:pStyle w:val="TAR"/>
              <w:jc w:val="left"/>
              <w:rPr>
                <w:sz w:val="16"/>
                <w:szCs w:val="16"/>
                <w:lang w:eastAsia="zh-CN"/>
              </w:rPr>
            </w:pPr>
            <w:r w:rsidRPr="009171D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AB751" w14:textId="2EDEB1D4"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6575C04" w14:textId="48571823"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Editorial updates within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1EB22"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3EBC49F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094AD7F"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0901E"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635A478" w14:textId="70F13263" w:rsidR="00963087" w:rsidRPr="009171D1" w:rsidRDefault="00963087" w:rsidP="00963087">
            <w:pPr>
              <w:pStyle w:val="TAC"/>
              <w:jc w:val="left"/>
              <w:rPr>
                <w:sz w:val="16"/>
                <w:szCs w:val="16"/>
                <w:lang w:eastAsia="zh-CN"/>
              </w:rPr>
            </w:pPr>
            <w:r w:rsidRPr="009171D1">
              <w:rPr>
                <w:sz w:val="16"/>
                <w:szCs w:val="16"/>
                <w:lang w:eastAsia="zh-CN"/>
              </w:rPr>
              <w:t>R5-243797</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2F353B4" w14:textId="3058E97F" w:rsidR="00963087" w:rsidRPr="009171D1" w:rsidRDefault="00963087" w:rsidP="00963087">
            <w:pPr>
              <w:pStyle w:val="TAL"/>
              <w:rPr>
                <w:sz w:val="16"/>
                <w:szCs w:val="16"/>
                <w:lang w:eastAsia="zh-CN"/>
              </w:rPr>
            </w:pPr>
            <w:r w:rsidRPr="009171D1">
              <w:rPr>
                <w:sz w:val="16"/>
                <w:szCs w:val="16"/>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FE80" w14:textId="5E02764D"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653BD" w14:textId="1F816345"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7D5727F6" w14:textId="201CB7BF"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Clarification of Calibration and Ripple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51250"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013C4F86"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D028B91"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B104FC"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7318D9B6" w14:textId="70270017" w:rsidR="00963087" w:rsidRPr="009171D1" w:rsidRDefault="00963087" w:rsidP="00963087">
            <w:pPr>
              <w:pStyle w:val="TAC"/>
              <w:jc w:val="left"/>
              <w:rPr>
                <w:sz w:val="16"/>
                <w:szCs w:val="16"/>
                <w:lang w:eastAsia="zh-CN"/>
              </w:rPr>
            </w:pPr>
            <w:r w:rsidRPr="009171D1">
              <w:rPr>
                <w:sz w:val="16"/>
                <w:szCs w:val="16"/>
                <w:lang w:eastAsia="zh-CN"/>
              </w:rPr>
              <w:t>R5-243798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B6514BA" w14:textId="41CA1074" w:rsidR="00963087" w:rsidRPr="009171D1" w:rsidRDefault="00963087" w:rsidP="00963087">
            <w:pPr>
              <w:pStyle w:val="TAL"/>
              <w:rPr>
                <w:sz w:val="16"/>
                <w:szCs w:val="16"/>
                <w:lang w:eastAsia="zh-CN"/>
              </w:rPr>
            </w:pPr>
            <w:r w:rsidRPr="009171D1">
              <w:rPr>
                <w:sz w:val="16"/>
                <w:szCs w:val="16"/>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D8F5EB" w14:textId="7FE6096E"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5F03C1" w14:textId="3704B241"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51FAC41" w14:textId="0E2027AB"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Clarification of polynomial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260"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1416238E"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4A43C347"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750AA"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1CE4361" w14:textId="233B6393" w:rsidR="00963087" w:rsidRPr="009171D1" w:rsidRDefault="00963087" w:rsidP="00963087">
            <w:pPr>
              <w:pStyle w:val="TAC"/>
              <w:jc w:val="left"/>
              <w:rPr>
                <w:sz w:val="16"/>
                <w:szCs w:val="16"/>
                <w:lang w:eastAsia="zh-CN"/>
              </w:rPr>
            </w:pPr>
            <w:r w:rsidRPr="009171D1">
              <w:rPr>
                <w:sz w:val="16"/>
                <w:szCs w:val="16"/>
                <w:lang w:eastAsia="zh-CN"/>
              </w:rPr>
              <w:t>R5-243799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20FBADDE" w14:textId="4A3733AA" w:rsidR="00963087" w:rsidRPr="009171D1" w:rsidRDefault="00963087" w:rsidP="00963087">
            <w:pPr>
              <w:pStyle w:val="TAL"/>
              <w:rPr>
                <w:sz w:val="16"/>
                <w:szCs w:val="16"/>
                <w:lang w:eastAsia="zh-CN"/>
              </w:rPr>
            </w:pPr>
            <w:r w:rsidRPr="009171D1">
              <w:rPr>
                <w:sz w:val="16"/>
                <w:szCs w:val="16"/>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49D804" w14:textId="42C5E89C"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67" w14:textId="3D797912"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95C6D17" w14:textId="14ED0AF2"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1E39F"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8F5804" w:rsidRPr="008F5804" w14:paraId="31DAC77D"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09B73FFA" w14:textId="77777777" w:rsidR="008F5804" w:rsidRPr="009171D1" w:rsidRDefault="008F5804" w:rsidP="008F5804">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1E1649" w14:textId="77777777" w:rsidR="008F5804" w:rsidRPr="009171D1" w:rsidRDefault="008F5804" w:rsidP="008F5804">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B49DEC3" w14:textId="55079DD1" w:rsidR="008F5804" w:rsidRPr="009171D1" w:rsidRDefault="008F5804" w:rsidP="008F5804">
            <w:pPr>
              <w:pStyle w:val="TAC"/>
              <w:jc w:val="left"/>
              <w:rPr>
                <w:sz w:val="16"/>
                <w:szCs w:val="16"/>
                <w:lang w:eastAsia="zh-CN"/>
              </w:rPr>
            </w:pPr>
            <w:r w:rsidRPr="008F5804">
              <w:rPr>
                <w:sz w:val="16"/>
                <w:szCs w:val="16"/>
                <w:lang w:eastAsia="zh-CN"/>
              </w:rPr>
              <w:t>R5-245744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BF3BC6D" w14:textId="612BF65D" w:rsidR="008F5804" w:rsidRPr="009171D1" w:rsidRDefault="008F5804" w:rsidP="008F5804">
            <w:pPr>
              <w:pStyle w:val="TAL"/>
              <w:rPr>
                <w:sz w:val="16"/>
                <w:szCs w:val="16"/>
                <w:lang w:eastAsia="zh-CN"/>
              </w:rPr>
            </w:pPr>
            <w:r w:rsidRPr="008F5804">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90766B" w14:textId="6E974837" w:rsidR="008F5804" w:rsidRPr="009171D1" w:rsidRDefault="008F5804" w:rsidP="008F5804">
            <w:pPr>
              <w:pStyle w:val="TAR"/>
              <w:jc w:val="left"/>
              <w:rPr>
                <w:sz w:val="16"/>
                <w:szCs w:val="16"/>
                <w:lang w:eastAsia="zh-CN"/>
              </w:rPr>
            </w:pPr>
            <w:r w:rsidRPr="008F58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1BB207" w14:textId="3CBA5E8A" w:rsidR="008F5804" w:rsidRPr="009171D1" w:rsidRDefault="008F5804" w:rsidP="008F5804">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E897122" w14:textId="7022D2D3" w:rsidR="008F5804" w:rsidRPr="009171D1" w:rsidRDefault="008F5804" w:rsidP="008F5804">
            <w:pPr>
              <w:spacing w:after="0"/>
              <w:rPr>
                <w:rFonts w:ascii="Arial" w:hAnsi="Arial"/>
                <w:sz w:val="16"/>
                <w:szCs w:val="16"/>
                <w:lang w:eastAsia="zh-CN"/>
              </w:rPr>
            </w:pPr>
            <w:r w:rsidRPr="008F5804">
              <w:rPr>
                <w:rFonts w:ascii="Arial" w:hAnsi="Arial"/>
                <w:sz w:val="16"/>
                <w:szCs w:val="16"/>
                <w:lang w:eastAsia="zh-CN"/>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62734" w14:textId="77777777" w:rsidR="008F5804" w:rsidRPr="009171D1" w:rsidRDefault="008F5804" w:rsidP="008F5804">
            <w:pPr>
              <w:pStyle w:val="TAC"/>
              <w:jc w:val="left"/>
              <w:rPr>
                <w:sz w:val="16"/>
                <w:szCs w:val="16"/>
                <w:lang w:eastAsia="zh-CN"/>
              </w:rPr>
            </w:pPr>
            <w:r w:rsidRPr="009171D1">
              <w:rPr>
                <w:sz w:val="16"/>
                <w:szCs w:val="16"/>
                <w:lang w:eastAsia="zh-CN"/>
              </w:rPr>
              <w:t>17.</w:t>
            </w:r>
            <w:r>
              <w:rPr>
                <w:sz w:val="16"/>
                <w:szCs w:val="16"/>
                <w:lang w:eastAsia="zh-CN"/>
              </w:rPr>
              <w:t>3</w:t>
            </w:r>
            <w:r w:rsidRPr="009171D1">
              <w:rPr>
                <w:sz w:val="16"/>
                <w:szCs w:val="16"/>
                <w:lang w:eastAsia="zh-CN"/>
              </w:rPr>
              <w:t>.0</w:t>
            </w:r>
          </w:p>
        </w:tc>
      </w:tr>
      <w:tr w:rsidR="008F5804" w:rsidRPr="008F5804" w14:paraId="0A7DCCD4"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530AF878" w14:textId="77777777" w:rsidR="008F5804" w:rsidRPr="009171D1" w:rsidRDefault="008F5804" w:rsidP="008F5804">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EAF7D9" w14:textId="77777777" w:rsidR="008F5804" w:rsidRPr="009171D1" w:rsidRDefault="008F5804" w:rsidP="008F5804">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F331B05" w14:textId="11608801" w:rsidR="008F5804" w:rsidRPr="009171D1" w:rsidRDefault="008F5804" w:rsidP="008F5804">
            <w:pPr>
              <w:pStyle w:val="TAC"/>
              <w:jc w:val="left"/>
              <w:rPr>
                <w:sz w:val="16"/>
                <w:szCs w:val="16"/>
                <w:lang w:eastAsia="zh-CN"/>
              </w:rPr>
            </w:pPr>
            <w:r w:rsidRPr="008F5804">
              <w:rPr>
                <w:sz w:val="16"/>
                <w:szCs w:val="16"/>
                <w:lang w:eastAsia="zh-CN"/>
              </w:rPr>
              <w:t>R5-246004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46A06AD4" w14:textId="583524A2" w:rsidR="008F5804" w:rsidRPr="009171D1" w:rsidRDefault="008F5804" w:rsidP="008F5804">
            <w:pPr>
              <w:pStyle w:val="TAL"/>
              <w:rPr>
                <w:sz w:val="16"/>
                <w:szCs w:val="16"/>
                <w:lang w:eastAsia="zh-CN"/>
              </w:rPr>
            </w:pPr>
            <w:r w:rsidRPr="008F5804">
              <w:rPr>
                <w:sz w:val="16"/>
                <w:szCs w:val="16"/>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2F22F5" w14:textId="09CB416F" w:rsidR="008F5804" w:rsidRPr="009171D1" w:rsidRDefault="008F5804" w:rsidP="008F5804">
            <w:pPr>
              <w:pStyle w:val="TAR"/>
              <w:jc w:val="left"/>
              <w:rPr>
                <w:sz w:val="16"/>
                <w:szCs w:val="16"/>
                <w:lang w:eastAsia="zh-CN"/>
              </w:rPr>
            </w:pPr>
            <w:r w:rsidRPr="008F58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5CBF9D" w14:textId="5599E5FC" w:rsidR="008F5804" w:rsidRPr="009171D1" w:rsidRDefault="008F5804" w:rsidP="008F5804">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B2F9CC4" w14:textId="56C1E910" w:rsidR="008F5804" w:rsidRPr="009171D1" w:rsidRDefault="008F5804" w:rsidP="008F5804">
            <w:pPr>
              <w:spacing w:after="0"/>
              <w:rPr>
                <w:rFonts w:ascii="Arial" w:hAnsi="Arial"/>
                <w:sz w:val="16"/>
                <w:szCs w:val="16"/>
                <w:lang w:eastAsia="zh-CN"/>
              </w:rPr>
            </w:pPr>
            <w:r w:rsidRPr="008F5804">
              <w:rPr>
                <w:rFonts w:ascii="Arial" w:hAnsi="Arial"/>
                <w:sz w:val="16"/>
                <w:szCs w:val="16"/>
                <w:lang w:eastAsia="zh-CN"/>
              </w:rPr>
              <w:t>Updates to Annex D for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DBD8E" w14:textId="77777777" w:rsidR="008F5804" w:rsidRPr="009171D1" w:rsidRDefault="008F5804" w:rsidP="008F5804">
            <w:pPr>
              <w:pStyle w:val="TAC"/>
              <w:jc w:val="left"/>
              <w:rPr>
                <w:sz w:val="16"/>
                <w:szCs w:val="16"/>
                <w:lang w:eastAsia="zh-CN"/>
              </w:rPr>
            </w:pPr>
            <w:r w:rsidRPr="009171D1">
              <w:rPr>
                <w:sz w:val="16"/>
                <w:szCs w:val="16"/>
                <w:lang w:eastAsia="zh-CN"/>
              </w:rPr>
              <w:t>17.</w:t>
            </w:r>
            <w:r>
              <w:rPr>
                <w:sz w:val="16"/>
                <w:szCs w:val="16"/>
                <w:lang w:eastAsia="zh-CN"/>
              </w:rPr>
              <w:t>3</w:t>
            </w:r>
            <w:r w:rsidRPr="009171D1">
              <w:rPr>
                <w:sz w:val="16"/>
                <w:szCs w:val="16"/>
                <w:lang w:eastAsia="zh-CN"/>
              </w:rPr>
              <w:t>.0</w:t>
            </w:r>
          </w:p>
        </w:tc>
      </w:tr>
      <w:tr w:rsidR="004373AE" w:rsidRPr="008F5804" w14:paraId="60C44EDF"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3F38833C" w14:textId="77777777" w:rsidR="004373AE" w:rsidRPr="009171D1" w:rsidRDefault="004373AE" w:rsidP="00CE480B">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0F7753" w14:textId="77777777" w:rsidR="004373AE" w:rsidRPr="009171D1" w:rsidRDefault="004373AE" w:rsidP="00CE480B">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A61A5E2" w14:textId="77777777" w:rsidR="004373AE" w:rsidRPr="009171D1" w:rsidRDefault="004373AE" w:rsidP="00CE480B">
            <w:pPr>
              <w:pStyle w:val="TAC"/>
              <w:jc w:val="left"/>
              <w:rPr>
                <w:sz w:val="16"/>
                <w:szCs w:val="16"/>
                <w:lang w:eastAsia="zh-CN"/>
              </w:rPr>
            </w:pPr>
            <w:r w:rsidRPr="008F5804">
              <w:rPr>
                <w:sz w:val="16"/>
                <w:szCs w:val="16"/>
                <w:lang w:eastAsia="zh-CN"/>
              </w:rPr>
              <w:t>R5-245448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F25BD53" w14:textId="77777777" w:rsidR="004373AE" w:rsidRPr="009171D1" w:rsidRDefault="004373AE" w:rsidP="00CE480B">
            <w:pPr>
              <w:pStyle w:val="TAL"/>
              <w:rPr>
                <w:sz w:val="16"/>
                <w:szCs w:val="16"/>
                <w:lang w:eastAsia="zh-CN"/>
              </w:rPr>
            </w:pPr>
            <w:r w:rsidRPr="008F5804">
              <w:rPr>
                <w:sz w:val="16"/>
                <w:szCs w:val="16"/>
                <w:lang w:eastAsia="zh-CN"/>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CD40D" w14:textId="77777777" w:rsidR="004373AE" w:rsidRPr="009171D1" w:rsidRDefault="004373AE" w:rsidP="00CE480B">
            <w:pPr>
              <w:pStyle w:val="TAR"/>
              <w:jc w:val="left"/>
              <w:rPr>
                <w:sz w:val="16"/>
                <w:szCs w:val="16"/>
                <w:lang w:eastAsia="zh-CN"/>
              </w:rPr>
            </w:pPr>
            <w:r w:rsidRPr="008F58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FA15C" w14:textId="77777777" w:rsidR="004373AE" w:rsidRPr="009171D1" w:rsidRDefault="004373AE" w:rsidP="00CE480B">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99E0775" w14:textId="77777777" w:rsidR="004373AE" w:rsidRPr="009171D1" w:rsidRDefault="004373AE" w:rsidP="00CE480B">
            <w:pPr>
              <w:spacing w:after="0"/>
              <w:rPr>
                <w:rFonts w:ascii="Arial" w:hAnsi="Arial"/>
                <w:sz w:val="16"/>
                <w:szCs w:val="16"/>
                <w:lang w:eastAsia="zh-CN"/>
              </w:rPr>
            </w:pPr>
            <w:r w:rsidRPr="008F5804">
              <w:rPr>
                <w:rFonts w:ascii="Arial" w:hAnsi="Arial"/>
                <w:sz w:val="16"/>
                <w:szCs w:val="16"/>
                <w:lang w:eastAsia="zh-CN"/>
              </w:rPr>
              <w:t>Updates to Annex A related to test system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106D1" w14:textId="77777777" w:rsidR="004373AE" w:rsidRPr="009171D1" w:rsidRDefault="004373AE" w:rsidP="00CE480B">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0</w:t>
            </w:r>
            <w:r w:rsidRPr="009171D1">
              <w:rPr>
                <w:sz w:val="16"/>
                <w:szCs w:val="16"/>
                <w:lang w:eastAsia="zh-CN"/>
              </w:rPr>
              <w:t>.0</w:t>
            </w:r>
          </w:p>
        </w:tc>
      </w:tr>
      <w:tr w:rsidR="004373AE" w:rsidRPr="008F5804" w14:paraId="76D17714"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571F2955" w14:textId="77777777" w:rsidR="004373AE" w:rsidRPr="009171D1" w:rsidRDefault="004373AE" w:rsidP="00B25236">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18409" w14:textId="77777777" w:rsidR="004373AE" w:rsidRPr="009171D1" w:rsidRDefault="004373AE" w:rsidP="00B25236">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0B32529" w14:textId="77777777" w:rsidR="004373AE" w:rsidRPr="009171D1" w:rsidRDefault="004373AE" w:rsidP="00B25236">
            <w:pPr>
              <w:pStyle w:val="TAC"/>
              <w:jc w:val="left"/>
              <w:rPr>
                <w:sz w:val="16"/>
                <w:szCs w:val="16"/>
                <w:lang w:eastAsia="zh-CN"/>
              </w:rPr>
            </w:pPr>
            <w:r w:rsidRPr="008F5804">
              <w:rPr>
                <w:sz w:val="16"/>
                <w:szCs w:val="16"/>
                <w:lang w:eastAsia="zh-CN"/>
              </w:rPr>
              <w:t>R5-246003</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3A57235" w14:textId="77777777" w:rsidR="004373AE" w:rsidRPr="009171D1" w:rsidRDefault="004373AE" w:rsidP="00B25236">
            <w:pPr>
              <w:pStyle w:val="TAL"/>
              <w:rPr>
                <w:sz w:val="16"/>
                <w:szCs w:val="16"/>
                <w:lang w:eastAsia="zh-CN"/>
              </w:rPr>
            </w:pPr>
            <w:r w:rsidRPr="008F5804">
              <w:rPr>
                <w:sz w:val="16"/>
                <w:szCs w:val="16"/>
                <w:lang w:eastAsia="zh-CN"/>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1B2CB3" w14:textId="77777777" w:rsidR="004373AE" w:rsidRPr="009171D1" w:rsidRDefault="004373AE" w:rsidP="00B25236">
            <w:pPr>
              <w:pStyle w:val="TAR"/>
              <w:jc w:val="left"/>
              <w:rPr>
                <w:sz w:val="16"/>
                <w:szCs w:val="16"/>
                <w:lang w:eastAsia="zh-CN"/>
              </w:rPr>
            </w:pPr>
            <w:r w:rsidRPr="008F58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8EB9E0" w14:textId="77777777" w:rsidR="004373AE" w:rsidRPr="009171D1" w:rsidRDefault="004373AE" w:rsidP="00B25236">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C7DA11C" w14:textId="77777777" w:rsidR="004373AE" w:rsidRPr="009171D1" w:rsidRDefault="004373AE" w:rsidP="00B25236">
            <w:pPr>
              <w:spacing w:after="0"/>
              <w:rPr>
                <w:rFonts w:ascii="Arial" w:hAnsi="Arial"/>
                <w:sz w:val="16"/>
                <w:szCs w:val="16"/>
                <w:lang w:eastAsia="zh-CN"/>
              </w:rPr>
            </w:pPr>
            <w:r w:rsidRPr="008F5804">
              <w:rPr>
                <w:rFonts w:ascii="Arial" w:hAnsi="Arial"/>
                <w:sz w:val="16"/>
                <w:szCs w:val="16"/>
                <w:lang w:eastAsia="zh-CN"/>
              </w:rPr>
              <w:t>Updates to Annex B related to phantom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AAE1A" w14:textId="77777777" w:rsidR="004373AE" w:rsidRPr="009171D1" w:rsidRDefault="004373AE" w:rsidP="00B25236">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0</w:t>
            </w:r>
            <w:r w:rsidRPr="009171D1">
              <w:rPr>
                <w:sz w:val="16"/>
                <w:szCs w:val="16"/>
                <w:lang w:eastAsia="zh-CN"/>
              </w:rPr>
              <w:t>.0</w:t>
            </w:r>
          </w:p>
        </w:tc>
      </w:tr>
      <w:tr w:rsidR="000D7489" w:rsidRPr="000D7489" w14:paraId="65C3E8C9"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76B077E" w14:textId="28329C56" w:rsidR="000D7489" w:rsidRPr="009171D1" w:rsidRDefault="000D7489" w:rsidP="000D7489">
            <w:pPr>
              <w:pStyle w:val="TAC"/>
              <w:jc w:val="left"/>
              <w:rPr>
                <w:sz w:val="16"/>
                <w:szCs w:val="16"/>
                <w:lang w:eastAsia="zh-CN"/>
              </w:rPr>
            </w:pPr>
            <w:r w:rsidRPr="009171D1">
              <w:rPr>
                <w:sz w:val="16"/>
                <w:szCs w:val="16"/>
                <w:lang w:eastAsia="zh-CN"/>
              </w:rPr>
              <w:t>2024-</w:t>
            </w:r>
            <w:r>
              <w:rPr>
                <w:sz w:val="16"/>
                <w:szCs w:val="16"/>
                <w:lang w:eastAsia="zh-CN"/>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0B2B57" w14:textId="7A2799FA" w:rsidR="000D7489" w:rsidRPr="009171D1" w:rsidRDefault="000D7489" w:rsidP="000D7489">
            <w:pPr>
              <w:pStyle w:val="TAC"/>
              <w:jc w:val="left"/>
              <w:rPr>
                <w:sz w:val="16"/>
                <w:szCs w:val="16"/>
                <w:lang w:eastAsia="zh-CN"/>
              </w:rPr>
            </w:pPr>
            <w:r w:rsidRPr="009171D1">
              <w:rPr>
                <w:sz w:val="16"/>
                <w:szCs w:val="16"/>
                <w:lang w:eastAsia="zh-CN"/>
              </w:rPr>
              <w:t>RAN#10</w:t>
            </w:r>
            <w:r>
              <w:rPr>
                <w:sz w:val="16"/>
                <w:szCs w:val="16"/>
                <w:lang w:eastAsia="zh-CN"/>
              </w:rPr>
              <w:t>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678A75C8" w14:textId="4CB61CC5" w:rsidR="000D7489" w:rsidRPr="009171D1" w:rsidRDefault="000D7489" w:rsidP="000D7489">
            <w:pPr>
              <w:pStyle w:val="TAC"/>
              <w:jc w:val="left"/>
              <w:rPr>
                <w:sz w:val="16"/>
                <w:szCs w:val="16"/>
                <w:lang w:eastAsia="zh-CN"/>
              </w:rPr>
            </w:pPr>
            <w:r w:rsidRPr="000D7489">
              <w:rPr>
                <w:sz w:val="16"/>
                <w:szCs w:val="16"/>
                <w:lang w:eastAsia="zh-CN"/>
              </w:rPr>
              <w:t>R5-247494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5D556F1" w14:textId="265F72A4" w:rsidR="000D7489" w:rsidRPr="009171D1" w:rsidRDefault="000D7489" w:rsidP="000D7489">
            <w:pPr>
              <w:pStyle w:val="TAL"/>
              <w:rPr>
                <w:sz w:val="16"/>
                <w:szCs w:val="16"/>
                <w:lang w:eastAsia="zh-CN"/>
              </w:rPr>
            </w:pPr>
            <w:r w:rsidRPr="000D7489">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53ADD" w14:textId="36BDC882" w:rsidR="000D7489" w:rsidRPr="009171D1" w:rsidRDefault="000D7489" w:rsidP="000D7489">
            <w:pPr>
              <w:pStyle w:val="TAR"/>
              <w:jc w:val="left"/>
              <w:rPr>
                <w:sz w:val="16"/>
                <w:szCs w:val="16"/>
                <w:lang w:eastAsia="zh-CN"/>
              </w:rPr>
            </w:pPr>
            <w:r w:rsidRPr="000D7489">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E58F" w14:textId="29C1EF48" w:rsidR="000D7489" w:rsidRPr="009171D1" w:rsidRDefault="000D7489" w:rsidP="000D7489">
            <w:pPr>
              <w:pStyle w:val="TAC"/>
              <w:jc w:val="left"/>
              <w:rPr>
                <w:sz w:val="16"/>
                <w:szCs w:val="16"/>
                <w:lang w:eastAsia="zh-CN"/>
              </w:rPr>
            </w:pPr>
            <w:r w:rsidRPr="000D7489">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F67E69" w14:textId="14E66385" w:rsidR="000D7489" w:rsidRPr="009171D1" w:rsidRDefault="000D7489" w:rsidP="000D7489">
            <w:pPr>
              <w:spacing w:after="0"/>
              <w:rPr>
                <w:rFonts w:ascii="Arial" w:hAnsi="Arial"/>
                <w:sz w:val="16"/>
                <w:szCs w:val="16"/>
                <w:lang w:eastAsia="zh-CN"/>
              </w:rPr>
            </w:pPr>
            <w:r w:rsidRPr="000D7489">
              <w:rPr>
                <w:rFonts w:ascii="Arial" w:hAnsi="Arial"/>
                <w:sz w:val="16"/>
                <w:szCs w:val="16"/>
                <w:lang w:eastAsia="zh-CN"/>
              </w:rPr>
              <w:t>Updates to common clauses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455B" w14:textId="6C2C8346" w:rsidR="000D7489" w:rsidRPr="009171D1" w:rsidRDefault="000D7489" w:rsidP="000D7489">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1</w:t>
            </w:r>
            <w:r w:rsidRPr="009171D1">
              <w:rPr>
                <w:sz w:val="16"/>
                <w:szCs w:val="16"/>
                <w:lang w:eastAsia="zh-CN"/>
              </w:rPr>
              <w:t>.0</w:t>
            </w:r>
          </w:p>
        </w:tc>
      </w:tr>
      <w:tr w:rsidR="000D7489" w:rsidRPr="000D7489" w14:paraId="298FF0AE"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8D074BF" w14:textId="77777777" w:rsidR="000D7489" w:rsidRPr="009171D1" w:rsidRDefault="000D7489" w:rsidP="000D7489">
            <w:pPr>
              <w:pStyle w:val="TAC"/>
              <w:jc w:val="left"/>
              <w:rPr>
                <w:sz w:val="16"/>
                <w:szCs w:val="16"/>
                <w:lang w:eastAsia="zh-CN"/>
              </w:rPr>
            </w:pPr>
            <w:r w:rsidRPr="009171D1">
              <w:rPr>
                <w:sz w:val="16"/>
                <w:szCs w:val="16"/>
                <w:lang w:eastAsia="zh-CN"/>
              </w:rPr>
              <w:t>2024-</w:t>
            </w:r>
            <w:r>
              <w:rPr>
                <w:sz w:val="16"/>
                <w:szCs w:val="16"/>
                <w:lang w:eastAsia="zh-CN"/>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BA120" w14:textId="77777777" w:rsidR="000D7489" w:rsidRPr="009171D1" w:rsidRDefault="000D7489" w:rsidP="000D7489">
            <w:pPr>
              <w:pStyle w:val="TAC"/>
              <w:jc w:val="left"/>
              <w:rPr>
                <w:sz w:val="16"/>
                <w:szCs w:val="16"/>
                <w:lang w:eastAsia="zh-CN"/>
              </w:rPr>
            </w:pPr>
            <w:r w:rsidRPr="009171D1">
              <w:rPr>
                <w:sz w:val="16"/>
                <w:szCs w:val="16"/>
                <w:lang w:eastAsia="zh-CN"/>
              </w:rPr>
              <w:t>RAN#10</w:t>
            </w:r>
            <w:r>
              <w:rPr>
                <w:sz w:val="16"/>
                <w:szCs w:val="16"/>
                <w:lang w:eastAsia="zh-CN"/>
              </w:rPr>
              <w:t>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F010504" w14:textId="017A8B69" w:rsidR="000D7489" w:rsidRPr="009171D1" w:rsidRDefault="000D7489" w:rsidP="000D7489">
            <w:pPr>
              <w:pStyle w:val="TAC"/>
              <w:jc w:val="left"/>
              <w:rPr>
                <w:sz w:val="16"/>
                <w:szCs w:val="16"/>
                <w:lang w:eastAsia="zh-CN"/>
              </w:rPr>
            </w:pPr>
            <w:r w:rsidRPr="000D7489">
              <w:rPr>
                <w:sz w:val="16"/>
                <w:szCs w:val="16"/>
                <w:lang w:eastAsia="zh-CN"/>
              </w:rPr>
              <w:t>R5-247964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52A53BA" w14:textId="10055EA6" w:rsidR="000D7489" w:rsidRPr="009171D1" w:rsidRDefault="000D7489" w:rsidP="000D7489">
            <w:pPr>
              <w:pStyle w:val="TAL"/>
              <w:rPr>
                <w:sz w:val="16"/>
                <w:szCs w:val="16"/>
                <w:lang w:eastAsia="zh-CN"/>
              </w:rPr>
            </w:pPr>
            <w:r w:rsidRPr="000D7489">
              <w:rPr>
                <w:sz w:val="16"/>
                <w:szCs w:val="16"/>
                <w:lang w:eastAsia="zh-CN"/>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AE848" w14:textId="390CB057" w:rsidR="000D7489" w:rsidRPr="009171D1" w:rsidRDefault="000D7489" w:rsidP="000D7489">
            <w:pPr>
              <w:pStyle w:val="TAR"/>
              <w:jc w:val="left"/>
              <w:rPr>
                <w:sz w:val="16"/>
                <w:szCs w:val="16"/>
                <w:lang w:eastAsia="zh-CN"/>
              </w:rPr>
            </w:pPr>
            <w:r w:rsidRPr="000D7489">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DC03E" w14:textId="36D5CFA0" w:rsidR="000D7489" w:rsidRPr="009171D1" w:rsidRDefault="000D7489" w:rsidP="000D7489">
            <w:pPr>
              <w:pStyle w:val="TAC"/>
              <w:jc w:val="left"/>
              <w:rPr>
                <w:sz w:val="16"/>
                <w:szCs w:val="16"/>
                <w:lang w:eastAsia="zh-CN"/>
              </w:rPr>
            </w:pPr>
            <w:r w:rsidRPr="000D7489">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94B2D6" w14:textId="2DFA11FC" w:rsidR="000D7489" w:rsidRPr="009171D1" w:rsidRDefault="000D7489" w:rsidP="000D7489">
            <w:pPr>
              <w:spacing w:after="0"/>
              <w:rPr>
                <w:rFonts w:ascii="Arial" w:hAnsi="Arial"/>
                <w:sz w:val="16"/>
                <w:szCs w:val="16"/>
                <w:lang w:eastAsia="zh-CN"/>
              </w:rPr>
            </w:pPr>
            <w:r w:rsidRPr="000D7489">
              <w:rPr>
                <w:rFonts w:ascii="Arial" w:hAnsi="Arial"/>
                <w:sz w:val="16"/>
                <w:szCs w:val="16"/>
                <w:lang w:eastAsia="zh-CN"/>
              </w:rPr>
              <w:t>Updates to Annexes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D8AF2" w14:textId="77777777" w:rsidR="000D7489" w:rsidRPr="009171D1" w:rsidRDefault="000D7489" w:rsidP="000D7489">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1</w:t>
            </w:r>
            <w:r w:rsidRPr="009171D1">
              <w:rPr>
                <w:sz w:val="16"/>
                <w:szCs w:val="16"/>
                <w:lang w:eastAsia="zh-CN"/>
              </w:rPr>
              <w:t>.0</w:t>
            </w:r>
          </w:p>
        </w:tc>
      </w:tr>
      <w:tr w:rsidR="000D7489" w:rsidRPr="000D7489" w14:paraId="6E66AADB"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5CE63E1" w14:textId="77777777" w:rsidR="000D7489" w:rsidRPr="009171D1" w:rsidRDefault="000D7489" w:rsidP="000D7489">
            <w:pPr>
              <w:pStyle w:val="TAC"/>
              <w:jc w:val="left"/>
              <w:rPr>
                <w:sz w:val="16"/>
                <w:szCs w:val="16"/>
                <w:lang w:eastAsia="zh-CN"/>
              </w:rPr>
            </w:pPr>
            <w:r w:rsidRPr="009171D1">
              <w:rPr>
                <w:sz w:val="16"/>
                <w:szCs w:val="16"/>
                <w:lang w:eastAsia="zh-CN"/>
              </w:rPr>
              <w:t>2024-</w:t>
            </w:r>
            <w:r>
              <w:rPr>
                <w:sz w:val="16"/>
                <w:szCs w:val="16"/>
                <w:lang w:eastAsia="zh-CN"/>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DA9432" w14:textId="77777777" w:rsidR="000D7489" w:rsidRPr="009171D1" w:rsidRDefault="000D7489" w:rsidP="000D7489">
            <w:pPr>
              <w:pStyle w:val="TAC"/>
              <w:jc w:val="left"/>
              <w:rPr>
                <w:sz w:val="16"/>
                <w:szCs w:val="16"/>
                <w:lang w:eastAsia="zh-CN"/>
              </w:rPr>
            </w:pPr>
            <w:r w:rsidRPr="009171D1">
              <w:rPr>
                <w:sz w:val="16"/>
                <w:szCs w:val="16"/>
                <w:lang w:eastAsia="zh-CN"/>
              </w:rPr>
              <w:t>RAN#10</w:t>
            </w:r>
            <w:r>
              <w:rPr>
                <w:sz w:val="16"/>
                <w:szCs w:val="16"/>
                <w:lang w:eastAsia="zh-CN"/>
              </w:rPr>
              <w:t>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2173F38B" w14:textId="5542E674" w:rsidR="000D7489" w:rsidRPr="009171D1" w:rsidRDefault="000D7489" w:rsidP="000D7489">
            <w:pPr>
              <w:pStyle w:val="TAC"/>
              <w:jc w:val="left"/>
              <w:rPr>
                <w:sz w:val="16"/>
                <w:szCs w:val="16"/>
                <w:lang w:eastAsia="zh-CN"/>
              </w:rPr>
            </w:pPr>
            <w:r w:rsidRPr="000D7489">
              <w:rPr>
                <w:sz w:val="16"/>
                <w:szCs w:val="16"/>
                <w:lang w:eastAsia="zh-CN"/>
              </w:rPr>
              <w:t>R5-247965</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7852E9DE" w14:textId="438AF4AE" w:rsidR="000D7489" w:rsidRPr="009171D1" w:rsidRDefault="000D7489" w:rsidP="000D7489">
            <w:pPr>
              <w:pStyle w:val="TAL"/>
              <w:rPr>
                <w:sz w:val="16"/>
                <w:szCs w:val="16"/>
                <w:lang w:eastAsia="zh-CN"/>
              </w:rPr>
            </w:pPr>
            <w:r w:rsidRPr="000D7489">
              <w:rPr>
                <w:sz w:val="16"/>
                <w:szCs w:val="16"/>
                <w:lang w:eastAsia="zh-CN"/>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2E9B4" w14:textId="44D9A2F5" w:rsidR="000D7489" w:rsidRPr="009171D1" w:rsidRDefault="000D7489" w:rsidP="000D7489">
            <w:pPr>
              <w:pStyle w:val="TAR"/>
              <w:jc w:val="left"/>
              <w:rPr>
                <w:sz w:val="16"/>
                <w:szCs w:val="16"/>
                <w:lang w:eastAsia="zh-CN"/>
              </w:rPr>
            </w:pPr>
            <w:r w:rsidRPr="000D7489">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6233" w14:textId="6C4D727C" w:rsidR="000D7489" w:rsidRPr="009171D1" w:rsidRDefault="000D7489" w:rsidP="000D7489">
            <w:pPr>
              <w:pStyle w:val="TAC"/>
              <w:jc w:val="left"/>
              <w:rPr>
                <w:sz w:val="16"/>
                <w:szCs w:val="16"/>
                <w:lang w:eastAsia="zh-CN"/>
              </w:rPr>
            </w:pPr>
            <w:r w:rsidRPr="000D7489">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C02721" w14:textId="6421A71F" w:rsidR="000D7489" w:rsidRPr="009171D1" w:rsidRDefault="000D7489" w:rsidP="000D7489">
            <w:pPr>
              <w:spacing w:after="0"/>
              <w:rPr>
                <w:rFonts w:ascii="Arial" w:hAnsi="Arial"/>
                <w:sz w:val="16"/>
                <w:szCs w:val="16"/>
                <w:lang w:eastAsia="zh-CN"/>
              </w:rPr>
            </w:pPr>
            <w:r w:rsidRPr="000D7489">
              <w:rPr>
                <w:rFonts w:ascii="Arial" w:hAnsi="Arial"/>
                <w:sz w:val="16"/>
                <w:szCs w:val="16"/>
                <w:lang w:eastAsia="zh-CN"/>
              </w:rPr>
              <w:t>Updates to Talk Mode FR1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E658" w14:textId="77777777" w:rsidR="000D7489" w:rsidRPr="009171D1" w:rsidRDefault="000D7489" w:rsidP="000D7489">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1</w:t>
            </w:r>
            <w:r w:rsidRPr="009171D1">
              <w:rPr>
                <w:sz w:val="16"/>
                <w:szCs w:val="16"/>
                <w:lang w:eastAsia="zh-CN"/>
              </w:rPr>
              <w:t>.0</w:t>
            </w:r>
          </w:p>
        </w:tc>
      </w:tr>
      <w:tr w:rsidR="000D7489" w:rsidRPr="000D7489" w14:paraId="306C283E"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46B5DC" w14:textId="77777777" w:rsidR="000D7489" w:rsidRPr="009171D1" w:rsidRDefault="000D7489" w:rsidP="000D7489">
            <w:pPr>
              <w:pStyle w:val="TAC"/>
              <w:jc w:val="left"/>
              <w:rPr>
                <w:sz w:val="16"/>
                <w:szCs w:val="16"/>
                <w:lang w:eastAsia="zh-CN"/>
              </w:rPr>
            </w:pPr>
            <w:r w:rsidRPr="009171D1">
              <w:rPr>
                <w:sz w:val="16"/>
                <w:szCs w:val="16"/>
                <w:lang w:eastAsia="zh-CN"/>
              </w:rPr>
              <w:t>2024-</w:t>
            </w:r>
            <w:r>
              <w:rPr>
                <w:sz w:val="16"/>
                <w:szCs w:val="16"/>
                <w:lang w:eastAsia="zh-CN"/>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B7996" w14:textId="77777777" w:rsidR="000D7489" w:rsidRPr="009171D1" w:rsidRDefault="000D7489" w:rsidP="000D7489">
            <w:pPr>
              <w:pStyle w:val="TAC"/>
              <w:jc w:val="left"/>
              <w:rPr>
                <w:sz w:val="16"/>
                <w:szCs w:val="16"/>
                <w:lang w:eastAsia="zh-CN"/>
              </w:rPr>
            </w:pPr>
            <w:r w:rsidRPr="009171D1">
              <w:rPr>
                <w:sz w:val="16"/>
                <w:szCs w:val="16"/>
                <w:lang w:eastAsia="zh-CN"/>
              </w:rPr>
              <w:t>RAN#10</w:t>
            </w:r>
            <w:r>
              <w:rPr>
                <w:sz w:val="16"/>
                <w:szCs w:val="16"/>
                <w:lang w:eastAsia="zh-CN"/>
              </w:rPr>
              <w:t>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47343FF7" w14:textId="028FC989" w:rsidR="000D7489" w:rsidRPr="009171D1" w:rsidRDefault="000D7489" w:rsidP="000D7489">
            <w:pPr>
              <w:pStyle w:val="TAC"/>
              <w:jc w:val="left"/>
              <w:rPr>
                <w:sz w:val="16"/>
                <w:szCs w:val="16"/>
                <w:lang w:eastAsia="zh-CN"/>
              </w:rPr>
            </w:pPr>
            <w:r w:rsidRPr="000D7489">
              <w:rPr>
                <w:sz w:val="16"/>
                <w:szCs w:val="16"/>
                <w:lang w:eastAsia="zh-CN"/>
              </w:rPr>
              <w:t>R5-247966</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3A86C3B8" w14:textId="722DE4F2" w:rsidR="000D7489" w:rsidRPr="009171D1" w:rsidRDefault="000D7489" w:rsidP="000D7489">
            <w:pPr>
              <w:pStyle w:val="TAL"/>
              <w:rPr>
                <w:sz w:val="16"/>
                <w:szCs w:val="16"/>
                <w:lang w:eastAsia="zh-CN"/>
              </w:rPr>
            </w:pPr>
            <w:r w:rsidRPr="000D7489">
              <w:rPr>
                <w:sz w:val="16"/>
                <w:szCs w:val="16"/>
                <w:lang w:eastAsia="zh-CN"/>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2D47" w14:textId="65B51950" w:rsidR="000D7489" w:rsidRPr="009171D1" w:rsidRDefault="000D7489" w:rsidP="000D7489">
            <w:pPr>
              <w:pStyle w:val="TAR"/>
              <w:jc w:val="left"/>
              <w:rPr>
                <w:sz w:val="16"/>
                <w:szCs w:val="16"/>
                <w:lang w:eastAsia="zh-CN"/>
              </w:rPr>
            </w:pPr>
            <w:r w:rsidRPr="000D7489">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8E8EA" w14:textId="6F990693" w:rsidR="000D7489" w:rsidRPr="009171D1" w:rsidRDefault="000D7489" w:rsidP="000D7489">
            <w:pPr>
              <w:pStyle w:val="TAC"/>
              <w:jc w:val="left"/>
              <w:rPr>
                <w:sz w:val="16"/>
                <w:szCs w:val="16"/>
                <w:lang w:eastAsia="zh-CN"/>
              </w:rPr>
            </w:pPr>
            <w:r w:rsidRPr="000D7489">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1C36F7" w14:textId="1BC5D90C" w:rsidR="000D7489" w:rsidRPr="009171D1" w:rsidRDefault="000D7489" w:rsidP="000D7489">
            <w:pPr>
              <w:spacing w:after="0"/>
              <w:rPr>
                <w:rFonts w:ascii="Arial" w:hAnsi="Arial"/>
                <w:sz w:val="16"/>
                <w:szCs w:val="16"/>
                <w:lang w:eastAsia="zh-CN"/>
              </w:rPr>
            </w:pPr>
            <w:r w:rsidRPr="000D7489">
              <w:rPr>
                <w:rFonts w:ascii="Arial" w:hAnsi="Arial"/>
                <w:sz w:val="16"/>
                <w:szCs w:val="16"/>
                <w:lang w:eastAsia="zh-CN"/>
              </w:rPr>
              <w:t>Updates to Browsing Mode FR1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59964" w14:textId="77777777" w:rsidR="000D7489" w:rsidRPr="009171D1" w:rsidRDefault="000D7489" w:rsidP="000D7489">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1</w:t>
            </w:r>
            <w:r w:rsidRPr="009171D1">
              <w:rPr>
                <w:sz w:val="16"/>
                <w:szCs w:val="16"/>
                <w:lang w:eastAsia="zh-CN"/>
              </w:rPr>
              <w:t>.0</w:t>
            </w:r>
          </w:p>
        </w:tc>
      </w:tr>
    </w:tbl>
    <w:p w14:paraId="0F54DD06" w14:textId="77777777" w:rsidR="009659E0" w:rsidRPr="009171D1" w:rsidRDefault="009659E0" w:rsidP="009659E0"/>
    <w:sectPr w:rsidR="009659E0" w:rsidRPr="009171D1" w:rsidSect="0050691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82C1B0" w14:textId="77777777" w:rsidR="00C20D4C" w:rsidRDefault="00C20D4C" w:rsidP="00666451">
      <w:pPr>
        <w:spacing w:after="0"/>
      </w:pPr>
      <w:r>
        <w:separator/>
      </w:r>
    </w:p>
  </w:endnote>
  <w:endnote w:type="continuationSeparator" w:id="0">
    <w:p w14:paraId="54501AD0" w14:textId="77777777" w:rsidR="00C20D4C" w:rsidRDefault="00C20D4C"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DengXi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panose1 w:val="00000000000000000000"/>
    <w:charset w:val="00"/>
    <w:family w:val="auto"/>
    <w:notTrueType/>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3ECED2" w14:textId="77777777" w:rsidR="00C20D4C" w:rsidRDefault="00C20D4C" w:rsidP="00666451">
      <w:pPr>
        <w:spacing w:after="0"/>
      </w:pPr>
      <w:r>
        <w:separator/>
      </w:r>
    </w:p>
  </w:footnote>
  <w:footnote w:type="continuationSeparator" w:id="0">
    <w:p w14:paraId="5644BC9A" w14:textId="77777777" w:rsidR="00C20D4C" w:rsidRDefault="00C20D4C"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21B9C69D"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310E68">
      <w:t>3GPP TS 38.561 V18.1.0 (2024-12)</w:t>
    </w:r>
    <w:r>
      <w:fldChar w:fldCharType="end"/>
    </w:r>
  </w:p>
  <w:p w14:paraId="097659DB" w14:textId="7B2429ED" w:rsidR="00B72F0F" w:rsidRDefault="00B72F0F">
    <w:pPr>
      <w:pStyle w:val="Header"/>
    </w:pPr>
    <w:r>
      <w:t>Release 1</w:t>
    </w:r>
    <w:r w:rsidR="004A355F">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oofState w:spelling="clean" w:grammar="clean"/>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16B72"/>
    <w:rsid w:val="00026A34"/>
    <w:rsid w:val="00031B2A"/>
    <w:rsid w:val="00032EC9"/>
    <w:rsid w:val="00046F08"/>
    <w:rsid w:val="000503FA"/>
    <w:rsid w:val="00054848"/>
    <w:rsid w:val="0006003B"/>
    <w:rsid w:val="00071E07"/>
    <w:rsid w:val="00090E61"/>
    <w:rsid w:val="000C69F7"/>
    <w:rsid w:val="000D5BDA"/>
    <w:rsid w:val="000D7489"/>
    <w:rsid w:val="000E5A8B"/>
    <w:rsid w:val="000E657E"/>
    <w:rsid w:val="000F1BB4"/>
    <w:rsid w:val="000F5E94"/>
    <w:rsid w:val="00102350"/>
    <w:rsid w:val="00122DA0"/>
    <w:rsid w:val="00123890"/>
    <w:rsid w:val="0012510A"/>
    <w:rsid w:val="00144633"/>
    <w:rsid w:val="00147627"/>
    <w:rsid w:val="0016250A"/>
    <w:rsid w:val="001D1F02"/>
    <w:rsid w:val="001D2519"/>
    <w:rsid w:val="001D5AB9"/>
    <w:rsid w:val="001D7DCF"/>
    <w:rsid w:val="001E48C1"/>
    <w:rsid w:val="001F4EED"/>
    <w:rsid w:val="00203BC1"/>
    <w:rsid w:val="00205D6E"/>
    <w:rsid w:val="002065A0"/>
    <w:rsid w:val="0023774E"/>
    <w:rsid w:val="00246483"/>
    <w:rsid w:val="00247208"/>
    <w:rsid w:val="0028780A"/>
    <w:rsid w:val="00296F7B"/>
    <w:rsid w:val="002A7D50"/>
    <w:rsid w:val="002B3D92"/>
    <w:rsid w:val="002D0FF7"/>
    <w:rsid w:val="002E2C46"/>
    <w:rsid w:val="00310E68"/>
    <w:rsid w:val="003314F0"/>
    <w:rsid w:val="003525CC"/>
    <w:rsid w:val="003806C1"/>
    <w:rsid w:val="00380903"/>
    <w:rsid w:val="00385D59"/>
    <w:rsid w:val="00390D4E"/>
    <w:rsid w:val="003B58BA"/>
    <w:rsid w:val="003C2B72"/>
    <w:rsid w:val="003E5FDE"/>
    <w:rsid w:val="004042C9"/>
    <w:rsid w:val="00410DD3"/>
    <w:rsid w:val="00415F98"/>
    <w:rsid w:val="004373AE"/>
    <w:rsid w:val="0048379A"/>
    <w:rsid w:val="004869F9"/>
    <w:rsid w:val="00486B70"/>
    <w:rsid w:val="004875D8"/>
    <w:rsid w:val="004931BD"/>
    <w:rsid w:val="004A355F"/>
    <w:rsid w:val="004B211E"/>
    <w:rsid w:val="004B3662"/>
    <w:rsid w:val="004F2630"/>
    <w:rsid w:val="0050691A"/>
    <w:rsid w:val="005164B9"/>
    <w:rsid w:val="005312A3"/>
    <w:rsid w:val="005534F8"/>
    <w:rsid w:val="00561D86"/>
    <w:rsid w:val="0056684A"/>
    <w:rsid w:val="005707E0"/>
    <w:rsid w:val="00570EDA"/>
    <w:rsid w:val="00576303"/>
    <w:rsid w:val="005815FE"/>
    <w:rsid w:val="00587093"/>
    <w:rsid w:val="00597FD3"/>
    <w:rsid w:val="005C2A6C"/>
    <w:rsid w:val="005C7CBD"/>
    <w:rsid w:val="005D1B95"/>
    <w:rsid w:val="00604AF2"/>
    <w:rsid w:val="006171F4"/>
    <w:rsid w:val="00637F6B"/>
    <w:rsid w:val="006413BE"/>
    <w:rsid w:val="006432F3"/>
    <w:rsid w:val="006557D8"/>
    <w:rsid w:val="00664C05"/>
    <w:rsid w:val="00666451"/>
    <w:rsid w:val="00681220"/>
    <w:rsid w:val="006822B8"/>
    <w:rsid w:val="0068667B"/>
    <w:rsid w:val="006A02C4"/>
    <w:rsid w:val="006B45DB"/>
    <w:rsid w:val="006C02A8"/>
    <w:rsid w:val="006C12DC"/>
    <w:rsid w:val="006C222E"/>
    <w:rsid w:val="006C7F90"/>
    <w:rsid w:val="006D039E"/>
    <w:rsid w:val="006F1588"/>
    <w:rsid w:val="00704F83"/>
    <w:rsid w:val="00710D5E"/>
    <w:rsid w:val="007124B9"/>
    <w:rsid w:val="00755967"/>
    <w:rsid w:val="007566CC"/>
    <w:rsid w:val="00767765"/>
    <w:rsid w:val="007842BD"/>
    <w:rsid w:val="0079370C"/>
    <w:rsid w:val="0079552A"/>
    <w:rsid w:val="007B5B76"/>
    <w:rsid w:val="007E1C5B"/>
    <w:rsid w:val="008010B7"/>
    <w:rsid w:val="008151DC"/>
    <w:rsid w:val="00830DB1"/>
    <w:rsid w:val="00873DBA"/>
    <w:rsid w:val="008822D4"/>
    <w:rsid w:val="008A6C58"/>
    <w:rsid w:val="008B2008"/>
    <w:rsid w:val="008D74A3"/>
    <w:rsid w:val="008E09C6"/>
    <w:rsid w:val="008E3755"/>
    <w:rsid w:val="008E5606"/>
    <w:rsid w:val="008F5804"/>
    <w:rsid w:val="0090673D"/>
    <w:rsid w:val="009171D1"/>
    <w:rsid w:val="009249F1"/>
    <w:rsid w:val="00931AEC"/>
    <w:rsid w:val="0094085E"/>
    <w:rsid w:val="00943039"/>
    <w:rsid w:val="009551FE"/>
    <w:rsid w:val="00963087"/>
    <w:rsid w:val="0096516D"/>
    <w:rsid w:val="009659E0"/>
    <w:rsid w:val="00966D70"/>
    <w:rsid w:val="00974BFC"/>
    <w:rsid w:val="00977862"/>
    <w:rsid w:val="00983477"/>
    <w:rsid w:val="00990C23"/>
    <w:rsid w:val="00990DAF"/>
    <w:rsid w:val="009958E1"/>
    <w:rsid w:val="009F0142"/>
    <w:rsid w:val="00A004D3"/>
    <w:rsid w:val="00A00E46"/>
    <w:rsid w:val="00A01CBB"/>
    <w:rsid w:val="00A04192"/>
    <w:rsid w:val="00A1468C"/>
    <w:rsid w:val="00A17D52"/>
    <w:rsid w:val="00A2494C"/>
    <w:rsid w:val="00A265DC"/>
    <w:rsid w:val="00AA146A"/>
    <w:rsid w:val="00AA778B"/>
    <w:rsid w:val="00AB4670"/>
    <w:rsid w:val="00AD2708"/>
    <w:rsid w:val="00AE72D6"/>
    <w:rsid w:val="00B0134B"/>
    <w:rsid w:val="00B01A78"/>
    <w:rsid w:val="00B04A45"/>
    <w:rsid w:val="00B067F8"/>
    <w:rsid w:val="00B11602"/>
    <w:rsid w:val="00B41CC3"/>
    <w:rsid w:val="00B45DA0"/>
    <w:rsid w:val="00B50AE2"/>
    <w:rsid w:val="00B515FF"/>
    <w:rsid w:val="00B6410C"/>
    <w:rsid w:val="00B67941"/>
    <w:rsid w:val="00B70498"/>
    <w:rsid w:val="00B72F0F"/>
    <w:rsid w:val="00B94234"/>
    <w:rsid w:val="00B971A3"/>
    <w:rsid w:val="00BC52A3"/>
    <w:rsid w:val="00BE638E"/>
    <w:rsid w:val="00BF4DC3"/>
    <w:rsid w:val="00C20D4C"/>
    <w:rsid w:val="00C51006"/>
    <w:rsid w:val="00C863A8"/>
    <w:rsid w:val="00CA0C1A"/>
    <w:rsid w:val="00CD5F42"/>
    <w:rsid w:val="00CE423B"/>
    <w:rsid w:val="00D10B52"/>
    <w:rsid w:val="00D300B0"/>
    <w:rsid w:val="00D6601E"/>
    <w:rsid w:val="00D77A36"/>
    <w:rsid w:val="00D866BC"/>
    <w:rsid w:val="00DA78A0"/>
    <w:rsid w:val="00DA7FB7"/>
    <w:rsid w:val="00DB15D4"/>
    <w:rsid w:val="00DB24A2"/>
    <w:rsid w:val="00DD0745"/>
    <w:rsid w:val="00DE51C4"/>
    <w:rsid w:val="00E07991"/>
    <w:rsid w:val="00E17CF4"/>
    <w:rsid w:val="00E23C9F"/>
    <w:rsid w:val="00E31F2A"/>
    <w:rsid w:val="00E47601"/>
    <w:rsid w:val="00E62566"/>
    <w:rsid w:val="00E75213"/>
    <w:rsid w:val="00E90BC5"/>
    <w:rsid w:val="00EA4DE6"/>
    <w:rsid w:val="00ED0933"/>
    <w:rsid w:val="00ED5083"/>
    <w:rsid w:val="00EF1CA1"/>
    <w:rsid w:val="00EF41D6"/>
    <w:rsid w:val="00EF45F3"/>
    <w:rsid w:val="00F04E46"/>
    <w:rsid w:val="00F0564E"/>
    <w:rsid w:val="00F10C00"/>
    <w:rsid w:val="00F33E37"/>
    <w:rsid w:val="00F5303F"/>
    <w:rsid w:val="00F545C9"/>
    <w:rsid w:val="00F56FD9"/>
    <w:rsid w:val="00F8351B"/>
    <w:rsid w:val="00F86F4D"/>
    <w:rsid w:val="00FA0310"/>
    <w:rsid w:val="00FA51EB"/>
    <w:rsid w:val="00FB3CF3"/>
    <w:rsid w:val="00FC5883"/>
    <w:rsid w:val="00FC7360"/>
    <w:rsid w:val="00FD1A3B"/>
    <w:rsid w:val="00FE7A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0" w:unhideWhenUsed="1" w:qFormat="1"/>
    <w:lsdException w:name="toc 8" w:semiHidden="1" w:uiPriority="39"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1A78"/>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B01A7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01A78"/>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B01A7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01A78"/>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B01A78"/>
    <w:pPr>
      <w:ind w:left="1701" w:hanging="1701"/>
      <w:outlineLvl w:val="4"/>
    </w:pPr>
    <w:rPr>
      <w:sz w:val="22"/>
    </w:rPr>
  </w:style>
  <w:style w:type="paragraph" w:styleId="Heading6">
    <w:name w:val="heading 6"/>
    <w:aliases w:val="T1,Header 6"/>
    <w:basedOn w:val="H6"/>
    <w:next w:val="Normal"/>
    <w:link w:val="Heading6Char"/>
    <w:qFormat/>
    <w:rsid w:val="00B01A78"/>
    <w:pPr>
      <w:outlineLvl w:val="5"/>
    </w:pPr>
  </w:style>
  <w:style w:type="paragraph" w:styleId="Heading7">
    <w:name w:val="heading 7"/>
    <w:basedOn w:val="H6"/>
    <w:next w:val="Normal"/>
    <w:link w:val="Heading7Char"/>
    <w:qFormat/>
    <w:rsid w:val="00B01A78"/>
    <w:pPr>
      <w:outlineLvl w:val="6"/>
    </w:pPr>
  </w:style>
  <w:style w:type="paragraph" w:styleId="Heading8">
    <w:name w:val="heading 8"/>
    <w:basedOn w:val="Heading1"/>
    <w:next w:val="Normal"/>
    <w:link w:val="Heading8Char"/>
    <w:qFormat/>
    <w:rsid w:val="00B01A78"/>
    <w:pPr>
      <w:ind w:left="0" w:firstLine="0"/>
      <w:outlineLvl w:val="7"/>
    </w:pPr>
  </w:style>
  <w:style w:type="paragraph" w:styleId="Heading9">
    <w:name w:val="heading 9"/>
    <w:basedOn w:val="Heading8"/>
    <w:next w:val="Normal"/>
    <w:link w:val="Heading9Char"/>
    <w:qFormat/>
    <w:rsid w:val="00B01A78"/>
    <w:pPr>
      <w:outlineLvl w:val="8"/>
    </w:pPr>
  </w:style>
  <w:style w:type="character" w:default="1" w:styleId="DefaultParagraphFont">
    <w:name w:val="Default Paragraph Font"/>
    <w:semiHidden/>
    <w:rsid w:val="00B01A7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01A78"/>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uiPriority w:val="39"/>
    <w:rsid w:val="00B01A7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uiPriority w:val="39"/>
    <w:rsid w:val="00B01A78"/>
    <w:pPr>
      <w:keepNext w:val="0"/>
      <w:spacing w:before="0"/>
      <w:ind w:left="851" w:hanging="851"/>
    </w:pPr>
    <w:rPr>
      <w:sz w:val="20"/>
    </w:rPr>
  </w:style>
  <w:style w:type="paragraph" w:styleId="TOC3">
    <w:name w:val="toc 3"/>
    <w:basedOn w:val="TOC2"/>
    <w:uiPriority w:val="39"/>
    <w:rsid w:val="00B01A78"/>
    <w:pPr>
      <w:ind w:left="1134" w:hanging="1134"/>
    </w:pPr>
  </w:style>
  <w:style w:type="paragraph" w:styleId="TOC6">
    <w:name w:val="toc 6"/>
    <w:basedOn w:val="TOC5"/>
    <w:next w:val="Normal"/>
    <w:uiPriority w:val="39"/>
    <w:rsid w:val="00B01A78"/>
    <w:pPr>
      <w:ind w:left="1985" w:hanging="1985"/>
    </w:pPr>
  </w:style>
  <w:style w:type="paragraph" w:styleId="TOC8">
    <w:name w:val="toc 8"/>
    <w:basedOn w:val="TOC1"/>
    <w:uiPriority w:val="39"/>
    <w:rsid w:val="00B01A78"/>
    <w:pPr>
      <w:spacing w:before="180"/>
      <w:ind w:left="2693" w:hanging="2693"/>
    </w:pPr>
    <w:rPr>
      <w:b/>
    </w:rPr>
  </w:style>
  <w:style w:type="paragraph" w:customStyle="1" w:styleId="TT">
    <w:name w:val="TT"/>
    <w:basedOn w:val="Heading1"/>
    <w:next w:val="Normal"/>
    <w:rsid w:val="00B01A78"/>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B01A78"/>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B01A78"/>
    <w:pPr>
      <w:keepLines/>
      <w:ind w:left="1702" w:hanging="1418"/>
    </w:pPr>
  </w:style>
  <w:style w:type="paragraph" w:customStyle="1" w:styleId="FP">
    <w:name w:val="FP"/>
    <w:basedOn w:val="Normal"/>
    <w:rsid w:val="00B01A78"/>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B01A78"/>
  </w:style>
  <w:style w:type="paragraph" w:customStyle="1" w:styleId="ZA">
    <w:name w:val="ZA"/>
    <w:rsid w:val="00B01A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B01A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B01A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B01A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B01A78"/>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B01A78"/>
  </w:style>
  <w:style w:type="paragraph" w:customStyle="1" w:styleId="ZV">
    <w:name w:val="ZV"/>
    <w:basedOn w:val="ZU"/>
    <w:rsid w:val="00B01A78"/>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B01A78"/>
  </w:style>
  <w:style w:type="paragraph" w:styleId="TOC5">
    <w:name w:val="toc 5"/>
    <w:basedOn w:val="TOC4"/>
    <w:uiPriority w:val="39"/>
    <w:rsid w:val="00B01A78"/>
    <w:pPr>
      <w:ind w:left="1701" w:hanging="1701"/>
    </w:pPr>
  </w:style>
  <w:style w:type="paragraph" w:styleId="List">
    <w:name w:val="List"/>
    <w:basedOn w:val="Normal"/>
    <w:link w:val="ListChar"/>
    <w:rsid w:val="00B01A78"/>
    <w:pPr>
      <w:ind w:left="568" w:hanging="284"/>
    </w:pPr>
  </w:style>
  <w:style w:type="paragraph" w:styleId="List2">
    <w:name w:val="List 2"/>
    <w:basedOn w:val="List"/>
    <w:link w:val="List2Char"/>
    <w:rsid w:val="00B01A78"/>
    <w:pPr>
      <w:ind w:left="851"/>
    </w:pPr>
  </w:style>
  <w:style w:type="paragraph" w:styleId="List3">
    <w:name w:val="List 3"/>
    <w:basedOn w:val="List2"/>
    <w:rsid w:val="00B01A78"/>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B01A78"/>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B01A78"/>
    <w:pPr>
      <w:keepNext/>
      <w:keepLines/>
      <w:spacing w:before="60"/>
      <w:jc w:val="center"/>
    </w:pPr>
    <w:rPr>
      <w:rFonts w:ascii="Arial" w:hAnsi="Arial"/>
      <w:b/>
    </w:rPr>
  </w:style>
  <w:style w:type="paragraph" w:customStyle="1" w:styleId="TF">
    <w:name w:val="TF"/>
    <w:aliases w:val="left"/>
    <w:basedOn w:val="TH"/>
    <w:link w:val="TFChar"/>
    <w:rsid w:val="00B01A78"/>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B01A78"/>
    <w:rPr>
      <w:b/>
    </w:rPr>
  </w:style>
  <w:style w:type="paragraph" w:customStyle="1" w:styleId="TAC">
    <w:name w:val="TAC"/>
    <w:basedOn w:val="TAL"/>
    <w:link w:val="TACChar"/>
    <w:rsid w:val="00B01A78"/>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B01A78"/>
    <w:pPr>
      <w:spacing w:after="0"/>
    </w:pPr>
  </w:style>
  <w:style w:type="paragraph" w:styleId="TOC4">
    <w:name w:val="toc 4"/>
    <w:basedOn w:val="TOC3"/>
    <w:uiPriority w:val="39"/>
    <w:rsid w:val="00B01A78"/>
    <w:pPr>
      <w:ind w:left="1418" w:hanging="1418"/>
    </w:pPr>
  </w:style>
  <w:style w:type="paragraph" w:customStyle="1" w:styleId="TAR">
    <w:name w:val="TAR"/>
    <w:basedOn w:val="TAL"/>
    <w:rsid w:val="00B01A78"/>
    <w:pPr>
      <w:jc w:val="right"/>
    </w:pPr>
  </w:style>
  <w:style w:type="paragraph" w:customStyle="1" w:styleId="TAL">
    <w:name w:val="TAL"/>
    <w:basedOn w:val="Normal"/>
    <w:link w:val="TALChar"/>
    <w:rsid w:val="00B01A78"/>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B01A78"/>
    <w:pPr>
      <w:ind w:left="284"/>
    </w:pPr>
  </w:style>
  <w:style w:type="paragraph" w:styleId="Index1">
    <w:name w:val="index 1"/>
    <w:basedOn w:val="Normal"/>
    <w:rsid w:val="00B01A78"/>
    <w:pPr>
      <w:keepLines/>
      <w:spacing w:after="0"/>
    </w:pPr>
  </w:style>
  <w:style w:type="paragraph" w:customStyle="1" w:styleId="ZH">
    <w:name w:val="ZH"/>
    <w:rsid w:val="00B01A78"/>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B01A78"/>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B01A78"/>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B01A7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01A7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B01A78"/>
    <w:pPr>
      <w:ind w:left="1418" w:hanging="1418"/>
    </w:pPr>
  </w:style>
  <w:style w:type="paragraph" w:customStyle="1" w:styleId="LD">
    <w:name w:val="LD"/>
    <w:rsid w:val="00B01A78"/>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B01A78"/>
    <w:pPr>
      <w:spacing w:after="0"/>
    </w:pPr>
  </w:style>
  <w:style w:type="paragraph" w:styleId="TOC7">
    <w:name w:val="toc 7"/>
    <w:basedOn w:val="TOC6"/>
    <w:next w:val="Normal"/>
    <w:rsid w:val="00B01A78"/>
    <w:pPr>
      <w:ind w:left="2268" w:hanging="2268"/>
    </w:pPr>
  </w:style>
  <w:style w:type="paragraph" w:styleId="ListBullet2">
    <w:name w:val="List Bullet 2"/>
    <w:basedOn w:val="ListBullet"/>
    <w:link w:val="ListBullet2Char"/>
    <w:rsid w:val="00B01A78"/>
    <w:pPr>
      <w:ind w:left="851"/>
    </w:pPr>
  </w:style>
  <w:style w:type="paragraph" w:styleId="ListBullet3">
    <w:name w:val="List Bullet 3"/>
    <w:basedOn w:val="ListBullet2"/>
    <w:link w:val="ListBullet3Char"/>
    <w:rsid w:val="00B01A78"/>
    <w:pPr>
      <w:ind w:left="1135"/>
    </w:pPr>
  </w:style>
  <w:style w:type="paragraph" w:styleId="ListNumber">
    <w:name w:val="List Number"/>
    <w:basedOn w:val="List"/>
    <w:rsid w:val="00B01A78"/>
  </w:style>
  <w:style w:type="paragraph" w:customStyle="1" w:styleId="EQ">
    <w:name w:val="EQ"/>
    <w:basedOn w:val="Normal"/>
    <w:next w:val="Normal"/>
    <w:link w:val="EQChar"/>
    <w:rsid w:val="00B01A78"/>
    <w:pPr>
      <w:keepLines/>
      <w:tabs>
        <w:tab w:val="center" w:pos="4536"/>
        <w:tab w:val="right" w:pos="9072"/>
      </w:tabs>
    </w:pPr>
    <w:rPr>
      <w:noProof/>
    </w:rPr>
  </w:style>
  <w:style w:type="paragraph" w:customStyle="1" w:styleId="NF">
    <w:name w:val="NF"/>
    <w:basedOn w:val="NO"/>
    <w:rsid w:val="00B01A78"/>
    <w:pPr>
      <w:keepNext/>
      <w:spacing w:after="0"/>
    </w:pPr>
    <w:rPr>
      <w:rFonts w:ascii="Arial" w:hAnsi="Arial"/>
      <w:sz w:val="18"/>
    </w:rPr>
  </w:style>
  <w:style w:type="paragraph" w:customStyle="1" w:styleId="PL">
    <w:name w:val="PL"/>
    <w:link w:val="PLChar"/>
    <w:rsid w:val="00B01A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B01A78"/>
    <w:pPr>
      <w:ind w:left="1985" w:hanging="1985"/>
      <w:outlineLvl w:val="9"/>
    </w:pPr>
    <w:rPr>
      <w:sz w:val="20"/>
    </w:rPr>
  </w:style>
  <w:style w:type="paragraph" w:customStyle="1" w:styleId="TAN">
    <w:name w:val="TAN"/>
    <w:basedOn w:val="TAL"/>
    <w:link w:val="TANChar"/>
    <w:rsid w:val="00B01A78"/>
    <w:pPr>
      <w:ind w:left="851" w:hanging="851"/>
    </w:pPr>
  </w:style>
  <w:style w:type="paragraph" w:customStyle="1" w:styleId="ZD">
    <w:name w:val="ZD"/>
    <w:rsid w:val="00B01A78"/>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B01A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B01A78"/>
    <w:pPr>
      <w:ind w:left="1418"/>
    </w:pPr>
  </w:style>
  <w:style w:type="paragraph" w:styleId="List5">
    <w:name w:val="List 5"/>
    <w:basedOn w:val="List4"/>
    <w:rsid w:val="00B01A78"/>
    <w:pPr>
      <w:ind w:left="1702"/>
    </w:pPr>
  </w:style>
  <w:style w:type="paragraph" w:styleId="ListBullet">
    <w:name w:val="List Bullet"/>
    <w:basedOn w:val="List"/>
    <w:link w:val="ListBulletChar"/>
    <w:rsid w:val="00B01A78"/>
  </w:style>
  <w:style w:type="paragraph" w:styleId="ListBullet4">
    <w:name w:val="List Bullet 4"/>
    <w:basedOn w:val="ListBullet3"/>
    <w:rsid w:val="00B01A78"/>
    <w:pPr>
      <w:ind w:left="1418"/>
    </w:pPr>
  </w:style>
  <w:style w:type="paragraph" w:styleId="ListBullet5">
    <w:name w:val="List Bullet 5"/>
    <w:basedOn w:val="ListBullet4"/>
    <w:rsid w:val="00B01A78"/>
    <w:pPr>
      <w:ind w:left="1702"/>
    </w:pPr>
  </w:style>
  <w:style w:type="paragraph" w:customStyle="1" w:styleId="B4">
    <w:name w:val="B4"/>
    <w:basedOn w:val="List4"/>
    <w:rsid w:val="00B01A78"/>
  </w:style>
  <w:style w:type="paragraph" w:customStyle="1" w:styleId="B5">
    <w:name w:val="B5"/>
    <w:basedOn w:val="List5"/>
    <w:rsid w:val="00B01A78"/>
  </w:style>
  <w:style w:type="paragraph" w:styleId="Footer">
    <w:name w:val="footer"/>
    <w:aliases w:val="footer odd,footer,fo,pie de página"/>
    <w:basedOn w:val="Header"/>
    <w:link w:val="FooterChar"/>
    <w:rsid w:val="00B01A78"/>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B01A78"/>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TableGrid"/>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uiPriority w:val="1"/>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emf"/><Relationship Id="rId39" Type="http://schemas.openxmlformats.org/officeDocument/2006/relationships/image" Target="media/image25.wmf"/><Relationship Id="rId21" Type="http://schemas.openxmlformats.org/officeDocument/2006/relationships/image" Target="media/image7.e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hyperlink" Target="applewebdata://AFBEF1B0-E592-4394-AA9D-6B105B76E0D1/Tdoc/R5-231360.zip" TargetMode="External"/><Relationship Id="rId50" Type="http://schemas.openxmlformats.org/officeDocument/2006/relationships/hyperlink" Target="applewebdata://FB85C757-253F-4A82-B387-437DBDB4FA08/Tdoc/R5-233677.zip" TargetMode="External"/><Relationship Id="rId55" Type="http://schemas.openxmlformats.org/officeDocument/2006/relationships/hyperlink" Target="applewebdata://FB85C757-253F-4A82-B387-437DBDB4FA08/Tdoc/R5-233244.zip"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tiacertification.org/test-plans/" TargetMode="External"/><Relationship Id="rId20" Type="http://schemas.openxmlformats.org/officeDocument/2006/relationships/image" Target="media/image6.png"/><Relationship Id="rId29" Type="http://schemas.openxmlformats.org/officeDocument/2006/relationships/image" Target="media/image15.wmf"/><Relationship Id="rId41" Type="http://schemas.openxmlformats.org/officeDocument/2006/relationships/package" Target="embeddings/Microsoft_Visio_Drawing.vsdx"/><Relationship Id="rId54" Type="http://schemas.openxmlformats.org/officeDocument/2006/relationships/hyperlink" Target="applewebdata://FB85C757-253F-4A82-B387-437DBDB4FA08/Tdoc/R5-233243.zip"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jpeg"/><Relationship Id="rId40" Type="http://schemas.openxmlformats.org/officeDocument/2006/relationships/image" Target="media/image26.emf"/><Relationship Id="rId45" Type="http://schemas.openxmlformats.org/officeDocument/2006/relationships/hyperlink" Target="applewebdata://AFBEF1B0-E592-4394-AA9D-6B105B76E0D1/Tdoc/R5-231315.zip" TargetMode="External"/><Relationship Id="rId53" Type="http://schemas.openxmlformats.org/officeDocument/2006/relationships/hyperlink" Target="applewebdata://FB85C757-253F-4A82-B387-437DBDB4FA08/Tdoc/R5-233242.zip" TargetMode="External"/><Relationship Id="rId58" Type="http://schemas.openxmlformats.org/officeDocument/2006/relationships/hyperlink" Target="applewebdata://1F4019AB-F05E-4404-AD5E-A64FFAB58F9A/Tdoc/R5-235212.zip" TargetMode="Externa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22.png"/><Relationship Id="rId49" Type="http://schemas.openxmlformats.org/officeDocument/2006/relationships/hyperlink" Target="applewebdata://AFBEF1B0-E592-4394-AA9D-6B105B76E0D1/Tdoc/R5-231362.zip" TargetMode="External"/><Relationship Id="rId57" Type="http://schemas.openxmlformats.org/officeDocument/2006/relationships/hyperlink" Target="applewebdata://1F4019AB-F05E-4404-AD5E-A64FFAB58F9A/Tdoc/R5-235210.zip" TargetMode="External"/><Relationship Id="rId61" Type="http://schemas.openxmlformats.org/officeDocument/2006/relationships/hyperlink" Target="applewebdata://1F4019AB-F05E-4404-AD5E-A64FFAB58F9A/Tdoc/R5-235212.zip" TargetMode="External"/><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7.wmf"/><Relationship Id="rId44" Type="http://schemas.openxmlformats.org/officeDocument/2006/relationships/image" Target="media/image29.png"/><Relationship Id="rId52" Type="http://schemas.openxmlformats.org/officeDocument/2006/relationships/hyperlink" Target="applewebdata://FB85C757-253F-4A82-B387-437DBDB4FA08/Tdoc/R5-233040.zip" TargetMode="External"/><Relationship Id="rId60" Type="http://schemas.openxmlformats.org/officeDocument/2006/relationships/hyperlink" Target="applewebdata://1F4019AB-F05E-4404-AD5E-A64FFAB58F9A/Tdoc/R5-235212.zip"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s://ctiacertification.org/test-plans/" TargetMode="External"/><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wmf"/><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hyperlink" Target="applewebdata://AFBEF1B0-E592-4394-AA9D-6B105B76E0D1/Tdoc/R5-231361.zip" TargetMode="External"/><Relationship Id="rId56" Type="http://schemas.openxmlformats.org/officeDocument/2006/relationships/hyperlink" Target="applewebdata://FB85C757-253F-4A82-B387-437DBDB4FA08/Tdoc/R5-233245.zip" TargetMode="External"/><Relationship Id="rId8" Type="http://schemas.openxmlformats.org/officeDocument/2006/relationships/image" Target="media/image1.emf"/><Relationship Id="rId51" Type="http://schemas.openxmlformats.org/officeDocument/2006/relationships/hyperlink" Target="applewebdata://FB85C757-253F-4A82-B387-437DBDB4FA08/Tdoc/R5-233709.zip"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hyperlink" Target="applewebdata://AFBEF1B0-E592-4394-AA9D-6B105B76E0D1/Tdoc/R5-231357.zip" TargetMode="External"/><Relationship Id="rId59" Type="http://schemas.openxmlformats.org/officeDocument/2006/relationships/hyperlink" Target="applewebdata://1F4019AB-F05E-4404-AD5E-A64FFAB58F9A/Tdoc/R5-23521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3616</TotalTime>
  <Pages>76</Pages>
  <Words>24325</Words>
  <Characters>138654</Characters>
  <Application>Microsoft Office Word</Application>
  <DocSecurity>0</DocSecurity>
  <Lines>1155</Lines>
  <Paragraphs>325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6294</cp:lastModifiedBy>
  <cp:revision>50</cp:revision>
  <dcterms:created xsi:type="dcterms:W3CDTF">2023-12-01T10:04:00Z</dcterms:created>
  <dcterms:modified xsi:type="dcterms:W3CDTF">2025-01-16T20:21:00Z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