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04F43EC5"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BA73D2">
              <w:t>8</w:t>
            </w:r>
            <w:r w:rsidRPr="008210FA">
              <w:t>.</w:t>
            </w:r>
            <w:bookmarkEnd w:id="3"/>
            <w:r w:rsidR="00243F62">
              <w:t>0</w:t>
            </w:r>
            <w:r w:rsidR="00243F62" w:rsidRPr="008210FA">
              <w:t xml:space="preserve"> </w:t>
            </w:r>
            <w:r w:rsidRPr="008210FA">
              <w:rPr>
                <w:sz w:val="32"/>
              </w:rPr>
              <w:t>(</w:t>
            </w:r>
            <w:bookmarkStart w:id="4" w:name="issueDate"/>
            <w:r w:rsidR="003B6FBA" w:rsidRPr="008210FA">
              <w:rPr>
                <w:sz w:val="32"/>
              </w:rPr>
              <w:t>202</w:t>
            </w:r>
            <w:r w:rsidR="003B6FBA">
              <w:rPr>
                <w:sz w:val="32"/>
              </w:rPr>
              <w:t>4</w:t>
            </w:r>
            <w:r w:rsidRPr="008210FA">
              <w:rPr>
                <w:sz w:val="32"/>
              </w:rPr>
              <w:t>-</w:t>
            </w:r>
            <w:bookmarkEnd w:id="4"/>
            <w:r w:rsidR="00BA73D2">
              <w:rPr>
                <w:sz w:val="32"/>
              </w:rPr>
              <w:t>12</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797856599"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514562AE" w:rsidR="00E16509" w:rsidRPr="00133525" w:rsidRDefault="00E16509" w:rsidP="00133525">
            <w:pPr>
              <w:pStyle w:val="FP"/>
              <w:jc w:val="center"/>
              <w:rPr>
                <w:noProof/>
                <w:sz w:val="18"/>
              </w:rPr>
            </w:pPr>
            <w:r w:rsidRPr="008210FA">
              <w:rPr>
                <w:noProof/>
                <w:sz w:val="18"/>
              </w:rPr>
              <w:t xml:space="preserve">© </w:t>
            </w:r>
            <w:r w:rsidR="003B6FBA" w:rsidRPr="008210FA">
              <w:rPr>
                <w:noProof/>
                <w:sz w:val="18"/>
              </w:rPr>
              <w:t>202</w:t>
            </w:r>
            <w:r w:rsidR="003B6FBA">
              <w:rPr>
                <w:noProof/>
                <w:sz w:val="18"/>
              </w:rPr>
              <w:t>4</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51A77204" w14:textId="41950CAE"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_Toc187243773 \h </w:instrText>
      </w:r>
      <w:r>
        <w:fldChar w:fldCharType="separate"/>
      </w:r>
      <w:r>
        <w:t>9</w:t>
      </w:r>
      <w:r>
        <w:fldChar w:fldCharType="end"/>
      </w:r>
    </w:p>
    <w:p w14:paraId="1FCDDDF8" w14:textId="7B92FD8A"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_Toc187243774 \h </w:instrText>
      </w:r>
      <w:r>
        <w:fldChar w:fldCharType="separate"/>
      </w:r>
      <w:r>
        <w:t>11</w:t>
      </w:r>
      <w:r>
        <w:fldChar w:fldCharType="end"/>
      </w:r>
    </w:p>
    <w:p w14:paraId="37C936C1" w14:textId="76537E7A"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_Toc187243775 \h </w:instrText>
      </w:r>
      <w:r>
        <w:fldChar w:fldCharType="separate"/>
      </w:r>
      <w:r>
        <w:t>11</w:t>
      </w:r>
      <w:r>
        <w:fldChar w:fldCharType="end"/>
      </w:r>
    </w:p>
    <w:p w14:paraId="3D4664C7" w14:textId="25153B17"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_Toc187243776 \h </w:instrText>
      </w:r>
      <w:r>
        <w:fldChar w:fldCharType="separate"/>
      </w:r>
      <w:r>
        <w:t>12</w:t>
      </w:r>
      <w:r>
        <w:fldChar w:fldCharType="end"/>
      </w:r>
    </w:p>
    <w:p w14:paraId="5094F7E4" w14:textId="09CC313B"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_Toc187243777 \h </w:instrText>
      </w:r>
      <w:r>
        <w:fldChar w:fldCharType="separate"/>
      </w:r>
      <w:r>
        <w:t>12</w:t>
      </w:r>
      <w:r>
        <w:fldChar w:fldCharType="end"/>
      </w:r>
    </w:p>
    <w:p w14:paraId="7DF6B83F" w14:textId="039B5B7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_Toc187243778 \h </w:instrText>
      </w:r>
      <w:r>
        <w:fldChar w:fldCharType="separate"/>
      </w:r>
      <w:r>
        <w:t>13</w:t>
      </w:r>
      <w:r>
        <w:fldChar w:fldCharType="end"/>
      </w:r>
    </w:p>
    <w:p w14:paraId="7D074198" w14:textId="213FB730"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_Toc187243779 \h </w:instrText>
      </w:r>
      <w:r>
        <w:fldChar w:fldCharType="separate"/>
      </w:r>
      <w:r>
        <w:t>14</w:t>
      </w:r>
      <w:r>
        <w:fldChar w:fldCharType="end"/>
      </w:r>
    </w:p>
    <w:p w14:paraId="1A6C560A" w14:textId="62B826D4"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_Toc187243780 \h </w:instrText>
      </w:r>
      <w:r>
        <w:fldChar w:fldCharType="separate"/>
      </w:r>
      <w:r>
        <w:t>15</w:t>
      </w:r>
      <w:r>
        <w:fldChar w:fldCharType="end"/>
      </w:r>
    </w:p>
    <w:p w14:paraId="492D6DD0" w14:textId="11DEB4E4"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_Toc187243781 \h </w:instrText>
      </w:r>
      <w:r>
        <w:fldChar w:fldCharType="separate"/>
      </w:r>
      <w:r>
        <w:t>15</w:t>
      </w:r>
      <w:r>
        <w:fldChar w:fldCharType="end"/>
      </w:r>
    </w:p>
    <w:p w14:paraId="6EDA9688" w14:textId="1B36FA4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_Toc187243782 \h </w:instrText>
      </w:r>
      <w:r>
        <w:fldChar w:fldCharType="separate"/>
      </w:r>
      <w:r>
        <w:t>15</w:t>
      </w:r>
      <w:r>
        <w:fldChar w:fldCharType="end"/>
      </w:r>
    </w:p>
    <w:p w14:paraId="52CDD4AB" w14:textId="33E5F110"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_Toc187243783 \h </w:instrText>
      </w:r>
      <w:r>
        <w:fldChar w:fldCharType="separate"/>
      </w:r>
      <w:r>
        <w:t>16</w:t>
      </w:r>
      <w:r>
        <w:fldChar w:fldCharType="end"/>
      </w:r>
    </w:p>
    <w:p w14:paraId="3D64884D" w14:textId="681D6D66"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_Toc187243784 \h </w:instrText>
      </w:r>
      <w:r>
        <w:fldChar w:fldCharType="separate"/>
      </w:r>
      <w:r>
        <w:t>16</w:t>
      </w:r>
      <w:r>
        <w:fldChar w:fldCharType="end"/>
      </w:r>
    </w:p>
    <w:p w14:paraId="54CDC631" w14:textId="29354FAC"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_Toc187243785 \h </w:instrText>
      </w:r>
      <w:r>
        <w:fldChar w:fldCharType="separate"/>
      </w:r>
      <w:r>
        <w:t>16</w:t>
      </w:r>
      <w:r>
        <w:fldChar w:fldCharType="end"/>
      </w:r>
    </w:p>
    <w:p w14:paraId="753925EE" w14:textId="0BC8A20E"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_Toc187243786 \h </w:instrText>
      </w:r>
      <w:r>
        <w:fldChar w:fldCharType="separate"/>
      </w:r>
      <w:r>
        <w:t>16</w:t>
      </w:r>
      <w:r>
        <w:fldChar w:fldCharType="end"/>
      </w:r>
    </w:p>
    <w:p w14:paraId="2C711D63" w14:textId="5B1B7FE9"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_Toc187243787 \h </w:instrText>
      </w:r>
      <w:r>
        <w:fldChar w:fldCharType="separate"/>
      </w:r>
      <w:r>
        <w:t>16</w:t>
      </w:r>
      <w:r>
        <w:fldChar w:fldCharType="end"/>
      </w:r>
    </w:p>
    <w:p w14:paraId="0A81379C" w14:textId="5E16601F"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_Toc187243788 \h </w:instrText>
      </w:r>
      <w:r>
        <w:fldChar w:fldCharType="separate"/>
      </w:r>
      <w:r>
        <w:t>16</w:t>
      </w:r>
      <w:r>
        <w:fldChar w:fldCharType="end"/>
      </w:r>
    </w:p>
    <w:p w14:paraId="1A3F0A94" w14:textId="333997A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_Toc187243789 \h </w:instrText>
      </w:r>
      <w:r>
        <w:fldChar w:fldCharType="separate"/>
      </w:r>
      <w:r>
        <w:t>16</w:t>
      </w:r>
      <w:r>
        <w:fldChar w:fldCharType="end"/>
      </w:r>
    </w:p>
    <w:p w14:paraId="7F859E5D" w14:textId="75407D6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_Toc187243790 \h </w:instrText>
      </w:r>
      <w:r>
        <w:fldChar w:fldCharType="separate"/>
      </w:r>
      <w:r>
        <w:t>17</w:t>
      </w:r>
      <w:r>
        <w:fldChar w:fldCharType="end"/>
      </w:r>
    </w:p>
    <w:p w14:paraId="44194461" w14:textId="63DBEB4E"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_Toc187243791 \h </w:instrText>
      </w:r>
      <w:r>
        <w:fldChar w:fldCharType="separate"/>
      </w:r>
      <w:r>
        <w:t>17</w:t>
      </w:r>
      <w:r>
        <w:fldChar w:fldCharType="end"/>
      </w:r>
    </w:p>
    <w:p w14:paraId="18611AFA" w14:textId="6709D7CF"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_Toc187243792 \h </w:instrText>
      </w:r>
      <w:r>
        <w:fldChar w:fldCharType="separate"/>
      </w:r>
      <w:r>
        <w:t>17</w:t>
      </w:r>
      <w:r>
        <w:fldChar w:fldCharType="end"/>
      </w:r>
    </w:p>
    <w:p w14:paraId="6054A536" w14:textId="759987BA"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_Toc187243793 \h </w:instrText>
      </w:r>
      <w:r>
        <w:fldChar w:fldCharType="separate"/>
      </w:r>
      <w:r>
        <w:t>18</w:t>
      </w:r>
      <w:r>
        <w:fldChar w:fldCharType="end"/>
      </w:r>
    </w:p>
    <w:p w14:paraId="2A52F1E5" w14:textId="50CC3DB9"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_Toc187243794 \h </w:instrText>
      </w:r>
      <w:r>
        <w:fldChar w:fldCharType="separate"/>
      </w:r>
      <w:r>
        <w:t>18</w:t>
      </w:r>
      <w:r>
        <w:fldChar w:fldCharType="end"/>
      </w:r>
    </w:p>
    <w:p w14:paraId="4B169989" w14:textId="59F56FFD"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_Toc187243795 \h </w:instrText>
      </w:r>
      <w:r>
        <w:fldChar w:fldCharType="separate"/>
      </w:r>
      <w:r>
        <w:t>19</w:t>
      </w:r>
      <w:r>
        <w:fldChar w:fldCharType="end"/>
      </w:r>
    </w:p>
    <w:p w14:paraId="3D0CF137" w14:textId="04102D0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_Toc187243796 \h </w:instrText>
      </w:r>
      <w:r>
        <w:fldChar w:fldCharType="separate"/>
      </w:r>
      <w:r>
        <w:t>19</w:t>
      </w:r>
      <w:r>
        <w:fldChar w:fldCharType="end"/>
      </w:r>
    </w:p>
    <w:p w14:paraId="348E99A8" w14:textId="52C646BA"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_Toc187243797 \h </w:instrText>
      </w:r>
      <w:r>
        <w:fldChar w:fldCharType="separate"/>
      </w:r>
      <w:r>
        <w:t>20</w:t>
      </w:r>
      <w:r>
        <w:fldChar w:fldCharType="end"/>
      </w:r>
    </w:p>
    <w:p w14:paraId="5DA9913B" w14:textId="6FB9F1CE"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_Toc187243798 \h </w:instrText>
      </w:r>
      <w:r>
        <w:fldChar w:fldCharType="separate"/>
      </w:r>
      <w:r>
        <w:t>21</w:t>
      </w:r>
      <w:r>
        <w:fldChar w:fldCharType="end"/>
      </w:r>
    </w:p>
    <w:p w14:paraId="4D355E0C" w14:textId="72B89DF7"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_Toc187243799 \h </w:instrText>
      </w:r>
      <w:r>
        <w:fldChar w:fldCharType="separate"/>
      </w:r>
      <w:r>
        <w:t>21</w:t>
      </w:r>
      <w:r>
        <w:fldChar w:fldCharType="end"/>
      </w:r>
    </w:p>
    <w:p w14:paraId="1365D57E" w14:textId="2EA1DB3C"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_Toc187243800 \h </w:instrText>
      </w:r>
      <w:r>
        <w:fldChar w:fldCharType="separate"/>
      </w:r>
      <w:r>
        <w:t>21</w:t>
      </w:r>
      <w:r>
        <w:fldChar w:fldCharType="end"/>
      </w:r>
    </w:p>
    <w:p w14:paraId="44BC022A" w14:textId="4522500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_Toc187243801 \h </w:instrText>
      </w:r>
      <w:r>
        <w:fldChar w:fldCharType="separate"/>
      </w:r>
      <w:r>
        <w:t>21</w:t>
      </w:r>
      <w:r>
        <w:fldChar w:fldCharType="end"/>
      </w:r>
    </w:p>
    <w:p w14:paraId="7BABD25B" w14:textId="37388BBB"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_Toc187243802 \h </w:instrText>
      </w:r>
      <w:r>
        <w:fldChar w:fldCharType="separate"/>
      </w:r>
      <w:r>
        <w:t>21</w:t>
      </w:r>
      <w:r>
        <w:fldChar w:fldCharType="end"/>
      </w:r>
    </w:p>
    <w:p w14:paraId="09B1E9BE" w14:textId="5D4C18BC"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_Toc187243803 \h </w:instrText>
      </w:r>
      <w:r>
        <w:fldChar w:fldCharType="separate"/>
      </w:r>
      <w:r>
        <w:t>21</w:t>
      </w:r>
      <w:r>
        <w:fldChar w:fldCharType="end"/>
      </w:r>
    </w:p>
    <w:p w14:paraId="0960DB18" w14:textId="05A6E659"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_Toc187243804 \h </w:instrText>
      </w:r>
      <w:r>
        <w:fldChar w:fldCharType="separate"/>
      </w:r>
      <w:r>
        <w:t>22</w:t>
      </w:r>
      <w:r>
        <w:fldChar w:fldCharType="end"/>
      </w:r>
    </w:p>
    <w:p w14:paraId="63C1DC9E" w14:textId="4119C96C"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_Toc187243805 \h </w:instrText>
      </w:r>
      <w:r>
        <w:fldChar w:fldCharType="separate"/>
      </w:r>
      <w:r>
        <w:t>23</w:t>
      </w:r>
      <w:r>
        <w:fldChar w:fldCharType="end"/>
      </w:r>
    </w:p>
    <w:p w14:paraId="1F397C62" w14:textId="1D5F52C9"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_Toc187243806 \h </w:instrText>
      </w:r>
      <w:r>
        <w:fldChar w:fldCharType="separate"/>
      </w:r>
      <w:r>
        <w:t>23</w:t>
      </w:r>
      <w:r>
        <w:fldChar w:fldCharType="end"/>
      </w:r>
    </w:p>
    <w:p w14:paraId="7B656D0D" w14:textId="44BFC49F"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_Toc187243807 \h </w:instrText>
      </w:r>
      <w:r>
        <w:fldChar w:fldCharType="separate"/>
      </w:r>
      <w:r>
        <w:t>23</w:t>
      </w:r>
      <w:r>
        <w:fldChar w:fldCharType="end"/>
      </w:r>
    </w:p>
    <w:p w14:paraId="7D15876D" w14:textId="4AC6F5AC"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_Toc187243808 \h </w:instrText>
      </w:r>
      <w:r>
        <w:fldChar w:fldCharType="separate"/>
      </w:r>
      <w:r>
        <w:t>23</w:t>
      </w:r>
      <w:r>
        <w:fldChar w:fldCharType="end"/>
      </w:r>
    </w:p>
    <w:p w14:paraId="3DF95C9B" w14:textId="0384B96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_Toc187243809 \h </w:instrText>
      </w:r>
      <w:r>
        <w:fldChar w:fldCharType="separate"/>
      </w:r>
      <w:r>
        <w:t>24</w:t>
      </w:r>
      <w:r>
        <w:fldChar w:fldCharType="end"/>
      </w:r>
    </w:p>
    <w:p w14:paraId="22627177" w14:textId="67213423"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_Toc187243810 \h </w:instrText>
      </w:r>
      <w:r>
        <w:fldChar w:fldCharType="separate"/>
      </w:r>
      <w:r>
        <w:t>24</w:t>
      </w:r>
      <w:r>
        <w:fldChar w:fldCharType="end"/>
      </w:r>
    </w:p>
    <w:p w14:paraId="35A79CD3" w14:textId="1C37035E"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_Toc187243811 \h </w:instrText>
      </w:r>
      <w:r>
        <w:fldChar w:fldCharType="separate"/>
      </w:r>
      <w:r>
        <w:t>24</w:t>
      </w:r>
      <w:r>
        <w:fldChar w:fldCharType="end"/>
      </w:r>
    </w:p>
    <w:p w14:paraId="7A382623" w14:textId="029B0DE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_Toc187243812 \h </w:instrText>
      </w:r>
      <w:r>
        <w:fldChar w:fldCharType="separate"/>
      </w:r>
      <w:r>
        <w:t>24</w:t>
      </w:r>
      <w:r>
        <w:fldChar w:fldCharType="end"/>
      </w:r>
    </w:p>
    <w:p w14:paraId="571C0499" w14:textId="005895E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_Toc187243813 \h </w:instrText>
      </w:r>
      <w:r>
        <w:fldChar w:fldCharType="separate"/>
      </w:r>
      <w:r>
        <w:t>24</w:t>
      </w:r>
      <w:r>
        <w:fldChar w:fldCharType="end"/>
      </w:r>
    </w:p>
    <w:p w14:paraId="68E95365" w14:textId="7BB0AA21"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_Toc187243814 \h </w:instrText>
      </w:r>
      <w:r>
        <w:fldChar w:fldCharType="separate"/>
      </w:r>
      <w:r>
        <w:t>25</w:t>
      </w:r>
      <w:r>
        <w:fldChar w:fldCharType="end"/>
      </w:r>
    </w:p>
    <w:p w14:paraId="5A314685" w14:textId="2782ED6B"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_Toc187243815 \h </w:instrText>
      </w:r>
      <w:r>
        <w:fldChar w:fldCharType="separate"/>
      </w:r>
      <w:r>
        <w:t>25</w:t>
      </w:r>
      <w:r>
        <w:fldChar w:fldCharType="end"/>
      </w:r>
    </w:p>
    <w:p w14:paraId="2F6B4DAF" w14:textId="49C770E4"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_Toc187243816 \h </w:instrText>
      </w:r>
      <w:r>
        <w:fldChar w:fldCharType="separate"/>
      </w:r>
      <w:r>
        <w:t>25</w:t>
      </w:r>
      <w:r>
        <w:fldChar w:fldCharType="end"/>
      </w:r>
    </w:p>
    <w:p w14:paraId="42900598" w14:textId="4F248DB7"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6.2.3.2</w:t>
      </w:r>
      <w:r>
        <w:rPr>
          <w:rFonts w:asciiTheme="minorHAnsi" w:eastAsiaTheme="minorEastAsia" w:hAnsiTheme="minorHAnsi" w:cstheme="minorBidi"/>
          <w:kern w:val="2"/>
          <w:sz w:val="24"/>
          <w:szCs w:val="24"/>
          <w:lang w:val="en-GB" w:eastAsia="en-GB"/>
          <w14:ligatures w14:val="standardContextual"/>
        </w:rPr>
        <w:tab/>
      </w:r>
      <w:r w:rsidRPr="0066360A">
        <w:t>A-MPR for NS_03N</w:t>
      </w:r>
      <w:r>
        <w:tab/>
      </w:r>
      <w:r>
        <w:fldChar w:fldCharType="begin"/>
      </w:r>
      <w:r>
        <w:instrText xml:space="preserve"> PAGEREF _Toc187243817 \h </w:instrText>
      </w:r>
      <w:r>
        <w:fldChar w:fldCharType="separate"/>
      </w:r>
      <w:r>
        <w:t>26</w:t>
      </w:r>
      <w:r>
        <w:fldChar w:fldCharType="end"/>
      </w:r>
    </w:p>
    <w:p w14:paraId="2A337BF3" w14:textId="68167384"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6.2.3.3</w:t>
      </w:r>
      <w:r>
        <w:rPr>
          <w:rFonts w:asciiTheme="minorHAnsi" w:eastAsiaTheme="minorEastAsia" w:hAnsiTheme="minorHAnsi" w:cstheme="minorBidi"/>
          <w:kern w:val="2"/>
          <w:sz w:val="24"/>
          <w:szCs w:val="24"/>
          <w:lang w:val="en-GB" w:eastAsia="en-GB"/>
          <w14:ligatures w14:val="standardContextual"/>
        </w:rPr>
        <w:tab/>
      </w:r>
      <w:r w:rsidRPr="0066360A">
        <w:t>A-MPR for NS_04N</w:t>
      </w:r>
      <w:r>
        <w:tab/>
      </w:r>
      <w:r>
        <w:fldChar w:fldCharType="begin"/>
      </w:r>
      <w:r>
        <w:instrText xml:space="preserve"> PAGEREF _Toc187243818 \h </w:instrText>
      </w:r>
      <w:r>
        <w:fldChar w:fldCharType="separate"/>
      </w:r>
      <w:r>
        <w:t>27</w:t>
      </w:r>
      <w:r>
        <w:fldChar w:fldCharType="end"/>
      </w:r>
    </w:p>
    <w:p w14:paraId="1426EA0E" w14:textId="4002208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6.2.3.4</w:t>
      </w:r>
      <w:r>
        <w:rPr>
          <w:rFonts w:asciiTheme="minorHAnsi" w:eastAsiaTheme="minorEastAsia" w:hAnsiTheme="minorHAnsi" w:cstheme="minorBidi"/>
          <w:kern w:val="2"/>
          <w:sz w:val="24"/>
          <w:szCs w:val="24"/>
          <w:lang w:val="en-GB" w:eastAsia="en-GB"/>
          <w14:ligatures w14:val="standardContextual"/>
        </w:rPr>
        <w:tab/>
      </w:r>
      <w:r w:rsidRPr="0066360A">
        <w:t>A-MPR for NS_05N</w:t>
      </w:r>
      <w:r>
        <w:tab/>
      </w:r>
      <w:r>
        <w:fldChar w:fldCharType="begin"/>
      </w:r>
      <w:r>
        <w:instrText xml:space="preserve"> PAGEREF _Toc187243819 \h </w:instrText>
      </w:r>
      <w:r>
        <w:fldChar w:fldCharType="separate"/>
      </w:r>
      <w:r>
        <w:t>27</w:t>
      </w:r>
      <w:r>
        <w:fldChar w:fldCharType="end"/>
      </w:r>
    </w:p>
    <w:p w14:paraId="33EDC738" w14:textId="26ACFBB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_Toc187243820 \h </w:instrText>
      </w:r>
      <w:r>
        <w:fldChar w:fldCharType="separate"/>
      </w:r>
      <w:r>
        <w:t>28</w:t>
      </w:r>
      <w:r>
        <w:fldChar w:fldCharType="end"/>
      </w:r>
    </w:p>
    <w:p w14:paraId="440088A9" w14:textId="2BC0FB6E"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_Toc187243821 \h </w:instrText>
      </w:r>
      <w:r>
        <w:fldChar w:fldCharType="separate"/>
      </w:r>
      <w:r>
        <w:t>28</w:t>
      </w:r>
      <w:r>
        <w:fldChar w:fldCharType="end"/>
      </w:r>
    </w:p>
    <w:p w14:paraId="638782A6" w14:textId="1DAC31CE"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_Toc187243822 \h </w:instrText>
      </w:r>
      <w:r>
        <w:fldChar w:fldCharType="separate"/>
      </w:r>
      <w:r>
        <w:t>28</w:t>
      </w:r>
      <w:r>
        <w:fldChar w:fldCharType="end"/>
      </w:r>
    </w:p>
    <w:p w14:paraId="60AC108A" w14:textId="5C05788F"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_Toc187243823 \h </w:instrText>
      </w:r>
      <w:r>
        <w:fldChar w:fldCharType="separate"/>
      </w:r>
      <w:r>
        <w:t>28</w:t>
      </w:r>
      <w:r>
        <w:fldChar w:fldCharType="end"/>
      </w:r>
    </w:p>
    <w:p w14:paraId="44037019" w14:textId="30AE4625"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_Toc187243824 \h </w:instrText>
      </w:r>
      <w:r>
        <w:fldChar w:fldCharType="separate"/>
      </w:r>
      <w:r>
        <w:t>29</w:t>
      </w:r>
      <w:r>
        <w:fldChar w:fldCharType="end"/>
      </w:r>
    </w:p>
    <w:p w14:paraId="52F0537C" w14:textId="51938BA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_Toc187243825 \h </w:instrText>
      </w:r>
      <w:r>
        <w:fldChar w:fldCharType="separate"/>
      </w:r>
      <w:r>
        <w:t>29</w:t>
      </w:r>
      <w:r>
        <w:fldChar w:fldCharType="end"/>
      </w:r>
    </w:p>
    <w:p w14:paraId="68BFA52B" w14:textId="0E43CEFC"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_Toc187243826 \h </w:instrText>
      </w:r>
      <w:r>
        <w:fldChar w:fldCharType="separate"/>
      </w:r>
      <w:r>
        <w:t>29</w:t>
      </w:r>
      <w:r>
        <w:fldChar w:fldCharType="end"/>
      </w:r>
    </w:p>
    <w:p w14:paraId="1B305CC2" w14:textId="24D8C72C"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lastRenderedPageBreak/>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_Toc187243827 \h </w:instrText>
      </w:r>
      <w:r>
        <w:fldChar w:fldCharType="separate"/>
      </w:r>
      <w:r>
        <w:t>29</w:t>
      </w:r>
      <w:r>
        <w:fldChar w:fldCharType="end"/>
      </w:r>
    </w:p>
    <w:p w14:paraId="296334CD" w14:textId="456F592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_Toc187243828 \h </w:instrText>
      </w:r>
      <w:r>
        <w:fldChar w:fldCharType="separate"/>
      </w:r>
      <w:r>
        <w:t>29</w:t>
      </w:r>
      <w:r>
        <w:fldChar w:fldCharType="end"/>
      </w:r>
    </w:p>
    <w:p w14:paraId="5DED6A66" w14:textId="47AD5C81"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_Toc187243829 \h </w:instrText>
      </w:r>
      <w:r>
        <w:fldChar w:fldCharType="separate"/>
      </w:r>
      <w:r>
        <w:t>29</w:t>
      </w:r>
      <w:r>
        <w:fldChar w:fldCharType="end"/>
      </w:r>
    </w:p>
    <w:p w14:paraId="7817A14B" w14:textId="1263DC8D"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_Toc187243830 \h </w:instrText>
      </w:r>
      <w:r>
        <w:fldChar w:fldCharType="separate"/>
      </w:r>
      <w:r>
        <w:t>29</w:t>
      </w:r>
      <w:r>
        <w:fldChar w:fldCharType="end"/>
      </w:r>
    </w:p>
    <w:p w14:paraId="3D93BD12" w14:textId="016FA91A"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_Toc187243831 \h </w:instrText>
      </w:r>
      <w:r>
        <w:fldChar w:fldCharType="separate"/>
      </w:r>
      <w:r>
        <w:t>30</w:t>
      </w:r>
      <w:r>
        <w:fldChar w:fldCharType="end"/>
      </w:r>
    </w:p>
    <w:p w14:paraId="67C93B12" w14:textId="38F0D0FA"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_Toc187243832 \h </w:instrText>
      </w:r>
      <w:r>
        <w:fldChar w:fldCharType="separate"/>
      </w:r>
      <w:r>
        <w:t>30</w:t>
      </w:r>
      <w:r>
        <w:fldChar w:fldCharType="end"/>
      </w:r>
    </w:p>
    <w:p w14:paraId="2DEC1215" w14:textId="2B69AEC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_Toc187243833 \h </w:instrText>
      </w:r>
      <w:r>
        <w:fldChar w:fldCharType="separate"/>
      </w:r>
      <w:r>
        <w:t>30</w:t>
      </w:r>
      <w:r>
        <w:fldChar w:fldCharType="end"/>
      </w:r>
    </w:p>
    <w:p w14:paraId="547E82B9" w14:textId="1505431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_Toc187243834 \h </w:instrText>
      </w:r>
      <w:r>
        <w:fldChar w:fldCharType="separate"/>
      </w:r>
      <w:r>
        <w:t>30</w:t>
      </w:r>
      <w:r>
        <w:fldChar w:fldCharType="end"/>
      </w:r>
    </w:p>
    <w:p w14:paraId="1469DDE8" w14:textId="0E32C241"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_Toc187243835 \h </w:instrText>
      </w:r>
      <w:r>
        <w:fldChar w:fldCharType="separate"/>
      </w:r>
      <w:r>
        <w:t>30</w:t>
      </w:r>
      <w:r>
        <w:fldChar w:fldCharType="end"/>
      </w:r>
    </w:p>
    <w:p w14:paraId="3C72D9EF" w14:textId="670A5CE4"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_Toc187243836 \h </w:instrText>
      </w:r>
      <w:r>
        <w:fldChar w:fldCharType="separate"/>
      </w:r>
      <w:r>
        <w:t>31</w:t>
      </w:r>
      <w:r>
        <w:fldChar w:fldCharType="end"/>
      </w:r>
    </w:p>
    <w:p w14:paraId="1D1F78B3" w14:textId="354F9CDC"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napToGrid w:val="0"/>
        </w:rPr>
        <w:t>6.5.2.3.1</w:t>
      </w:r>
      <w:r>
        <w:rPr>
          <w:rFonts w:asciiTheme="minorHAnsi" w:eastAsiaTheme="minorEastAsia" w:hAnsiTheme="minorHAnsi" w:cstheme="minorBidi"/>
          <w:kern w:val="2"/>
          <w:sz w:val="24"/>
          <w:szCs w:val="24"/>
          <w:lang w:val="en-GB" w:eastAsia="en-GB"/>
          <w14:ligatures w14:val="standardContextual"/>
        </w:rPr>
        <w:tab/>
      </w:r>
      <w:r w:rsidRPr="0066360A">
        <w:rPr>
          <w:snapToGrid w:val="0"/>
        </w:rPr>
        <w:t>Requirements for network signalling value "NS_04N"</w:t>
      </w:r>
      <w:r>
        <w:tab/>
      </w:r>
      <w:r>
        <w:fldChar w:fldCharType="begin"/>
      </w:r>
      <w:r>
        <w:instrText xml:space="preserve"> PAGEREF _Toc187243837 \h </w:instrText>
      </w:r>
      <w:r>
        <w:fldChar w:fldCharType="separate"/>
      </w:r>
      <w:r>
        <w:t>31</w:t>
      </w:r>
      <w:r>
        <w:fldChar w:fldCharType="end"/>
      </w:r>
    </w:p>
    <w:p w14:paraId="5B661A75" w14:textId="1C6B2289"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napToGrid w:val="0"/>
        </w:rPr>
        <w:t>6.5.2.3.2</w:t>
      </w:r>
      <w:r>
        <w:rPr>
          <w:rFonts w:asciiTheme="minorHAnsi" w:eastAsiaTheme="minorEastAsia" w:hAnsiTheme="minorHAnsi" w:cstheme="minorBidi"/>
          <w:kern w:val="2"/>
          <w:sz w:val="24"/>
          <w:szCs w:val="24"/>
          <w:lang w:val="en-GB" w:eastAsia="en-GB"/>
          <w14:ligatures w14:val="standardContextual"/>
        </w:rPr>
        <w:tab/>
      </w:r>
      <w:r w:rsidRPr="0066360A">
        <w:rPr>
          <w:snapToGrid w:val="0"/>
        </w:rPr>
        <w:t>Requirements for network signalling value “NS_05N"</w:t>
      </w:r>
      <w:r>
        <w:tab/>
      </w:r>
      <w:r>
        <w:fldChar w:fldCharType="begin"/>
      </w:r>
      <w:r>
        <w:instrText xml:space="preserve"> PAGEREF _Toc187243838 \h </w:instrText>
      </w:r>
      <w:r>
        <w:fldChar w:fldCharType="separate"/>
      </w:r>
      <w:r>
        <w:t>31</w:t>
      </w:r>
      <w:r>
        <w:fldChar w:fldCharType="end"/>
      </w:r>
    </w:p>
    <w:p w14:paraId="7711D384" w14:textId="7B04BC05"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_Toc187243839 \h </w:instrText>
      </w:r>
      <w:r>
        <w:fldChar w:fldCharType="separate"/>
      </w:r>
      <w:r>
        <w:t>31</w:t>
      </w:r>
      <w:r>
        <w:fldChar w:fldCharType="end"/>
      </w:r>
    </w:p>
    <w:p w14:paraId="01EC6711" w14:textId="6DC4CD44"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napToGrid w:val="0"/>
        </w:rPr>
        <w:t>6.5.2.4.1</w:t>
      </w:r>
      <w:r>
        <w:rPr>
          <w:rFonts w:asciiTheme="minorHAnsi" w:eastAsiaTheme="minorEastAsia" w:hAnsiTheme="minorHAnsi" w:cstheme="minorBidi"/>
          <w:kern w:val="2"/>
          <w:sz w:val="24"/>
          <w:szCs w:val="24"/>
          <w:lang w:val="en-GB" w:eastAsia="en-GB"/>
          <w14:ligatures w14:val="standardContextual"/>
        </w:rPr>
        <w:tab/>
      </w:r>
      <w:r w:rsidRPr="0066360A">
        <w:rPr>
          <w:snapToGrid w:val="0"/>
        </w:rPr>
        <w:t>NR ACLR</w:t>
      </w:r>
      <w:r>
        <w:tab/>
      </w:r>
      <w:r>
        <w:fldChar w:fldCharType="begin"/>
      </w:r>
      <w:r>
        <w:instrText xml:space="preserve"> PAGEREF _Toc187243840 \h </w:instrText>
      </w:r>
      <w:r>
        <w:fldChar w:fldCharType="separate"/>
      </w:r>
      <w:r>
        <w:t>31</w:t>
      </w:r>
      <w:r>
        <w:fldChar w:fldCharType="end"/>
      </w:r>
    </w:p>
    <w:p w14:paraId="653AB13E" w14:textId="44C82B81"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napToGrid w:val="0"/>
        </w:rPr>
        <w:t>6.5.2.4.2</w:t>
      </w:r>
      <w:r>
        <w:rPr>
          <w:rFonts w:asciiTheme="minorHAnsi" w:eastAsiaTheme="minorEastAsia" w:hAnsiTheme="minorHAnsi" w:cstheme="minorBidi"/>
          <w:kern w:val="2"/>
          <w:sz w:val="24"/>
          <w:szCs w:val="24"/>
          <w:lang w:val="en-GB" w:eastAsia="en-GB"/>
          <w14:ligatures w14:val="standardContextual"/>
        </w:rPr>
        <w:tab/>
      </w:r>
      <w:r w:rsidRPr="0066360A">
        <w:rPr>
          <w:snapToGrid w:val="0"/>
        </w:rPr>
        <w:t>UTRA ACLR</w:t>
      </w:r>
      <w:r>
        <w:tab/>
      </w:r>
      <w:r>
        <w:fldChar w:fldCharType="begin"/>
      </w:r>
      <w:r>
        <w:instrText xml:space="preserve"> PAGEREF _Toc187243841 \h </w:instrText>
      </w:r>
      <w:r>
        <w:fldChar w:fldCharType="separate"/>
      </w:r>
      <w:r>
        <w:t>32</w:t>
      </w:r>
      <w:r>
        <w:fldChar w:fldCharType="end"/>
      </w:r>
    </w:p>
    <w:p w14:paraId="17AE8EF7" w14:textId="20EB0CDA"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_Toc187243842 \h </w:instrText>
      </w:r>
      <w:r>
        <w:fldChar w:fldCharType="separate"/>
      </w:r>
      <w:r>
        <w:t>32</w:t>
      </w:r>
      <w:r>
        <w:fldChar w:fldCharType="end"/>
      </w:r>
    </w:p>
    <w:p w14:paraId="1EAF5261" w14:textId="412FD53F"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_Toc187243843 \h </w:instrText>
      </w:r>
      <w:r>
        <w:fldChar w:fldCharType="separate"/>
      </w:r>
      <w:r>
        <w:t>32</w:t>
      </w:r>
      <w:r>
        <w:fldChar w:fldCharType="end"/>
      </w:r>
    </w:p>
    <w:p w14:paraId="46F81301" w14:textId="60FB96DC"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_Toc187243844 \h </w:instrText>
      </w:r>
      <w:r>
        <w:fldChar w:fldCharType="separate"/>
      </w:r>
      <w:r>
        <w:t>33</w:t>
      </w:r>
      <w:r>
        <w:fldChar w:fldCharType="end"/>
      </w:r>
    </w:p>
    <w:p w14:paraId="35FDD6F2" w14:textId="621D05B3"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_Toc187243845 \h </w:instrText>
      </w:r>
      <w:r>
        <w:fldChar w:fldCharType="separate"/>
      </w:r>
      <w:r>
        <w:t>34</w:t>
      </w:r>
      <w:r>
        <w:fldChar w:fldCharType="end"/>
      </w:r>
    </w:p>
    <w:p w14:paraId="662BC3A0" w14:textId="285A91BD"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_Toc187243846 \h </w:instrText>
      </w:r>
      <w:r>
        <w:fldChar w:fldCharType="separate"/>
      </w:r>
      <w:r>
        <w:t>34</w:t>
      </w:r>
      <w:r>
        <w:fldChar w:fldCharType="end"/>
      </w:r>
    </w:p>
    <w:p w14:paraId="37FCB66E" w14:textId="58A7D70E"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_Toc187243847 \h </w:instrText>
      </w:r>
      <w:r>
        <w:fldChar w:fldCharType="separate"/>
      </w:r>
      <w:r>
        <w:t>34</w:t>
      </w:r>
      <w:r>
        <w:fldChar w:fldCharType="end"/>
      </w:r>
    </w:p>
    <w:p w14:paraId="74EF639D" w14:textId="0B79FF5C"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_Toc187243848 \h </w:instrText>
      </w:r>
      <w:r>
        <w:fldChar w:fldCharType="separate"/>
      </w:r>
      <w:r>
        <w:t>34</w:t>
      </w:r>
      <w:r>
        <w:fldChar w:fldCharType="end"/>
      </w:r>
    </w:p>
    <w:p w14:paraId="1ECD6D15" w14:textId="24346D61"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_Toc187243849 \h </w:instrText>
      </w:r>
      <w:r>
        <w:fldChar w:fldCharType="separate"/>
      </w:r>
      <w:r>
        <w:t>35</w:t>
      </w:r>
      <w:r>
        <w:fldChar w:fldCharType="end"/>
      </w:r>
    </w:p>
    <w:p w14:paraId="49DE7999" w14:textId="2649EA0D"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_Toc187243850 \h </w:instrText>
      </w:r>
      <w:r>
        <w:fldChar w:fldCharType="separate"/>
      </w:r>
      <w:r>
        <w:t>35</w:t>
      </w:r>
      <w:r>
        <w:fldChar w:fldCharType="end"/>
      </w:r>
    </w:p>
    <w:p w14:paraId="76EBBA8B" w14:textId="288BAA72"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_Toc187243851 \h </w:instrText>
      </w:r>
      <w:r>
        <w:fldChar w:fldCharType="separate"/>
      </w:r>
      <w:r>
        <w:t>36</w:t>
      </w:r>
      <w:r>
        <w:fldChar w:fldCharType="end"/>
      </w:r>
    </w:p>
    <w:p w14:paraId="4C607024" w14:textId="5CBAC064"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_Toc187243852 \h </w:instrText>
      </w:r>
      <w:r>
        <w:fldChar w:fldCharType="separate"/>
      </w:r>
      <w:r>
        <w:t>36</w:t>
      </w:r>
      <w:r>
        <w:fldChar w:fldCharType="end"/>
      </w:r>
    </w:p>
    <w:p w14:paraId="2ABAE27B" w14:textId="3C571304"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_Toc187243853 \h </w:instrText>
      </w:r>
      <w:r>
        <w:fldChar w:fldCharType="separate"/>
      </w:r>
      <w:r>
        <w:t>36</w:t>
      </w:r>
      <w:r>
        <w:fldChar w:fldCharType="end"/>
      </w:r>
    </w:p>
    <w:p w14:paraId="5E8F5482" w14:textId="6A9748AA"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_Toc187243854 \h </w:instrText>
      </w:r>
      <w:r>
        <w:fldChar w:fldCharType="separate"/>
      </w:r>
      <w:r>
        <w:t>36</w:t>
      </w:r>
      <w:r>
        <w:fldChar w:fldCharType="end"/>
      </w:r>
    </w:p>
    <w:p w14:paraId="3BA9F889" w14:textId="04D83EF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_Toc187243855 \h </w:instrText>
      </w:r>
      <w:r>
        <w:fldChar w:fldCharType="separate"/>
      </w:r>
      <w:r>
        <w:t>36</w:t>
      </w:r>
      <w:r>
        <w:fldChar w:fldCharType="end"/>
      </w:r>
    </w:p>
    <w:p w14:paraId="02B07C89" w14:textId="047B1119"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_Toc187243856 \h </w:instrText>
      </w:r>
      <w:r>
        <w:fldChar w:fldCharType="separate"/>
      </w:r>
      <w:r>
        <w:t>37</w:t>
      </w:r>
      <w:r>
        <w:fldChar w:fldCharType="end"/>
      </w:r>
    </w:p>
    <w:p w14:paraId="47A6424D" w14:textId="349A627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_Toc187243857 \h </w:instrText>
      </w:r>
      <w:r>
        <w:fldChar w:fldCharType="separate"/>
      </w:r>
      <w:r>
        <w:t>38</w:t>
      </w:r>
      <w:r>
        <w:fldChar w:fldCharType="end"/>
      </w:r>
    </w:p>
    <w:p w14:paraId="504A5619" w14:textId="6029D66F"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_Toc187243858 \h </w:instrText>
      </w:r>
      <w:r>
        <w:fldChar w:fldCharType="separate"/>
      </w:r>
      <w:r>
        <w:t>38</w:t>
      </w:r>
      <w:r>
        <w:fldChar w:fldCharType="end"/>
      </w:r>
    </w:p>
    <w:p w14:paraId="4ED5CA8F" w14:textId="4368C0B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_Toc187243859 \h </w:instrText>
      </w:r>
      <w:r>
        <w:fldChar w:fldCharType="separate"/>
      </w:r>
      <w:r>
        <w:t>39</w:t>
      </w:r>
      <w:r>
        <w:fldChar w:fldCharType="end"/>
      </w:r>
    </w:p>
    <w:p w14:paraId="7AC8A2BE" w14:textId="138AEAB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_Toc187243860 \h </w:instrText>
      </w:r>
      <w:r>
        <w:fldChar w:fldCharType="separate"/>
      </w:r>
      <w:r>
        <w:t>39</w:t>
      </w:r>
      <w:r>
        <w:fldChar w:fldCharType="end"/>
      </w:r>
    </w:p>
    <w:p w14:paraId="7E184835" w14:textId="62E24CD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_Toc187243861 \h </w:instrText>
      </w:r>
      <w:r>
        <w:fldChar w:fldCharType="separate"/>
      </w:r>
      <w:r>
        <w:t>39</w:t>
      </w:r>
      <w:r>
        <w:fldChar w:fldCharType="end"/>
      </w:r>
    </w:p>
    <w:p w14:paraId="04971CC2" w14:textId="11B728B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_Toc187243862 \h </w:instrText>
      </w:r>
      <w:r>
        <w:fldChar w:fldCharType="separate"/>
      </w:r>
      <w:r>
        <w:t>40</w:t>
      </w:r>
      <w:r>
        <w:fldChar w:fldCharType="end"/>
      </w:r>
    </w:p>
    <w:p w14:paraId="3436E990" w14:textId="7344CAD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_Toc187243863 \h </w:instrText>
      </w:r>
      <w:r>
        <w:fldChar w:fldCharType="separate"/>
      </w:r>
      <w:r>
        <w:t>41</w:t>
      </w:r>
      <w:r>
        <w:fldChar w:fldCharType="end"/>
      </w:r>
    </w:p>
    <w:p w14:paraId="39AAFDCC" w14:textId="6329104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_Toc187243864 \h </w:instrText>
      </w:r>
      <w:r>
        <w:fldChar w:fldCharType="separate"/>
      </w:r>
      <w:r>
        <w:t>42</w:t>
      </w:r>
      <w:r>
        <w:fldChar w:fldCharType="end"/>
      </w:r>
    </w:p>
    <w:p w14:paraId="6FD755B2" w14:textId="7E6C8156"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_Toc187243865 \h </w:instrText>
      </w:r>
      <w:r>
        <w:fldChar w:fldCharType="separate"/>
      </w:r>
      <w:r>
        <w:t>42</w:t>
      </w:r>
      <w:r>
        <w:fldChar w:fldCharType="end"/>
      </w:r>
    </w:p>
    <w:p w14:paraId="32FF7EA8" w14:textId="6766CA94"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_Toc187243866 \h </w:instrText>
      </w:r>
      <w:r>
        <w:fldChar w:fldCharType="separate"/>
      </w:r>
      <w:r>
        <w:t>43</w:t>
      </w:r>
      <w:r>
        <w:fldChar w:fldCharType="end"/>
      </w:r>
    </w:p>
    <w:p w14:paraId="0EAAC994" w14:textId="514A3C8F"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_Toc187243867 \h </w:instrText>
      </w:r>
      <w:r>
        <w:fldChar w:fldCharType="separate"/>
      </w:r>
      <w:r>
        <w:t>43</w:t>
      </w:r>
      <w:r>
        <w:fldChar w:fldCharType="end"/>
      </w:r>
    </w:p>
    <w:p w14:paraId="4903DE60" w14:textId="6F7F132C"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_Toc187243868 \h </w:instrText>
      </w:r>
      <w:r>
        <w:fldChar w:fldCharType="separate"/>
      </w:r>
      <w:r>
        <w:t>43</w:t>
      </w:r>
      <w:r>
        <w:fldChar w:fldCharType="end"/>
      </w:r>
    </w:p>
    <w:p w14:paraId="3476D7C7" w14:textId="6473F3C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_Toc187243869 \h </w:instrText>
      </w:r>
      <w:r>
        <w:fldChar w:fldCharType="separate"/>
      </w:r>
      <w:r>
        <w:t>43</w:t>
      </w:r>
      <w:r>
        <w:fldChar w:fldCharType="end"/>
      </w:r>
    </w:p>
    <w:p w14:paraId="4E40AB09" w14:textId="02D9A2C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_Toc187243870 \h </w:instrText>
      </w:r>
      <w:r>
        <w:fldChar w:fldCharType="separate"/>
      </w:r>
      <w:r>
        <w:t>43</w:t>
      </w:r>
      <w:r>
        <w:fldChar w:fldCharType="end"/>
      </w:r>
    </w:p>
    <w:p w14:paraId="21EE4586" w14:textId="22EC988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_Toc187243871 \h </w:instrText>
      </w:r>
      <w:r>
        <w:fldChar w:fldCharType="separate"/>
      </w:r>
      <w:r>
        <w:t>43</w:t>
      </w:r>
      <w:r>
        <w:fldChar w:fldCharType="end"/>
      </w:r>
    </w:p>
    <w:p w14:paraId="4CEDE392" w14:textId="76CF2611"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_Toc187243872 \h </w:instrText>
      </w:r>
      <w:r>
        <w:fldChar w:fldCharType="separate"/>
      </w:r>
      <w:r>
        <w:t>43</w:t>
      </w:r>
      <w:r>
        <w:fldChar w:fldCharType="end"/>
      </w:r>
    </w:p>
    <w:p w14:paraId="5D40333A" w14:textId="7024EBBA"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_Toc187243873 \h </w:instrText>
      </w:r>
      <w:r>
        <w:fldChar w:fldCharType="separate"/>
      </w:r>
      <w:r>
        <w:t>44</w:t>
      </w:r>
      <w:r>
        <w:fldChar w:fldCharType="end"/>
      </w:r>
    </w:p>
    <w:p w14:paraId="02FA1416" w14:textId="120451AA"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rPr>
          <w:lang w:eastAsia="ko-KR"/>
        </w:rPr>
        <w:t>8.1.3.3</w:t>
      </w:r>
      <w:r>
        <w:rPr>
          <w:rFonts w:asciiTheme="minorHAnsi" w:eastAsiaTheme="minorEastAsia" w:hAnsiTheme="minorHAnsi" w:cstheme="minorBidi"/>
          <w:kern w:val="2"/>
          <w:sz w:val="24"/>
          <w:szCs w:val="24"/>
          <w:lang w:val="en-GB" w:eastAsia="en-GB"/>
          <w14:ligatures w14:val="standardContextual"/>
        </w:rPr>
        <w:tab/>
      </w:r>
      <w:r w:rsidRPr="0066360A">
        <w:rPr>
          <w:lang w:eastAsia="ko-KR"/>
        </w:rPr>
        <w:t>SNR definition</w:t>
      </w:r>
      <w:r>
        <w:tab/>
      </w:r>
      <w:r>
        <w:fldChar w:fldCharType="begin"/>
      </w:r>
      <w:r>
        <w:instrText xml:space="preserve"> PAGEREF _Toc187243874 \h </w:instrText>
      </w:r>
      <w:r>
        <w:fldChar w:fldCharType="separate"/>
      </w:r>
      <w:r>
        <w:t>44</w:t>
      </w:r>
      <w:r>
        <w:fldChar w:fldCharType="end"/>
      </w:r>
    </w:p>
    <w:p w14:paraId="4EE14591" w14:textId="6B0C584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_Toc187243875 \h </w:instrText>
      </w:r>
      <w:r>
        <w:fldChar w:fldCharType="separate"/>
      </w:r>
      <w:r>
        <w:t>44</w:t>
      </w:r>
      <w:r>
        <w:fldChar w:fldCharType="end"/>
      </w:r>
    </w:p>
    <w:p w14:paraId="3336A0A6" w14:textId="77F84DBB"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_Toc187243876 \h </w:instrText>
      </w:r>
      <w:r>
        <w:fldChar w:fldCharType="separate"/>
      </w:r>
      <w:r>
        <w:t>44</w:t>
      </w:r>
      <w:r>
        <w:fldChar w:fldCharType="end"/>
      </w:r>
    </w:p>
    <w:p w14:paraId="51BDCA09" w14:textId="789B918A"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_Toc187243877 \h </w:instrText>
      </w:r>
      <w:r>
        <w:fldChar w:fldCharType="separate"/>
      </w:r>
      <w:r>
        <w:t>44</w:t>
      </w:r>
      <w:r>
        <w:fldChar w:fldCharType="end"/>
      </w:r>
    </w:p>
    <w:p w14:paraId="78FC8AEA" w14:textId="7D6BE4CB"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_Toc187243878 \h </w:instrText>
      </w:r>
      <w:r>
        <w:fldChar w:fldCharType="separate"/>
      </w:r>
      <w:r>
        <w:t>45</w:t>
      </w:r>
      <w:r>
        <w:fldChar w:fldCharType="end"/>
      </w:r>
    </w:p>
    <w:p w14:paraId="0B6A3670" w14:textId="2A65227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_Toc187243879 \h </w:instrText>
      </w:r>
      <w:r>
        <w:fldChar w:fldCharType="separate"/>
      </w:r>
      <w:r>
        <w:t>45</w:t>
      </w:r>
      <w:r>
        <w:fldChar w:fldCharType="end"/>
      </w:r>
    </w:p>
    <w:p w14:paraId="04B70AE2" w14:textId="53B1E628"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_Toc187243880 \h </w:instrText>
      </w:r>
      <w:r>
        <w:fldChar w:fldCharType="separate"/>
      </w:r>
      <w:r>
        <w:t>45</w:t>
      </w:r>
      <w:r>
        <w:fldChar w:fldCharType="end"/>
      </w:r>
    </w:p>
    <w:p w14:paraId="7D29294F" w14:textId="2E70B497"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_Toc187243881 \h </w:instrText>
      </w:r>
      <w:r>
        <w:fldChar w:fldCharType="separate"/>
      </w:r>
      <w:r>
        <w:t>45</w:t>
      </w:r>
      <w:r>
        <w:fldChar w:fldCharType="end"/>
      </w:r>
    </w:p>
    <w:p w14:paraId="2F22B828" w14:textId="692B97A4"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_Toc187243882 \h </w:instrText>
      </w:r>
      <w:r>
        <w:fldChar w:fldCharType="separate"/>
      </w:r>
      <w:r>
        <w:t>45</w:t>
      </w:r>
      <w:r>
        <w:fldChar w:fldCharType="end"/>
      </w:r>
    </w:p>
    <w:p w14:paraId="61FFA521" w14:textId="1A03BDE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_Toc187243883 \h </w:instrText>
      </w:r>
      <w:r>
        <w:fldChar w:fldCharType="separate"/>
      </w:r>
      <w:r>
        <w:t>45</w:t>
      </w:r>
      <w:r>
        <w:fldChar w:fldCharType="end"/>
      </w:r>
    </w:p>
    <w:p w14:paraId="276ED196" w14:textId="13C29A52"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_Toc187243884 \h </w:instrText>
      </w:r>
      <w:r>
        <w:fldChar w:fldCharType="separate"/>
      </w:r>
      <w:r>
        <w:t>48</w:t>
      </w:r>
      <w:r>
        <w:fldChar w:fldCharType="end"/>
      </w:r>
    </w:p>
    <w:p w14:paraId="616B1EDD" w14:textId="68DECF3A"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_Toc187243885 \h </w:instrText>
      </w:r>
      <w:r>
        <w:fldChar w:fldCharType="separate"/>
      </w:r>
      <w:r>
        <w:t>48</w:t>
      </w:r>
      <w:r>
        <w:fldChar w:fldCharType="end"/>
      </w:r>
    </w:p>
    <w:p w14:paraId="658BE70A" w14:textId="1FDFFA8C"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_Toc187243886 \h </w:instrText>
      </w:r>
      <w:r>
        <w:fldChar w:fldCharType="separate"/>
      </w:r>
      <w:r>
        <w:t>48</w:t>
      </w:r>
      <w:r>
        <w:fldChar w:fldCharType="end"/>
      </w:r>
    </w:p>
    <w:p w14:paraId="432B53E8" w14:textId="77260AFE"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lastRenderedPageBreak/>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_Toc187243887 \h </w:instrText>
      </w:r>
      <w:r>
        <w:fldChar w:fldCharType="separate"/>
      </w:r>
      <w:r>
        <w:t>50</w:t>
      </w:r>
      <w:r>
        <w:fldChar w:fldCharType="end"/>
      </w:r>
    </w:p>
    <w:p w14:paraId="703ECCFC" w14:textId="514D2931"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rsidRPr="0066360A">
        <w:t>9</w:t>
      </w:r>
      <w:r>
        <w:rPr>
          <w:rFonts w:asciiTheme="minorHAnsi" w:eastAsiaTheme="minorEastAsia" w:hAnsiTheme="minorHAnsi" w:cstheme="minorBidi"/>
          <w:kern w:val="2"/>
          <w:sz w:val="24"/>
          <w:szCs w:val="24"/>
          <w:lang w:val="en-GB" w:eastAsia="en-GB"/>
          <w14:ligatures w14:val="standardContextual"/>
        </w:rPr>
        <w:tab/>
      </w:r>
      <w:r w:rsidRPr="0066360A">
        <w:t>Radiated</w:t>
      </w:r>
      <w:r>
        <w:t xml:space="preserve"> transmitter characteristics</w:t>
      </w:r>
      <w:r>
        <w:tab/>
      </w:r>
      <w:r>
        <w:fldChar w:fldCharType="begin"/>
      </w:r>
      <w:r>
        <w:instrText xml:space="preserve"> PAGEREF _Toc187243888 \h </w:instrText>
      </w:r>
      <w:r>
        <w:fldChar w:fldCharType="separate"/>
      </w:r>
      <w:r>
        <w:t>50</w:t>
      </w:r>
      <w:r>
        <w:fldChar w:fldCharType="end"/>
      </w:r>
    </w:p>
    <w:p w14:paraId="344ADA5B" w14:textId="38E26E9C"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_Toc187243889 \h </w:instrText>
      </w:r>
      <w:r>
        <w:fldChar w:fldCharType="separate"/>
      </w:r>
      <w:r>
        <w:t>50</w:t>
      </w:r>
      <w:r>
        <w:fldChar w:fldCharType="end"/>
      </w:r>
    </w:p>
    <w:p w14:paraId="36A7A3CF" w14:textId="1633608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_Toc187243890 \h </w:instrText>
      </w:r>
      <w:r>
        <w:fldChar w:fldCharType="separate"/>
      </w:r>
      <w:r>
        <w:t>50</w:t>
      </w:r>
      <w:r>
        <w:fldChar w:fldCharType="end"/>
      </w:r>
    </w:p>
    <w:p w14:paraId="5844125E" w14:textId="045AAC45"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_Toc187243891 \h </w:instrText>
      </w:r>
      <w:r>
        <w:fldChar w:fldCharType="separate"/>
      </w:r>
      <w:r>
        <w:t>50</w:t>
      </w:r>
      <w:r>
        <w:fldChar w:fldCharType="end"/>
      </w:r>
    </w:p>
    <w:p w14:paraId="468175A4" w14:textId="5AD421A6"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_Toc187243892 \h </w:instrText>
      </w:r>
      <w:r>
        <w:fldChar w:fldCharType="separate"/>
      </w:r>
      <w:r>
        <w:t>50</w:t>
      </w:r>
      <w:r>
        <w:fldChar w:fldCharType="end"/>
      </w:r>
    </w:p>
    <w:p w14:paraId="6F8AF815" w14:textId="6FF4F214"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_Toc187243893 \h </w:instrText>
      </w:r>
      <w:r>
        <w:fldChar w:fldCharType="separate"/>
      </w:r>
      <w:r>
        <w:t>50</w:t>
      </w:r>
      <w:r>
        <w:fldChar w:fldCharType="end"/>
      </w:r>
    </w:p>
    <w:p w14:paraId="415C1FDC" w14:textId="3D817F8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_Toc187243894 \h </w:instrText>
      </w:r>
      <w:r>
        <w:fldChar w:fldCharType="separate"/>
      </w:r>
      <w:r>
        <w:t>51</w:t>
      </w:r>
      <w:r>
        <w:fldChar w:fldCharType="end"/>
      </w:r>
    </w:p>
    <w:p w14:paraId="063F19DC" w14:textId="6F54BD1D"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9.2.2</w:t>
      </w:r>
      <w:r>
        <w:rPr>
          <w:rFonts w:asciiTheme="minorHAnsi" w:eastAsiaTheme="minorEastAsia" w:hAnsiTheme="minorHAnsi" w:cstheme="minorBidi"/>
          <w:kern w:val="2"/>
          <w:sz w:val="24"/>
          <w:szCs w:val="24"/>
          <w:lang w:val="en-GB" w:eastAsia="en-GB"/>
          <w14:ligatures w14:val="standardContextual"/>
        </w:rPr>
        <w:tab/>
      </w:r>
      <w:r w:rsidRPr="0066360A">
        <w:t>Off-axis EIRP emission density limit within the operating band</w:t>
      </w:r>
      <w:r>
        <w:tab/>
      </w:r>
      <w:r>
        <w:fldChar w:fldCharType="begin"/>
      </w:r>
      <w:r>
        <w:instrText xml:space="preserve"> PAGEREF _Toc187243895 \h </w:instrText>
      </w:r>
      <w:r>
        <w:fldChar w:fldCharType="separate"/>
      </w:r>
      <w:r>
        <w:t>52</w:t>
      </w:r>
      <w:r>
        <w:fldChar w:fldCharType="end"/>
      </w:r>
    </w:p>
    <w:p w14:paraId="3DCFC5B8" w14:textId="0C9D423C"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w:t>
      </w:r>
      <w:r w:rsidRPr="0066360A">
        <w:t>2</w:t>
      </w:r>
      <w:r>
        <w:t>.</w:t>
      </w:r>
      <w:r w:rsidRPr="0066360A">
        <w:t>2</w:t>
      </w:r>
      <w:r>
        <w:t>.1</w:t>
      </w:r>
      <w:r>
        <w:rPr>
          <w:rFonts w:asciiTheme="minorHAnsi" w:eastAsiaTheme="minorEastAsia" w:hAnsiTheme="minorHAnsi" w:cstheme="minorBidi"/>
          <w:kern w:val="2"/>
          <w:sz w:val="24"/>
          <w:szCs w:val="24"/>
          <w:lang w:val="en-GB" w:eastAsia="en-GB"/>
          <w14:ligatures w14:val="standardContextual"/>
        </w:rPr>
        <w:tab/>
      </w:r>
      <w:r w:rsidRPr="0066360A">
        <w:t>General</w:t>
      </w:r>
      <w:r>
        <w:tab/>
      </w:r>
      <w:r>
        <w:fldChar w:fldCharType="begin"/>
      </w:r>
      <w:r>
        <w:instrText xml:space="preserve"> PAGEREF _Toc187243896 \h </w:instrText>
      </w:r>
      <w:r>
        <w:fldChar w:fldCharType="separate"/>
      </w:r>
      <w:r>
        <w:t>52</w:t>
      </w:r>
      <w:r>
        <w:fldChar w:fldCharType="end"/>
      </w:r>
    </w:p>
    <w:p w14:paraId="66E0F18B" w14:textId="2C1857C5"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9.2.2.2</w:t>
      </w:r>
      <w:r>
        <w:rPr>
          <w:rFonts w:asciiTheme="minorHAnsi" w:eastAsiaTheme="minorEastAsia" w:hAnsiTheme="minorHAnsi" w:cstheme="minorBidi"/>
          <w:kern w:val="2"/>
          <w:sz w:val="24"/>
          <w:szCs w:val="24"/>
          <w:lang w:val="en-GB" w:eastAsia="en-GB"/>
          <w14:ligatures w14:val="standardContextual"/>
        </w:rPr>
        <w:tab/>
      </w:r>
      <w:r w:rsidRPr="0066360A">
        <w:t>Minimum requirement for bands n510 and n511</w:t>
      </w:r>
      <w:r>
        <w:tab/>
      </w:r>
      <w:r>
        <w:fldChar w:fldCharType="begin"/>
      </w:r>
      <w:r>
        <w:instrText xml:space="preserve"> PAGEREF _Toc187243897 \h </w:instrText>
      </w:r>
      <w:r>
        <w:fldChar w:fldCharType="separate"/>
      </w:r>
      <w:r>
        <w:t>52</w:t>
      </w:r>
      <w:r>
        <w:fldChar w:fldCharType="end"/>
      </w:r>
    </w:p>
    <w:p w14:paraId="5E9F4932" w14:textId="253DCA2B"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w:t>
      </w:r>
      <w:r w:rsidRPr="0066360A">
        <w:t>2.2</w:t>
      </w:r>
      <w:r>
        <w:t>.</w:t>
      </w:r>
      <w:r w:rsidRPr="0066360A">
        <w:t>3</w:t>
      </w:r>
      <w:r>
        <w:rPr>
          <w:rFonts w:asciiTheme="minorHAnsi" w:eastAsiaTheme="minorEastAsia" w:hAnsiTheme="minorHAnsi" w:cstheme="minorBidi"/>
          <w:kern w:val="2"/>
          <w:sz w:val="24"/>
          <w:szCs w:val="24"/>
          <w:lang w:val="en-GB" w:eastAsia="en-GB"/>
          <w14:ligatures w14:val="standardContextual"/>
        </w:rPr>
        <w:tab/>
      </w:r>
      <w:r w:rsidRPr="0066360A">
        <w:t>Minimum requirement for band n512</w:t>
      </w:r>
      <w:r>
        <w:tab/>
      </w:r>
      <w:r>
        <w:fldChar w:fldCharType="begin"/>
      </w:r>
      <w:r>
        <w:instrText xml:space="preserve"> PAGEREF _Toc187243898 \h </w:instrText>
      </w:r>
      <w:r>
        <w:fldChar w:fldCharType="separate"/>
      </w:r>
      <w:r>
        <w:t>53</w:t>
      </w:r>
      <w:r>
        <w:fldChar w:fldCharType="end"/>
      </w:r>
    </w:p>
    <w:p w14:paraId="1FC7EBFE" w14:textId="3947C7AA"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66360A">
        <w:rPr>
          <w:shd w:val="clear" w:color="auto" w:fill="FFFFFF"/>
        </w:rPr>
        <w:t>Fixed VSAT</w:t>
      </w:r>
      <w:r>
        <w:tab/>
      </w:r>
      <w:r>
        <w:fldChar w:fldCharType="begin"/>
      </w:r>
      <w:r>
        <w:instrText xml:space="preserve"> PAGEREF _Toc187243899 \h </w:instrText>
      </w:r>
      <w:r>
        <w:fldChar w:fldCharType="separate"/>
      </w:r>
      <w:r>
        <w:t>53</w:t>
      </w:r>
      <w:r>
        <w:fldChar w:fldCharType="end"/>
      </w:r>
    </w:p>
    <w:p w14:paraId="53B5272B" w14:textId="63FEA2BD"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66360A">
        <w:rPr>
          <w:shd w:val="clear" w:color="auto" w:fill="FFFFFF"/>
        </w:rPr>
        <w:t>Mobile VSAT</w:t>
      </w:r>
      <w:r>
        <w:tab/>
      </w:r>
      <w:r>
        <w:fldChar w:fldCharType="begin"/>
      </w:r>
      <w:r>
        <w:instrText xml:space="preserve"> PAGEREF _Toc187243900 \h </w:instrText>
      </w:r>
      <w:r>
        <w:fldChar w:fldCharType="separate"/>
      </w:r>
      <w:r>
        <w:t>54</w:t>
      </w:r>
      <w:r>
        <w:fldChar w:fldCharType="end"/>
      </w:r>
    </w:p>
    <w:p w14:paraId="67AC89CA" w14:textId="3E111003"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66360A">
        <w:rPr>
          <w:shd w:val="clear" w:color="auto" w:fill="FFFFFF"/>
        </w:rPr>
        <w:t>Additional Off-axis EIRP density requirements for protection of fixed services</w:t>
      </w:r>
      <w:r>
        <w:tab/>
      </w:r>
      <w:r>
        <w:fldChar w:fldCharType="begin"/>
      </w:r>
      <w:r>
        <w:instrText xml:space="preserve"> PAGEREF _Toc187243901 \h </w:instrText>
      </w:r>
      <w:r>
        <w:fldChar w:fldCharType="separate"/>
      </w:r>
      <w:r>
        <w:t>55</w:t>
      </w:r>
      <w:r>
        <w:fldChar w:fldCharType="end"/>
      </w:r>
    </w:p>
    <w:p w14:paraId="612EFD2C" w14:textId="0DBA79B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_Toc187243902 \h </w:instrText>
      </w:r>
      <w:r>
        <w:fldChar w:fldCharType="separate"/>
      </w:r>
      <w:r>
        <w:t>55</w:t>
      </w:r>
      <w:r>
        <w:fldChar w:fldCharType="end"/>
      </w:r>
    </w:p>
    <w:p w14:paraId="62B36550" w14:textId="3D8A450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w:t>
      </w:r>
      <w:r w:rsidRPr="0066360A">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_Toc187243903 \h </w:instrText>
      </w:r>
      <w:r>
        <w:fldChar w:fldCharType="separate"/>
      </w:r>
      <w:r>
        <w:t>55</w:t>
      </w:r>
      <w:r>
        <w:fldChar w:fldCharType="end"/>
      </w:r>
    </w:p>
    <w:p w14:paraId="17429039" w14:textId="52CE840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_Toc187243904 \h </w:instrText>
      </w:r>
      <w:r>
        <w:fldChar w:fldCharType="separate"/>
      </w:r>
      <w:r>
        <w:t>55</w:t>
      </w:r>
      <w:r>
        <w:fldChar w:fldCharType="end"/>
      </w:r>
    </w:p>
    <w:p w14:paraId="6FA38C3B" w14:textId="22F6A945"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_Toc187243905 \h </w:instrText>
      </w:r>
      <w:r>
        <w:fldChar w:fldCharType="separate"/>
      </w:r>
      <w:r>
        <w:t>55</w:t>
      </w:r>
      <w:r>
        <w:fldChar w:fldCharType="end"/>
      </w:r>
    </w:p>
    <w:p w14:paraId="7047B61B" w14:textId="130C29ED"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w:t>
      </w:r>
      <w:r w:rsidRPr="0066360A">
        <w:t>2</w:t>
      </w:r>
      <w:r>
        <w:t>.</w:t>
      </w:r>
      <w:r w:rsidRPr="0066360A">
        <w:t>1</w:t>
      </w:r>
      <w:r>
        <w:rPr>
          <w:rFonts w:asciiTheme="minorHAnsi" w:eastAsiaTheme="minorEastAsia" w:hAnsiTheme="minorHAnsi" w:cstheme="minorBidi"/>
          <w:kern w:val="2"/>
          <w:sz w:val="24"/>
          <w:szCs w:val="24"/>
          <w:lang w:val="en-GB" w:eastAsia="en-GB"/>
          <w14:ligatures w14:val="standardContextual"/>
        </w:rPr>
        <w:tab/>
      </w:r>
      <w:r w:rsidRPr="0066360A">
        <w:t>General</w:t>
      </w:r>
      <w:r>
        <w:tab/>
      </w:r>
      <w:r>
        <w:fldChar w:fldCharType="begin"/>
      </w:r>
      <w:r>
        <w:instrText xml:space="preserve"> PAGEREF _Toc187243906 \h </w:instrText>
      </w:r>
      <w:r>
        <w:fldChar w:fldCharType="separate"/>
      </w:r>
      <w:r>
        <w:t>55</w:t>
      </w:r>
      <w:r>
        <w:fldChar w:fldCharType="end"/>
      </w:r>
    </w:p>
    <w:p w14:paraId="0A22219F" w14:textId="76E35F3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_Toc187243907 \h </w:instrText>
      </w:r>
      <w:r>
        <w:fldChar w:fldCharType="separate"/>
      </w:r>
      <w:r>
        <w:t>56</w:t>
      </w:r>
      <w:r>
        <w:fldChar w:fldCharType="end"/>
      </w:r>
    </w:p>
    <w:p w14:paraId="5A709552" w14:textId="74D3342F"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_Toc187243908 \h </w:instrText>
      </w:r>
      <w:r>
        <w:fldChar w:fldCharType="separate"/>
      </w:r>
      <w:r>
        <w:t>56</w:t>
      </w:r>
      <w:r>
        <w:fldChar w:fldCharType="end"/>
      </w:r>
    </w:p>
    <w:p w14:paraId="2C1D4C59" w14:textId="332D8A46"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_Toc187243909 \h </w:instrText>
      </w:r>
      <w:r>
        <w:fldChar w:fldCharType="separate"/>
      </w:r>
      <w:r>
        <w:t>56</w:t>
      </w:r>
      <w:r>
        <w:fldChar w:fldCharType="end"/>
      </w:r>
    </w:p>
    <w:p w14:paraId="7B06B8D6" w14:textId="76C1FB10"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_Toc187243910 \h </w:instrText>
      </w:r>
      <w:r>
        <w:fldChar w:fldCharType="separate"/>
      </w:r>
      <w:r>
        <w:t>56</w:t>
      </w:r>
      <w:r>
        <w:fldChar w:fldCharType="end"/>
      </w:r>
    </w:p>
    <w:p w14:paraId="4BEDE706" w14:textId="144100BF"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_Toc187243911 \h </w:instrText>
      </w:r>
      <w:r>
        <w:fldChar w:fldCharType="separate"/>
      </w:r>
      <w:r>
        <w:t>57</w:t>
      </w:r>
      <w:r>
        <w:fldChar w:fldCharType="end"/>
      </w:r>
    </w:p>
    <w:p w14:paraId="00C49FA2" w14:textId="27E8BC15"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_Toc187243912 \h </w:instrText>
      </w:r>
      <w:r>
        <w:fldChar w:fldCharType="separate"/>
      </w:r>
      <w:r>
        <w:t>57</w:t>
      </w:r>
      <w:r>
        <w:fldChar w:fldCharType="end"/>
      </w:r>
    </w:p>
    <w:p w14:paraId="122CC426" w14:textId="6818845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_Toc187243913 \h </w:instrText>
      </w:r>
      <w:r>
        <w:fldChar w:fldCharType="separate"/>
      </w:r>
      <w:r>
        <w:t>57</w:t>
      </w:r>
      <w:r>
        <w:fldChar w:fldCharType="end"/>
      </w:r>
    </w:p>
    <w:p w14:paraId="5A6DA56B" w14:textId="5B4561E4"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_Toc187243914 \h </w:instrText>
      </w:r>
      <w:r>
        <w:fldChar w:fldCharType="separate"/>
      </w:r>
      <w:r>
        <w:t>59</w:t>
      </w:r>
      <w:r>
        <w:fldChar w:fldCharType="end"/>
      </w:r>
    </w:p>
    <w:p w14:paraId="3B6FE761" w14:textId="198719E6"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_Toc187243915 \h </w:instrText>
      </w:r>
      <w:r>
        <w:fldChar w:fldCharType="separate"/>
      </w:r>
      <w:r>
        <w:t>59</w:t>
      </w:r>
      <w:r>
        <w:fldChar w:fldCharType="end"/>
      </w:r>
    </w:p>
    <w:p w14:paraId="4F0C4CCE" w14:textId="4D90C7F2"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_Toc187243916 \h </w:instrText>
      </w:r>
      <w:r>
        <w:fldChar w:fldCharType="separate"/>
      </w:r>
      <w:r>
        <w:t>59</w:t>
      </w:r>
      <w:r>
        <w:fldChar w:fldCharType="end"/>
      </w:r>
    </w:p>
    <w:p w14:paraId="25EB4923" w14:textId="145BF59B"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_Toc187243917 \h </w:instrText>
      </w:r>
      <w:r>
        <w:fldChar w:fldCharType="separate"/>
      </w:r>
      <w:r>
        <w:t>60</w:t>
      </w:r>
      <w:r>
        <w:fldChar w:fldCharType="end"/>
      </w:r>
    </w:p>
    <w:p w14:paraId="4E61966F" w14:textId="78D3E593"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_Toc187243918 \h </w:instrText>
      </w:r>
      <w:r>
        <w:fldChar w:fldCharType="separate"/>
      </w:r>
      <w:r>
        <w:t>60</w:t>
      </w:r>
      <w:r>
        <w:fldChar w:fldCharType="end"/>
      </w:r>
    </w:p>
    <w:p w14:paraId="10D50E8C" w14:textId="76BC23B1"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w:t>
      </w:r>
      <w:r w:rsidRPr="0066360A">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66360A">
        <w:t>signal quality</w:t>
      </w:r>
      <w:r>
        <w:tab/>
      </w:r>
      <w:r>
        <w:fldChar w:fldCharType="begin"/>
      </w:r>
      <w:r>
        <w:instrText xml:space="preserve"> PAGEREF _Toc187243919 \h </w:instrText>
      </w:r>
      <w:r>
        <w:fldChar w:fldCharType="separate"/>
      </w:r>
      <w:r>
        <w:t>60</w:t>
      </w:r>
      <w:r>
        <w:fldChar w:fldCharType="end"/>
      </w:r>
    </w:p>
    <w:p w14:paraId="589BCBC0" w14:textId="282DF5A3"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_Toc187243920 \h </w:instrText>
      </w:r>
      <w:r>
        <w:fldChar w:fldCharType="separate"/>
      </w:r>
      <w:r>
        <w:t>60</w:t>
      </w:r>
      <w:r>
        <w:fldChar w:fldCharType="end"/>
      </w:r>
    </w:p>
    <w:p w14:paraId="6BE47C1C" w14:textId="6D0D818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_Toc187243921 \h </w:instrText>
      </w:r>
      <w:r>
        <w:fldChar w:fldCharType="separate"/>
      </w:r>
      <w:r>
        <w:t>61</w:t>
      </w:r>
      <w:r>
        <w:fldChar w:fldCharType="end"/>
      </w:r>
    </w:p>
    <w:p w14:paraId="377A2593" w14:textId="792D6641"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_Toc187243922 \h </w:instrText>
      </w:r>
      <w:r>
        <w:fldChar w:fldCharType="separate"/>
      </w:r>
      <w:r>
        <w:t>61</w:t>
      </w:r>
      <w:r>
        <w:fldChar w:fldCharType="end"/>
      </w:r>
    </w:p>
    <w:p w14:paraId="6400455A" w14:textId="6D149DFD"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_Toc187243923 \h </w:instrText>
      </w:r>
      <w:r>
        <w:fldChar w:fldCharType="separate"/>
      </w:r>
      <w:r>
        <w:t>61</w:t>
      </w:r>
      <w:r>
        <w:fldChar w:fldCharType="end"/>
      </w:r>
    </w:p>
    <w:p w14:paraId="79717C70" w14:textId="6AEFBC40"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w:t>
      </w:r>
      <w:r w:rsidRPr="0066360A">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_Toc187243924 \h </w:instrText>
      </w:r>
      <w:r>
        <w:fldChar w:fldCharType="separate"/>
      </w:r>
      <w:r>
        <w:t>62</w:t>
      </w:r>
      <w:r>
        <w:fldChar w:fldCharType="end"/>
      </w:r>
    </w:p>
    <w:p w14:paraId="11BFC05D" w14:textId="64213987"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_Toc187243925 \h </w:instrText>
      </w:r>
      <w:r>
        <w:fldChar w:fldCharType="separate"/>
      </w:r>
      <w:r>
        <w:t>62</w:t>
      </w:r>
      <w:r>
        <w:fldChar w:fldCharType="end"/>
      </w:r>
    </w:p>
    <w:p w14:paraId="04436404" w14:textId="3E70D619"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_Toc187243926 \h </w:instrText>
      </w:r>
      <w:r>
        <w:fldChar w:fldCharType="separate"/>
      </w:r>
      <w:r>
        <w:t>62</w:t>
      </w:r>
      <w:r>
        <w:fldChar w:fldCharType="end"/>
      </w:r>
    </w:p>
    <w:p w14:paraId="286091B8" w14:textId="6DC75053"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_Toc187243927 \h </w:instrText>
      </w:r>
      <w:r>
        <w:fldChar w:fldCharType="separate"/>
      </w:r>
      <w:r>
        <w:t>62</w:t>
      </w:r>
      <w:r>
        <w:fldChar w:fldCharType="end"/>
      </w:r>
    </w:p>
    <w:p w14:paraId="1BC31663" w14:textId="2E2B8EC9"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_Toc187243928 \h </w:instrText>
      </w:r>
      <w:r>
        <w:fldChar w:fldCharType="separate"/>
      </w:r>
      <w:r>
        <w:t>62</w:t>
      </w:r>
      <w:r>
        <w:fldChar w:fldCharType="end"/>
      </w:r>
    </w:p>
    <w:p w14:paraId="263EA5F0" w14:textId="502E2144"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_Toc187243929 \h </w:instrText>
      </w:r>
      <w:r>
        <w:fldChar w:fldCharType="separate"/>
      </w:r>
      <w:r>
        <w:t>62</w:t>
      </w:r>
      <w:r>
        <w:fldChar w:fldCharType="end"/>
      </w:r>
    </w:p>
    <w:p w14:paraId="4C70B716" w14:textId="2739EF40"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_Toc187243930 \h </w:instrText>
      </w:r>
      <w:r>
        <w:fldChar w:fldCharType="separate"/>
      </w:r>
      <w:r>
        <w:t>63</w:t>
      </w:r>
      <w:r>
        <w:fldChar w:fldCharType="end"/>
      </w:r>
    </w:p>
    <w:p w14:paraId="1B2CAB19" w14:textId="76E0893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_Toc187243931 \h </w:instrText>
      </w:r>
      <w:r>
        <w:fldChar w:fldCharType="separate"/>
      </w:r>
      <w:r>
        <w:t>63</w:t>
      </w:r>
      <w:r>
        <w:fldChar w:fldCharType="end"/>
      </w:r>
    </w:p>
    <w:p w14:paraId="1BACAB56" w14:textId="30F344CB"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_Toc187243932 \h </w:instrText>
      </w:r>
      <w:r>
        <w:fldChar w:fldCharType="separate"/>
      </w:r>
      <w:r>
        <w:t>64</w:t>
      </w:r>
      <w:r>
        <w:fldChar w:fldCharType="end"/>
      </w:r>
    </w:p>
    <w:p w14:paraId="4A35C022" w14:textId="551BBD0B"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9.5.3.1</w:t>
      </w:r>
      <w:r>
        <w:rPr>
          <w:rFonts w:asciiTheme="minorHAnsi" w:eastAsiaTheme="minorEastAsia" w:hAnsiTheme="minorHAnsi" w:cstheme="minorBidi"/>
          <w:kern w:val="2"/>
          <w:sz w:val="24"/>
          <w:szCs w:val="24"/>
          <w:lang w:val="en-GB" w:eastAsia="en-GB"/>
          <w14:ligatures w14:val="standardContextual"/>
        </w:rPr>
        <w:tab/>
      </w:r>
      <w:r w:rsidRPr="0066360A">
        <w:t>General</w:t>
      </w:r>
      <w:r>
        <w:tab/>
      </w:r>
      <w:r>
        <w:fldChar w:fldCharType="begin"/>
      </w:r>
      <w:r>
        <w:instrText xml:space="preserve"> PAGEREF _Toc187243933 \h </w:instrText>
      </w:r>
      <w:r>
        <w:fldChar w:fldCharType="separate"/>
      </w:r>
      <w:r>
        <w:t>64</w:t>
      </w:r>
      <w:r>
        <w:fldChar w:fldCharType="end"/>
      </w:r>
    </w:p>
    <w:p w14:paraId="0B18B38B" w14:textId="6AFF3EE4"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w:t>
      </w:r>
      <w:r w:rsidRPr="0066360A">
        <w:t>5</w:t>
      </w:r>
      <w:r>
        <w:t>.3.</w:t>
      </w:r>
      <w:r w:rsidRPr="0066360A">
        <w:t>2</w:t>
      </w:r>
      <w:r>
        <w:rPr>
          <w:rFonts w:asciiTheme="minorHAnsi" w:eastAsiaTheme="minorEastAsia" w:hAnsiTheme="minorHAnsi" w:cstheme="minorBidi"/>
          <w:kern w:val="2"/>
          <w:sz w:val="24"/>
          <w:szCs w:val="24"/>
          <w:lang w:val="en-GB" w:eastAsia="en-GB"/>
          <w14:ligatures w14:val="standardContextual"/>
        </w:rPr>
        <w:tab/>
      </w:r>
      <w:r w:rsidRPr="0066360A">
        <w:t>On-axis spurious requirement</w:t>
      </w:r>
      <w:r>
        <w:tab/>
      </w:r>
      <w:r>
        <w:fldChar w:fldCharType="begin"/>
      </w:r>
      <w:r>
        <w:instrText xml:space="preserve"> PAGEREF _Toc187243934 \h </w:instrText>
      </w:r>
      <w:r>
        <w:fldChar w:fldCharType="separate"/>
      </w:r>
      <w:r>
        <w:t>65</w:t>
      </w:r>
      <w:r>
        <w:fldChar w:fldCharType="end"/>
      </w:r>
    </w:p>
    <w:p w14:paraId="4DAC9125" w14:textId="47A112E5"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w:t>
      </w:r>
      <w:r>
        <w:t>.</w:t>
      </w:r>
      <w:r w:rsidRPr="0066360A">
        <w:t>5</w:t>
      </w:r>
      <w:r>
        <w:t>.3.2.1</w:t>
      </w:r>
      <w:r>
        <w:rPr>
          <w:rFonts w:asciiTheme="minorHAnsi" w:eastAsiaTheme="minorEastAsia" w:hAnsiTheme="minorHAnsi" w:cstheme="minorBidi"/>
          <w:kern w:val="2"/>
          <w:sz w:val="24"/>
          <w:szCs w:val="24"/>
          <w:lang w:val="en-GB" w:eastAsia="en-GB"/>
          <w14:ligatures w14:val="standardContextual"/>
        </w:rPr>
        <w:tab/>
      </w:r>
      <w:r w:rsidRPr="0066360A">
        <w:t>Applicability</w:t>
      </w:r>
      <w:r>
        <w:tab/>
      </w:r>
      <w:r>
        <w:fldChar w:fldCharType="begin"/>
      </w:r>
      <w:r>
        <w:instrText xml:space="preserve"> PAGEREF _Toc187243935 \h </w:instrText>
      </w:r>
      <w:r>
        <w:fldChar w:fldCharType="separate"/>
      </w:r>
      <w:r>
        <w:t>65</w:t>
      </w:r>
      <w:r>
        <w:fldChar w:fldCharType="end"/>
      </w:r>
    </w:p>
    <w:p w14:paraId="70491460" w14:textId="0EAB0582"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9.5.3.2.2</w:t>
      </w:r>
      <w:r>
        <w:rPr>
          <w:rFonts w:asciiTheme="minorHAnsi" w:eastAsiaTheme="minorEastAsia" w:hAnsiTheme="minorHAnsi" w:cstheme="minorBidi"/>
          <w:kern w:val="2"/>
          <w:sz w:val="24"/>
          <w:szCs w:val="24"/>
          <w:lang w:val="en-GB" w:eastAsia="en-GB"/>
          <w14:ligatures w14:val="standardContextual"/>
        </w:rPr>
        <w:tab/>
      </w:r>
      <w:r w:rsidRPr="0066360A">
        <w:t>“Emissions disabled” and “Carrier-off” states</w:t>
      </w:r>
      <w:r>
        <w:tab/>
      </w:r>
      <w:r>
        <w:fldChar w:fldCharType="begin"/>
      </w:r>
      <w:r>
        <w:instrText xml:space="preserve"> PAGEREF _Toc187243936 \h </w:instrText>
      </w:r>
      <w:r>
        <w:fldChar w:fldCharType="separate"/>
      </w:r>
      <w:r>
        <w:t>65</w:t>
      </w:r>
      <w:r>
        <w:fldChar w:fldCharType="end"/>
      </w:r>
    </w:p>
    <w:p w14:paraId="3E9FA235" w14:textId="0FF272E1"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9.5.3.2.3</w:t>
      </w:r>
      <w:r>
        <w:rPr>
          <w:rFonts w:asciiTheme="minorHAnsi" w:eastAsiaTheme="minorEastAsia" w:hAnsiTheme="minorHAnsi" w:cstheme="minorBidi"/>
          <w:kern w:val="2"/>
          <w:sz w:val="24"/>
          <w:szCs w:val="24"/>
          <w:lang w:val="en-GB" w:eastAsia="en-GB"/>
          <w14:ligatures w14:val="standardContextual"/>
        </w:rPr>
        <w:tab/>
      </w:r>
      <w:r w:rsidRPr="0066360A">
        <w:t>“Carrier-on” state</w:t>
      </w:r>
      <w:r>
        <w:tab/>
      </w:r>
      <w:r>
        <w:fldChar w:fldCharType="begin"/>
      </w:r>
      <w:r>
        <w:instrText xml:space="preserve"> PAGEREF _Toc187243937 \h </w:instrText>
      </w:r>
      <w:r>
        <w:fldChar w:fldCharType="separate"/>
      </w:r>
      <w:r>
        <w:t>65</w:t>
      </w:r>
      <w:r>
        <w:fldChar w:fldCharType="end"/>
      </w:r>
    </w:p>
    <w:p w14:paraId="0D1EA47F" w14:textId="63C1A75D"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w:t>
      </w:r>
      <w:r w:rsidRPr="0066360A">
        <w:t>5.3.3</w:t>
      </w:r>
      <w:r>
        <w:rPr>
          <w:rFonts w:asciiTheme="minorHAnsi" w:eastAsiaTheme="minorEastAsia" w:hAnsiTheme="minorHAnsi" w:cstheme="minorBidi"/>
          <w:kern w:val="2"/>
          <w:sz w:val="24"/>
          <w:szCs w:val="24"/>
          <w:lang w:val="en-GB" w:eastAsia="en-GB"/>
          <w14:ligatures w14:val="standardContextual"/>
        </w:rPr>
        <w:tab/>
      </w:r>
      <w:r w:rsidRPr="0066360A">
        <w:t>Off-axis spurious requirement</w:t>
      </w:r>
      <w:r>
        <w:tab/>
      </w:r>
      <w:r>
        <w:fldChar w:fldCharType="begin"/>
      </w:r>
      <w:r>
        <w:instrText xml:space="preserve"> PAGEREF _Toc187243938 \h </w:instrText>
      </w:r>
      <w:r>
        <w:fldChar w:fldCharType="separate"/>
      </w:r>
      <w:r>
        <w:t>66</w:t>
      </w:r>
      <w:r>
        <w:fldChar w:fldCharType="end"/>
      </w:r>
    </w:p>
    <w:p w14:paraId="6B995C6C" w14:textId="101A8FEA"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w:t>
      </w:r>
      <w:r>
        <w:t>.</w:t>
      </w:r>
      <w:r w:rsidRPr="0066360A">
        <w:t>5</w:t>
      </w:r>
      <w:r>
        <w:t>.3.3.1</w:t>
      </w:r>
      <w:r>
        <w:rPr>
          <w:rFonts w:asciiTheme="minorHAnsi" w:eastAsiaTheme="minorEastAsia" w:hAnsiTheme="minorHAnsi" w:cstheme="minorBidi"/>
          <w:kern w:val="2"/>
          <w:sz w:val="24"/>
          <w:szCs w:val="24"/>
          <w:lang w:val="en-GB" w:eastAsia="en-GB"/>
          <w14:ligatures w14:val="standardContextual"/>
        </w:rPr>
        <w:tab/>
      </w:r>
      <w:r w:rsidRPr="0066360A">
        <w:t>Applicability</w:t>
      </w:r>
      <w:r>
        <w:tab/>
      </w:r>
      <w:r>
        <w:fldChar w:fldCharType="begin"/>
      </w:r>
      <w:r>
        <w:instrText xml:space="preserve"> PAGEREF _Toc187243939 \h </w:instrText>
      </w:r>
      <w:r>
        <w:fldChar w:fldCharType="separate"/>
      </w:r>
      <w:r>
        <w:t>66</w:t>
      </w:r>
      <w:r>
        <w:fldChar w:fldCharType="end"/>
      </w:r>
    </w:p>
    <w:p w14:paraId="757B9597" w14:textId="387BDB3A"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9.5.3.3.2</w:t>
      </w:r>
      <w:r>
        <w:rPr>
          <w:rFonts w:asciiTheme="minorHAnsi" w:eastAsiaTheme="minorEastAsia" w:hAnsiTheme="minorHAnsi" w:cstheme="minorBidi"/>
          <w:kern w:val="2"/>
          <w:sz w:val="24"/>
          <w:szCs w:val="24"/>
          <w:lang w:val="en-GB" w:eastAsia="en-GB"/>
          <w14:ligatures w14:val="standardContextual"/>
        </w:rPr>
        <w:tab/>
      </w:r>
      <w:r w:rsidRPr="0066360A">
        <w:t>General</w:t>
      </w:r>
      <w:r>
        <w:tab/>
      </w:r>
      <w:r>
        <w:fldChar w:fldCharType="begin"/>
      </w:r>
      <w:r>
        <w:instrText xml:space="preserve"> PAGEREF _Toc187243940 \h </w:instrText>
      </w:r>
      <w:r>
        <w:fldChar w:fldCharType="separate"/>
      </w:r>
      <w:r>
        <w:t>66</w:t>
      </w:r>
      <w:r>
        <w:fldChar w:fldCharType="end"/>
      </w:r>
    </w:p>
    <w:p w14:paraId="2126B386" w14:textId="5809B6AE"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9.5.3.3.3</w:t>
      </w:r>
      <w:r>
        <w:rPr>
          <w:rFonts w:asciiTheme="minorHAnsi" w:eastAsiaTheme="minorEastAsia" w:hAnsiTheme="minorHAnsi" w:cstheme="minorBidi"/>
          <w:kern w:val="2"/>
          <w:sz w:val="24"/>
          <w:szCs w:val="24"/>
          <w:lang w:val="en-GB" w:eastAsia="en-GB"/>
          <w14:ligatures w14:val="standardContextual"/>
        </w:rPr>
        <w:tab/>
      </w:r>
      <w:r w:rsidRPr="0066360A">
        <w:t>“Emissions disabled” state</w:t>
      </w:r>
      <w:r>
        <w:tab/>
      </w:r>
      <w:r>
        <w:fldChar w:fldCharType="begin"/>
      </w:r>
      <w:r>
        <w:instrText xml:space="preserve"> PAGEREF _Toc187243941 \h </w:instrText>
      </w:r>
      <w:r>
        <w:fldChar w:fldCharType="separate"/>
      </w:r>
      <w:r>
        <w:t>66</w:t>
      </w:r>
      <w:r>
        <w:fldChar w:fldCharType="end"/>
      </w:r>
    </w:p>
    <w:p w14:paraId="64C1E449" w14:textId="57B30AD8"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9.5.3.3.4</w:t>
      </w:r>
      <w:r>
        <w:rPr>
          <w:rFonts w:asciiTheme="minorHAnsi" w:eastAsiaTheme="minorEastAsia" w:hAnsiTheme="minorHAnsi" w:cstheme="minorBidi"/>
          <w:kern w:val="2"/>
          <w:sz w:val="24"/>
          <w:szCs w:val="24"/>
          <w:lang w:val="en-GB" w:eastAsia="en-GB"/>
          <w14:ligatures w14:val="standardContextual"/>
        </w:rPr>
        <w:tab/>
      </w:r>
      <w:r w:rsidRPr="0066360A">
        <w:t>“Carrier-on” and “Carrier-off” states</w:t>
      </w:r>
      <w:r>
        <w:tab/>
      </w:r>
      <w:r>
        <w:fldChar w:fldCharType="begin"/>
      </w:r>
      <w:r>
        <w:instrText xml:space="preserve"> PAGEREF _Toc187243942 \h </w:instrText>
      </w:r>
      <w:r>
        <w:fldChar w:fldCharType="separate"/>
      </w:r>
      <w:r>
        <w:t>66</w:t>
      </w:r>
      <w:r>
        <w:fldChar w:fldCharType="end"/>
      </w:r>
    </w:p>
    <w:p w14:paraId="7D5F9EBB" w14:textId="2023E99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w:t>
      </w:r>
      <w:r w:rsidRPr="0066360A">
        <w:t>6</w:t>
      </w:r>
      <w:r>
        <w:rPr>
          <w:rFonts w:asciiTheme="minorHAnsi" w:eastAsiaTheme="minorEastAsia" w:hAnsiTheme="minorHAnsi" w:cstheme="minorBidi"/>
          <w:kern w:val="2"/>
          <w:sz w:val="24"/>
          <w:szCs w:val="24"/>
          <w:lang w:val="en-GB" w:eastAsia="en-GB"/>
          <w14:ligatures w14:val="standardContextual"/>
        </w:rPr>
        <w:tab/>
      </w:r>
      <w:r w:rsidRPr="0066360A">
        <w:t>Antenna pointing accuracy and performance</w:t>
      </w:r>
      <w:r>
        <w:tab/>
      </w:r>
      <w:r>
        <w:fldChar w:fldCharType="begin"/>
      </w:r>
      <w:r>
        <w:instrText xml:space="preserve"> PAGEREF _Toc187243943 \h </w:instrText>
      </w:r>
      <w:r>
        <w:fldChar w:fldCharType="separate"/>
      </w:r>
      <w:r>
        <w:t>67</w:t>
      </w:r>
      <w:r>
        <w:fldChar w:fldCharType="end"/>
      </w:r>
    </w:p>
    <w:p w14:paraId="58596072" w14:textId="6E660533"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w:t>
      </w:r>
      <w:r>
        <w:t>.</w:t>
      </w:r>
      <w:r w:rsidRPr="0066360A">
        <w:t>6</w:t>
      </w:r>
      <w:r>
        <w:t>.1</w:t>
      </w:r>
      <w:r>
        <w:rPr>
          <w:rFonts w:asciiTheme="minorHAnsi" w:eastAsiaTheme="minorEastAsia" w:hAnsiTheme="minorHAnsi" w:cstheme="minorBidi"/>
          <w:kern w:val="2"/>
          <w:sz w:val="24"/>
          <w:szCs w:val="24"/>
          <w:lang w:val="en-GB" w:eastAsia="en-GB"/>
          <w14:ligatures w14:val="standardContextual"/>
        </w:rPr>
        <w:tab/>
      </w:r>
      <w:r w:rsidRPr="0066360A">
        <w:t>Antenna pointing accuracy</w:t>
      </w:r>
      <w:r>
        <w:tab/>
      </w:r>
      <w:r>
        <w:fldChar w:fldCharType="begin"/>
      </w:r>
      <w:r>
        <w:instrText xml:space="preserve"> PAGEREF _Toc187243944 \h </w:instrText>
      </w:r>
      <w:r>
        <w:fldChar w:fldCharType="separate"/>
      </w:r>
      <w:r>
        <w:t>67</w:t>
      </w:r>
      <w:r>
        <w:fldChar w:fldCharType="end"/>
      </w:r>
    </w:p>
    <w:p w14:paraId="77D5E0A2" w14:textId="7C2BC1BE"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9.6.1.1</w:t>
      </w:r>
      <w:r>
        <w:rPr>
          <w:rFonts w:asciiTheme="minorHAnsi" w:eastAsiaTheme="minorEastAsia" w:hAnsiTheme="minorHAnsi" w:cstheme="minorBidi"/>
          <w:kern w:val="2"/>
          <w:sz w:val="24"/>
          <w:szCs w:val="24"/>
          <w:lang w:val="en-GB" w:eastAsia="en-GB"/>
          <w14:ligatures w14:val="standardContextual"/>
        </w:rPr>
        <w:tab/>
      </w:r>
      <w:r w:rsidRPr="0066360A">
        <w:t>Minimum requirements for NTN VSAT</w:t>
      </w:r>
      <w:r>
        <w:tab/>
      </w:r>
      <w:r>
        <w:fldChar w:fldCharType="begin"/>
      </w:r>
      <w:r>
        <w:instrText xml:space="preserve"> PAGEREF _Toc187243945 \h </w:instrText>
      </w:r>
      <w:r>
        <w:fldChar w:fldCharType="separate"/>
      </w:r>
      <w:r>
        <w:t>67</w:t>
      </w:r>
      <w:r>
        <w:fldChar w:fldCharType="end"/>
      </w:r>
    </w:p>
    <w:p w14:paraId="6317A448" w14:textId="47F5DC30"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9.6.1.1.1</w:t>
      </w:r>
      <w:r>
        <w:rPr>
          <w:rFonts w:asciiTheme="minorHAnsi" w:eastAsiaTheme="minorEastAsia" w:hAnsiTheme="minorHAnsi" w:cstheme="minorBidi"/>
          <w:kern w:val="2"/>
          <w:sz w:val="24"/>
          <w:szCs w:val="24"/>
          <w:lang w:val="en-GB" w:eastAsia="en-GB"/>
          <w14:ligatures w14:val="standardContextual"/>
        </w:rPr>
        <w:tab/>
      </w:r>
      <w:r w:rsidRPr="0066360A">
        <w:t>Applicability</w:t>
      </w:r>
      <w:r>
        <w:tab/>
      </w:r>
      <w:r>
        <w:fldChar w:fldCharType="begin"/>
      </w:r>
      <w:r>
        <w:instrText xml:space="preserve"> PAGEREF _Toc187243946 \h </w:instrText>
      </w:r>
      <w:r>
        <w:fldChar w:fldCharType="separate"/>
      </w:r>
      <w:r>
        <w:t>67</w:t>
      </w:r>
      <w:r>
        <w:fldChar w:fldCharType="end"/>
      </w:r>
    </w:p>
    <w:p w14:paraId="1D063AB2" w14:textId="4A585B1F"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lastRenderedPageBreak/>
        <w:t>9.6.1.1.2</w:t>
      </w:r>
      <w:r>
        <w:rPr>
          <w:rFonts w:asciiTheme="minorHAnsi" w:eastAsiaTheme="minorEastAsia" w:hAnsiTheme="minorHAnsi" w:cstheme="minorBidi"/>
          <w:kern w:val="2"/>
          <w:sz w:val="24"/>
          <w:szCs w:val="24"/>
          <w:lang w:val="en-GB" w:eastAsia="en-GB"/>
          <w14:ligatures w14:val="standardContextual"/>
        </w:rPr>
        <w:tab/>
      </w:r>
      <w:r w:rsidRPr="0066360A">
        <w:t>Pointing Accuracy</w:t>
      </w:r>
      <w:r>
        <w:tab/>
      </w:r>
      <w:r>
        <w:fldChar w:fldCharType="begin"/>
      </w:r>
      <w:r>
        <w:instrText xml:space="preserve"> PAGEREF _Toc187243947 \h </w:instrText>
      </w:r>
      <w:r>
        <w:fldChar w:fldCharType="separate"/>
      </w:r>
      <w:r>
        <w:t>67</w:t>
      </w:r>
      <w:r>
        <w:fldChar w:fldCharType="end"/>
      </w:r>
    </w:p>
    <w:p w14:paraId="13067EA8" w14:textId="7AFF62BD"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9.6.1.1.3</w:t>
      </w:r>
      <w:r>
        <w:rPr>
          <w:rFonts w:asciiTheme="minorHAnsi" w:eastAsiaTheme="minorEastAsia" w:hAnsiTheme="minorHAnsi" w:cstheme="minorBidi"/>
          <w:kern w:val="2"/>
          <w:sz w:val="24"/>
          <w:szCs w:val="24"/>
          <w:lang w:val="en-GB" w:eastAsia="en-GB"/>
          <w14:ligatures w14:val="standardContextual"/>
        </w:rPr>
        <w:tab/>
      </w:r>
      <w:r w:rsidRPr="0066360A">
        <w:t>On-axis cross polarization isolation</w:t>
      </w:r>
      <w:r>
        <w:tab/>
      </w:r>
      <w:r>
        <w:fldChar w:fldCharType="begin"/>
      </w:r>
      <w:r>
        <w:instrText xml:space="preserve"> PAGEREF _Toc187243948 \h </w:instrText>
      </w:r>
      <w:r>
        <w:fldChar w:fldCharType="separate"/>
      </w:r>
      <w:r>
        <w:t>67</w:t>
      </w:r>
      <w:r>
        <w:fldChar w:fldCharType="end"/>
      </w:r>
    </w:p>
    <w:p w14:paraId="7B35AB26" w14:textId="0124C97B"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t>9</w:t>
      </w:r>
      <w:r>
        <w:t>.</w:t>
      </w:r>
      <w:r w:rsidRPr="0066360A">
        <w:t>6</w:t>
      </w:r>
      <w:r>
        <w:t>.1.</w:t>
      </w:r>
      <w:r w:rsidRPr="0066360A">
        <w:t>2</w:t>
      </w:r>
      <w:r>
        <w:rPr>
          <w:rFonts w:asciiTheme="minorHAnsi" w:eastAsiaTheme="minorEastAsia" w:hAnsiTheme="minorHAnsi" w:cstheme="minorBidi"/>
          <w:kern w:val="2"/>
          <w:sz w:val="24"/>
          <w:szCs w:val="24"/>
          <w:lang w:val="en-GB" w:eastAsia="en-GB"/>
          <w14:ligatures w14:val="standardContextual"/>
        </w:rPr>
        <w:tab/>
      </w:r>
      <w:r w:rsidRPr="0066360A">
        <w:t>Minimum requirement for Fixed VSAT types 1 or 2</w:t>
      </w:r>
      <w:r>
        <w:tab/>
      </w:r>
      <w:r>
        <w:fldChar w:fldCharType="begin"/>
      </w:r>
      <w:r>
        <w:instrText xml:space="preserve"> PAGEREF _Toc187243949 \h </w:instrText>
      </w:r>
      <w:r>
        <w:fldChar w:fldCharType="separate"/>
      </w:r>
      <w:r>
        <w:t>67</w:t>
      </w:r>
      <w:r>
        <w:fldChar w:fldCharType="end"/>
      </w:r>
    </w:p>
    <w:p w14:paraId="54F3D2E1" w14:textId="79F172AB"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rsidRPr="0066360A">
        <w:t>9.6.1.2.1</w:t>
      </w:r>
      <w:r>
        <w:rPr>
          <w:rFonts w:asciiTheme="minorHAnsi" w:eastAsiaTheme="minorEastAsia" w:hAnsiTheme="minorHAnsi" w:cstheme="minorBidi"/>
          <w:kern w:val="2"/>
          <w:sz w:val="24"/>
          <w:szCs w:val="24"/>
          <w:lang w:val="en-GB" w:eastAsia="en-GB"/>
          <w14:ligatures w14:val="standardContextual"/>
        </w:rPr>
        <w:tab/>
      </w:r>
      <w:r w:rsidRPr="0066360A">
        <w:t>Applicability</w:t>
      </w:r>
      <w:r>
        <w:tab/>
      </w:r>
      <w:r>
        <w:fldChar w:fldCharType="begin"/>
      </w:r>
      <w:r>
        <w:instrText xml:space="preserve"> PAGEREF _Toc187243950 \h </w:instrText>
      </w:r>
      <w:r>
        <w:fldChar w:fldCharType="separate"/>
      </w:r>
      <w:r>
        <w:t>67</w:t>
      </w:r>
      <w:r>
        <w:fldChar w:fldCharType="end"/>
      </w:r>
    </w:p>
    <w:p w14:paraId="28EDE82B" w14:textId="417B2D96"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_Toc187243951 \h </w:instrText>
      </w:r>
      <w:r>
        <w:fldChar w:fldCharType="separate"/>
      </w:r>
      <w:r>
        <w:t>67</w:t>
      </w:r>
      <w:r>
        <w:fldChar w:fldCharType="end"/>
      </w:r>
    </w:p>
    <w:p w14:paraId="49F078B6" w14:textId="15417A95"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_Toc187243952 \h </w:instrText>
      </w:r>
      <w:r>
        <w:fldChar w:fldCharType="separate"/>
      </w:r>
      <w:r>
        <w:t>68</w:t>
      </w:r>
      <w:r>
        <w:fldChar w:fldCharType="end"/>
      </w:r>
    </w:p>
    <w:p w14:paraId="2953B5B6" w14:textId="7F9B6A5D"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66360A">
        <w:t>Polarization angle alignment capability for linear polarization</w:t>
      </w:r>
      <w:r>
        <w:tab/>
      </w:r>
      <w:r>
        <w:fldChar w:fldCharType="begin"/>
      </w:r>
      <w:r>
        <w:instrText xml:space="preserve"> PAGEREF _Toc187243953 \h </w:instrText>
      </w:r>
      <w:r>
        <w:fldChar w:fldCharType="separate"/>
      </w:r>
      <w:r>
        <w:t>68</w:t>
      </w:r>
      <w:r>
        <w:fldChar w:fldCharType="end"/>
      </w:r>
    </w:p>
    <w:p w14:paraId="0B6EC78F" w14:textId="6815C35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_Toc187243954 \h </w:instrText>
      </w:r>
      <w:r>
        <w:fldChar w:fldCharType="separate"/>
      </w:r>
      <w:r>
        <w:t>68</w:t>
      </w:r>
      <w:r>
        <w:fldChar w:fldCharType="end"/>
      </w:r>
    </w:p>
    <w:p w14:paraId="33EA7485" w14:textId="4EBAFEC5"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9</w:t>
      </w:r>
      <w:r>
        <w:t>.</w:t>
      </w:r>
      <w:r w:rsidRPr="0066360A">
        <w:t>7</w:t>
      </w:r>
      <w:r>
        <w:rPr>
          <w:rFonts w:asciiTheme="minorHAnsi" w:eastAsiaTheme="minorEastAsia" w:hAnsiTheme="minorHAnsi" w:cstheme="minorBidi"/>
          <w:kern w:val="2"/>
          <w:sz w:val="24"/>
          <w:szCs w:val="24"/>
          <w:lang w:val="en-GB" w:eastAsia="en-GB"/>
          <w14:ligatures w14:val="standardContextual"/>
        </w:rPr>
        <w:tab/>
      </w:r>
      <w:r w:rsidRPr="0066360A">
        <w:t>Additional regional requirements indicated by NS</w:t>
      </w:r>
      <w:r>
        <w:tab/>
      </w:r>
      <w:r>
        <w:fldChar w:fldCharType="begin"/>
      </w:r>
      <w:r>
        <w:instrText xml:space="preserve"> PAGEREF _Toc187243955 \h </w:instrText>
      </w:r>
      <w:r>
        <w:fldChar w:fldCharType="separate"/>
      </w:r>
      <w:r>
        <w:t>69</w:t>
      </w:r>
      <w:r>
        <w:fldChar w:fldCharType="end"/>
      </w:r>
    </w:p>
    <w:p w14:paraId="4484D54D" w14:textId="077FB4C1"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9</w:t>
      </w:r>
      <w:r>
        <w:t>.</w:t>
      </w:r>
      <w:r w:rsidRPr="0066360A">
        <w:t>7</w:t>
      </w:r>
      <w:r>
        <w:t>.1</w:t>
      </w:r>
      <w:r>
        <w:rPr>
          <w:rFonts w:asciiTheme="minorHAnsi" w:eastAsiaTheme="minorEastAsia" w:hAnsiTheme="minorHAnsi" w:cstheme="minorBidi"/>
          <w:kern w:val="2"/>
          <w:sz w:val="24"/>
          <w:szCs w:val="24"/>
          <w:lang w:val="en-GB" w:eastAsia="en-GB"/>
          <w14:ligatures w14:val="standardContextual"/>
        </w:rPr>
        <w:tab/>
      </w:r>
      <w:r w:rsidRPr="0066360A">
        <w:t>General</w:t>
      </w:r>
      <w:r>
        <w:tab/>
      </w:r>
      <w:r>
        <w:fldChar w:fldCharType="begin"/>
      </w:r>
      <w:r>
        <w:instrText xml:space="preserve"> PAGEREF _Toc187243956 \h </w:instrText>
      </w:r>
      <w:r>
        <w:fldChar w:fldCharType="separate"/>
      </w:r>
      <w:r>
        <w:t>69</w:t>
      </w:r>
      <w:r>
        <w:fldChar w:fldCharType="end"/>
      </w:r>
    </w:p>
    <w:p w14:paraId="36F7D3A6" w14:textId="62A0F1E9"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rsidRPr="0066360A">
        <w:t>10</w:t>
      </w:r>
      <w:r>
        <w:rPr>
          <w:rFonts w:asciiTheme="minorHAnsi" w:eastAsiaTheme="minorEastAsia" w:hAnsiTheme="minorHAnsi" w:cstheme="minorBidi"/>
          <w:kern w:val="2"/>
          <w:sz w:val="24"/>
          <w:szCs w:val="24"/>
          <w:lang w:val="en-GB" w:eastAsia="en-GB"/>
          <w14:ligatures w14:val="standardContextual"/>
        </w:rPr>
        <w:tab/>
      </w:r>
      <w:r w:rsidRPr="0066360A">
        <w:t>Radiated</w:t>
      </w:r>
      <w:r>
        <w:t xml:space="preserve"> </w:t>
      </w:r>
      <w:r w:rsidRPr="0066360A">
        <w:t>receiver</w:t>
      </w:r>
      <w:r>
        <w:t xml:space="preserve"> characteristics</w:t>
      </w:r>
      <w:r>
        <w:tab/>
      </w:r>
      <w:r>
        <w:fldChar w:fldCharType="begin"/>
      </w:r>
      <w:r>
        <w:instrText xml:space="preserve"> PAGEREF _Toc187243957 \h </w:instrText>
      </w:r>
      <w:r>
        <w:fldChar w:fldCharType="separate"/>
      </w:r>
      <w:r>
        <w:t>70</w:t>
      </w:r>
      <w:r>
        <w:fldChar w:fldCharType="end"/>
      </w:r>
    </w:p>
    <w:p w14:paraId="5C7F57A0" w14:textId="19F0009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_Toc187243958 \h </w:instrText>
      </w:r>
      <w:r>
        <w:fldChar w:fldCharType="separate"/>
      </w:r>
      <w:r>
        <w:t>70</w:t>
      </w:r>
      <w:r>
        <w:fldChar w:fldCharType="end"/>
      </w:r>
    </w:p>
    <w:p w14:paraId="1C518A8A" w14:textId="0945BA8F"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_Toc187243959 \h </w:instrText>
      </w:r>
      <w:r>
        <w:fldChar w:fldCharType="separate"/>
      </w:r>
      <w:r>
        <w:t>70</w:t>
      </w:r>
      <w:r>
        <w:fldChar w:fldCharType="end"/>
      </w:r>
    </w:p>
    <w:p w14:paraId="7F3C9BCF" w14:textId="435D2E8F"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_Toc187243960 \h </w:instrText>
      </w:r>
      <w:r>
        <w:fldChar w:fldCharType="separate"/>
      </w:r>
      <w:r>
        <w:t>70</w:t>
      </w:r>
      <w:r>
        <w:fldChar w:fldCharType="end"/>
      </w:r>
    </w:p>
    <w:p w14:paraId="53323F92" w14:textId="1B39ADE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_Toc187243961 \h </w:instrText>
      </w:r>
      <w:r>
        <w:fldChar w:fldCharType="separate"/>
      </w:r>
      <w:r>
        <w:t>70</w:t>
      </w:r>
      <w:r>
        <w:fldChar w:fldCharType="end"/>
      </w:r>
    </w:p>
    <w:p w14:paraId="49BDA91E" w14:textId="5A21F32E"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_Toc187243962 \h </w:instrText>
      </w:r>
      <w:r>
        <w:fldChar w:fldCharType="separate"/>
      </w:r>
      <w:r>
        <w:t>70</w:t>
      </w:r>
      <w:r>
        <w:fldChar w:fldCharType="end"/>
      </w:r>
    </w:p>
    <w:p w14:paraId="0C0DBF04" w14:textId="5CDEC2B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_Toc187243963 \h </w:instrText>
      </w:r>
      <w:r>
        <w:fldChar w:fldCharType="separate"/>
      </w:r>
      <w:r>
        <w:t>71</w:t>
      </w:r>
      <w:r>
        <w:fldChar w:fldCharType="end"/>
      </w:r>
    </w:p>
    <w:p w14:paraId="0665AB23" w14:textId="3EFEE86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4</w:t>
      </w:r>
      <w:r>
        <w:t>.</w:t>
      </w:r>
      <w:r w:rsidRPr="0066360A">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_Toc187243964 \h </w:instrText>
      </w:r>
      <w:r>
        <w:fldChar w:fldCharType="separate"/>
      </w:r>
      <w:r>
        <w:t>71</w:t>
      </w:r>
      <w:r>
        <w:fldChar w:fldCharType="end"/>
      </w:r>
    </w:p>
    <w:p w14:paraId="0563176A" w14:textId="386ED72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4</w:t>
      </w:r>
      <w:r>
        <w:t>.</w:t>
      </w:r>
      <w:r w:rsidRPr="0066360A">
        <w:t>2</w:t>
      </w:r>
      <w:r>
        <w:rPr>
          <w:rFonts w:asciiTheme="minorHAnsi" w:eastAsiaTheme="minorEastAsia" w:hAnsiTheme="minorHAnsi" w:cstheme="minorBidi"/>
          <w:kern w:val="2"/>
          <w:sz w:val="24"/>
          <w:szCs w:val="24"/>
          <w:lang w:val="en-GB" w:eastAsia="en-GB"/>
          <w14:ligatures w14:val="standardContextual"/>
        </w:rPr>
        <w:tab/>
      </w:r>
      <w:r w:rsidRPr="0066360A">
        <w:t>Minimum requirement</w:t>
      </w:r>
      <w:r>
        <w:t xml:space="preserve"> for </w:t>
      </w:r>
      <w:r w:rsidRPr="0066360A">
        <w:t>Mobile VSAT</w:t>
      </w:r>
      <w:r>
        <w:tab/>
      </w:r>
      <w:r>
        <w:fldChar w:fldCharType="begin"/>
      </w:r>
      <w:r>
        <w:instrText xml:space="preserve"> PAGEREF _Toc187243965 \h </w:instrText>
      </w:r>
      <w:r>
        <w:fldChar w:fldCharType="separate"/>
      </w:r>
      <w:r>
        <w:t>71</w:t>
      </w:r>
      <w:r>
        <w:fldChar w:fldCharType="end"/>
      </w:r>
    </w:p>
    <w:p w14:paraId="4585EBBD" w14:textId="4DAA695F"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10.4.3</w:t>
      </w:r>
      <w:r>
        <w:rPr>
          <w:rFonts w:asciiTheme="minorHAnsi" w:eastAsiaTheme="minorEastAsia" w:hAnsiTheme="minorHAnsi" w:cstheme="minorBidi"/>
          <w:kern w:val="2"/>
          <w:sz w:val="24"/>
          <w:szCs w:val="24"/>
          <w:lang w:val="en-GB" w:eastAsia="en-GB"/>
          <w14:ligatures w14:val="standardContextual"/>
        </w:rPr>
        <w:tab/>
      </w:r>
      <w:r w:rsidRPr="0066360A">
        <w:t>Minimum requirement</w:t>
      </w:r>
      <w:r>
        <w:t xml:space="preserve"> for </w:t>
      </w:r>
      <w:r w:rsidRPr="0066360A">
        <w:t>Fixed VSAT</w:t>
      </w:r>
      <w:r>
        <w:tab/>
      </w:r>
      <w:r>
        <w:fldChar w:fldCharType="begin"/>
      </w:r>
      <w:r>
        <w:instrText xml:space="preserve"> PAGEREF _Toc187243966 \h </w:instrText>
      </w:r>
      <w:r>
        <w:fldChar w:fldCharType="separate"/>
      </w:r>
      <w:r>
        <w:t>71</w:t>
      </w:r>
      <w:r>
        <w:fldChar w:fldCharType="end"/>
      </w:r>
    </w:p>
    <w:p w14:paraId="3DB18E46" w14:textId="02FBEFCF"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_Toc187243967 \h </w:instrText>
      </w:r>
      <w:r>
        <w:fldChar w:fldCharType="separate"/>
      </w:r>
      <w:r>
        <w:t>72</w:t>
      </w:r>
      <w:r>
        <w:fldChar w:fldCharType="end"/>
      </w:r>
    </w:p>
    <w:p w14:paraId="5FABDA63" w14:textId="0EF69EFE"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5</w:t>
      </w:r>
      <w:r>
        <w:t>.</w:t>
      </w:r>
      <w:r w:rsidRPr="0066360A">
        <w:t>1</w:t>
      </w:r>
      <w:r>
        <w:rPr>
          <w:rFonts w:asciiTheme="minorHAnsi" w:eastAsiaTheme="minorEastAsia" w:hAnsiTheme="minorHAnsi" w:cstheme="minorBidi"/>
          <w:kern w:val="2"/>
          <w:sz w:val="24"/>
          <w:szCs w:val="24"/>
          <w:lang w:val="en-GB" w:eastAsia="en-GB"/>
          <w14:ligatures w14:val="standardContextual"/>
        </w:rPr>
        <w:tab/>
      </w:r>
      <w:r w:rsidRPr="0066360A">
        <w:t>Minimum requirement</w:t>
      </w:r>
      <w:r>
        <w:t xml:space="preserve"> for </w:t>
      </w:r>
      <w:r w:rsidRPr="0066360A">
        <w:t>Mobile VSAT</w:t>
      </w:r>
      <w:r>
        <w:tab/>
      </w:r>
      <w:r>
        <w:fldChar w:fldCharType="begin"/>
      </w:r>
      <w:r>
        <w:instrText xml:space="preserve"> PAGEREF _Toc187243968 \h </w:instrText>
      </w:r>
      <w:r>
        <w:fldChar w:fldCharType="separate"/>
      </w:r>
      <w:r>
        <w:t>72</w:t>
      </w:r>
      <w:r>
        <w:fldChar w:fldCharType="end"/>
      </w:r>
    </w:p>
    <w:p w14:paraId="5EE5E254" w14:textId="335DA739"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5</w:t>
      </w:r>
      <w:r>
        <w:t>.</w:t>
      </w:r>
      <w:r w:rsidRPr="0066360A">
        <w:t>2</w:t>
      </w:r>
      <w:r>
        <w:rPr>
          <w:rFonts w:asciiTheme="minorHAnsi" w:eastAsiaTheme="minorEastAsia" w:hAnsiTheme="minorHAnsi" w:cstheme="minorBidi"/>
          <w:kern w:val="2"/>
          <w:sz w:val="24"/>
          <w:szCs w:val="24"/>
          <w:lang w:val="en-GB" w:eastAsia="en-GB"/>
          <w14:ligatures w14:val="standardContextual"/>
        </w:rPr>
        <w:tab/>
      </w:r>
      <w:r w:rsidRPr="0066360A">
        <w:t>Minimum requirement</w:t>
      </w:r>
      <w:r>
        <w:t xml:space="preserve"> for </w:t>
      </w:r>
      <w:r w:rsidRPr="0066360A">
        <w:t>Fixed VSAT</w:t>
      </w:r>
      <w:r>
        <w:tab/>
      </w:r>
      <w:r>
        <w:fldChar w:fldCharType="begin"/>
      </w:r>
      <w:r>
        <w:instrText xml:space="preserve"> PAGEREF _Toc187243969 \h </w:instrText>
      </w:r>
      <w:r>
        <w:fldChar w:fldCharType="separate"/>
      </w:r>
      <w:r>
        <w:t>73</w:t>
      </w:r>
      <w:r>
        <w:fldChar w:fldCharType="end"/>
      </w:r>
    </w:p>
    <w:p w14:paraId="34288C9B" w14:textId="5E6C15B5"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_Toc187243970 \h </w:instrText>
      </w:r>
      <w:r>
        <w:fldChar w:fldCharType="separate"/>
      </w:r>
      <w:r>
        <w:t>74</w:t>
      </w:r>
      <w:r>
        <w:fldChar w:fldCharType="end"/>
      </w:r>
    </w:p>
    <w:p w14:paraId="12A6D2DB" w14:textId="615238F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6</w:t>
      </w:r>
      <w:r>
        <w:t>.</w:t>
      </w:r>
      <w:r w:rsidRPr="0066360A">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_Toc187243971 \h </w:instrText>
      </w:r>
      <w:r>
        <w:fldChar w:fldCharType="separate"/>
      </w:r>
      <w:r>
        <w:t>74</w:t>
      </w:r>
      <w:r>
        <w:fldChar w:fldCharType="end"/>
      </w:r>
    </w:p>
    <w:p w14:paraId="24F3C60B" w14:textId="04EE061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6</w:t>
      </w:r>
      <w:r>
        <w:t>.</w:t>
      </w:r>
      <w:r w:rsidRPr="0066360A">
        <w:t>2</w:t>
      </w:r>
      <w:r>
        <w:rPr>
          <w:rFonts w:asciiTheme="minorHAnsi" w:eastAsiaTheme="minorEastAsia" w:hAnsiTheme="minorHAnsi" w:cstheme="minorBidi"/>
          <w:kern w:val="2"/>
          <w:sz w:val="24"/>
          <w:szCs w:val="24"/>
          <w:lang w:val="en-GB" w:eastAsia="en-GB"/>
          <w14:ligatures w14:val="standardContextual"/>
        </w:rPr>
        <w:tab/>
      </w:r>
      <w:r w:rsidRPr="0066360A">
        <w:t>Minimum requirement</w:t>
      </w:r>
      <w:r>
        <w:t xml:space="preserve"> for </w:t>
      </w:r>
      <w:r w:rsidRPr="0066360A">
        <w:t>Mobile VSAT</w:t>
      </w:r>
      <w:r>
        <w:tab/>
      </w:r>
      <w:r>
        <w:fldChar w:fldCharType="begin"/>
      </w:r>
      <w:r>
        <w:instrText xml:space="preserve"> PAGEREF _Toc187243972 \h </w:instrText>
      </w:r>
      <w:r>
        <w:fldChar w:fldCharType="separate"/>
      </w:r>
      <w:r>
        <w:t>74</w:t>
      </w:r>
      <w:r>
        <w:fldChar w:fldCharType="end"/>
      </w:r>
    </w:p>
    <w:p w14:paraId="37016D76" w14:textId="6908F4FB"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t>10.6.3</w:t>
      </w:r>
      <w:r>
        <w:rPr>
          <w:rFonts w:asciiTheme="minorHAnsi" w:eastAsiaTheme="minorEastAsia" w:hAnsiTheme="minorHAnsi" w:cstheme="minorBidi"/>
          <w:kern w:val="2"/>
          <w:sz w:val="24"/>
          <w:szCs w:val="24"/>
          <w:lang w:val="en-GB" w:eastAsia="en-GB"/>
          <w14:ligatures w14:val="standardContextual"/>
        </w:rPr>
        <w:tab/>
      </w:r>
      <w:r w:rsidRPr="0066360A">
        <w:t>Minimum requirement</w:t>
      </w:r>
      <w:r>
        <w:t xml:space="preserve"> for </w:t>
      </w:r>
      <w:r w:rsidRPr="0066360A">
        <w:t>Fixed VSAT</w:t>
      </w:r>
      <w:r>
        <w:tab/>
      </w:r>
      <w:r>
        <w:fldChar w:fldCharType="begin"/>
      </w:r>
      <w:r>
        <w:instrText xml:space="preserve"> PAGEREF _Toc187243973 \h </w:instrText>
      </w:r>
      <w:r>
        <w:fldChar w:fldCharType="separate"/>
      </w:r>
      <w:r>
        <w:t>75</w:t>
      </w:r>
      <w:r>
        <w:fldChar w:fldCharType="end"/>
      </w:r>
    </w:p>
    <w:p w14:paraId="4CD11D0F" w14:textId="42052DD9"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w:t>
      </w:r>
      <w:r w:rsidRPr="0066360A">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_Toc187243974 \h </w:instrText>
      </w:r>
      <w:r>
        <w:fldChar w:fldCharType="separate"/>
      </w:r>
      <w:r>
        <w:t>76</w:t>
      </w:r>
      <w:r>
        <w:fldChar w:fldCharType="end"/>
      </w:r>
    </w:p>
    <w:p w14:paraId="0D54B673" w14:textId="58E8321F"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_Toc187243975 \h </w:instrText>
      </w:r>
      <w:r>
        <w:fldChar w:fldCharType="separate"/>
      </w:r>
      <w:r>
        <w:t>76</w:t>
      </w:r>
      <w:r>
        <w:fldChar w:fldCharType="end"/>
      </w:r>
    </w:p>
    <w:p w14:paraId="05E7FFC5" w14:textId="2504430D"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rsidRPr="0066360A">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_Toc187243976 \h </w:instrText>
      </w:r>
      <w:r>
        <w:fldChar w:fldCharType="separate"/>
      </w:r>
      <w:r>
        <w:t>77</w:t>
      </w:r>
      <w:r>
        <w:fldChar w:fldCharType="end"/>
      </w:r>
    </w:p>
    <w:p w14:paraId="304BDF91" w14:textId="0E4E0DA3"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_Toc187243977 \h </w:instrText>
      </w:r>
      <w:r>
        <w:fldChar w:fldCharType="separate"/>
      </w:r>
      <w:r>
        <w:t>77</w:t>
      </w:r>
      <w:r>
        <w:fldChar w:fldCharType="end"/>
      </w:r>
    </w:p>
    <w:p w14:paraId="69CC7D96" w14:textId="68B4F05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_Toc187243978 \h </w:instrText>
      </w:r>
      <w:r>
        <w:fldChar w:fldCharType="separate"/>
      </w:r>
      <w:r>
        <w:t>77</w:t>
      </w:r>
      <w:r>
        <w:fldChar w:fldCharType="end"/>
      </w:r>
    </w:p>
    <w:p w14:paraId="64FAE15F" w14:textId="72D2228E"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_Toc187243979 \h </w:instrText>
      </w:r>
      <w:r>
        <w:fldChar w:fldCharType="separate"/>
      </w:r>
      <w:r>
        <w:t>77</w:t>
      </w:r>
      <w:r>
        <w:fldChar w:fldCharType="end"/>
      </w:r>
    </w:p>
    <w:p w14:paraId="07A4D959" w14:textId="34330BC5"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_Toc187243980 \h </w:instrText>
      </w:r>
      <w:r>
        <w:fldChar w:fldCharType="separate"/>
      </w:r>
      <w:r>
        <w:t>77</w:t>
      </w:r>
      <w:r>
        <w:fldChar w:fldCharType="end"/>
      </w:r>
    </w:p>
    <w:p w14:paraId="5A32EB05" w14:textId="57488F59"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_Toc187243981 \h </w:instrText>
      </w:r>
      <w:r>
        <w:fldChar w:fldCharType="separate"/>
      </w:r>
      <w:r>
        <w:t>77</w:t>
      </w:r>
      <w:r>
        <w:fldChar w:fldCharType="end"/>
      </w:r>
    </w:p>
    <w:p w14:paraId="6E6F07CA" w14:textId="78956785"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rsidRPr="0066360A">
        <w:rPr>
          <w:lang w:eastAsia="ko-KR"/>
        </w:rPr>
        <w:t>11.1.3.3</w:t>
      </w:r>
      <w:r>
        <w:rPr>
          <w:rFonts w:asciiTheme="minorHAnsi" w:eastAsiaTheme="minorEastAsia" w:hAnsiTheme="minorHAnsi" w:cstheme="minorBidi"/>
          <w:kern w:val="2"/>
          <w:sz w:val="24"/>
          <w:szCs w:val="24"/>
          <w:lang w:val="en-GB" w:eastAsia="en-GB"/>
          <w14:ligatures w14:val="standardContextual"/>
        </w:rPr>
        <w:tab/>
      </w:r>
      <w:r w:rsidRPr="0066360A">
        <w:rPr>
          <w:lang w:eastAsia="ko-KR"/>
        </w:rPr>
        <w:t>SNR definition</w:t>
      </w:r>
      <w:r>
        <w:tab/>
      </w:r>
      <w:r>
        <w:fldChar w:fldCharType="begin"/>
      </w:r>
      <w:r>
        <w:instrText xml:space="preserve"> PAGEREF _Toc187243982 \h </w:instrText>
      </w:r>
      <w:r>
        <w:fldChar w:fldCharType="separate"/>
      </w:r>
      <w:r>
        <w:t>77</w:t>
      </w:r>
      <w:r>
        <w:fldChar w:fldCharType="end"/>
      </w:r>
    </w:p>
    <w:p w14:paraId="348ABC95" w14:textId="7172DF76"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_Toc187243983 \h </w:instrText>
      </w:r>
      <w:r>
        <w:fldChar w:fldCharType="separate"/>
      </w:r>
      <w:r>
        <w:t>78</w:t>
      </w:r>
      <w:r>
        <w:fldChar w:fldCharType="end"/>
      </w:r>
    </w:p>
    <w:p w14:paraId="49715EB2" w14:textId="345363F9"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_Toc187243984 \h </w:instrText>
      </w:r>
      <w:r>
        <w:fldChar w:fldCharType="separate"/>
      </w:r>
      <w:r>
        <w:t>78</w:t>
      </w:r>
      <w:r>
        <w:fldChar w:fldCharType="end"/>
      </w:r>
    </w:p>
    <w:p w14:paraId="1D4A9FD8" w14:textId="089B4220"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_Toc187243985 \h </w:instrText>
      </w:r>
      <w:r>
        <w:fldChar w:fldCharType="separate"/>
      </w:r>
      <w:r>
        <w:t>78</w:t>
      </w:r>
      <w:r>
        <w:fldChar w:fldCharType="end"/>
      </w:r>
    </w:p>
    <w:p w14:paraId="52E2D864" w14:textId="261CAEF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_Toc187243986 \h </w:instrText>
      </w:r>
      <w:r>
        <w:fldChar w:fldCharType="separate"/>
      </w:r>
      <w:r>
        <w:t>78</w:t>
      </w:r>
      <w:r>
        <w:fldChar w:fldCharType="end"/>
      </w:r>
    </w:p>
    <w:p w14:paraId="639453A3" w14:textId="5569350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_Toc187243987 \h </w:instrText>
      </w:r>
      <w:r>
        <w:fldChar w:fldCharType="separate"/>
      </w:r>
      <w:r>
        <w:t>78</w:t>
      </w:r>
      <w:r>
        <w:fldChar w:fldCharType="end"/>
      </w:r>
    </w:p>
    <w:p w14:paraId="4C596FDA" w14:textId="24204361"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_Toc187243988 \h </w:instrText>
      </w:r>
      <w:r>
        <w:fldChar w:fldCharType="separate"/>
      </w:r>
      <w:r>
        <w:t>78</w:t>
      </w:r>
      <w:r>
        <w:fldChar w:fldCharType="end"/>
      </w:r>
    </w:p>
    <w:p w14:paraId="1E24DDA8" w14:textId="72A048F2"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_Toc187243989 \h </w:instrText>
      </w:r>
      <w:r>
        <w:fldChar w:fldCharType="separate"/>
      </w:r>
      <w:r>
        <w:t>78</w:t>
      </w:r>
      <w:r>
        <w:fldChar w:fldCharType="end"/>
      </w:r>
    </w:p>
    <w:p w14:paraId="0758393F" w14:textId="13539935"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_Toc187243990 \h </w:instrText>
      </w:r>
      <w:r>
        <w:fldChar w:fldCharType="separate"/>
      </w:r>
      <w:r>
        <w:t>78</w:t>
      </w:r>
      <w:r>
        <w:fldChar w:fldCharType="end"/>
      </w:r>
    </w:p>
    <w:p w14:paraId="5E98D6BD" w14:textId="5128893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_Toc187243991 \h </w:instrText>
      </w:r>
      <w:r>
        <w:fldChar w:fldCharType="separate"/>
      </w:r>
      <w:r>
        <w:t>79</w:t>
      </w:r>
      <w:r>
        <w:fldChar w:fldCharType="end"/>
      </w:r>
    </w:p>
    <w:p w14:paraId="2872FAFC" w14:textId="63A1BA31"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_Toc187243992 \h </w:instrText>
      </w:r>
      <w:r>
        <w:fldChar w:fldCharType="separate"/>
      </w:r>
      <w:r>
        <w:t>82</w:t>
      </w:r>
      <w:r>
        <w:fldChar w:fldCharType="end"/>
      </w:r>
    </w:p>
    <w:p w14:paraId="5E1365B8" w14:textId="0CF9A7A6"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_Toc187243993 \h </w:instrText>
      </w:r>
      <w:r>
        <w:fldChar w:fldCharType="separate"/>
      </w:r>
      <w:r>
        <w:t>82</w:t>
      </w:r>
      <w:r>
        <w:fldChar w:fldCharType="end"/>
      </w:r>
    </w:p>
    <w:p w14:paraId="29322B52" w14:textId="3597B1DF"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_Toc187243994 \h </w:instrText>
      </w:r>
      <w:r>
        <w:fldChar w:fldCharType="separate"/>
      </w:r>
      <w:r>
        <w:t>84</w:t>
      </w:r>
      <w:r>
        <w:fldChar w:fldCharType="end"/>
      </w:r>
    </w:p>
    <w:p w14:paraId="04B4BCB6" w14:textId="0DB887C0"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_Toc187243995 \h </w:instrText>
      </w:r>
      <w:r>
        <w:fldChar w:fldCharType="separate"/>
      </w:r>
      <w:r>
        <w:t>87</w:t>
      </w:r>
      <w:r>
        <w:fldChar w:fldCharType="end"/>
      </w:r>
    </w:p>
    <w:p w14:paraId="24B85661" w14:textId="1C8D6D03" w:rsidR="00D412EB" w:rsidRDefault="00D412EB">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_Toc187243996 \h </w:instrText>
      </w:r>
      <w:r>
        <w:fldChar w:fldCharType="separate"/>
      </w:r>
      <w:r>
        <w:t>87</w:t>
      </w:r>
      <w:r>
        <w:fldChar w:fldCharType="end"/>
      </w:r>
    </w:p>
    <w:p w14:paraId="4ED68CEC" w14:textId="4A2B739A"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rsidRPr="0066360A">
        <w:t xml:space="preserve">Annex A (normative): </w:t>
      </w:r>
      <w:r>
        <w:t>Measurement channels</w:t>
      </w:r>
      <w:r>
        <w:tab/>
      </w:r>
      <w:r>
        <w:fldChar w:fldCharType="begin"/>
      </w:r>
      <w:r>
        <w:instrText xml:space="preserve"> PAGEREF _Toc187243997 \h </w:instrText>
      </w:r>
      <w:r>
        <w:fldChar w:fldCharType="separate"/>
      </w:r>
      <w:r>
        <w:t>89</w:t>
      </w:r>
      <w:r>
        <w:fldChar w:fldCharType="end"/>
      </w:r>
    </w:p>
    <w:p w14:paraId="17E910BB" w14:textId="71BCE28A"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_Toc187243998 \h </w:instrText>
      </w:r>
      <w:r>
        <w:fldChar w:fldCharType="separate"/>
      </w:r>
      <w:r>
        <w:t>89</w:t>
      </w:r>
      <w:r>
        <w:fldChar w:fldCharType="end"/>
      </w:r>
    </w:p>
    <w:p w14:paraId="633384FD" w14:textId="2F979CD5"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rPr>
          <w:snapToGrid w:val="0"/>
        </w:rPr>
        <w:t>A.1.1</w:t>
      </w:r>
      <w:r>
        <w:rPr>
          <w:rFonts w:asciiTheme="minorHAnsi" w:eastAsiaTheme="minorEastAsia" w:hAnsiTheme="minorHAnsi" w:cstheme="minorBidi"/>
          <w:kern w:val="2"/>
          <w:sz w:val="24"/>
          <w:szCs w:val="24"/>
          <w:lang w:val="en-GB" w:eastAsia="en-GB"/>
          <w14:ligatures w14:val="standardContextual"/>
        </w:rPr>
        <w:tab/>
      </w:r>
      <w:r w:rsidRPr="0066360A">
        <w:rPr>
          <w:snapToGrid w:val="0"/>
        </w:rPr>
        <w:t>Throughput definition</w:t>
      </w:r>
      <w:r>
        <w:tab/>
      </w:r>
      <w:r>
        <w:fldChar w:fldCharType="begin"/>
      </w:r>
      <w:r>
        <w:instrText xml:space="preserve"> PAGEREF _Toc187243999 \h </w:instrText>
      </w:r>
      <w:r>
        <w:fldChar w:fldCharType="separate"/>
      </w:r>
      <w:r>
        <w:t>89</w:t>
      </w:r>
      <w:r>
        <w:fldChar w:fldCharType="end"/>
      </w:r>
    </w:p>
    <w:p w14:paraId="4A81BA72" w14:textId="0668BD21"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_Toc187244000 \h </w:instrText>
      </w:r>
      <w:r>
        <w:fldChar w:fldCharType="separate"/>
      </w:r>
      <w:r>
        <w:t>89</w:t>
      </w:r>
      <w:r>
        <w:fldChar w:fldCharType="end"/>
      </w:r>
    </w:p>
    <w:p w14:paraId="6DDA8DC3" w14:textId="1B0AC6E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_Toc187244001 \h </w:instrText>
      </w:r>
      <w:r>
        <w:fldChar w:fldCharType="separate"/>
      </w:r>
      <w:r>
        <w:t>89</w:t>
      </w:r>
      <w:r>
        <w:fldChar w:fldCharType="end"/>
      </w:r>
    </w:p>
    <w:p w14:paraId="747D76AF" w14:textId="1ADA29E2"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_Toc187244002 \h </w:instrText>
      </w:r>
      <w:r>
        <w:fldChar w:fldCharType="separate"/>
      </w:r>
      <w:r>
        <w:t>90</w:t>
      </w:r>
      <w:r>
        <w:fldChar w:fldCharType="end"/>
      </w:r>
    </w:p>
    <w:p w14:paraId="0C3F19BA" w14:textId="088A745E"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_Toc187244003 \h </w:instrText>
      </w:r>
      <w:r>
        <w:fldChar w:fldCharType="separate"/>
      </w:r>
      <w:r>
        <w:t>90</w:t>
      </w:r>
      <w:r>
        <w:fldChar w:fldCharType="end"/>
      </w:r>
    </w:p>
    <w:p w14:paraId="6BCABBAD" w14:textId="25BD08DA"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_Toc187244004 \h </w:instrText>
      </w:r>
      <w:r>
        <w:fldChar w:fldCharType="separate"/>
      </w:r>
      <w:r>
        <w:t>91</w:t>
      </w:r>
      <w:r>
        <w:fldChar w:fldCharType="end"/>
      </w:r>
    </w:p>
    <w:p w14:paraId="5B8EC425" w14:textId="550B2FB0"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lastRenderedPageBreak/>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_Toc187244005 \h </w:instrText>
      </w:r>
      <w:r>
        <w:fldChar w:fldCharType="separate"/>
      </w:r>
      <w:r>
        <w:t>92</w:t>
      </w:r>
      <w:r>
        <w:fldChar w:fldCharType="end"/>
      </w:r>
    </w:p>
    <w:p w14:paraId="0F07B9A7" w14:textId="10E253D6"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_Toc187244006 \h </w:instrText>
      </w:r>
      <w:r>
        <w:fldChar w:fldCharType="separate"/>
      </w:r>
      <w:r>
        <w:t>93</w:t>
      </w:r>
      <w:r>
        <w:fldChar w:fldCharType="end"/>
      </w:r>
    </w:p>
    <w:p w14:paraId="3669F8F6" w14:textId="414A925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DFT-s-OFDM 256QAM</w:t>
      </w:r>
      <w:r>
        <w:tab/>
      </w:r>
      <w:r>
        <w:fldChar w:fldCharType="begin"/>
      </w:r>
      <w:r>
        <w:instrText xml:space="preserve"> PAGEREF _Toc187244007 \h </w:instrText>
      </w:r>
      <w:r>
        <w:fldChar w:fldCharType="separate"/>
      </w:r>
      <w:r>
        <w:t>94</w:t>
      </w:r>
      <w:r>
        <w:fldChar w:fldCharType="end"/>
      </w:r>
    </w:p>
    <w:p w14:paraId="1A80BF2D" w14:textId="15879B9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_Toc187244008 \h </w:instrText>
      </w:r>
      <w:r>
        <w:fldChar w:fldCharType="separate"/>
      </w:r>
      <w:r>
        <w:t>95</w:t>
      </w:r>
      <w:r>
        <w:fldChar w:fldCharType="end"/>
      </w:r>
    </w:p>
    <w:p w14:paraId="5832D19A" w14:textId="2F9D7DFF"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_Toc187244009 \h </w:instrText>
      </w:r>
      <w:r>
        <w:fldChar w:fldCharType="separate"/>
      </w:r>
      <w:r>
        <w:t>96</w:t>
      </w:r>
      <w:r>
        <w:fldChar w:fldCharType="end"/>
      </w:r>
    </w:p>
    <w:p w14:paraId="309FD9E3" w14:textId="50EA8ECD"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_Toc187244010 \h </w:instrText>
      </w:r>
      <w:r>
        <w:fldChar w:fldCharType="separate"/>
      </w:r>
      <w:r>
        <w:t>97</w:t>
      </w:r>
      <w:r>
        <w:fldChar w:fldCharType="end"/>
      </w:r>
    </w:p>
    <w:p w14:paraId="7F76A43D" w14:textId="575F8E21"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CP-OFDM 256QAM</w:t>
      </w:r>
      <w:r>
        <w:tab/>
      </w:r>
      <w:r>
        <w:fldChar w:fldCharType="begin"/>
      </w:r>
      <w:r>
        <w:instrText xml:space="preserve"> PAGEREF _Toc187244011 \h </w:instrText>
      </w:r>
      <w:r>
        <w:fldChar w:fldCharType="separate"/>
      </w:r>
      <w:r>
        <w:t>98</w:t>
      </w:r>
      <w:r>
        <w:fldChar w:fldCharType="end"/>
      </w:r>
    </w:p>
    <w:p w14:paraId="0587C302" w14:textId="18556F7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_Toc187244012 \h </w:instrText>
      </w:r>
      <w:r>
        <w:fldChar w:fldCharType="separate"/>
      </w:r>
      <w:r>
        <w:t>98</w:t>
      </w:r>
      <w:r>
        <w:fldChar w:fldCharType="end"/>
      </w:r>
    </w:p>
    <w:p w14:paraId="4450C72B" w14:textId="038BEDAC"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_Toc187244013 \h </w:instrText>
      </w:r>
      <w:r>
        <w:fldChar w:fldCharType="separate"/>
      </w:r>
      <w:r>
        <w:t>98</w:t>
      </w:r>
      <w:r>
        <w:fldChar w:fldCharType="end"/>
      </w:r>
    </w:p>
    <w:p w14:paraId="69F5933C" w14:textId="07D4FA4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_Toc187244014 \h </w:instrText>
      </w:r>
      <w:r>
        <w:fldChar w:fldCharType="separate"/>
      </w:r>
      <w:r>
        <w:t>99</w:t>
      </w:r>
      <w:r>
        <w:fldChar w:fldCharType="end"/>
      </w:r>
    </w:p>
    <w:p w14:paraId="0D1E641A" w14:textId="2834C515"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_Toc187244015 \h </w:instrText>
      </w:r>
      <w:r>
        <w:fldChar w:fldCharType="separate"/>
      </w:r>
      <w:r>
        <w:t>99</w:t>
      </w:r>
      <w:r>
        <w:fldChar w:fldCharType="end"/>
      </w:r>
    </w:p>
    <w:p w14:paraId="61F30439" w14:textId="7B0696A8"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_Toc187244016 \h </w:instrText>
      </w:r>
      <w:r>
        <w:fldChar w:fldCharType="separate"/>
      </w:r>
      <w:r>
        <w:t>100</w:t>
      </w:r>
      <w:r>
        <w:fldChar w:fldCharType="end"/>
      </w:r>
    </w:p>
    <w:p w14:paraId="42F5E330" w14:textId="19EF77B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_Toc187244017 \h </w:instrText>
      </w:r>
      <w:r>
        <w:fldChar w:fldCharType="separate"/>
      </w:r>
      <w:r>
        <w:t>100</w:t>
      </w:r>
      <w:r>
        <w:fldChar w:fldCharType="end"/>
      </w:r>
    </w:p>
    <w:p w14:paraId="6E19722A" w14:textId="48552354"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_Toc187244018 \h </w:instrText>
      </w:r>
      <w:r>
        <w:fldChar w:fldCharType="separate"/>
      </w:r>
      <w:r>
        <w:t>101</w:t>
      </w:r>
      <w:r>
        <w:fldChar w:fldCharType="end"/>
      </w:r>
    </w:p>
    <w:p w14:paraId="613DAB45" w14:textId="45888537"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_Toc187244019 \h </w:instrText>
      </w:r>
      <w:r>
        <w:fldChar w:fldCharType="separate"/>
      </w:r>
      <w:r>
        <w:t>101</w:t>
      </w:r>
      <w:r>
        <w:fldChar w:fldCharType="end"/>
      </w:r>
    </w:p>
    <w:p w14:paraId="15E05335" w14:textId="458A08F3"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_Toc187244020 \h </w:instrText>
      </w:r>
      <w:r>
        <w:fldChar w:fldCharType="separate"/>
      </w:r>
      <w:r>
        <w:t>102</w:t>
      </w:r>
      <w:r>
        <w:fldChar w:fldCharType="end"/>
      </w:r>
    </w:p>
    <w:p w14:paraId="59E4C343" w14:textId="64372B53"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_Toc187244021 \h </w:instrText>
      </w:r>
      <w:r>
        <w:fldChar w:fldCharType="separate"/>
      </w:r>
      <w:r>
        <w:t>102</w:t>
      </w:r>
      <w:r>
        <w:fldChar w:fldCharType="end"/>
      </w:r>
    </w:p>
    <w:p w14:paraId="3823C538" w14:textId="507545B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_Toc187244022 \h </w:instrText>
      </w:r>
      <w:r>
        <w:fldChar w:fldCharType="separate"/>
      </w:r>
      <w:r>
        <w:t>102</w:t>
      </w:r>
      <w:r>
        <w:fldChar w:fldCharType="end"/>
      </w:r>
    </w:p>
    <w:p w14:paraId="4F51D40D" w14:textId="091D1247"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_Toc187244023 \h </w:instrText>
      </w:r>
      <w:r>
        <w:fldChar w:fldCharType="separate"/>
      </w:r>
      <w:r>
        <w:t>103</w:t>
      </w:r>
      <w:r>
        <w:fldChar w:fldCharType="end"/>
      </w:r>
    </w:p>
    <w:p w14:paraId="1140E758" w14:textId="704A1BEB"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_Toc187244024 \h </w:instrText>
      </w:r>
      <w:r>
        <w:fldChar w:fldCharType="separate"/>
      </w:r>
      <w:r>
        <w:t>103</w:t>
      </w:r>
      <w:r>
        <w:fldChar w:fldCharType="end"/>
      </w:r>
    </w:p>
    <w:p w14:paraId="01F7CEAC" w14:textId="4060EC5F"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A.3.2.1.</w:t>
      </w:r>
      <w:r w:rsidRPr="0066360A">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66360A">
        <w:t>60</w:t>
      </w:r>
      <w:r>
        <w:t xml:space="preserve"> kHz FR</w:t>
      </w:r>
      <w:r w:rsidRPr="0066360A">
        <w:t>2-NTN</w:t>
      </w:r>
      <w:r>
        <w:tab/>
      </w:r>
      <w:r>
        <w:fldChar w:fldCharType="begin"/>
      </w:r>
      <w:r>
        <w:instrText xml:space="preserve"> PAGEREF _Toc187244025 \h </w:instrText>
      </w:r>
      <w:r>
        <w:fldChar w:fldCharType="separate"/>
      </w:r>
      <w:r>
        <w:t>105</w:t>
      </w:r>
      <w:r>
        <w:fldChar w:fldCharType="end"/>
      </w:r>
    </w:p>
    <w:p w14:paraId="1AC05CB3" w14:textId="34E6AE97"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A.3.2.1.</w:t>
      </w:r>
      <w:r w:rsidRPr="0066360A">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66360A">
        <w:t>120</w:t>
      </w:r>
      <w:r>
        <w:t xml:space="preserve"> kHz FR</w:t>
      </w:r>
      <w:r w:rsidRPr="0066360A">
        <w:t>2-NTN</w:t>
      </w:r>
      <w:r>
        <w:tab/>
      </w:r>
      <w:r>
        <w:fldChar w:fldCharType="begin"/>
      </w:r>
      <w:r>
        <w:instrText xml:space="preserve"> PAGEREF _Toc187244026 \h </w:instrText>
      </w:r>
      <w:r>
        <w:fldChar w:fldCharType="separate"/>
      </w:r>
      <w:r>
        <w:t>107</w:t>
      </w:r>
      <w:r>
        <w:fldChar w:fldCharType="end"/>
      </w:r>
    </w:p>
    <w:p w14:paraId="60B10C0E" w14:textId="38CA90E6"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_Toc187244027 \h </w:instrText>
      </w:r>
      <w:r>
        <w:fldChar w:fldCharType="separate"/>
      </w:r>
      <w:r>
        <w:t>113</w:t>
      </w:r>
      <w:r>
        <w:fldChar w:fldCharType="end"/>
      </w:r>
    </w:p>
    <w:p w14:paraId="03285B71" w14:textId="189E1072"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_Toc187244028 \h </w:instrText>
      </w:r>
      <w:r>
        <w:fldChar w:fldCharType="separate"/>
      </w:r>
      <w:r>
        <w:t>113</w:t>
      </w:r>
      <w:r>
        <w:fldChar w:fldCharType="end"/>
      </w:r>
    </w:p>
    <w:p w14:paraId="3E48B62C" w14:textId="348F1242"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A.3.</w:t>
      </w:r>
      <w:r w:rsidRPr="0066360A">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_Toc187244029 \h </w:instrText>
      </w:r>
      <w:r>
        <w:fldChar w:fldCharType="separate"/>
      </w:r>
      <w:r>
        <w:t>113</w:t>
      </w:r>
      <w:r>
        <w:fldChar w:fldCharType="end"/>
      </w:r>
    </w:p>
    <w:p w14:paraId="068191B4" w14:textId="1A6E4C37"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_Toc187244030 \h </w:instrText>
      </w:r>
      <w:r>
        <w:fldChar w:fldCharType="separate"/>
      </w:r>
      <w:r>
        <w:t>113</w:t>
      </w:r>
      <w:r>
        <w:fldChar w:fldCharType="end"/>
      </w:r>
    </w:p>
    <w:p w14:paraId="33BF5718" w14:textId="110B3563"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_Toc187244031 \h </w:instrText>
      </w:r>
      <w:r>
        <w:fldChar w:fldCharType="separate"/>
      </w:r>
      <w:r>
        <w:t>113</w:t>
      </w:r>
      <w:r>
        <w:fldChar w:fldCharType="end"/>
      </w:r>
    </w:p>
    <w:p w14:paraId="4E7D101B" w14:textId="3D5DECB1"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_Toc187244032 \h </w:instrText>
      </w:r>
      <w:r>
        <w:fldChar w:fldCharType="separate"/>
      </w:r>
      <w:r>
        <w:t>113</w:t>
      </w:r>
      <w:r>
        <w:fldChar w:fldCharType="end"/>
      </w:r>
    </w:p>
    <w:p w14:paraId="2EDFB43A" w14:textId="57397B70"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_Toc187244033 \h </w:instrText>
      </w:r>
      <w:r>
        <w:fldChar w:fldCharType="separate"/>
      </w:r>
      <w:r>
        <w:t>114</w:t>
      </w:r>
      <w:r>
        <w:fldChar w:fldCharType="end"/>
      </w:r>
    </w:p>
    <w:p w14:paraId="5711D56F" w14:textId="148C6953"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_Toc187244034 \h </w:instrText>
      </w:r>
      <w:r>
        <w:fldChar w:fldCharType="separate"/>
      </w:r>
      <w:r>
        <w:t>114</w:t>
      </w:r>
      <w:r>
        <w:fldChar w:fldCharType="end"/>
      </w:r>
    </w:p>
    <w:p w14:paraId="6235DE49" w14:textId="1140E370"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rsidRPr="0066360A">
        <w:rPr>
          <w:lang w:val="it-IT"/>
        </w:rPr>
        <w:t>A.5</w:t>
      </w:r>
      <w:r>
        <w:rPr>
          <w:rFonts w:asciiTheme="minorHAnsi" w:eastAsiaTheme="minorEastAsia" w:hAnsiTheme="minorHAnsi" w:cstheme="minorBidi"/>
          <w:kern w:val="2"/>
          <w:sz w:val="24"/>
          <w:szCs w:val="24"/>
          <w:lang w:val="en-GB" w:eastAsia="en-GB"/>
          <w14:ligatures w14:val="standardContextual"/>
        </w:rPr>
        <w:tab/>
      </w:r>
      <w:r w:rsidRPr="0066360A">
        <w:rPr>
          <w:lang w:val="it-IT"/>
        </w:rPr>
        <w:t>OFDMA Channel Noise Generator (OCNG)</w:t>
      </w:r>
      <w:r>
        <w:tab/>
      </w:r>
      <w:r>
        <w:fldChar w:fldCharType="begin"/>
      </w:r>
      <w:r>
        <w:instrText xml:space="preserve"> PAGEREF _Toc187244035 \h </w:instrText>
      </w:r>
      <w:r>
        <w:fldChar w:fldCharType="separate"/>
      </w:r>
      <w:r>
        <w:t>114</w:t>
      </w:r>
      <w:r>
        <w:fldChar w:fldCharType="end"/>
      </w:r>
    </w:p>
    <w:p w14:paraId="479D83FD" w14:textId="41BD0D81"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_Toc187244036 \h </w:instrText>
      </w:r>
      <w:r>
        <w:fldChar w:fldCharType="separate"/>
      </w:r>
      <w:r>
        <w:t>114</w:t>
      </w:r>
      <w:r>
        <w:fldChar w:fldCharType="end"/>
      </w:r>
    </w:p>
    <w:p w14:paraId="00DD6937" w14:textId="3DD8F3B5"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rsidRPr="0066360A">
        <w:rPr>
          <w:snapToGrid w:val="0"/>
        </w:rPr>
        <w:t>A.5.1.1</w:t>
      </w:r>
      <w:r>
        <w:rPr>
          <w:rFonts w:asciiTheme="minorHAnsi" w:eastAsiaTheme="minorEastAsia" w:hAnsiTheme="minorHAnsi" w:cstheme="minorBidi"/>
          <w:kern w:val="2"/>
          <w:sz w:val="24"/>
          <w:szCs w:val="24"/>
          <w:lang w:val="en-GB" w:eastAsia="en-GB"/>
          <w14:ligatures w14:val="standardContextual"/>
        </w:rPr>
        <w:tab/>
      </w:r>
      <w:r w:rsidRPr="0066360A">
        <w:rPr>
          <w:snapToGrid w:val="0"/>
        </w:rPr>
        <w:t>OCNG FDD pattern 1: Generic OCNG FDD Pattern for all unused REs</w:t>
      </w:r>
      <w:r>
        <w:tab/>
      </w:r>
      <w:r>
        <w:fldChar w:fldCharType="begin"/>
      </w:r>
      <w:r>
        <w:instrText xml:space="preserve"> PAGEREF _Toc187244037 \h </w:instrText>
      </w:r>
      <w:r>
        <w:fldChar w:fldCharType="separate"/>
      </w:r>
      <w:r>
        <w:t>114</w:t>
      </w:r>
      <w:r>
        <w:fldChar w:fldCharType="end"/>
      </w:r>
    </w:p>
    <w:p w14:paraId="491A1076" w14:textId="36CA8B62"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rsidRPr="0066360A">
        <w:rPr>
          <w:lang w:val="fr-FR"/>
        </w:rPr>
        <w:t>Annex B (normative): Propagation conditions</w:t>
      </w:r>
      <w:r>
        <w:tab/>
      </w:r>
      <w:r>
        <w:fldChar w:fldCharType="begin"/>
      </w:r>
      <w:r>
        <w:instrText xml:space="preserve"> PAGEREF _Toc187244038 \h </w:instrText>
      </w:r>
      <w:r>
        <w:fldChar w:fldCharType="separate"/>
      </w:r>
      <w:r>
        <w:t>115</w:t>
      </w:r>
      <w:r>
        <w:fldChar w:fldCharType="end"/>
      </w:r>
    </w:p>
    <w:p w14:paraId="07F66287" w14:textId="41E2596A"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rsidRPr="0066360A">
        <w:rPr>
          <w:lang w:val="fr-FR"/>
        </w:rPr>
        <w:t>B.1</w:t>
      </w:r>
      <w:r>
        <w:rPr>
          <w:rFonts w:asciiTheme="minorHAnsi" w:eastAsiaTheme="minorEastAsia" w:hAnsiTheme="minorHAnsi" w:cstheme="minorBidi"/>
          <w:kern w:val="2"/>
          <w:sz w:val="24"/>
          <w:szCs w:val="24"/>
          <w:lang w:val="en-GB" w:eastAsia="en-GB"/>
          <w14:ligatures w14:val="standardContextual"/>
        </w:rPr>
        <w:tab/>
      </w:r>
      <w:r w:rsidRPr="0066360A">
        <w:rPr>
          <w:lang w:val="fr-FR"/>
        </w:rPr>
        <w:t>Static propagation condition</w:t>
      </w:r>
      <w:r>
        <w:tab/>
      </w:r>
      <w:r>
        <w:fldChar w:fldCharType="begin"/>
      </w:r>
      <w:r>
        <w:instrText xml:space="preserve"> PAGEREF _Toc187244039 \h </w:instrText>
      </w:r>
      <w:r>
        <w:fldChar w:fldCharType="separate"/>
      </w:r>
      <w:r>
        <w:t>115</w:t>
      </w:r>
      <w:r>
        <w:fldChar w:fldCharType="end"/>
      </w:r>
    </w:p>
    <w:p w14:paraId="122E83F4" w14:textId="2DDCB5C3"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rPr>
          <w:snapToGrid w:val="0"/>
        </w:rPr>
        <w:t>B.1.1</w:t>
      </w:r>
      <w:r>
        <w:rPr>
          <w:rFonts w:asciiTheme="minorHAnsi" w:eastAsiaTheme="minorEastAsia" w:hAnsiTheme="minorHAnsi" w:cstheme="minorBidi"/>
          <w:kern w:val="2"/>
          <w:sz w:val="24"/>
          <w:szCs w:val="24"/>
          <w:lang w:val="en-GB" w:eastAsia="en-GB"/>
          <w14:ligatures w14:val="standardContextual"/>
        </w:rPr>
        <w:tab/>
      </w:r>
      <w:r w:rsidRPr="0066360A">
        <w:rPr>
          <w:snapToGrid w:val="0"/>
        </w:rPr>
        <w:t>UE Receiver with 1Rx</w:t>
      </w:r>
      <w:r>
        <w:tab/>
      </w:r>
      <w:r>
        <w:fldChar w:fldCharType="begin"/>
      </w:r>
      <w:r>
        <w:instrText xml:space="preserve"> PAGEREF _Toc187244040 \h </w:instrText>
      </w:r>
      <w:r>
        <w:fldChar w:fldCharType="separate"/>
      </w:r>
      <w:r>
        <w:t>115</w:t>
      </w:r>
      <w:r>
        <w:fldChar w:fldCharType="end"/>
      </w:r>
    </w:p>
    <w:p w14:paraId="1D88CFE1" w14:textId="4512A64A"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rPr>
          <w:snapToGrid w:val="0"/>
        </w:rPr>
        <w:t>B.1.2</w:t>
      </w:r>
      <w:r>
        <w:rPr>
          <w:rFonts w:asciiTheme="minorHAnsi" w:eastAsiaTheme="minorEastAsia" w:hAnsiTheme="minorHAnsi" w:cstheme="minorBidi"/>
          <w:kern w:val="2"/>
          <w:sz w:val="24"/>
          <w:szCs w:val="24"/>
          <w:lang w:val="en-GB" w:eastAsia="en-GB"/>
          <w14:ligatures w14:val="standardContextual"/>
        </w:rPr>
        <w:tab/>
      </w:r>
      <w:r w:rsidRPr="0066360A">
        <w:rPr>
          <w:snapToGrid w:val="0"/>
        </w:rPr>
        <w:t>UE Receiver with 2Rx</w:t>
      </w:r>
      <w:r>
        <w:tab/>
      </w:r>
      <w:r>
        <w:fldChar w:fldCharType="begin"/>
      </w:r>
      <w:r>
        <w:instrText xml:space="preserve"> PAGEREF _Toc187244041 \h </w:instrText>
      </w:r>
      <w:r>
        <w:fldChar w:fldCharType="separate"/>
      </w:r>
      <w:r>
        <w:t>115</w:t>
      </w:r>
      <w:r>
        <w:fldChar w:fldCharType="end"/>
      </w:r>
    </w:p>
    <w:p w14:paraId="249BB2F9" w14:textId="2E819339"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B.2.1</w:t>
      </w:r>
      <w:r>
        <w:rPr>
          <w:rFonts w:asciiTheme="minorHAnsi" w:eastAsiaTheme="minorEastAsia" w:hAnsiTheme="minorHAnsi" w:cstheme="minorBidi"/>
          <w:kern w:val="2"/>
          <w:sz w:val="24"/>
          <w:szCs w:val="24"/>
          <w:lang w:val="en-GB" w:eastAsia="en-GB"/>
          <w14:ligatures w14:val="standardContextual"/>
        </w:rPr>
        <w:tab/>
      </w:r>
      <w:r w:rsidRPr="0066360A">
        <w:t>Delay profiles</w:t>
      </w:r>
      <w:r>
        <w:tab/>
      </w:r>
      <w:r>
        <w:fldChar w:fldCharType="begin"/>
      </w:r>
      <w:r>
        <w:instrText xml:space="preserve"> PAGEREF _Toc187244042 \h </w:instrText>
      </w:r>
      <w:r>
        <w:fldChar w:fldCharType="separate"/>
      </w:r>
      <w:r>
        <w:t>115</w:t>
      </w:r>
      <w:r>
        <w:fldChar w:fldCharType="end"/>
      </w:r>
    </w:p>
    <w:p w14:paraId="042DB1D5" w14:textId="6A3346A5"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t>B.2.2</w:t>
      </w:r>
      <w:r>
        <w:rPr>
          <w:rFonts w:asciiTheme="minorHAnsi" w:eastAsiaTheme="minorEastAsia" w:hAnsiTheme="minorHAnsi" w:cstheme="minorBidi"/>
          <w:kern w:val="2"/>
          <w:sz w:val="24"/>
          <w:szCs w:val="24"/>
          <w:lang w:val="en-GB" w:eastAsia="en-GB"/>
          <w14:ligatures w14:val="standardContextual"/>
        </w:rPr>
        <w:tab/>
      </w:r>
      <w:r w:rsidRPr="0066360A">
        <w:t>Combinations of channel model parameters</w:t>
      </w:r>
      <w:r>
        <w:tab/>
      </w:r>
      <w:r>
        <w:fldChar w:fldCharType="begin"/>
      </w:r>
      <w:r>
        <w:instrText xml:space="preserve"> PAGEREF _Toc187244043 \h </w:instrText>
      </w:r>
      <w:r>
        <w:fldChar w:fldCharType="separate"/>
      </w:r>
      <w:r>
        <w:t>116</w:t>
      </w:r>
      <w:r>
        <w:fldChar w:fldCharType="end"/>
      </w:r>
    </w:p>
    <w:p w14:paraId="680BF4C5" w14:textId="1EC3962C"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rsidRPr="0066360A">
        <w:rPr>
          <w:snapToGrid w:val="0"/>
        </w:rPr>
        <w:t>B.2.3</w:t>
      </w:r>
      <w:r>
        <w:rPr>
          <w:rFonts w:asciiTheme="minorHAnsi" w:eastAsiaTheme="minorEastAsia" w:hAnsiTheme="minorHAnsi" w:cstheme="minorBidi"/>
          <w:kern w:val="2"/>
          <w:sz w:val="24"/>
          <w:szCs w:val="24"/>
          <w:lang w:val="en-GB" w:eastAsia="en-GB"/>
          <w14:ligatures w14:val="standardContextual"/>
        </w:rPr>
        <w:tab/>
      </w:r>
      <w:r w:rsidRPr="0066360A">
        <w:rPr>
          <w:snapToGrid w:val="0"/>
        </w:rPr>
        <w:t>MIMO Channel Correlation Matrices</w:t>
      </w:r>
      <w:r>
        <w:tab/>
      </w:r>
      <w:r>
        <w:fldChar w:fldCharType="begin"/>
      </w:r>
      <w:r>
        <w:instrText xml:space="preserve"> PAGEREF _Toc187244044 \h </w:instrText>
      </w:r>
      <w:r>
        <w:fldChar w:fldCharType="separate"/>
      </w:r>
      <w:r>
        <w:t>116</w:t>
      </w:r>
      <w:r>
        <w:fldChar w:fldCharType="end"/>
      </w:r>
    </w:p>
    <w:p w14:paraId="2DBA12D8" w14:textId="3DB64BBA" w:rsidR="00D412EB" w:rsidRDefault="00D412EB">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_Toc187244045 \h </w:instrText>
      </w:r>
      <w:r>
        <w:fldChar w:fldCharType="separate"/>
      </w:r>
      <w:r>
        <w:t>116</w:t>
      </w:r>
      <w:r>
        <w:fldChar w:fldCharType="end"/>
      </w:r>
    </w:p>
    <w:p w14:paraId="5671A3D0" w14:textId="166C3F47"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_Toc187244046 \h </w:instrText>
      </w:r>
      <w:r>
        <w:fldChar w:fldCharType="separate"/>
      </w:r>
      <w:r>
        <w:t>116</w:t>
      </w:r>
      <w:r>
        <w:fldChar w:fldCharType="end"/>
      </w:r>
    </w:p>
    <w:p w14:paraId="60A63701" w14:textId="512A640B" w:rsidR="00D412EB" w:rsidRDefault="00D412EB">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_Toc187244047 \h </w:instrText>
      </w:r>
      <w:r>
        <w:fldChar w:fldCharType="separate"/>
      </w:r>
      <w:r>
        <w:t>117</w:t>
      </w:r>
      <w:r>
        <w:fldChar w:fldCharType="end"/>
      </w:r>
    </w:p>
    <w:p w14:paraId="63991666" w14:textId="22066029"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_Toc187244048 \h </w:instrText>
      </w:r>
      <w:r>
        <w:fldChar w:fldCharType="separate"/>
      </w:r>
      <w:r>
        <w:t>118</w:t>
      </w:r>
      <w:r>
        <w:fldChar w:fldCharType="end"/>
      </w:r>
    </w:p>
    <w:p w14:paraId="02FD3C9F" w14:textId="082850AD"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_Toc187244049 \h </w:instrText>
      </w:r>
      <w:r>
        <w:fldChar w:fldCharType="separate"/>
      </w:r>
      <w:r>
        <w:t>118</w:t>
      </w:r>
      <w:r>
        <w:fldChar w:fldCharType="end"/>
      </w:r>
    </w:p>
    <w:p w14:paraId="480B5303" w14:textId="0532B706"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rsidRPr="0066360A">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66360A">
        <w:rPr>
          <w:rFonts w:eastAsia="Yu Mincho"/>
        </w:rPr>
        <w:t>Setup</w:t>
      </w:r>
      <w:r>
        <w:t xml:space="preserve"> (Conducted)</w:t>
      </w:r>
      <w:r>
        <w:tab/>
      </w:r>
      <w:r>
        <w:fldChar w:fldCharType="begin"/>
      </w:r>
      <w:r>
        <w:instrText xml:space="preserve"> PAGEREF _Toc187244050 \h </w:instrText>
      </w:r>
      <w:r>
        <w:fldChar w:fldCharType="separate"/>
      </w:r>
      <w:r>
        <w:t>118</w:t>
      </w:r>
      <w:r>
        <w:fldChar w:fldCharType="end"/>
      </w:r>
    </w:p>
    <w:p w14:paraId="757C7D38" w14:textId="55475994"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_Toc187244051 \h </w:instrText>
      </w:r>
      <w:r>
        <w:fldChar w:fldCharType="separate"/>
      </w:r>
      <w:r>
        <w:t>118</w:t>
      </w:r>
      <w:r>
        <w:fldChar w:fldCharType="end"/>
      </w:r>
    </w:p>
    <w:p w14:paraId="43DCCA19" w14:textId="6775CCCD"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_Toc187244052 \h </w:instrText>
      </w:r>
      <w:r>
        <w:fldChar w:fldCharType="separate"/>
      </w:r>
      <w:r>
        <w:t>118</w:t>
      </w:r>
      <w:r>
        <w:fldChar w:fldCharType="end"/>
      </w:r>
    </w:p>
    <w:p w14:paraId="08420B8F" w14:textId="70F1A823"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_Toc187244053 \h </w:instrText>
      </w:r>
      <w:r>
        <w:fldChar w:fldCharType="separate"/>
      </w:r>
      <w:r>
        <w:t>119</w:t>
      </w:r>
      <w:r>
        <w:fldChar w:fldCharType="end"/>
      </w:r>
    </w:p>
    <w:p w14:paraId="68C224B2" w14:textId="0A916585"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_Toc187244054 \h </w:instrText>
      </w:r>
      <w:r>
        <w:fldChar w:fldCharType="separate"/>
      </w:r>
      <w:r>
        <w:t>119</w:t>
      </w:r>
      <w:r>
        <w:fldChar w:fldCharType="end"/>
      </w:r>
    </w:p>
    <w:p w14:paraId="7B069FE5" w14:textId="77AFFC58"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_Toc187244055 \h </w:instrText>
      </w:r>
      <w:r>
        <w:fldChar w:fldCharType="separate"/>
      </w:r>
      <w:r>
        <w:t>119</w:t>
      </w:r>
      <w:r>
        <w:fldChar w:fldCharType="end"/>
      </w:r>
    </w:p>
    <w:p w14:paraId="48310F39" w14:textId="04BDC5A1"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rsidRPr="0066360A">
        <w:rPr>
          <w:lang w:val="fr-FR"/>
        </w:rPr>
        <w:lastRenderedPageBreak/>
        <w:t>Annex D (informative): Void</w:t>
      </w:r>
      <w:r>
        <w:tab/>
      </w:r>
      <w:r>
        <w:fldChar w:fldCharType="begin"/>
      </w:r>
      <w:r>
        <w:instrText xml:space="preserve"> PAGEREF _Toc187244056 \h </w:instrText>
      </w:r>
      <w:r>
        <w:fldChar w:fldCharType="separate"/>
      </w:r>
      <w:r>
        <w:t>120</w:t>
      </w:r>
      <w:r>
        <w:fldChar w:fldCharType="end"/>
      </w:r>
    </w:p>
    <w:p w14:paraId="1D21E170" w14:textId="6C0540A2"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rsidRPr="0066360A">
        <w:rPr>
          <w:lang w:val="fr-FR"/>
        </w:rPr>
        <w:t>Annex E (normative): Environmental conditions</w:t>
      </w:r>
      <w:r>
        <w:tab/>
      </w:r>
      <w:r>
        <w:fldChar w:fldCharType="begin"/>
      </w:r>
      <w:r>
        <w:instrText xml:space="preserve"> PAGEREF _Toc187244057 \h </w:instrText>
      </w:r>
      <w:r>
        <w:fldChar w:fldCharType="separate"/>
      </w:r>
      <w:r>
        <w:t>120</w:t>
      </w:r>
      <w:r>
        <w:fldChar w:fldCharType="end"/>
      </w:r>
    </w:p>
    <w:p w14:paraId="37D25676" w14:textId="57BE6CA6"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_Toc187244058 \h </w:instrText>
      </w:r>
      <w:r>
        <w:fldChar w:fldCharType="separate"/>
      </w:r>
      <w:r>
        <w:t>120</w:t>
      </w:r>
      <w:r>
        <w:fldChar w:fldCharType="end"/>
      </w:r>
    </w:p>
    <w:p w14:paraId="1B4BBF5E" w14:textId="08F9A7ED" w:rsidR="00D412EB" w:rsidRDefault="00D412EB">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_Toc187244059 \h </w:instrText>
      </w:r>
      <w:r>
        <w:fldChar w:fldCharType="separate"/>
      </w:r>
      <w:r>
        <w:t>120</w:t>
      </w:r>
      <w:r>
        <w:fldChar w:fldCharType="end"/>
      </w:r>
    </w:p>
    <w:p w14:paraId="43F92C1A" w14:textId="69EA4752"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_Toc187244060 \h </w:instrText>
      </w:r>
      <w:r>
        <w:fldChar w:fldCharType="separate"/>
      </w:r>
      <w:r>
        <w:t>120</w:t>
      </w:r>
      <w:r>
        <w:fldChar w:fldCharType="end"/>
      </w:r>
    </w:p>
    <w:p w14:paraId="491DA8B4" w14:textId="7FDEA6D5"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_Toc187244061 \h </w:instrText>
      </w:r>
      <w:r>
        <w:fldChar w:fldCharType="separate"/>
      </w:r>
      <w:r>
        <w:t>121</w:t>
      </w:r>
      <w:r>
        <w:fldChar w:fldCharType="end"/>
      </w:r>
    </w:p>
    <w:p w14:paraId="11DDD144" w14:textId="5FF0216B" w:rsidR="00D412EB" w:rsidRDefault="00D412EB">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_Toc187244062 \h </w:instrText>
      </w:r>
      <w:r>
        <w:fldChar w:fldCharType="separate"/>
      </w:r>
      <w:r>
        <w:t>121</w:t>
      </w:r>
      <w:r>
        <w:fldChar w:fldCharType="end"/>
      </w:r>
    </w:p>
    <w:p w14:paraId="05B1E94F" w14:textId="6AB2F02E"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rsidRPr="0066360A">
        <w:t>Annex</w:t>
      </w:r>
      <w:r>
        <w:t xml:space="preserve"> </w:t>
      </w:r>
      <w:r w:rsidRPr="0066360A">
        <w:t xml:space="preserve">F </w:t>
      </w:r>
      <w:r w:rsidRPr="0066360A">
        <w:rPr>
          <w:lang w:val="fr-FR"/>
        </w:rPr>
        <w:t>(informative)</w:t>
      </w:r>
      <w:r w:rsidRPr="0066360A">
        <w:t>:</w:t>
      </w:r>
      <w:r w:rsidRPr="0066360A">
        <w:rPr>
          <w:lang w:val="fr-FR"/>
        </w:rPr>
        <w:t xml:space="preserve">  </w:t>
      </w:r>
      <w:r w:rsidRPr="0066360A">
        <w:t>Antenna modelling for NTN VSAT</w:t>
      </w:r>
      <w:r>
        <w:tab/>
      </w:r>
      <w:r>
        <w:fldChar w:fldCharType="begin"/>
      </w:r>
      <w:r>
        <w:instrText xml:space="preserve"> PAGEREF _Toc187244063 \h </w:instrText>
      </w:r>
      <w:r>
        <w:fldChar w:fldCharType="separate"/>
      </w:r>
      <w:r>
        <w:t>122</w:t>
      </w:r>
      <w:r>
        <w:fldChar w:fldCharType="end"/>
      </w:r>
    </w:p>
    <w:p w14:paraId="155039BE" w14:textId="689C1C9B" w:rsidR="00D412EB" w:rsidRDefault="00D412EB">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_Toc187244064 \h </w:instrText>
      </w:r>
      <w:r>
        <w:fldChar w:fldCharType="separate"/>
      </w:r>
      <w:r>
        <w:t>123</w:t>
      </w:r>
      <w:r>
        <w:fldChar w:fldCharType="end"/>
      </w:r>
    </w:p>
    <w:p w14:paraId="38332B2E" w14:textId="41C3F0C9" w:rsidR="00080512" w:rsidRPr="004D3578" w:rsidRDefault="00D412EB">
      <w:r>
        <w:rPr>
          <w:noProof/>
          <w:sz w:val="22"/>
          <w:lang w:val="en-US"/>
        </w:rP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490EC30D" w14:textId="77777777" w:rsidR="00080512" w:rsidRPr="004D3578" w:rsidRDefault="00080512">
      <w:r w:rsidRPr="008210FA">
        <w:t xml:space="preserve">This Technical </w:t>
      </w:r>
      <w:bookmarkStart w:id="36" w:name="spectype3"/>
      <w:r w:rsidRPr="008210FA">
        <w:t>Specification</w:t>
      </w:r>
      <w:bookmarkEnd w:id="36"/>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37" w:name="introduction"/>
      <w:bookmarkEnd w:id="37"/>
      <w:r w:rsidRPr="004D3578">
        <w:br w:type="page"/>
      </w:r>
      <w:bookmarkStart w:id="38" w:name="scope"/>
      <w:bookmarkEnd w:id="38"/>
    </w:p>
    <w:p w14:paraId="1E7FD244" w14:textId="4B18E25A" w:rsidR="003B6F3D" w:rsidRPr="004D3578" w:rsidRDefault="003B6F3D" w:rsidP="003B6F3D">
      <w:pPr>
        <w:pStyle w:val="Heading1"/>
      </w:pPr>
      <w:bookmarkStart w:id="39" w:name="_Toc97562254"/>
      <w:bookmarkStart w:id="40" w:name="_Toc104122481"/>
      <w:bookmarkStart w:id="41" w:name="_Toc104205432"/>
      <w:bookmarkStart w:id="42" w:name="_Toc104206639"/>
      <w:bookmarkStart w:id="43" w:name="_Toc104503599"/>
      <w:bookmarkStart w:id="44" w:name="_Toc106127521"/>
      <w:bookmarkStart w:id="45" w:name="_Toc123057886"/>
      <w:bookmarkStart w:id="46" w:name="_Toc124256579"/>
      <w:bookmarkStart w:id="47" w:name="_Toc131734892"/>
      <w:bookmarkStart w:id="48" w:name="_Toc137372669"/>
      <w:bookmarkStart w:id="49" w:name="_Toc138885055"/>
      <w:bookmarkStart w:id="50" w:name="_Toc145690558"/>
      <w:bookmarkStart w:id="51" w:name="_Toc155382105"/>
      <w:bookmarkStart w:id="52" w:name="_Toc161753812"/>
      <w:bookmarkStart w:id="53" w:name="_Toc161754433"/>
      <w:bookmarkStart w:id="54" w:name="_Toc163202006"/>
      <w:bookmarkStart w:id="55" w:name="_Toc169888268"/>
      <w:bookmarkStart w:id="56" w:name="_Toc171551457"/>
      <w:bookmarkStart w:id="57" w:name="_Toc176775179"/>
      <w:bookmarkStart w:id="58" w:name="_Toc187243774"/>
      <w:r>
        <w:rPr>
          <w:rFonts w:hint="eastAsia"/>
        </w:rPr>
        <w:lastRenderedPageBreak/>
        <w:t>1</w:t>
      </w:r>
      <w: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59" w:name="references"/>
      <w:bookmarkStart w:id="60" w:name="_Toc97562255"/>
      <w:bookmarkStart w:id="61" w:name="_Toc104122482"/>
      <w:bookmarkStart w:id="62" w:name="_Toc104205433"/>
      <w:bookmarkStart w:id="63" w:name="_Toc104206640"/>
      <w:bookmarkStart w:id="64" w:name="_Toc104503600"/>
      <w:bookmarkStart w:id="65" w:name="_Toc106127522"/>
      <w:bookmarkStart w:id="66" w:name="_Toc123057887"/>
      <w:bookmarkStart w:id="67" w:name="_Toc124256580"/>
      <w:bookmarkStart w:id="68" w:name="_Toc131734893"/>
      <w:bookmarkStart w:id="69" w:name="_Toc137372670"/>
      <w:bookmarkStart w:id="70" w:name="_Toc138885056"/>
      <w:bookmarkStart w:id="71" w:name="_Toc145690559"/>
      <w:bookmarkStart w:id="72" w:name="_Toc155382106"/>
      <w:bookmarkStart w:id="73" w:name="_Toc161753813"/>
      <w:bookmarkStart w:id="74" w:name="_Toc161754434"/>
      <w:bookmarkStart w:id="75" w:name="_Toc163202007"/>
      <w:bookmarkStart w:id="76" w:name="_Toc169888269"/>
      <w:bookmarkStart w:id="77" w:name="_Toc171551458"/>
      <w:bookmarkStart w:id="78" w:name="_Toc176775180"/>
      <w:bookmarkStart w:id="79" w:name="_Toc187243775"/>
      <w:bookmarkEnd w:id="59"/>
      <w:r w:rsidRPr="004D3578">
        <w:t>2</w:t>
      </w:r>
      <w:r w:rsidRPr="004D3578">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80" w:name="_Hlk97557962"/>
      <w:r w:rsidRPr="004D3578">
        <w:t>[1]</w:t>
      </w:r>
      <w:r w:rsidRPr="004D3578">
        <w:tab/>
        <w:t>3GPP TR 21.905: "Vocabulary for 3GPP Specifications".</w:t>
      </w:r>
      <w:bookmarkEnd w:id="80"/>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282D6004" w:rsidR="00F21933" w:rsidRDefault="00F21933" w:rsidP="00F21933">
      <w:pPr>
        <w:pStyle w:val="EX"/>
      </w:pPr>
      <w:r>
        <w:t>[16]</w:t>
      </w:r>
      <w:r>
        <w:tab/>
      </w:r>
      <w:r w:rsidRPr="00C04A08">
        <w:t>Recommendation ITU-R SM.329-1</w:t>
      </w:r>
      <w:r>
        <w:t>2</w:t>
      </w:r>
      <w:r w:rsidRPr="00C04A08">
        <w:t>,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81" w:name="_Toc97562256"/>
      <w:bookmarkStart w:id="82" w:name="_Toc104122483"/>
      <w:bookmarkStart w:id="83" w:name="_Toc104205434"/>
      <w:bookmarkStart w:id="84" w:name="_Toc104206641"/>
      <w:bookmarkStart w:id="85" w:name="_Toc104503601"/>
      <w:bookmarkStart w:id="86" w:name="_Toc106127523"/>
      <w:bookmarkStart w:id="87" w:name="_Toc123057888"/>
      <w:bookmarkStart w:id="88" w:name="_Toc124256581"/>
      <w:bookmarkStart w:id="89" w:name="_Toc131734894"/>
      <w:bookmarkStart w:id="90" w:name="_Toc137372671"/>
      <w:bookmarkStart w:id="91" w:name="_Toc138885057"/>
      <w:bookmarkStart w:id="92" w:name="_Toc145690560"/>
      <w:bookmarkStart w:id="93" w:name="_Toc155382107"/>
      <w:bookmarkStart w:id="94" w:name="_Toc161753814"/>
      <w:bookmarkStart w:id="95" w:name="_Toc161754435"/>
      <w:bookmarkStart w:id="96" w:name="_Toc163202008"/>
      <w:bookmarkStart w:id="97" w:name="_Toc169888270"/>
      <w:bookmarkStart w:id="98" w:name="_Toc171551459"/>
      <w:bookmarkStart w:id="99" w:name="_Toc176775181"/>
      <w:bookmarkStart w:id="100" w:name="_Toc187243776"/>
      <w:r>
        <w:rPr>
          <w:rFonts w:hint="eastAsia"/>
        </w:rPr>
        <w:t>3</w:t>
      </w:r>
      <w:r>
        <w:tab/>
      </w:r>
      <w:r w:rsidRPr="004D3578">
        <w:t>Definitions</w:t>
      </w:r>
      <w: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7D7E834" w14:textId="60F6CB87" w:rsidR="00080512" w:rsidRPr="006348F2" w:rsidRDefault="006348F2" w:rsidP="006348F2">
      <w:pPr>
        <w:pStyle w:val="Heading2"/>
      </w:pPr>
      <w:bookmarkStart w:id="101" w:name="definitions"/>
      <w:bookmarkStart w:id="102" w:name="_Toc97562257"/>
      <w:bookmarkStart w:id="103" w:name="_Toc104122484"/>
      <w:bookmarkStart w:id="104" w:name="_Toc104205435"/>
      <w:bookmarkStart w:id="105" w:name="_Toc104206642"/>
      <w:bookmarkStart w:id="106" w:name="_Toc104503602"/>
      <w:bookmarkStart w:id="107" w:name="_Toc106127524"/>
      <w:bookmarkStart w:id="108" w:name="_Toc123057889"/>
      <w:bookmarkStart w:id="109" w:name="_Toc124256582"/>
      <w:bookmarkStart w:id="110" w:name="_Toc131734895"/>
      <w:bookmarkStart w:id="111" w:name="_Toc137372672"/>
      <w:bookmarkStart w:id="112" w:name="_Toc138885058"/>
      <w:bookmarkStart w:id="113" w:name="_Toc145690561"/>
      <w:bookmarkStart w:id="114" w:name="_Toc155382108"/>
      <w:bookmarkStart w:id="115" w:name="_Toc161753815"/>
      <w:bookmarkStart w:id="116" w:name="_Toc161754436"/>
      <w:bookmarkStart w:id="117" w:name="_Toc163202009"/>
      <w:bookmarkStart w:id="118" w:name="_Toc169888271"/>
      <w:bookmarkStart w:id="119" w:name="_Toc171551460"/>
      <w:bookmarkStart w:id="120" w:name="_Toc176775182"/>
      <w:bookmarkStart w:id="121" w:name="_Toc187243777"/>
      <w:bookmarkEnd w:id="101"/>
      <w:r>
        <w:rPr>
          <w:rFonts w:hint="eastAsia"/>
        </w:rPr>
        <w:t>3</w:t>
      </w:r>
      <w:r>
        <w:t>.1</w:t>
      </w:r>
      <w:r>
        <w:tab/>
        <w:t>Terms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2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22"/>
    </w:p>
    <w:p w14:paraId="0CFABD45" w14:textId="77777777" w:rsidR="00080512" w:rsidRPr="004D3578" w:rsidRDefault="00080512">
      <w:pPr>
        <w:pStyle w:val="Heading2"/>
      </w:pPr>
      <w:bookmarkStart w:id="123" w:name="_Toc97562258"/>
      <w:bookmarkStart w:id="124" w:name="_Toc104122485"/>
      <w:bookmarkStart w:id="125" w:name="_Toc104205436"/>
      <w:bookmarkStart w:id="126" w:name="_Toc104206643"/>
      <w:bookmarkStart w:id="127" w:name="_Toc104503603"/>
      <w:bookmarkStart w:id="128" w:name="_Toc106127525"/>
      <w:bookmarkStart w:id="129" w:name="_Toc123057890"/>
      <w:bookmarkStart w:id="130" w:name="_Toc124256583"/>
      <w:bookmarkStart w:id="131" w:name="_Toc131734896"/>
      <w:bookmarkStart w:id="132" w:name="_Toc137372673"/>
      <w:bookmarkStart w:id="133" w:name="_Toc138885059"/>
      <w:bookmarkStart w:id="134" w:name="_Toc145690562"/>
      <w:bookmarkStart w:id="135" w:name="_Toc155382109"/>
      <w:bookmarkStart w:id="136" w:name="_Toc161753816"/>
      <w:bookmarkStart w:id="137" w:name="_Toc161754437"/>
      <w:bookmarkStart w:id="138" w:name="_Toc163202010"/>
      <w:bookmarkStart w:id="139" w:name="_Toc169888272"/>
      <w:bookmarkStart w:id="140" w:name="_Toc171551461"/>
      <w:bookmarkStart w:id="141" w:name="_Toc176775183"/>
      <w:bookmarkStart w:id="142" w:name="_Hlk97562028"/>
      <w:bookmarkStart w:id="143" w:name="_Toc187243778"/>
      <w:r w:rsidRPr="004D3578">
        <w:t>3.2</w:t>
      </w:r>
      <w:r w:rsidRPr="004D3578">
        <w:tab/>
        <w:t>Symbols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3"/>
    </w:p>
    <w:bookmarkEnd w:id="142"/>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44" w:name="_Toc97562259"/>
      <w:bookmarkStart w:id="145" w:name="_Toc104122486"/>
      <w:bookmarkStart w:id="146" w:name="_Toc104205437"/>
      <w:bookmarkStart w:id="147" w:name="_Toc104206644"/>
      <w:bookmarkStart w:id="148" w:name="_Toc104503604"/>
      <w:bookmarkStart w:id="149" w:name="_Toc106127526"/>
      <w:bookmarkStart w:id="150" w:name="_Toc123057891"/>
      <w:bookmarkStart w:id="151" w:name="_Toc124256584"/>
      <w:bookmarkStart w:id="152" w:name="_Toc131734897"/>
      <w:bookmarkStart w:id="153" w:name="_Toc137372674"/>
      <w:bookmarkStart w:id="154" w:name="_Toc138885060"/>
      <w:bookmarkStart w:id="155" w:name="_Toc145690563"/>
      <w:bookmarkStart w:id="156" w:name="_Toc155382110"/>
      <w:bookmarkStart w:id="157" w:name="_Toc161753817"/>
      <w:bookmarkStart w:id="158" w:name="_Toc161754438"/>
      <w:bookmarkStart w:id="159" w:name="_Toc163202011"/>
      <w:bookmarkStart w:id="160" w:name="_Toc169888273"/>
      <w:bookmarkStart w:id="161" w:name="_Toc171551462"/>
      <w:bookmarkStart w:id="162" w:name="_Toc176775184"/>
      <w:bookmarkStart w:id="163" w:name="_Toc187243779"/>
      <w:r w:rsidRPr="004D3578">
        <w:t>3.3</w:t>
      </w:r>
      <w:r w:rsidRPr="004D3578">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64" w:name="_Hlk149762437"/>
      <w:r>
        <w:t>G</w:t>
      </w:r>
      <w:r w:rsidRPr="00B227C9">
        <w:t>eostationary-</w:t>
      </w:r>
      <w:r>
        <w:t>S</w:t>
      </w:r>
      <w:r w:rsidRPr="00B227C9">
        <w:t xml:space="preserve">atellite </w:t>
      </w:r>
      <w:r>
        <w:t>O</w:t>
      </w:r>
      <w:r w:rsidRPr="00B227C9">
        <w:t>rbit</w:t>
      </w:r>
      <w:bookmarkEnd w:id="164"/>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65" w:name="clause4"/>
      <w:bookmarkEnd w:id="165"/>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66" w:name="_Toc97562260"/>
      <w:bookmarkStart w:id="167" w:name="_Toc104122487"/>
      <w:bookmarkStart w:id="168" w:name="_Toc104205438"/>
      <w:bookmarkStart w:id="169" w:name="_Toc104206645"/>
      <w:bookmarkStart w:id="170" w:name="_Toc104503605"/>
      <w:bookmarkStart w:id="171" w:name="_Toc106127527"/>
      <w:bookmarkStart w:id="172" w:name="_Toc123057892"/>
      <w:bookmarkStart w:id="173" w:name="_Toc124256585"/>
      <w:bookmarkStart w:id="174" w:name="_Toc131734898"/>
      <w:bookmarkStart w:id="175" w:name="_Toc137372675"/>
      <w:bookmarkStart w:id="176" w:name="_Toc138885061"/>
      <w:bookmarkStart w:id="177" w:name="_Toc145690564"/>
      <w:bookmarkStart w:id="178" w:name="_Toc155382111"/>
      <w:bookmarkStart w:id="179" w:name="_Toc161753818"/>
      <w:bookmarkStart w:id="180" w:name="_Toc161754439"/>
      <w:bookmarkStart w:id="181" w:name="_Toc163202012"/>
      <w:bookmarkStart w:id="182" w:name="_Toc169888274"/>
      <w:bookmarkStart w:id="183" w:name="_Toc171551463"/>
      <w:bookmarkStart w:id="184" w:name="_Toc176775185"/>
      <w:bookmarkStart w:id="185" w:name="OLE_LINK1"/>
      <w:bookmarkStart w:id="186" w:name="_Toc187243780"/>
      <w:r>
        <w:rPr>
          <w:rFonts w:hint="eastAsia"/>
        </w:rPr>
        <w:t>4</w:t>
      </w:r>
      <w:r>
        <w:tab/>
        <w:t>General</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6"/>
    </w:p>
    <w:p w14:paraId="02519012" w14:textId="3DECFEDF" w:rsidR="001F6D06" w:rsidRDefault="00080512" w:rsidP="0047389E">
      <w:pPr>
        <w:pStyle w:val="Heading2"/>
      </w:pPr>
      <w:bookmarkStart w:id="187" w:name="_Toc97562261"/>
      <w:bookmarkStart w:id="188" w:name="_Toc104122488"/>
      <w:bookmarkStart w:id="189" w:name="_Toc104205439"/>
      <w:bookmarkStart w:id="190" w:name="_Toc104206646"/>
      <w:bookmarkStart w:id="191" w:name="_Toc104503606"/>
      <w:bookmarkStart w:id="192" w:name="_Toc106127528"/>
      <w:bookmarkStart w:id="193" w:name="_Toc123057893"/>
      <w:bookmarkStart w:id="194" w:name="_Toc124256586"/>
      <w:bookmarkStart w:id="195" w:name="_Toc131734899"/>
      <w:bookmarkStart w:id="196" w:name="_Toc137372676"/>
      <w:bookmarkStart w:id="197" w:name="_Toc138885062"/>
      <w:bookmarkStart w:id="198" w:name="_Toc145690565"/>
      <w:bookmarkStart w:id="199" w:name="_Toc155382112"/>
      <w:bookmarkStart w:id="200" w:name="_Toc161753819"/>
      <w:bookmarkStart w:id="201" w:name="_Toc161754440"/>
      <w:bookmarkStart w:id="202" w:name="_Toc163202013"/>
      <w:bookmarkStart w:id="203" w:name="_Toc169888275"/>
      <w:bookmarkStart w:id="204" w:name="_Toc171551464"/>
      <w:bookmarkStart w:id="205" w:name="_Toc176775186"/>
      <w:bookmarkStart w:id="206" w:name="_Toc187243781"/>
      <w:r w:rsidRPr="004D3578">
        <w:t>4.1</w:t>
      </w:r>
      <w:r w:rsidRPr="004D3578">
        <w:tab/>
      </w:r>
      <w:r w:rsidR="0047389E" w:rsidRPr="0047389E">
        <w:t>Relationship between minimum requirements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07" w:name="_Toc97562262"/>
      <w:bookmarkStart w:id="208" w:name="_Toc104122489"/>
      <w:bookmarkStart w:id="209" w:name="_Toc104205440"/>
      <w:bookmarkStart w:id="210" w:name="_Toc104206647"/>
      <w:bookmarkStart w:id="211" w:name="_Toc104503607"/>
      <w:bookmarkStart w:id="212" w:name="_Toc106127529"/>
      <w:bookmarkStart w:id="213" w:name="_Toc123057894"/>
      <w:bookmarkStart w:id="214" w:name="_Toc124256587"/>
      <w:bookmarkStart w:id="215" w:name="_Toc131734900"/>
      <w:bookmarkStart w:id="216" w:name="_Toc137372677"/>
      <w:bookmarkStart w:id="217" w:name="_Toc138885063"/>
      <w:bookmarkStart w:id="218" w:name="_Toc145690566"/>
      <w:bookmarkStart w:id="219" w:name="_Toc155382113"/>
      <w:bookmarkStart w:id="220" w:name="_Toc161753820"/>
      <w:bookmarkStart w:id="221" w:name="_Toc161754441"/>
      <w:bookmarkStart w:id="222" w:name="_Toc163202014"/>
      <w:bookmarkStart w:id="223" w:name="_Toc169888276"/>
      <w:bookmarkStart w:id="224" w:name="_Toc171551465"/>
      <w:bookmarkStart w:id="225" w:name="_Toc176775187"/>
      <w:bookmarkStart w:id="226" w:name="_Toc187243782"/>
      <w:r w:rsidRPr="004D3578">
        <w:t>4.2</w:t>
      </w:r>
      <w:r w:rsidRPr="004D3578">
        <w:tab/>
      </w:r>
      <w:r w:rsidR="0047389E">
        <w:t>Applicability of minimum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27" w:name="_Toc97562263"/>
      <w:bookmarkStart w:id="228" w:name="_Toc104122490"/>
      <w:bookmarkStart w:id="229" w:name="_Toc104205441"/>
      <w:bookmarkStart w:id="230" w:name="_Toc104206648"/>
      <w:bookmarkStart w:id="231" w:name="_Toc104503608"/>
      <w:bookmarkStart w:id="232" w:name="_Toc106127530"/>
      <w:bookmarkStart w:id="233" w:name="_Toc123057895"/>
      <w:bookmarkStart w:id="234" w:name="_Toc124256588"/>
      <w:bookmarkStart w:id="235" w:name="_Toc131734901"/>
      <w:bookmarkStart w:id="236" w:name="_Toc137372678"/>
      <w:bookmarkStart w:id="237" w:name="_Toc138885064"/>
      <w:bookmarkStart w:id="238" w:name="_Toc145690567"/>
      <w:bookmarkStart w:id="239" w:name="_Toc155382114"/>
      <w:bookmarkStart w:id="240" w:name="_Toc161753821"/>
      <w:bookmarkStart w:id="241" w:name="_Toc161754442"/>
      <w:bookmarkStart w:id="242" w:name="_Toc163202015"/>
      <w:bookmarkStart w:id="243" w:name="_Toc169888277"/>
      <w:bookmarkStart w:id="244" w:name="_Toc171551466"/>
      <w:bookmarkStart w:id="245" w:name="_Toc176775188"/>
      <w:bookmarkStart w:id="246" w:name="_Toc187243783"/>
      <w:r>
        <w:lastRenderedPageBreak/>
        <w:t>4.3</w:t>
      </w:r>
      <w:r>
        <w:tab/>
      </w:r>
      <w:r w:rsidR="00DC7EFF">
        <w:t>S</w:t>
      </w:r>
      <w:r w:rsidR="00CE4C56">
        <w:t>pecifi</w:t>
      </w:r>
      <w:r w:rsidR="00DC7EFF">
        <w:t>cation suffix information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47" w:name="_Toc97562264"/>
      <w:bookmarkStart w:id="248" w:name="_Toc104122491"/>
      <w:bookmarkStart w:id="249" w:name="_Toc104205442"/>
      <w:bookmarkStart w:id="250" w:name="_Toc104206649"/>
      <w:bookmarkStart w:id="251" w:name="_Toc104503609"/>
      <w:bookmarkStart w:id="252" w:name="_Toc106127531"/>
      <w:bookmarkStart w:id="253" w:name="_Toc123057896"/>
      <w:bookmarkStart w:id="254" w:name="_Toc124256589"/>
      <w:bookmarkStart w:id="255" w:name="_Toc131734902"/>
      <w:bookmarkStart w:id="256" w:name="_Toc137372679"/>
      <w:bookmarkStart w:id="257" w:name="_Toc138885065"/>
      <w:bookmarkStart w:id="258" w:name="_Toc145690568"/>
      <w:bookmarkStart w:id="259" w:name="_Toc155382115"/>
      <w:bookmarkStart w:id="260" w:name="_Toc161753822"/>
      <w:bookmarkStart w:id="261" w:name="_Toc161754443"/>
      <w:bookmarkStart w:id="262" w:name="_Toc163202016"/>
      <w:bookmarkStart w:id="263" w:name="_Toc169888278"/>
      <w:bookmarkStart w:id="264" w:name="_Toc171551467"/>
      <w:bookmarkStart w:id="265" w:name="_Toc176775189"/>
      <w:bookmarkStart w:id="266" w:name="_Toc187243784"/>
      <w:r>
        <w:t>4.</w:t>
      </w:r>
      <w:r w:rsidR="00ED1D71">
        <w:t>4</w:t>
      </w:r>
      <w:r>
        <w:tab/>
      </w:r>
      <w:r w:rsidR="00ED1D71">
        <w:rPr>
          <w:rFonts w:hint="eastAsia"/>
        </w:rPr>
        <w:t>Relationship</w:t>
      </w:r>
      <w:r w:rsidR="00ED1D71">
        <w:t xml:space="preserve"> with other core specifications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bookmarkEnd w:id="185"/>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267" w:name="_Toc97562265"/>
      <w:bookmarkStart w:id="268" w:name="_Toc104122492"/>
      <w:bookmarkStart w:id="269" w:name="_Toc104205443"/>
      <w:bookmarkStart w:id="270" w:name="_Toc104206650"/>
      <w:bookmarkStart w:id="271" w:name="_Toc104503610"/>
      <w:bookmarkStart w:id="272" w:name="_Toc106127532"/>
      <w:bookmarkStart w:id="273" w:name="_Toc123057897"/>
      <w:bookmarkStart w:id="274" w:name="_Toc124256590"/>
      <w:bookmarkStart w:id="275" w:name="_Toc131734903"/>
      <w:bookmarkStart w:id="276" w:name="_Toc137372680"/>
      <w:bookmarkStart w:id="277" w:name="_Toc138885066"/>
      <w:bookmarkStart w:id="278" w:name="_Toc145690569"/>
      <w:bookmarkStart w:id="279" w:name="_Toc155382116"/>
      <w:bookmarkStart w:id="280" w:name="_Toc161753823"/>
      <w:bookmarkStart w:id="281" w:name="_Toc161754444"/>
      <w:bookmarkStart w:id="282" w:name="_Toc163202017"/>
      <w:bookmarkStart w:id="283" w:name="_Toc169888279"/>
      <w:bookmarkStart w:id="284" w:name="_Toc171551468"/>
      <w:bookmarkStart w:id="285" w:name="_Toc176775190"/>
      <w:bookmarkStart w:id="286" w:name="_Toc187243785"/>
      <w:r>
        <w:rPr>
          <w:rFonts w:hint="eastAsia"/>
        </w:rPr>
        <w:t>5</w:t>
      </w:r>
      <w:r>
        <w:tab/>
        <w:t xml:space="preserve">Operating bands and channel </w:t>
      </w:r>
      <w:r w:rsidR="00CE4C56">
        <w:t>arrangement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9CE2DA2" w14:textId="7894A79E" w:rsidR="001F6D06" w:rsidRDefault="001F6D06" w:rsidP="001F6D06">
      <w:pPr>
        <w:pStyle w:val="Heading2"/>
      </w:pPr>
      <w:bookmarkStart w:id="287" w:name="_Toc97562266"/>
      <w:bookmarkStart w:id="288" w:name="_Toc104122493"/>
      <w:bookmarkStart w:id="289" w:name="_Toc104205444"/>
      <w:bookmarkStart w:id="290" w:name="_Toc104206651"/>
      <w:bookmarkStart w:id="291" w:name="_Toc104503611"/>
      <w:bookmarkStart w:id="292" w:name="_Toc106127533"/>
      <w:bookmarkStart w:id="293" w:name="_Toc123057898"/>
      <w:bookmarkStart w:id="294" w:name="_Toc124256591"/>
      <w:bookmarkStart w:id="295" w:name="_Toc131734904"/>
      <w:bookmarkStart w:id="296" w:name="_Toc137372681"/>
      <w:bookmarkStart w:id="297" w:name="_Toc138885067"/>
      <w:bookmarkStart w:id="298" w:name="_Toc145690570"/>
      <w:bookmarkStart w:id="299" w:name="_Toc155382117"/>
      <w:bookmarkStart w:id="300" w:name="_Toc161753824"/>
      <w:bookmarkStart w:id="301" w:name="_Toc161754445"/>
      <w:bookmarkStart w:id="302" w:name="_Toc163202018"/>
      <w:bookmarkStart w:id="303" w:name="_Toc169888280"/>
      <w:bookmarkStart w:id="304" w:name="_Toc171551469"/>
      <w:bookmarkStart w:id="305" w:name="_Toc176775191"/>
      <w:bookmarkStart w:id="306" w:name="_Toc187243786"/>
      <w:r>
        <w:t>5.1</w:t>
      </w:r>
      <w:r>
        <w:tab/>
        <w:t>General</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057F4E12" w:rsidR="006A2E21" w:rsidRPr="00174061" w:rsidRDefault="00EE3749" w:rsidP="00EE3749">
            <w:pPr>
              <w:pStyle w:val="TAN"/>
            </w:pPr>
            <w:r w:rsidRPr="00174061">
              <w:rPr>
                <w:lang w:val="en-US"/>
              </w:rPr>
              <w:t>NOTE 2:</w:t>
            </w:r>
            <w:r>
              <w:tab/>
            </w:r>
            <w:r w:rsidRPr="00174061">
              <w:rPr>
                <w:lang w:val="en-US"/>
              </w:rPr>
              <w:t>NTN bands within this frequency range are regarded as a FR2 band when references from other specifications.</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07" w:name="_Toc97562267"/>
      <w:bookmarkStart w:id="308" w:name="_Toc104122494"/>
      <w:bookmarkStart w:id="309" w:name="_Toc104205445"/>
      <w:bookmarkStart w:id="310" w:name="_Toc104206652"/>
      <w:bookmarkStart w:id="311" w:name="_Toc104503612"/>
      <w:bookmarkStart w:id="312" w:name="_Toc106127534"/>
      <w:bookmarkStart w:id="313" w:name="_Toc123057899"/>
      <w:bookmarkStart w:id="314" w:name="_Toc124256592"/>
      <w:bookmarkStart w:id="315" w:name="_Toc131734905"/>
      <w:bookmarkStart w:id="316" w:name="_Toc137372682"/>
      <w:bookmarkStart w:id="317" w:name="_Toc138885068"/>
      <w:bookmarkStart w:id="318" w:name="_Toc145690571"/>
      <w:bookmarkStart w:id="319" w:name="_Toc155382118"/>
      <w:bookmarkStart w:id="320" w:name="_Toc161753825"/>
      <w:bookmarkStart w:id="321" w:name="_Toc161754446"/>
      <w:bookmarkStart w:id="322" w:name="_Toc163202019"/>
      <w:bookmarkStart w:id="323" w:name="_Toc169888281"/>
      <w:bookmarkStart w:id="324" w:name="_Toc171551470"/>
      <w:bookmarkStart w:id="325" w:name="_Toc176775192"/>
      <w:bookmarkStart w:id="326" w:name="_Toc187243787"/>
      <w:r>
        <w:t>5.2</w:t>
      </w:r>
      <w:r>
        <w:tab/>
        <w:t>Operating bands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03CAA71F" w14:textId="0D7D534F" w:rsidR="0065514C" w:rsidRDefault="00ED6D49" w:rsidP="00ED6D49">
      <w:pPr>
        <w:pStyle w:val="Heading3"/>
      </w:pPr>
      <w:bookmarkStart w:id="327" w:name="_Toc97562268"/>
      <w:bookmarkStart w:id="328" w:name="_Toc104122495"/>
      <w:bookmarkStart w:id="329" w:name="_Toc104205446"/>
      <w:bookmarkStart w:id="330" w:name="_Toc104206653"/>
      <w:bookmarkStart w:id="331" w:name="_Toc104503613"/>
      <w:bookmarkStart w:id="332" w:name="_Toc106127535"/>
      <w:bookmarkStart w:id="333" w:name="_Toc123057900"/>
      <w:bookmarkStart w:id="334" w:name="_Toc124256593"/>
      <w:bookmarkStart w:id="335" w:name="_Toc131734906"/>
      <w:bookmarkStart w:id="336" w:name="_Toc137372683"/>
      <w:bookmarkStart w:id="337" w:name="_Toc138885069"/>
      <w:bookmarkStart w:id="338" w:name="_Toc145690572"/>
      <w:bookmarkStart w:id="339" w:name="_Toc155382119"/>
      <w:bookmarkStart w:id="340" w:name="_Toc161753826"/>
      <w:bookmarkStart w:id="341" w:name="_Toc161754447"/>
      <w:bookmarkStart w:id="342" w:name="_Toc163202020"/>
      <w:bookmarkStart w:id="343" w:name="_Toc169888282"/>
      <w:bookmarkStart w:id="344" w:name="_Toc171551471"/>
      <w:bookmarkStart w:id="345" w:name="_Toc176775193"/>
      <w:bookmarkStart w:id="346" w:name="_Toc187243788"/>
      <w:r w:rsidRPr="00ED6D49">
        <w:t>5.2.1</w:t>
      </w:r>
      <w:r>
        <w:tab/>
      </w:r>
      <w:r w:rsidRPr="00ED6D49">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47" w:name="_Toc97562269"/>
      <w:bookmarkStart w:id="348" w:name="_Toc104122496"/>
      <w:bookmarkStart w:id="349" w:name="_Toc104205447"/>
      <w:bookmarkStart w:id="350" w:name="_Toc104206654"/>
      <w:bookmarkStart w:id="351" w:name="_Toc104503614"/>
      <w:bookmarkStart w:id="352" w:name="_Toc106127536"/>
      <w:bookmarkStart w:id="353" w:name="_Toc123057901"/>
      <w:bookmarkStart w:id="354" w:name="_Toc124256594"/>
      <w:bookmarkStart w:id="355" w:name="_Toc131734907"/>
      <w:bookmarkStart w:id="356" w:name="_Toc137372684"/>
      <w:bookmarkStart w:id="357" w:name="_Toc138885070"/>
      <w:bookmarkStart w:id="358" w:name="_Toc145690573"/>
      <w:bookmarkStart w:id="359" w:name="_Toc155382120"/>
      <w:bookmarkStart w:id="360" w:name="_Toc161753827"/>
      <w:bookmarkStart w:id="361" w:name="_Toc161754448"/>
      <w:bookmarkStart w:id="362" w:name="_Toc163202021"/>
      <w:bookmarkStart w:id="363" w:name="_Toc169888283"/>
      <w:bookmarkStart w:id="364" w:name="_Toc171551472"/>
      <w:bookmarkStart w:id="365" w:name="_Toc176775194"/>
      <w:bookmarkStart w:id="366" w:name="_Toc187243789"/>
      <w:r>
        <w:t>5.2.2</w:t>
      </w:r>
      <w:r>
        <w:tab/>
      </w:r>
      <w:r w:rsidRPr="00ED6D49">
        <w:t>Operating bands with conducted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367" w:name="_Toc97562270"/>
      <w:bookmarkStart w:id="368" w:name="_Toc104122497"/>
      <w:bookmarkStart w:id="369" w:name="_Toc104205448"/>
      <w:bookmarkStart w:id="370" w:name="_Toc104206655"/>
      <w:bookmarkStart w:id="371" w:name="_Toc104503615"/>
      <w:bookmarkStart w:id="372" w:name="_Toc106127537"/>
      <w:bookmarkStart w:id="373" w:name="_Toc123057902"/>
      <w:bookmarkStart w:id="374" w:name="_Toc124256595"/>
      <w:bookmarkStart w:id="375" w:name="_Toc131734908"/>
      <w:bookmarkStart w:id="376" w:name="_Toc137372685"/>
      <w:bookmarkStart w:id="377" w:name="_Toc138885071"/>
      <w:bookmarkStart w:id="378" w:name="_Toc145690574"/>
      <w:bookmarkStart w:id="379" w:name="_Toc161753828"/>
      <w:bookmarkStart w:id="380" w:name="_Toc161754449"/>
      <w:bookmarkStart w:id="381" w:name="_Toc163202022"/>
      <w:bookmarkStart w:id="382" w:name="_Toc169888284"/>
      <w:bookmarkStart w:id="383" w:name="_Toc171551473"/>
      <w:bookmarkStart w:id="384" w:name="_Toc176775195"/>
      <w:bookmarkStart w:id="385" w:name="_Toc187243790"/>
      <w:r w:rsidRPr="00ED6D49">
        <w:lastRenderedPageBreak/>
        <w:t>5.2.3</w:t>
      </w:r>
      <w:r>
        <w:tab/>
      </w:r>
      <w:r w:rsidRPr="00ED6D49">
        <w:t xml:space="preserve">Operating bands with </w:t>
      </w:r>
      <w:r>
        <w:t>radiated</w:t>
      </w:r>
      <w:r w:rsidRPr="00ED6D49">
        <w:t xml:space="preserve"> requirements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E36F256" w14:textId="6C53F138" w:rsidR="00221CE4" w:rsidRDefault="00221CE4" w:rsidP="00221CE4">
      <w:bookmarkStart w:id="386" w:name="_Toc97562271"/>
      <w:bookmarkStart w:id="387" w:name="_Toc104122498"/>
      <w:bookmarkStart w:id="388" w:name="_Toc104205449"/>
      <w:bookmarkStart w:id="389" w:name="_Toc104206656"/>
      <w:bookmarkStart w:id="390" w:name="_Toc104503616"/>
      <w:bookmarkStart w:id="391" w:name="_Toc106127538"/>
      <w:bookmarkStart w:id="392" w:name="_Toc123057903"/>
      <w:bookmarkStart w:id="393" w:name="_Toc124256596"/>
      <w:bookmarkStart w:id="394" w:name="_Toc131734909"/>
      <w:bookmarkStart w:id="395" w:name="_Toc137372686"/>
      <w:bookmarkStart w:id="396" w:name="_Toc138885072"/>
      <w:bookmarkStart w:id="397" w:name="_Toc145690575"/>
      <w:bookmarkStart w:id="398"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399" w:name="_Toc161753829"/>
      <w:bookmarkStart w:id="400" w:name="_Toc161754450"/>
      <w:bookmarkStart w:id="401" w:name="_Toc163202023"/>
      <w:bookmarkStart w:id="402" w:name="_Toc169888285"/>
      <w:bookmarkStart w:id="403" w:name="_Toc171551474"/>
      <w:bookmarkStart w:id="404" w:name="_Toc176775196"/>
      <w:bookmarkStart w:id="405" w:name="_Toc187243791"/>
      <w:r>
        <w:t>5.3</w:t>
      </w:r>
      <w:r>
        <w:tab/>
        <w:t>UE channel bandwidth</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7EDD0A68" w14:textId="77777777" w:rsidR="009254AE" w:rsidRPr="004156FE" w:rsidRDefault="009254AE" w:rsidP="007D11CB">
      <w:pPr>
        <w:pStyle w:val="Heading3"/>
        <w:rPr>
          <w:lang w:eastAsia="en-US"/>
        </w:rPr>
      </w:pPr>
      <w:bookmarkStart w:id="406" w:name="_Toc21344194"/>
      <w:bookmarkStart w:id="407" w:name="_Toc29801678"/>
      <w:bookmarkStart w:id="408" w:name="_Toc29802102"/>
      <w:bookmarkStart w:id="409" w:name="_Toc29802727"/>
      <w:bookmarkStart w:id="410" w:name="_Toc36107469"/>
      <w:bookmarkStart w:id="411" w:name="_Toc37251228"/>
      <w:bookmarkStart w:id="412" w:name="_Toc45888014"/>
      <w:bookmarkStart w:id="413" w:name="_Toc45888613"/>
      <w:bookmarkStart w:id="414" w:name="_Toc61367253"/>
      <w:bookmarkStart w:id="415" w:name="_Toc61372636"/>
      <w:bookmarkStart w:id="416" w:name="_Toc68230576"/>
      <w:bookmarkStart w:id="417" w:name="_Toc69083989"/>
      <w:bookmarkStart w:id="418" w:name="_Toc75466996"/>
      <w:bookmarkStart w:id="419" w:name="_Toc76509018"/>
      <w:bookmarkStart w:id="420" w:name="_Toc76718008"/>
      <w:bookmarkStart w:id="421" w:name="_Toc83580318"/>
      <w:bookmarkStart w:id="422" w:name="_Toc84404827"/>
      <w:bookmarkStart w:id="423" w:name="_Toc84413436"/>
      <w:bookmarkStart w:id="424" w:name="_Toc106127539"/>
      <w:bookmarkStart w:id="425" w:name="_Toc123057904"/>
      <w:bookmarkStart w:id="426" w:name="_Toc124256597"/>
      <w:bookmarkStart w:id="427" w:name="_Toc131734910"/>
      <w:bookmarkStart w:id="428" w:name="_Toc137372687"/>
      <w:bookmarkStart w:id="429" w:name="_Toc138885073"/>
      <w:bookmarkStart w:id="430" w:name="_Toc145690576"/>
      <w:bookmarkStart w:id="431" w:name="_Toc155382123"/>
      <w:bookmarkStart w:id="432" w:name="_Toc161753830"/>
      <w:bookmarkStart w:id="433" w:name="_Toc161754451"/>
      <w:bookmarkStart w:id="434" w:name="_Toc163202024"/>
      <w:bookmarkStart w:id="435" w:name="_Toc169888286"/>
      <w:bookmarkStart w:id="436" w:name="_Toc171551475"/>
      <w:bookmarkStart w:id="437" w:name="_Toc176775197"/>
      <w:bookmarkStart w:id="438" w:name="_Toc187243792"/>
      <w:r w:rsidRPr="004156FE">
        <w:rPr>
          <w:lang w:eastAsia="en-US"/>
        </w:rPr>
        <w:t>5.3.1</w:t>
      </w:r>
      <w:r w:rsidRPr="004156FE">
        <w:rPr>
          <w:lang w:eastAsia="en-US"/>
        </w:rPr>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39" w:name="_Toc21344195"/>
      <w:bookmarkStart w:id="440" w:name="_Toc29801679"/>
      <w:bookmarkStart w:id="441" w:name="_Toc29802103"/>
      <w:bookmarkStart w:id="442" w:name="_Toc29802728"/>
      <w:bookmarkStart w:id="443" w:name="_Toc36107470"/>
      <w:bookmarkStart w:id="444" w:name="_Toc37251229"/>
      <w:bookmarkStart w:id="445" w:name="_Toc45888015"/>
      <w:bookmarkStart w:id="446" w:name="_Toc45888614"/>
      <w:bookmarkStart w:id="447" w:name="_Toc61367254"/>
      <w:bookmarkStart w:id="448" w:name="_Toc61372637"/>
      <w:bookmarkStart w:id="449" w:name="_Toc68230577"/>
      <w:bookmarkStart w:id="450" w:name="_Toc69083990"/>
      <w:bookmarkStart w:id="451" w:name="_Toc75466997"/>
      <w:bookmarkStart w:id="452" w:name="_Toc76509019"/>
      <w:bookmarkStart w:id="453" w:name="_Toc76718009"/>
      <w:bookmarkStart w:id="454" w:name="_Toc83580319"/>
      <w:bookmarkStart w:id="455" w:name="_Toc84404828"/>
      <w:bookmarkStart w:id="456" w:name="_Toc84413437"/>
      <w:bookmarkStart w:id="457" w:name="_Toc106127540"/>
      <w:bookmarkStart w:id="458" w:name="_Toc123057905"/>
      <w:bookmarkStart w:id="459" w:name="_Toc124256598"/>
      <w:bookmarkStart w:id="460" w:name="_Toc131734911"/>
      <w:bookmarkStart w:id="461" w:name="_Toc137372688"/>
      <w:bookmarkStart w:id="462" w:name="_Toc138885074"/>
      <w:bookmarkStart w:id="463" w:name="_Toc145690577"/>
      <w:bookmarkStart w:id="464" w:name="_Toc155382124"/>
      <w:bookmarkStart w:id="465" w:name="_Toc161753831"/>
      <w:bookmarkStart w:id="466" w:name="_Toc161754452"/>
      <w:bookmarkStart w:id="467" w:name="_Toc163202025"/>
      <w:bookmarkStart w:id="468" w:name="_Toc169888287"/>
      <w:bookmarkStart w:id="469" w:name="_Toc171551476"/>
      <w:bookmarkStart w:id="470" w:name="_Toc176775198"/>
      <w:bookmarkStart w:id="471" w:name="_Toc187243793"/>
      <w:r w:rsidRPr="009B4374">
        <w:rPr>
          <w:lang w:eastAsia="en-US"/>
        </w:rPr>
        <w:lastRenderedPageBreak/>
        <w:t>5.3.2</w:t>
      </w:r>
      <w:r w:rsidRPr="009B4374">
        <w:rPr>
          <w:lang w:eastAsia="en-US"/>
        </w:rPr>
        <w:tab/>
        <w:t>Maximum transmission bandwidth configuration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472" w:name="_Hlk497144372"/>
      <w:bookmarkStart w:id="473" w:name="_Hlk505013260"/>
      <w:r w:rsidRPr="009B4374">
        <w:rPr>
          <w:lang w:eastAsia="en-US"/>
        </w:rPr>
        <w:t xml:space="preserve">Table 5.3.2-1: </w:t>
      </w:r>
      <w:bookmarkEnd w:id="472"/>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474" w:name="_Toc21344196"/>
            <w:bookmarkStart w:id="475" w:name="_Toc29801680"/>
            <w:bookmarkStart w:id="476" w:name="_Toc29802104"/>
            <w:bookmarkStart w:id="477" w:name="_Toc29802729"/>
            <w:bookmarkStart w:id="478" w:name="_Toc36107471"/>
            <w:bookmarkStart w:id="479" w:name="_Toc37251230"/>
            <w:bookmarkStart w:id="480" w:name="_Toc45888016"/>
            <w:bookmarkStart w:id="481" w:name="_Toc45888615"/>
            <w:bookmarkStart w:id="482" w:name="_Toc61367255"/>
            <w:bookmarkStart w:id="483" w:name="_Toc61372638"/>
            <w:bookmarkStart w:id="484" w:name="_Toc68230578"/>
            <w:bookmarkStart w:id="485" w:name="_Toc69083991"/>
            <w:bookmarkStart w:id="486" w:name="_Toc75466998"/>
            <w:bookmarkStart w:id="487" w:name="_Toc76509020"/>
            <w:bookmarkStart w:id="488" w:name="_Toc76718010"/>
            <w:bookmarkStart w:id="489" w:name="_Toc83580320"/>
            <w:bookmarkStart w:id="490" w:name="_Toc84404829"/>
            <w:bookmarkStart w:id="491" w:name="_Toc84413438"/>
            <w:bookmarkEnd w:id="473"/>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492"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492"/>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493" w:name="_Toc106127541"/>
      <w:bookmarkStart w:id="494" w:name="_Toc123057906"/>
      <w:bookmarkStart w:id="495" w:name="_Toc124256599"/>
      <w:bookmarkStart w:id="496" w:name="_Toc131734912"/>
      <w:bookmarkStart w:id="497" w:name="_Toc137372689"/>
      <w:bookmarkStart w:id="498" w:name="_Toc138885075"/>
      <w:bookmarkStart w:id="499" w:name="_Toc145690578"/>
      <w:bookmarkStart w:id="500" w:name="_Toc155382125"/>
      <w:bookmarkStart w:id="501" w:name="_Toc161753832"/>
      <w:bookmarkStart w:id="502" w:name="_Toc161754453"/>
      <w:bookmarkStart w:id="503" w:name="_Toc163202026"/>
      <w:bookmarkStart w:id="504" w:name="_Toc169888288"/>
      <w:bookmarkStart w:id="505" w:name="_Toc171551477"/>
      <w:bookmarkStart w:id="506" w:name="_Toc176775199"/>
      <w:bookmarkStart w:id="507" w:name="_Toc187243794"/>
      <w:r w:rsidRPr="004C084E">
        <w:rPr>
          <w:lang w:eastAsia="en-US"/>
        </w:rPr>
        <w:t>5.3.3</w:t>
      </w:r>
      <w:r w:rsidRPr="004C084E">
        <w:rPr>
          <w:lang w:eastAsia="en-US"/>
        </w:rPr>
        <w:tab/>
        <w:t>Minimum guardband and transmission bandwidth configuration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08" w:name="_Toc61367256"/>
      <w:bookmarkStart w:id="509" w:name="_Toc61372639"/>
      <w:bookmarkStart w:id="510" w:name="_Toc68230579"/>
      <w:bookmarkStart w:id="511" w:name="_Toc69083992"/>
      <w:bookmarkStart w:id="512" w:name="_Toc75466999"/>
      <w:bookmarkStart w:id="513" w:name="_Toc76509021"/>
      <w:bookmarkStart w:id="514" w:name="_Toc76718011"/>
      <w:bookmarkStart w:id="515" w:name="_Toc83580321"/>
      <w:bookmarkStart w:id="516" w:name="_Toc84404830"/>
      <w:bookmarkStart w:id="517" w:name="_Toc84413439"/>
      <w:bookmarkStart w:id="518" w:name="_Toc106127542"/>
      <w:bookmarkStart w:id="519" w:name="_Toc123057907"/>
      <w:bookmarkStart w:id="520" w:name="_Toc124256600"/>
      <w:bookmarkStart w:id="521" w:name="_Toc131734913"/>
      <w:bookmarkStart w:id="522" w:name="_Toc137372690"/>
      <w:bookmarkStart w:id="523" w:name="_Toc138885076"/>
      <w:bookmarkStart w:id="524" w:name="_Toc145690579"/>
      <w:bookmarkStart w:id="525" w:name="_Toc155382126"/>
      <w:bookmarkStart w:id="526" w:name="_Toc161753833"/>
      <w:bookmarkStart w:id="527" w:name="_Toc161754454"/>
      <w:bookmarkStart w:id="528" w:name="_Toc163202027"/>
      <w:bookmarkStart w:id="529" w:name="_Toc169888289"/>
      <w:bookmarkStart w:id="530" w:name="_Toc171551478"/>
      <w:bookmarkStart w:id="531" w:name="_Toc176775200"/>
      <w:bookmarkStart w:id="532" w:name="_Toc187243795"/>
      <w:r w:rsidRPr="00596DB2">
        <w:rPr>
          <w:lang w:eastAsia="en-US"/>
        </w:rPr>
        <w:t>5.3.4</w:t>
      </w:r>
      <w:r w:rsidRPr="00596DB2">
        <w:rPr>
          <w:lang w:eastAsia="en-US"/>
        </w:rPr>
        <w:tab/>
        <w:t>RB alignment</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533" w:name="_Toc21344198"/>
      <w:bookmarkStart w:id="534" w:name="_Toc29801682"/>
      <w:bookmarkStart w:id="535" w:name="_Toc29802106"/>
      <w:bookmarkStart w:id="536" w:name="_Toc29802731"/>
      <w:bookmarkStart w:id="537" w:name="_Toc36107473"/>
      <w:bookmarkStart w:id="538" w:name="_Toc37251232"/>
      <w:bookmarkStart w:id="539" w:name="_Toc45888018"/>
      <w:bookmarkStart w:id="540" w:name="_Toc45888617"/>
      <w:bookmarkStart w:id="541" w:name="_Toc61367257"/>
      <w:bookmarkStart w:id="542" w:name="_Toc61372640"/>
      <w:bookmarkStart w:id="543" w:name="_Toc68230580"/>
      <w:bookmarkStart w:id="544" w:name="_Toc69083993"/>
      <w:bookmarkStart w:id="545" w:name="_Toc75467000"/>
      <w:bookmarkStart w:id="546" w:name="_Toc76509022"/>
      <w:bookmarkStart w:id="547" w:name="_Toc76718012"/>
      <w:bookmarkStart w:id="548" w:name="_Toc83580322"/>
      <w:bookmarkStart w:id="549" w:name="_Toc84404831"/>
      <w:bookmarkStart w:id="550" w:name="_Toc84413440"/>
      <w:bookmarkStart w:id="551" w:name="_Toc106127543"/>
      <w:bookmarkStart w:id="552" w:name="_Toc123057908"/>
      <w:bookmarkStart w:id="553" w:name="_Toc124256601"/>
      <w:bookmarkStart w:id="554" w:name="_Toc131734914"/>
      <w:bookmarkStart w:id="555" w:name="_Toc137372691"/>
      <w:bookmarkStart w:id="556" w:name="_Toc138885077"/>
      <w:bookmarkStart w:id="557" w:name="_Toc145690580"/>
      <w:bookmarkStart w:id="558" w:name="_Toc155382127"/>
      <w:bookmarkStart w:id="559" w:name="_Toc161753834"/>
      <w:bookmarkStart w:id="560" w:name="_Toc161754455"/>
      <w:bookmarkStart w:id="561" w:name="_Toc163202028"/>
      <w:bookmarkStart w:id="562" w:name="_Toc169888290"/>
      <w:bookmarkStart w:id="563" w:name="_Toc171551479"/>
      <w:bookmarkStart w:id="564" w:name="_Toc176775201"/>
      <w:bookmarkStart w:id="565" w:name="_Toc187243796"/>
      <w:r w:rsidRPr="00BF3EBA">
        <w:rPr>
          <w:lang w:eastAsia="en-US"/>
        </w:rPr>
        <w:t>5.3.5</w:t>
      </w:r>
      <w:r w:rsidRPr="00BF3EBA">
        <w:rPr>
          <w:lang w:eastAsia="en-US"/>
        </w:rPr>
        <w:tab/>
        <w:t>UE channel bandwidth per operating band</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E31490" w14:paraId="1B76EA50" w14:textId="77777777" w:rsidTr="007159D8">
        <w:tc>
          <w:tcPr>
            <w:tcW w:w="3114" w:type="dxa"/>
            <w:vMerge w:val="restart"/>
            <w:vAlign w:val="center"/>
          </w:tcPr>
          <w:p w14:paraId="354FB6D4" w14:textId="77777777" w:rsidR="00E31490" w:rsidRPr="00F95B02" w:rsidRDefault="00E31490" w:rsidP="007159D8">
            <w:pPr>
              <w:pStyle w:val="TAH"/>
            </w:pPr>
            <w:r>
              <w:rPr>
                <w:rFonts w:hint="eastAsia"/>
              </w:rPr>
              <w:t>SAN Operating</w:t>
            </w:r>
            <w:r w:rsidRPr="00F95B02">
              <w:t xml:space="preserve"> Band</w:t>
            </w:r>
          </w:p>
        </w:tc>
        <w:tc>
          <w:tcPr>
            <w:tcW w:w="1701" w:type="dxa"/>
            <w:vMerge w:val="restart"/>
            <w:vAlign w:val="center"/>
          </w:tcPr>
          <w:p w14:paraId="4E25A27B" w14:textId="77777777" w:rsidR="00E31490" w:rsidRPr="00F95B02" w:rsidRDefault="00E31490" w:rsidP="007159D8">
            <w:pPr>
              <w:pStyle w:val="TAH"/>
            </w:pPr>
            <w:r w:rsidRPr="00F95B02">
              <w:t>SCS</w:t>
            </w:r>
            <w:r>
              <w:t xml:space="preserve"> (</w:t>
            </w:r>
            <w:r w:rsidRPr="00F95B02">
              <w:t>kHz</w:t>
            </w:r>
            <w:r>
              <w:t>)</w:t>
            </w:r>
          </w:p>
        </w:tc>
        <w:tc>
          <w:tcPr>
            <w:tcW w:w="4814" w:type="dxa"/>
            <w:gridSpan w:val="4"/>
            <w:vAlign w:val="center"/>
          </w:tcPr>
          <w:p w14:paraId="14D71CC2" w14:textId="77777777" w:rsidR="00E31490" w:rsidRPr="003D7AB4" w:rsidRDefault="00E31490" w:rsidP="007159D8">
            <w:pPr>
              <w:pStyle w:val="TAH"/>
            </w:pPr>
            <w:r>
              <w:rPr>
                <w:i/>
              </w:rPr>
              <w:t>SAN</w:t>
            </w:r>
            <w:r w:rsidRPr="00F95B02">
              <w:rPr>
                <w:i/>
              </w:rPr>
              <w:t xml:space="preserve"> channel bandwidth</w:t>
            </w:r>
            <w:r>
              <w:t xml:space="preserve"> (MHz)</w:t>
            </w:r>
          </w:p>
        </w:tc>
      </w:tr>
      <w:tr w:rsidR="00E31490" w14:paraId="3E282B25" w14:textId="77777777" w:rsidTr="007159D8">
        <w:tc>
          <w:tcPr>
            <w:tcW w:w="3114" w:type="dxa"/>
            <w:vMerge/>
            <w:tcBorders>
              <w:bottom w:val="single" w:sz="4" w:space="0" w:color="auto"/>
            </w:tcBorders>
            <w:vAlign w:val="center"/>
          </w:tcPr>
          <w:p w14:paraId="3C07BC81" w14:textId="77777777" w:rsidR="00E31490" w:rsidRPr="00F95B02" w:rsidRDefault="00E31490" w:rsidP="007159D8">
            <w:pPr>
              <w:pStyle w:val="TAH"/>
            </w:pPr>
          </w:p>
        </w:tc>
        <w:tc>
          <w:tcPr>
            <w:tcW w:w="1701" w:type="dxa"/>
            <w:vMerge/>
            <w:vAlign w:val="center"/>
          </w:tcPr>
          <w:p w14:paraId="0FD7789C" w14:textId="77777777" w:rsidR="00E31490" w:rsidRPr="00F95B02" w:rsidRDefault="00E31490" w:rsidP="007159D8">
            <w:pPr>
              <w:pStyle w:val="TAH"/>
            </w:pPr>
          </w:p>
        </w:tc>
        <w:tc>
          <w:tcPr>
            <w:tcW w:w="1134" w:type="dxa"/>
            <w:vAlign w:val="center"/>
          </w:tcPr>
          <w:p w14:paraId="583AA0AF" w14:textId="77777777" w:rsidR="00E31490" w:rsidRDefault="00E31490" w:rsidP="007159D8">
            <w:pPr>
              <w:pStyle w:val="TAH"/>
            </w:pPr>
            <w:r>
              <w:rPr>
                <w:rFonts w:hint="eastAsia"/>
              </w:rPr>
              <w:t>5</w:t>
            </w:r>
            <w:r>
              <w:t>0</w:t>
            </w:r>
          </w:p>
          <w:p w14:paraId="5C333343" w14:textId="77777777" w:rsidR="00E31490" w:rsidRPr="00740195" w:rsidRDefault="00E31490" w:rsidP="007159D8">
            <w:pPr>
              <w:pStyle w:val="TAH"/>
            </w:pPr>
          </w:p>
        </w:tc>
        <w:tc>
          <w:tcPr>
            <w:tcW w:w="1134" w:type="dxa"/>
            <w:vAlign w:val="center"/>
          </w:tcPr>
          <w:p w14:paraId="33427B70" w14:textId="77777777" w:rsidR="00E31490" w:rsidRDefault="00E31490" w:rsidP="007159D8">
            <w:pPr>
              <w:pStyle w:val="TAH"/>
            </w:pPr>
            <w:r>
              <w:rPr>
                <w:rFonts w:hint="eastAsia"/>
              </w:rPr>
              <w:t>1</w:t>
            </w:r>
            <w:r>
              <w:t>00</w:t>
            </w:r>
          </w:p>
          <w:p w14:paraId="18865952" w14:textId="77777777" w:rsidR="00E31490" w:rsidRPr="00740195" w:rsidRDefault="00E31490" w:rsidP="007159D8">
            <w:pPr>
              <w:pStyle w:val="TAH"/>
            </w:pPr>
          </w:p>
        </w:tc>
        <w:tc>
          <w:tcPr>
            <w:tcW w:w="1276" w:type="dxa"/>
            <w:vAlign w:val="center"/>
          </w:tcPr>
          <w:p w14:paraId="751D6C43" w14:textId="77777777" w:rsidR="00E31490" w:rsidRDefault="00E31490" w:rsidP="007159D8">
            <w:pPr>
              <w:pStyle w:val="TAH"/>
            </w:pPr>
            <w:r>
              <w:rPr>
                <w:rFonts w:hint="eastAsia"/>
              </w:rPr>
              <w:t>2</w:t>
            </w:r>
            <w:r>
              <w:t>00</w:t>
            </w:r>
          </w:p>
          <w:p w14:paraId="04CF3F81" w14:textId="77777777" w:rsidR="00E31490" w:rsidRPr="00740195" w:rsidRDefault="00E31490" w:rsidP="007159D8">
            <w:pPr>
              <w:pStyle w:val="TAH"/>
            </w:pPr>
          </w:p>
        </w:tc>
        <w:tc>
          <w:tcPr>
            <w:tcW w:w="1270" w:type="dxa"/>
            <w:vAlign w:val="center"/>
          </w:tcPr>
          <w:p w14:paraId="1DC3E067" w14:textId="77777777" w:rsidR="00E31490" w:rsidRDefault="00E31490" w:rsidP="007159D8">
            <w:pPr>
              <w:pStyle w:val="TAH"/>
            </w:pPr>
            <w:r>
              <w:rPr>
                <w:rFonts w:hint="eastAsia"/>
              </w:rPr>
              <w:t>4</w:t>
            </w:r>
            <w:r>
              <w:t>00</w:t>
            </w:r>
          </w:p>
          <w:p w14:paraId="7E848D28" w14:textId="77777777" w:rsidR="00E31490" w:rsidRPr="00740195" w:rsidRDefault="00E31490" w:rsidP="007159D8">
            <w:pPr>
              <w:pStyle w:val="TAH"/>
            </w:pPr>
          </w:p>
        </w:tc>
      </w:tr>
      <w:tr w:rsidR="00E31490" w14:paraId="0F3B08E7" w14:textId="77777777" w:rsidTr="007159D8">
        <w:tc>
          <w:tcPr>
            <w:tcW w:w="3114" w:type="dxa"/>
            <w:tcBorders>
              <w:bottom w:val="nil"/>
            </w:tcBorders>
            <w:vAlign w:val="center"/>
          </w:tcPr>
          <w:p w14:paraId="260C0EC6" w14:textId="77777777" w:rsidR="00E31490" w:rsidRDefault="00E31490" w:rsidP="007159D8">
            <w:pPr>
              <w:pStyle w:val="TAC"/>
            </w:pPr>
            <w:r w:rsidRPr="00EE3E86">
              <w:rPr>
                <w:rFonts w:cs="Arial"/>
                <w:szCs w:val="18"/>
                <w:lang w:val="sv-SE"/>
              </w:rPr>
              <w:t>n512</w:t>
            </w:r>
          </w:p>
        </w:tc>
        <w:tc>
          <w:tcPr>
            <w:tcW w:w="1701" w:type="dxa"/>
            <w:vAlign w:val="center"/>
          </w:tcPr>
          <w:p w14:paraId="379F7DB9" w14:textId="77777777" w:rsidR="00E31490" w:rsidRDefault="00E31490" w:rsidP="007159D8">
            <w:pPr>
              <w:pStyle w:val="TAC"/>
            </w:pPr>
            <w:r w:rsidRPr="00F95B02">
              <w:t>60</w:t>
            </w:r>
          </w:p>
        </w:tc>
        <w:tc>
          <w:tcPr>
            <w:tcW w:w="1134" w:type="dxa"/>
          </w:tcPr>
          <w:p w14:paraId="7CA6FA18" w14:textId="77777777" w:rsidR="00E31490" w:rsidRDefault="00E31490" w:rsidP="007159D8">
            <w:pPr>
              <w:pStyle w:val="TAC"/>
            </w:pPr>
            <w:r>
              <w:t>50</w:t>
            </w:r>
          </w:p>
        </w:tc>
        <w:tc>
          <w:tcPr>
            <w:tcW w:w="1134" w:type="dxa"/>
          </w:tcPr>
          <w:p w14:paraId="2CD56D65" w14:textId="77777777" w:rsidR="00E31490" w:rsidRDefault="00E31490" w:rsidP="007159D8">
            <w:pPr>
              <w:pStyle w:val="TAC"/>
            </w:pPr>
            <w:r>
              <w:t>100</w:t>
            </w:r>
          </w:p>
        </w:tc>
        <w:tc>
          <w:tcPr>
            <w:tcW w:w="1276" w:type="dxa"/>
          </w:tcPr>
          <w:p w14:paraId="12D28D24" w14:textId="77777777" w:rsidR="00E31490" w:rsidRDefault="00E31490" w:rsidP="007159D8">
            <w:pPr>
              <w:pStyle w:val="TAC"/>
            </w:pPr>
            <w:r>
              <w:t>200</w:t>
            </w:r>
          </w:p>
        </w:tc>
        <w:tc>
          <w:tcPr>
            <w:tcW w:w="1270" w:type="dxa"/>
          </w:tcPr>
          <w:p w14:paraId="327D6290" w14:textId="77777777" w:rsidR="00E31490" w:rsidRDefault="00E31490" w:rsidP="007159D8">
            <w:pPr>
              <w:pStyle w:val="TAC"/>
            </w:pPr>
          </w:p>
        </w:tc>
      </w:tr>
      <w:tr w:rsidR="00E31490" w14:paraId="00AF0CBB" w14:textId="77777777" w:rsidTr="007159D8">
        <w:tc>
          <w:tcPr>
            <w:tcW w:w="3114" w:type="dxa"/>
            <w:tcBorders>
              <w:top w:val="nil"/>
              <w:bottom w:val="single" w:sz="4" w:space="0" w:color="auto"/>
            </w:tcBorders>
            <w:vAlign w:val="center"/>
          </w:tcPr>
          <w:p w14:paraId="66D1508B" w14:textId="77777777" w:rsidR="00E31490" w:rsidRDefault="00E31490" w:rsidP="007159D8">
            <w:pPr>
              <w:pStyle w:val="TAC"/>
            </w:pPr>
          </w:p>
        </w:tc>
        <w:tc>
          <w:tcPr>
            <w:tcW w:w="1701" w:type="dxa"/>
            <w:vAlign w:val="center"/>
          </w:tcPr>
          <w:p w14:paraId="070BE168" w14:textId="77777777" w:rsidR="00E31490" w:rsidRDefault="00E31490" w:rsidP="007159D8">
            <w:pPr>
              <w:pStyle w:val="TAC"/>
            </w:pPr>
            <w:r w:rsidRPr="00F95B02">
              <w:t>120</w:t>
            </w:r>
          </w:p>
        </w:tc>
        <w:tc>
          <w:tcPr>
            <w:tcW w:w="1134" w:type="dxa"/>
          </w:tcPr>
          <w:p w14:paraId="6DD2FE63" w14:textId="77777777" w:rsidR="00E31490" w:rsidRDefault="00E31490" w:rsidP="007159D8">
            <w:pPr>
              <w:pStyle w:val="TAC"/>
            </w:pPr>
            <w:r>
              <w:t>50</w:t>
            </w:r>
          </w:p>
        </w:tc>
        <w:tc>
          <w:tcPr>
            <w:tcW w:w="1134" w:type="dxa"/>
          </w:tcPr>
          <w:p w14:paraId="5276113A" w14:textId="77777777" w:rsidR="00E31490" w:rsidRDefault="00E31490" w:rsidP="007159D8">
            <w:pPr>
              <w:pStyle w:val="TAC"/>
            </w:pPr>
            <w:r>
              <w:t>100</w:t>
            </w:r>
          </w:p>
        </w:tc>
        <w:tc>
          <w:tcPr>
            <w:tcW w:w="1276" w:type="dxa"/>
          </w:tcPr>
          <w:p w14:paraId="167FC241" w14:textId="77777777" w:rsidR="00E31490" w:rsidRDefault="00E31490" w:rsidP="007159D8">
            <w:pPr>
              <w:pStyle w:val="TAC"/>
            </w:pPr>
            <w:r>
              <w:t>200</w:t>
            </w:r>
          </w:p>
        </w:tc>
        <w:tc>
          <w:tcPr>
            <w:tcW w:w="1270" w:type="dxa"/>
          </w:tcPr>
          <w:p w14:paraId="3E4BE578" w14:textId="77777777" w:rsidR="00E31490" w:rsidRDefault="00E31490" w:rsidP="007159D8">
            <w:pPr>
              <w:pStyle w:val="TAC"/>
            </w:pPr>
            <w:r>
              <w:t>400</w:t>
            </w:r>
          </w:p>
        </w:tc>
      </w:tr>
      <w:tr w:rsidR="00E31490" w14:paraId="010D6A83" w14:textId="77777777" w:rsidTr="007159D8">
        <w:tc>
          <w:tcPr>
            <w:tcW w:w="3114" w:type="dxa"/>
            <w:tcBorders>
              <w:bottom w:val="nil"/>
            </w:tcBorders>
            <w:vAlign w:val="center"/>
          </w:tcPr>
          <w:p w14:paraId="56881722" w14:textId="77777777" w:rsidR="00E31490" w:rsidRDefault="00E31490" w:rsidP="007159D8">
            <w:pPr>
              <w:pStyle w:val="TAC"/>
            </w:pPr>
            <w:r>
              <w:t>n511</w:t>
            </w:r>
          </w:p>
        </w:tc>
        <w:tc>
          <w:tcPr>
            <w:tcW w:w="1701" w:type="dxa"/>
            <w:vAlign w:val="center"/>
          </w:tcPr>
          <w:p w14:paraId="3DEC4BD8" w14:textId="77777777" w:rsidR="00E31490" w:rsidRPr="00F95B02" w:rsidRDefault="00E31490" w:rsidP="007159D8">
            <w:pPr>
              <w:pStyle w:val="TAC"/>
            </w:pPr>
            <w:r w:rsidRPr="00F95B02">
              <w:t>60</w:t>
            </w:r>
          </w:p>
        </w:tc>
        <w:tc>
          <w:tcPr>
            <w:tcW w:w="1134" w:type="dxa"/>
          </w:tcPr>
          <w:p w14:paraId="2D267044" w14:textId="77777777" w:rsidR="00E31490" w:rsidRPr="00F95B02" w:rsidRDefault="00E31490" w:rsidP="007159D8">
            <w:pPr>
              <w:pStyle w:val="TAC"/>
            </w:pPr>
            <w:r>
              <w:t>50</w:t>
            </w:r>
          </w:p>
        </w:tc>
        <w:tc>
          <w:tcPr>
            <w:tcW w:w="1134" w:type="dxa"/>
          </w:tcPr>
          <w:p w14:paraId="36ADAF87" w14:textId="77777777" w:rsidR="00E31490" w:rsidRPr="00F95B02" w:rsidRDefault="00E31490" w:rsidP="007159D8">
            <w:pPr>
              <w:pStyle w:val="TAC"/>
            </w:pPr>
            <w:r>
              <w:t>100</w:t>
            </w:r>
          </w:p>
        </w:tc>
        <w:tc>
          <w:tcPr>
            <w:tcW w:w="1276" w:type="dxa"/>
          </w:tcPr>
          <w:p w14:paraId="4033AB2E" w14:textId="77777777" w:rsidR="00E31490" w:rsidRPr="00F95B02" w:rsidRDefault="00E31490" w:rsidP="007159D8">
            <w:pPr>
              <w:pStyle w:val="TAC"/>
            </w:pPr>
            <w:r>
              <w:t>200</w:t>
            </w:r>
          </w:p>
        </w:tc>
        <w:tc>
          <w:tcPr>
            <w:tcW w:w="1270" w:type="dxa"/>
          </w:tcPr>
          <w:p w14:paraId="193AD516" w14:textId="77777777" w:rsidR="00E31490" w:rsidRPr="00F95B02" w:rsidRDefault="00E31490" w:rsidP="007159D8">
            <w:pPr>
              <w:pStyle w:val="TAC"/>
            </w:pPr>
          </w:p>
        </w:tc>
      </w:tr>
      <w:tr w:rsidR="00E31490" w14:paraId="52650924" w14:textId="77777777" w:rsidTr="007159D8">
        <w:tc>
          <w:tcPr>
            <w:tcW w:w="3114" w:type="dxa"/>
            <w:tcBorders>
              <w:top w:val="nil"/>
              <w:bottom w:val="single" w:sz="4" w:space="0" w:color="auto"/>
            </w:tcBorders>
            <w:vAlign w:val="center"/>
          </w:tcPr>
          <w:p w14:paraId="7ABBDBEF" w14:textId="77777777" w:rsidR="00E31490" w:rsidRPr="00F95B02" w:rsidRDefault="00E31490" w:rsidP="007159D8">
            <w:pPr>
              <w:pStyle w:val="TAC"/>
            </w:pPr>
          </w:p>
        </w:tc>
        <w:tc>
          <w:tcPr>
            <w:tcW w:w="1701" w:type="dxa"/>
            <w:vAlign w:val="center"/>
          </w:tcPr>
          <w:p w14:paraId="13F15072" w14:textId="77777777" w:rsidR="00E31490" w:rsidRPr="00F95B02" w:rsidRDefault="00E31490" w:rsidP="007159D8">
            <w:pPr>
              <w:pStyle w:val="TAC"/>
            </w:pPr>
            <w:r w:rsidRPr="00F95B02">
              <w:t>120</w:t>
            </w:r>
          </w:p>
        </w:tc>
        <w:tc>
          <w:tcPr>
            <w:tcW w:w="1134" w:type="dxa"/>
          </w:tcPr>
          <w:p w14:paraId="2BA7E4BB" w14:textId="77777777" w:rsidR="00E31490" w:rsidRPr="00F95B02" w:rsidRDefault="00E31490" w:rsidP="007159D8">
            <w:pPr>
              <w:pStyle w:val="TAC"/>
            </w:pPr>
            <w:r>
              <w:t>50</w:t>
            </w:r>
          </w:p>
        </w:tc>
        <w:tc>
          <w:tcPr>
            <w:tcW w:w="1134" w:type="dxa"/>
          </w:tcPr>
          <w:p w14:paraId="62FEA011" w14:textId="77777777" w:rsidR="00E31490" w:rsidRPr="00F95B02" w:rsidRDefault="00E31490" w:rsidP="007159D8">
            <w:pPr>
              <w:pStyle w:val="TAC"/>
            </w:pPr>
            <w:r>
              <w:t>100</w:t>
            </w:r>
          </w:p>
        </w:tc>
        <w:tc>
          <w:tcPr>
            <w:tcW w:w="1276" w:type="dxa"/>
          </w:tcPr>
          <w:p w14:paraId="5D4F869D" w14:textId="77777777" w:rsidR="00E31490" w:rsidRPr="00F95B02" w:rsidRDefault="00E31490" w:rsidP="007159D8">
            <w:pPr>
              <w:pStyle w:val="TAC"/>
            </w:pPr>
            <w:r>
              <w:t>200</w:t>
            </w:r>
          </w:p>
        </w:tc>
        <w:tc>
          <w:tcPr>
            <w:tcW w:w="1270" w:type="dxa"/>
          </w:tcPr>
          <w:p w14:paraId="4EEC1817" w14:textId="77777777" w:rsidR="00E31490" w:rsidRPr="00F95B02" w:rsidRDefault="00E31490" w:rsidP="007159D8">
            <w:pPr>
              <w:pStyle w:val="TAC"/>
            </w:pPr>
            <w:r>
              <w:t>400</w:t>
            </w:r>
          </w:p>
        </w:tc>
      </w:tr>
      <w:tr w:rsidR="00E31490" w14:paraId="3D8F886F" w14:textId="77777777" w:rsidTr="007159D8">
        <w:tc>
          <w:tcPr>
            <w:tcW w:w="3114" w:type="dxa"/>
            <w:tcBorders>
              <w:bottom w:val="nil"/>
            </w:tcBorders>
            <w:vAlign w:val="center"/>
          </w:tcPr>
          <w:p w14:paraId="091C7B4E" w14:textId="77777777" w:rsidR="00E31490" w:rsidRPr="00F95B02" w:rsidRDefault="00E31490" w:rsidP="007159D8">
            <w:pPr>
              <w:pStyle w:val="TAC"/>
            </w:pPr>
            <w:r>
              <w:t>n510</w:t>
            </w:r>
          </w:p>
        </w:tc>
        <w:tc>
          <w:tcPr>
            <w:tcW w:w="1701" w:type="dxa"/>
            <w:vAlign w:val="center"/>
          </w:tcPr>
          <w:p w14:paraId="24B30EEB" w14:textId="77777777" w:rsidR="00E31490" w:rsidRPr="00F95B02" w:rsidRDefault="00E31490" w:rsidP="007159D8">
            <w:pPr>
              <w:pStyle w:val="TAC"/>
            </w:pPr>
            <w:r w:rsidRPr="00E26D09">
              <w:t>60</w:t>
            </w:r>
          </w:p>
        </w:tc>
        <w:tc>
          <w:tcPr>
            <w:tcW w:w="1134" w:type="dxa"/>
          </w:tcPr>
          <w:p w14:paraId="04500DF7" w14:textId="77777777" w:rsidR="00E31490" w:rsidRPr="00F95B02" w:rsidRDefault="00E31490" w:rsidP="007159D8">
            <w:pPr>
              <w:pStyle w:val="TAC"/>
            </w:pPr>
            <w:r>
              <w:t>50</w:t>
            </w:r>
          </w:p>
        </w:tc>
        <w:tc>
          <w:tcPr>
            <w:tcW w:w="1134" w:type="dxa"/>
          </w:tcPr>
          <w:p w14:paraId="0E345FE0" w14:textId="77777777" w:rsidR="00E31490" w:rsidRPr="00F95B02" w:rsidRDefault="00E31490" w:rsidP="007159D8">
            <w:pPr>
              <w:pStyle w:val="TAC"/>
            </w:pPr>
            <w:r>
              <w:t>100</w:t>
            </w:r>
          </w:p>
        </w:tc>
        <w:tc>
          <w:tcPr>
            <w:tcW w:w="1276" w:type="dxa"/>
          </w:tcPr>
          <w:p w14:paraId="0A4ECF1F" w14:textId="77777777" w:rsidR="00E31490" w:rsidRPr="00F95B02" w:rsidRDefault="00E31490" w:rsidP="007159D8">
            <w:pPr>
              <w:pStyle w:val="TAC"/>
            </w:pPr>
            <w:r>
              <w:t>200</w:t>
            </w:r>
          </w:p>
        </w:tc>
        <w:tc>
          <w:tcPr>
            <w:tcW w:w="1270" w:type="dxa"/>
          </w:tcPr>
          <w:p w14:paraId="0C6C9B53" w14:textId="77777777" w:rsidR="00E31490" w:rsidRPr="00F95B02" w:rsidRDefault="00E31490" w:rsidP="007159D8">
            <w:pPr>
              <w:pStyle w:val="TAC"/>
            </w:pPr>
          </w:p>
        </w:tc>
      </w:tr>
      <w:tr w:rsidR="00E31490" w14:paraId="1765D43D" w14:textId="77777777" w:rsidTr="007159D8">
        <w:tc>
          <w:tcPr>
            <w:tcW w:w="3114" w:type="dxa"/>
            <w:tcBorders>
              <w:top w:val="nil"/>
              <w:bottom w:val="single" w:sz="4" w:space="0" w:color="auto"/>
            </w:tcBorders>
            <w:vAlign w:val="center"/>
          </w:tcPr>
          <w:p w14:paraId="4671D687" w14:textId="77777777" w:rsidR="00E31490" w:rsidRPr="00E26D09" w:rsidRDefault="00E31490" w:rsidP="007159D8">
            <w:pPr>
              <w:pStyle w:val="TAC"/>
            </w:pPr>
          </w:p>
        </w:tc>
        <w:tc>
          <w:tcPr>
            <w:tcW w:w="1701" w:type="dxa"/>
            <w:vAlign w:val="center"/>
          </w:tcPr>
          <w:p w14:paraId="183FC878" w14:textId="77777777" w:rsidR="00E31490" w:rsidRPr="00E26D09" w:rsidRDefault="00E31490" w:rsidP="007159D8">
            <w:pPr>
              <w:pStyle w:val="TAC"/>
            </w:pPr>
            <w:r w:rsidRPr="00E26D09">
              <w:t>120</w:t>
            </w:r>
          </w:p>
        </w:tc>
        <w:tc>
          <w:tcPr>
            <w:tcW w:w="1134" w:type="dxa"/>
          </w:tcPr>
          <w:p w14:paraId="61FA6BBF" w14:textId="77777777" w:rsidR="00E31490" w:rsidRPr="00E26D09" w:rsidRDefault="00E31490" w:rsidP="007159D8">
            <w:pPr>
              <w:pStyle w:val="TAC"/>
            </w:pPr>
            <w:r>
              <w:t>50</w:t>
            </w:r>
          </w:p>
        </w:tc>
        <w:tc>
          <w:tcPr>
            <w:tcW w:w="1134" w:type="dxa"/>
          </w:tcPr>
          <w:p w14:paraId="5F047B84" w14:textId="77777777" w:rsidR="00E31490" w:rsidRPr="00E26D09" w:rsidRDefault="00E31490" w:rsidP="007159D8">
            <w:pPr>
              <w:pStyle w:val="TAC"/>
            </w:pPr>
            <w:r>
              <w:t>100</w:t>
            </w:r>
          </w:p>
        </w:tc>
        <w:tc>
          <w:tcPr>
            <w:tcW w:w="1276" w:type="dxa"/>
          </w:tcPr>
          <w:p w14:paraId="4A035DD4" w14:textId="77777777" w:rsidR="00E31490" w:rsidRPr="00E26D09" w:rsidRDefault="00E31490" w:rsidP="007159D8">
            <w:pPr>
              <w:pStyle w:val="TAC"/>
            </w:pPr>
            <w:r>
              <w:t>200</w:t>
            </w:r>
          </w:p>
        </w:tc>
        <w:tc>
          <w:tcPr>
            <w:tcW w:w="1270" w:type="dxa"/>
          </w:tcPr>
          <w:p w14:paraId="7E3376E9" w14:textId="77777777" w:rsidR="00E31490" w:rsidRPr="00F95B02" w:rsidRDefault="00E31490" w:rsidP="007159D8">
            <w:pPr>
              <w:pStyle w:val="TAC"/>
            </w:pPr>
            <w:r>
              <w:t>400</w:t>
            </w:r>
          </w:p>
        </w:tc>
      </w:tr>
    </w:tbl>
    <w:p w14:paraId="3F0719A0" w14:textId="77777777" w:rsidR="00F260FB" w:rsidRPr="00715883" w:rsidRDefault="00F260FB" w:rsidP="00F260FB">
      <w:pPr>
        <w:pStyle w:val="Heading3"/>
      </w:pPr>
      <w:bookmarkStart w:id="566" w:name="_Toc21344199"/>
      <w:bookmarkStart w:id="567" w:name="_Toc29801683"/>
      <w:bookmarkStart w:id="568" w:name="_Toc29802107"/>
      <w:bookmarkStart w:id="569" w:name="_Toc29802732"/>
      <w:bookmarkStart w:id="570" w:name="_Toc36107474"/>
      <w:bookmarkStart w:id="571" w:name="_Toc37251233"/>
      <w:bookmarkStart w:id="572" w:name="_Toc45888019"/>
      <w:bookmarkStart w:id="573" w:name="_Toc45888618"/>
      <w:bookmarkStart w:id="574" w:name="_Toc61367258"/>
      <w:bookmarkStart w:id="575" w:name="_Toc61372641"/>
      <w:bookmarkStart w:id="576" w:name="_Toc68230581"/>
      <w:bookmarkStart w:id="577" w:name="_Toc69083994"/>
      <w:bookmarkStart w:id="578" w:name="_Toc75467001"/>
      <w:bookmarkStart w:id="579" w:name="_Toc76509023"/>
      <w:bookmarkStart w:id="580" w:name="_Toc76718013"/>
      <w:bookmarkStart w:id="581" w:name="_Toc83580323"/>
      <w:bookmarkStart w:id="582" w:name="_Toc84404832"/>
      <w:bookmarkStart w:id="583" w:name="_Toc84413441"/>
      <w:bookmarkStart w:id="584" w:name="_Toc155382128"/>
      <w:bookmarkStart w:id="585" w:name="_Toc161753835"/>
      <w:bookmarkStart w:id="586" w:name="_Toc161754456"/>
      <w:bookmarkStart w:id="587" w:name="_Toc163202029"/>
      <w:bookmarkStart w:id="588" w:name="_Toc169888291"/>
      <w:bookmarkStart w:id="589" w:name="_Toc171551480"/>
      <w:bookmarkStart w:id="590" w:name="_Toc176775202"/>
      <w:bookmarkStart w:id="591" w:name="_Toc187243797"/>
      <w:r w:rsidRPr="00715883">
        <w:t>5.3.6</w:t>
      </w:r>
      <w:r w:rsidRPr="00715883">
        <w:tab/>
        <w:t>Asymmetric channel bandwidths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592" w:name="_Toc97562272"/>
      <w:bookmarkStart w:id="593" w:name="_Toc104122499"/>
      <w:bookmarkStart w:id="594" w:name="_Toc104205450"/>
      <w:bookmarkStart w:id="595" w:name="_Toc104206657"/>
      <w:bookmarkStart w:id="596" w:name="_Toc104503617"/>
      <w:bookmarkStart w:id="597" w:name="_Toc106127544"/>
      <w:bookmarkStart w:id="598" w:name="_Toc123057909"/>
      <w:bookmarkStart w:id="599" w:name="_Toc124256602"/>
      <w:bookmarkStart w:id="600" w:name="_Toc131734915"/>
      <w:bookmarkStart w:id="601" w:name="_Toc137372692"/>
      <w:bookmarkStart w:id="602" w:name="_Toc138885078"/>
      <w:bookmarkStart w:id="603" w:name="_Toc145690581"/>
      <w:bookmarkStart w:id="604" w:name="_Toc155382129"/>
      <w:bookmarkStart w:id="605" w:name="_Toc161753836"/>
      <w:bookmarkStart w:id="606" w:name="_Toc161754457"/>
      <w:bookmarkStart w:id="607" w:name="_Toc163202030"/>
      <w:bookmarkStart w:id="608" w:name="_Toc169888292"/>
      <w:bookmarkStart w:id="609" w:name="_Toc171551481"/>
      <w:bookmarkStart w:id="610" w:name="_Toc176775203"/>
      <w:bookmarkStart w:id="611" w:name="_Toc187243798"/>
      <w:r>
        <w:lastRenderedPageBreak/>
        <w:t>5.4</w:t>
      </w:r>
      <w:r>
        <w:tab/>
        <w:t>Channel arrangement</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CFF2B8E" w14:textId="77777777" w:rsidR="009254AE" w:rsidRPr="001E68B3" w:rsidRDefault="009254AE" w:rsidP="007D11CB">
      <w:pPr>
        <w:pStyle w:val="Heading3"/>
        <w:rPr>
          <w:lang w:eastAsia="en-US"/>
        </w:rPr>
      </w:pPr>
      <w:bookmarkStart w:id="612" w:name="_Toc21344207"/>
      <w:bookmarkStart w:id="613" w:name="_Toc29801691"/>
      <w:bookmarkStart w:id="614" w:name="_Toc29802115"/>
      <w:bookmarkStart w:id="615" w:name="_Toc29802740"/>
      <w:bookmarkStart w:id="616" w:name="_Toc36107482"/>
      <w:bookmarkStart w:id="617" w:name="_Toc37251241"/>
      <w:bookmarkStart w:id="618" w:name="_Toc45888030"/>
      <w:bookmarkStart w:id="619" w:name="_Toc45888629"/>
      <w:bookmarkStart w:id="620" w:name="_Toc61367269"/>
      <w:bookmarkStart w:id="621" w:name="_Toc61372652"/>
      <w:bookmarkStart w:id="622" w:name="_Toc68230592"/>
      <w:bookmarkStart w:id="623" w:name="_Toc69084005"/>
      <w:bookmarkStart w:id="624" w:name="_Toc75467012"/>
      <w:bookmarkStart w:id="625" w:name="_Toc76509034"/>
      <w:bookmarkStart w:id="626" w:name="_Toc76718024"/>
      <w:bookmarkStart w:id="627" w:name="_Toc83580334"/>
      <w:bookmarkStart w:id="628" w:name="_Toc84404843"/>
      <w:bookmarkStart w:id="629" w:name="_Toc84413452"/>
      <w:bookmarkStart w:id="630" w:name="_Toc106127545"/>
      <w:bookmarkStart w:id="631" w:name="_Toc123057910"/>
      <w:bookmarkStart w:id="632" w:name="_Toc124256603"/>
      <w:bookmarkStart w:id="633" w:name="_Toc131734916"/>
      <w:bookmarkStart w:id="634" w:name="_Toc137372693"/>
      <w:bookmarkStart w:id="635" w:name="_Toc138885079"/>
      <w:bookmarkStart w:id="636" w:name="_Toc145690582"/>
      <w:bookmarkStart w:id="637" w:name="_Toc155382130"/>
      <w:bookmarkStart w:id="638" w:name="_Toc161753837"/>
      <w:bookmarkStart w:id="639" w:name="_Toc161754458"/>
      <w:bookmarkStart w:id="640" w:name="_Toc163202031"/>
      <w:bookmarkStart w:id="641" w:name="_Toc169888293"/>
      <w:bookmarkStart w:id="642" w:name="_Toc171551482"/>
      <w:bookmarkStart w:id="643" w:name="_Toc176775204"/>
      <w:bookmarkStart w:id="644" w:name="_Toc187243799"/>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6436E104" w14:textId="77777777" w:rsidR="009254AE" w:rsidRDefault="009254AE" w:rsidP="007D11CB">
      <w:pPr>
        <w:pStyle w:val="Heading4"/>
        <w:rPr>
          <w:lang w:eastAsia="en-US"/>
        </w:rPr>
      </w:pPr>
      <w:bookmarkStart w:id="645" w:name="_Toc21344208"/>
      <w:bookmarkStart w:id="646" w:name="_Toc29801692"/>
      <w:bookmarkStart w:id="647" w:name="_Toc29802116"/>
      <w:bookmarkStart w:id="648" w:name="_Toc29802741"/>
      <w:bookmarkStart w:id="649" w:name="_Toc36107483"/>
      <w:bookmarkStart w:id="650" w:name="_Toc37251242"/>
      <w:bookmarkStart w:id="651" w:name="_Toc45888031"/>
      <w:bookmarkStart w:id="652" w:name="_Toc45888630"/>
      <w:bookmarkStart w:id="653" w:name="_Toc61367270"/>
      <w:bookmarkStart w:id="654" w:name="_Toc61372653"/>
      <w:bookmarkStart w:id="655" w:name="_Toc68230593"/>
      <w:bookmarkStart w:id="656" w:name="_Toc69084006"/>
      <w:bookmarkStart w:id="657" w:name="_Toc75467013"/>
      <w:bookmarkStart w:id="658" w:name="_Toc76509035"/>
      <w:bookmarkStart w:id="659" w:name="_Toc76718025"/>
      <w:bookmarkStart w:id="660" w:name="_Toc83580335"/>
      <w:bookmarkStart w:id="661" w:name="_Toc84404844"/>
      <w:bookmarkStart w:id="662" w:name="_Toc84413453"/>
      <w:bookmarkStart w:id="663" w:name="_Toc106127546"/>
      <w:bookmarkStart w:id="664" w:name="_Toc123057911"/>
      <w:bookmarkStart w:id="665" w:name="_Toc124256604"/>
      <w:bookmarkStart w:id="666" w:name="_Toc131734917"/>
      <w:bookmarkStart w:id="667" w:name="_Toc137372694"/>
      <w:bookmarkStart w:id="668" w:name="_Toc138885080"/>
      <w:bookmarkStart w:id="669" w:name="_Toc145690583"/>
      <w:bookmarkStart w:id="670" w:name="_Toc155382131"/>
      <w:bookmarkStart w:id="671" w:name="_Toc161753838"/>
      <w:bookmarkStart w:id="672" w:name="_Toc161754459"/>
      <w:bookmarkStart w:id="673" w:name="_Toc163202032"/>
      <w:bookmarkStart w:id="674" w:name="_Toc169888294"/>
      <w:bookmarkStart w:id="675" w:name="_Toc171551483"/>
      <w:bookmarkStart w:id="676" w:name="_Toc176775205"/>
      <w:bookmarkStart w:id="677" w:name="_Toc187243800"/>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678" w:name="_Toc21344209"/>
      <w:bookmarkStart w:id="679" w:name="_Toc29801693"/>
      <w:bookmarkStart w:id="680" w:name="_Toc29802117"/>
      <w:bookmarkStart w:id="681" w:name="_Toc29802742"/>
      <w:bookmarkStart w:id="682" w:name="_Toc36107484"/>
      <w:bookmarkStart w:id="683" w:name="_Toc37251243"/>
      <w:bookmarkStart w:id="684" w:name="_Toc45888032"/>
      <w:bookmarkStart w:id="685" w:name="_Toc45888631"/>
      <w:bookmarkStart w:id="686" w:name="_Toc61367271"/>
      <w:bookmarkStart w:id="687" w:name="_Toc61372654"/>
      <w:bookmarkStart w:id="688" w:name="_Toc68230594"/>
      <w:bookmarkStart w:id="689" w:name="_Toc69084007"/>
      <w:bookmarkStart w:id="690" w:name="_Toc75467014"/>
      <w:bookmarkStart w:id="691" w:name="_Toc76509036"/>
      <w:bookmarkStart w:id="692" w:name="_Toc76718026"/>
      <w:bookmarkStart w:id="693" w:name="_Toc83580336"/>
      <w:bookmarkStart w:id="694" w:name="_Toc84404845"/>
      <w:bookmarkStart w:id="695" w:name="_Toc84413454"/>
      <w:bookmarkStart w:id="696" w:name="_Toc106127547"/>
      <w:bookmarkStart w:id="697" w:name="_Toc123057912"/>
      <w:bookmarkStart w:id="698" w:name="_Toc124256605"/>
      <w:bookmarkStart w:id="699" w:name="_Toc131734918"/>
      <w:bookmarkStart w:id="700" w:name="_Toc137372695"/>
      <w:bookmarkStart w:id="701" w:name="_Toc138885081"/>
      <w:bookmarkStart w:id="702" w:name="_Toc145690584"/>
      <w:bookmarkStart w:id="703" w:name="_Toc155382132"/>
      <w:bookmarkStart w:id="704" w:name="_Toc161753839"/>
      <w:bookmarkStart w:id="705" w:name="_Toc161754460"/>
      <w:bookmarkStart w:id="706" w:name="_Toc163202033"/>
      <w:bookmarkStart w:id="707" w:name="_Toc169888295"/>
      <w:bookmarkStart w:id="708" w:name="_Toc171551484"/>
      <w:bookmarkStart w:id="709" w:name="_Toc176775206"/>
      <w:bookmarkStart w:id="710" w:name="_Toc187243801"/>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3EA441B7" w14:textId="77777777" w:rsidR="009254AE" w:rsidRPr="00D026C9" w:rsidRDefault="009254AE" w:rsidP="007D11CB">
      <w:pPr>
        <w:pStyle w:val="Heading4"/>
      </w:pPr>
      <w:bookmarkStart w:id="711" w:name="_Toc21344210"/>
      <w:bookmarkStart w:id="712" w:name="_Toc29801694"/>
      <w:bookmarkStart w:id="713" w:name="_Toc29802118"/>
      <w:bookmarkStart w:id="714" w:name="_Toc29802743"/>
      <w:bookmarkStart w:id="715" w:name="_Toc36107485"/>
      <w:bookmarkStart w:id="716" w:name="_Toc37251244"/>
      <w:bookmarkStart w:id="717" w:name="_Toc45888033"/>
      <w:bookmarkStart w:id="718" w:name="_Toc45888632"/>
      <w:bookmarkStart w:id="719" w:name="_Toc61367272"/>
      <w:bookmarkStart w:id="720" w:name="_Toc61372655"/>
      <w:bookmarkStart w:id="721" w:name="_Toc68230595"/>
      <w:bookmarkStart w:id="722" w:name="_Toc69084008"/>
      <w:bookmarkStart w:id="723" w:name="_Toc75467015"/>
      <w:bookmarkStart w:id="724" w:name="_Toc76509037"/>
      <w:bookmarkStart w:id="725" w:name="_Toc76718027"/>
      <w:bookmarkStart w:id="726" w:name="_Toc83580337"/>
      <w:bookmarkStart w:id="727" w:name="_Toc84404846"/>
      <w:bookmarkStart w:id="728" w:name="_Toc84413455"/>
      <w:bookmarkStart w:id="729" w:name="_Toc97562273"/>
      <w:bookmarkStart w:id="730" w:name="_Toc104122500"/>
      <w:bookmarkStart w:id="731" w:name="_Toc104205451"/>
      <w:bookmarkStart w:id="732" w:name="_Toc104206658"/>
      <w:bookmarkStart w:id="733" w:name="_Toc104503618"/>
      <w:bookmarkStart w:id="734" w:name="_Toc106127548"/>
      <w:bookmarkStart w:id="735" w:name="_Toc123057913"/>
      <w:bookmarkStart w:id="736" w:name="_Toc124256606"/>
      <w:bookmarkStart w:id="737" w:name="_Toc131734919"/>
      <w:bookmarkStart w:id="738" w:name="_Toc137372696"/>
      <w:bookmarkStart w:id="739" w:name="_Toc138885082"/>
      <w:bookmarkStart w:id="740" w:name="_Toc145690585"/>
      <w:bookmarkStart w:id="741" w:name="_Toc155382133"/>
      <w:bookmarkStart w:id="742" w:name="_Toc161753840"/>
      <w:bookmarkStart w:id="743" w:name="_Toc161754461"/>
      <w:bookmarkStart w:id="744" w:name="_Toc163202034"/>
      <w:bookmarkStart w:id="745" w:name="_Toc169888296"/>
      <w:bookmarkStart w:id="746" w:name="_Toc171551485"/>
      <w:bookmarkStart w:id="747" w:name="_Toc176775207"/>
      <w:bookmarkStart w:id="748" w:name="_Toc187243802"/>
      <w:r w:rsidRPr="00D026C9">
        <w:t>5.4.2.1</w:t>
      </w:r>
      <w:r w:rsidRPr="00D026C9">
        <w:tab/>
        <w:t>NR-ARFCN and channel raster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749" w:name="_Toc21344211"/>
      <w:bookmarkStart w:id="750" w:name="_Toc29801695"/>
      <w:bookmarkStart w:id="751" w:name="_Toc29802119"/>
      <w:bookmarkStart w:id="752" w:name="_Toc29802744"/>
      <w:bookmarkStart w:id="753" w:name="_Toc36107486"/>
      <w:bookmarkStart w:id="754" w:name="_Toc37251245"/>
      <w:bookmarkStart w:id="755" w:name="_Toc45888034"/>
      <w:bookmarkStart w:id="756" w:name="_Toc45888633"/>
      <w:bookmarkStart w:id="757" w:name="_Toc61367273"/>
      <w:bookmarkStart w:id="758" w:name="_Toc61372656"/>
      <w:bookmarkStart w:id="759" w:name="_Toc68230596"/>
      <w:bookmarkStart w:id="760" w:name="_Toc69084009"/>
      <w:bookmarkStart w:id="761" w:name="_Toc75467016"/>
      <w:bookmarkStart w:id="762" w:name="_Toc76509038"/>
      <w:bookmarkStart w:id="763" w:name="_Toc76718028"/>
      <w:bookmarkStart w:id="764" w:name="_Toc83580338"/>
      <w:bookmarkStart w:id="765" w:name="_Toc84404847"/>
      <w:bookmarkStart w:id="766" w:name="_Toc84413456"/>
      <w:bookmarkStart w:id="767" w:name="_Toc97562274"/>
      <w:bookmarkStart w:id="768" w:name="_Toc104122501"/>
      <w:bookmarkStart w:id="769" w:name="_Toc104205452"/>
      <w:bookmarkStart w:id="770" w:name="_Toc104206659"/>
      <w:bookmarkStart w:id="771" w:name="_Toc104503619"/>
      <w:bookmarkStart w:id="772" w:name="_Toc106127549"/>
      <w:bookmarkStart w:id="773" w:name="_Toc123057914"/>
      <w:bookmarkStart w:id="774" w:name="_Toc124256607"/>
      <w:bookmarkStart w:id="775" w:name="_Toc131734920"/>
      <w:bookmarkStart w:id="776" w:name="_Toc137372697"/>
      <w:bookmarkStart w:id="777" w:name="_Toc138885083"/>
      <w:bookmarkStart w:id="778" w:name="_Toc145690586"/>
      <w:bookmarkStart w:id="779" w:name="_Toc155382134"/>
      <w:bookmarkStart w:id="780" w:name="_Toc161753841"/>
      <w:bookmarkStart w:id="781" w:name="_Toc161754462"/>
      <w:bookmarkStart w:id="782" w:name="_Toc163202035"/>
      <w:bookmarkStart w:id="783" w:name="_Toc169888297"/>
      <w:bookmarkStart w:id="784" w:name="_Toc171551486"/>
      <w:bookmarkStart w:id="785" w:name="_Toc176775208"/>
      <w:bookmarkStart w:id="786" w:name="_Toc187243803"/>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787" w:name="_Toc21344212"/>
      <w:bookmarkStart w:id="788" w:name="_Toc29801696"/>
      <w:bookmarkStart w:id="789" w:name="_Toc29802120"/>
      <w:bookmarkStart w:id="790" w:name="_Toc29802745"/>
      <w:bookmarkStart w:id="791" w:name="_Toc36107487"/>
      <w:bookmarkStart w:id="792" w:name="_Toc37251246"/>
      <w:bookmarkStart w:id="793" w:name="_Toc45888035"/>
      <w:bookmarkStart w:id="794" w:name="_Toc45888634"/>
      <w:bookmarkStart w:id="795" w:name="_Toc61367274"/>
      <w:bookmarkStart w:id="796" w:name="_Toc61372657"/>
      <w:bookmarkStart w:id="797" w:name="_Toc68230597"/>
      <w:bookmarkStart w:id="798" w:name="_Toc69084010"/>
      <w:bookmarkStart w:id="799" w:name="_Toc75467017"/>
      <w:bookmarkStart w:id="800" w:name="_Toc76509039"/>
      <w:bookmarkStart w:id="801" w:name="_Toc76718029"/>
      <w:bookmarkStart w:id="802" w:name="_Toc83580339"/>
      <w:bookmarkStart w:id="803" w:name="_Toc84404848"/>
      <w:bookmarkStart w:id="804" w:name="_Toc84413457"/>
      <w:bookmarkStart w:id="805" w:name="_Toc97562275"/>
      <w:bookmarkStart w:id="806" w:name="_Toc104122502"/>
      <w:bookmarkStart w:id="807" w:name="_Toc104205453"/>
      <w:bookmarkStart w:id="808" w:name="_Toc104206660"/>
      <w:bookmarkStart w:id="809" w:name="_Toc104503620"/>
      <w:bookmarkStart w:id="810" w:name="_Toc106127550"/>
      <w:bookmarkStart w:id="811" w:name="_Toc123057915"/>
      <w:bookmarkStart w:id="812" w:name="_Toc124256608"/>
      <w:bookmarkStart w:id="813" w:name="_Toc131734921"/>
      <w:bookmarkStart w:id="814" w:name="_Toc137372698"/>
      <w:bookmarkStart w:id="815" w:name="_Toc138885084"/>
      <w:bookmarkStart w:id="816" w:name="_Toc145690587"/>
      <w:bookmarkStart w:id="817" w:name="_Toc155382135"/>
      <w:bookmarkStart w:id="818" w:name="_Toc161753842"/>
      <w:bookmarkStart w:id="819" w:name="_Toc161754463"/>
      <w:bookmarkStart w:id="820" w:name="_Toc163202036"/>
      <w:bookmarkStart w:id="821" w:name="_Toc169888298"/>
      <w:bookmarkStart w:id="822" w:name="_Toc171551487"/>
      <w:bookmarkStart w:id="823" w:name="_Toc176775209"/>
      <w:bookmarkStart w:id="824" w:name="_Toc187243804"/>
      <w:r w:rsidRPr="00D026C9">
        <w:lastRenderedPageBreak/>
        <w:t>5.4.2.3</w:t>
      </w:r>
      <w:r w:rsidRPr="00D026C9">
        <w:tab/>
        <w:t>Channel raster entries for each operating band</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825"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825"/>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6BBBAA75" w:rsidR="009254AE" w:rsidRPr="001522E4" w:rsidRDefault="009254AE" w:rsidP="007D11CB">
            <w:pPr>
              <w:pStyle w:val="TAN"/>
              <w:rPr>
                <w:lang w:eastAsia="en-US"/>
              </w:rPr>
            </w:pPr>
            <w:r w:rsidRPr="00A1115A">
              <w:t>NOTE :</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826" w:name="_Toc21344213"/>
            <w:bookmarkStart w:id="827" w:name="_Toc29801697"/>
            <w:bookmarkStart w:id="828" w:name="_Toc29802121"/>
            <w:bookmarkStart w:id="829" w:name="_Toc29802746"/>
            <w:bookmarkStart w:id="830" w:name="_Toc36107488"/>
            <w:bookmarkStart w:id="831" w:name="_Toc37251247"/>
            <w:bookmarkStart w:id="832" w:name="_Toc45888036"/>
            <w:bookmarkStart w:id="833" w:name="_Toc45888635"/>
            <w:bookmarkStart w:id="834" w:name="_Toc61367275"/>
            <w:bookmarkStart w:id="835" w:name="_Toc61372658"/>
            <w:bookmarkStart w:id="836" w:name="_Toc68230598"/>
            <w:bookmarkStart w:id="837" w:name="_Toc69084011"/>
            <w:bookmarkStart w:id="838" w:name="_Toc75467018"/>
            <w:bookmarkStart w:id="839" w:name="_Toc76509040"/>
            <w:bookmarkStart w:id="840" w:name="_Toc76718030"/>
            <w:bookmarkStart w:id="841" w:name="_Toc83580340"/>
            <w:bookmarkStart w:id="842" w:name="_Toc84404849"/>
            <w:bookmarkStart w:id="843" w:name="_Toc84413458"/>
            <w:bookmarkStart w:id="844" w:name="_Toc106127551"/>
            <w:bookmarkStart w:id="845" w:name="_Toc123057916"/>
            <w:bookmarkStart w:id="846" w:name="_Toc124256609"/>
            <w:bookmarkStart w:id="847" w:name="_Toc131734922"/>
            <w:bookmarkStart w:id="848" w:name="_Toc137372699"/>
            <w:bookmarkStart w:id="849" w:name="_Toc138885085"/>
            <w:bookmarkStart w:id="850" w:name="_Toc145690588"/>
            <w:bookmarkStart w:id="851"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852" w:name="_Toc161753843"/>
      <w:bookmarkStart w:id="853" w:name="_Toc161754464"/>
      <w:bookmarkStart w:id="854" w:name="_Toc163202037"/>
      <w:bookmarkStart w:id="855" w:name="_Toc169888299"/>
      <w:bookmarkStart w:id="856" w:name="_Toc171551488"/>
      <w:bookmarkStart w:id="857" w:name="_Toc176775210"/>
      <w:bookmarkStart w:id="858" w:name="_Toc187243805"/>
      <w:r w:rsidRPr="00D212E9">
        <w:rPr>
          <w:lang w:eastAsia="en-US"/>
        </w:rPr>
        <w:lastRenderedPageBreak/>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3EB9798E" w14:textId="77777777" w:rsidR="009254AE" w:rsidRPr="006C09DF" w:rsidRDefault="009254AE" w:rsidP="00D026C9">
      <w:pPr>
        <w:pStyle w:val="Heading4"/>
        <w:rPr>
          <w:lang w:eastAsia="en-US"/>
        </w:rPr>
      </w:pPr>
      <w:bookmarkStart w:id="859" w:name="_Toc21344214"/>
      <w:bookmarkStart w:id="860" w:name="_Toc29801698"/>
      <w:bookmarkStart w:id="861" w:name="_Toc29802122"/>
      <w:bookmarkStart w:id="862" w:name="_Toc29802747"/>
      <w:bookmarkStart w:id="863" w:name="_Toc36107489"/>
      <w:bookmarkStart w:id="864" w:name="_Toc37251248"/>
      <w:bookmarkStart w:id="865" w:name="_Toc45888037"/>
      <w:bookmarkStart w:id="866" w:name="_Toc45888636"/>
      <w:bookmarkStart w:id="867" w:name="_Toc61367276"/>
      <w:bookmarkStart w:id="868" w:name="_Toc61372659"/>
      <w:bookmarkStart w:id="869" w:name="_Toc68230599"/>
      <w:bookmarkStart w:id="870" w:name="_Toc69084012"/>
      <w:bookmarkStart w:id="871" w:name="_Toc75467019"/>
      <w:bookmarkStart w:id="872" w:name="_Toc76509041"/>
      <w:bookmarkStart w:id="873" w:name="_Toc76718031"/>
      <w:bookmarkStart w:id="874" w:name="_Toc83580341"/>
      <w:bookmarkStart w:id="875" w:name="_Toc84404850"/>
      <w:bookmarkStart w:id="876" w:name="_Toc84413459"/>
      <w:bookmarkStart w:id="877" w:name="_Toc97562276"/>
      <w:bookmarkStart w:id="878" w:name="_Toc104122503"/>
      <w:bookmarkStart w:id="879" w:name="_Toc104205454"/>
      <w:bookmarkStart w:id="880" w:name="_Toc104206661"/>
      <w:bookmarkStart w:id="881" w:name="_Toc104503621"/>
      <w:bookmarkStart w:id="882" w:name="_Toc106127552"/>
      <w:bookmarkStart w:id="883" w:name="_Toc123057917"/>
      <w:bookmarkStart w:id="884" w:name="_Toc124256610"/>
      <w:bookmarkStart w:id="885" w:name="_Toc131734923"/>
      <w:bookmarkStart w:id="886" w:name="_Toc137372700"/>
      <w:bookmarkStart w:id="887" w:name="_Toc138885086"/>
      <w:bookmarkStart w:id="888" w:name="_Toc145690589"/>
      <w:bookmarkStart w:id="889" w:name="_Toc155382137"/>
      <w:bookmarkStart w:id="890" w:name="_Toc161753844"/>
      <w:bookmarkStart w:id="891" w:name="_Toc161754465"/>
      <w:bookmarkStart w:id="892" w:name="_Toc163202038"/>
      <w:bookmarkStart w:id="893" w:name="_Toc169888300"/>
      <w:bookmarkStart w:id="894" w:name="_Toc171551489"/>
      <w:bookmarkStart w:id="895" w:name="_Toc176775211"/>
      <w:bookmarkStart w:id="896" w:name="_Toc187243806"/>
      <w:r w:rsidRPr="006C09DF">
        <w:rPr>
          <w:lang w:eastAsia="en-US"/>
        </w:rPr>
        <w:t>5.4.3.1</w:t>
      </w:r>
      <w:r w:rsidRPr="006C09DF">
        <w:rPr>
          <w:lang w:eastAsia="en-US"/>
        </w:rPr>
        <w:tab/>
        <w:t>Synchronization raster and numbering</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897" w:name="_Toc97562277"/>
            <w:bookmarkStart w:id="898" w:name="_Toc104122504"/>
            <w:bookmarkStart w:id="899" w:name="_Toc104205455"/>
            <w:bookmarkStart w:id="900" w:name="_Toc104206662"/>
            <w:bookmarkStart w:id="901" w:name="_Toc104503622"/>
            <w:bookmarkStart w:id="902" w:name="_Toc106127553"/>
            <w:bookmarkStart w:id="903" w:name="_Toc123057918"/>
            <w:bookmarkStart w:id="904" w:name="_Toc124256611"/>
            <w:bookmarkStart w:id="905" w:name="_Toc131734924"/>
            <w:bookmarkStart w:id="906" w:name="_Toc137372701"/>
            <w:bookmarkStart w:id="907" w:name="_Toc138885087"/>
            <w:bookmarkStart w:id="908" w:name="_Toc145690590"/>
            <w:bookmarkStart w:id="909"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910" w:name="_Toc161753845"/>
      <w:bookmarkStart w:id="911" w:name="_Toc161754466"/>
      <w:bookmarkStart w:id="912" w:name="_Toc163202039"/>
      <w:bookmarkStart w:id="913" w:name="_Toc169888301"/>
      <w:bookmarkStart w:id="914" w:name="_Toc171551490"/>
      <w:bookmarkStart w:id="915" w:name="_Toc176775212"/>
      <w:bookmarkStart w:id="916" w:name="_Toc187243807"/>
      <w:r w:rsidRPr="00591A86">
        <w:rPr>
          <w:lang w:eastAsia="en-US"/>
        </w:rPr>
        <w:t>5.4.3.2</w:t>
      </w:r>
      <w:r w:rsidR="009154AB">
        <w:rPr>
          <w:lang w:eastAsia="en-US"/>
        </w:rPr>
        <w:tab/>
      </w:r>
      <w:r w:rsidRPr="00591A86">
        <w:rPr>
          <w:lang w:eastAsia="en-US"/>
        </w:rPr>
        <w:t>Synchronization raster to synchronization block resource element mapping</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690322A" w14:textId="77777777" w:rsidR="005E3DDE" w:rsidRDefault="005E3DDE" w:rsidP="005E3DDE">
      <w:pPr>
        <w:rPr>
          <w:rFonts w:eastAsia="Yu Mincho"/>
        </w:rPr>
      </w:pPr>
      <w:bookmarkStart w:id="917"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918" w:name="_Toc29801699"/>
      <w:bookmarkStart w:id="919" w:name="_Toc29802123"/>
      <w:bookmarkStart w:id="920" w:name="_Toc29802748"/>
      <w:bookmarkStart w:id="921" w:name="_Toc36107490"/>
      <w:bookmarkStart w:id="922" w:name="_Toc37251249"/>
      <w:bookmarkStart w:id="923" w:name="_Toc45888038"/>
      <w:bookmarkStart w:id="924" w:name="_Toc45888637"/>
      <w:bookmarkStart w:id="925" w:name="_Toc61367277"/>
      <w:bookmarkStart w:id="926" w:name="_Toc61372660"/>
      <w:bookmarkStart w:id="927" w:name="_Toc68230600"/>
      <w:bookmarkStart w:id="928" w:name="_Toc69084013"/>
      <w:bookmarkStart w:id="929" w:name="_Toc75467020"/>
      <w:bookmarkStart w:id="930" w:name="_Toc76509042"/>
      <w:bookmarkStart w:id="931" w:name="_Toc76718032"/>
      <w:bookmarkStart w:id="932" w:name="_Toc83580342"/>
      <w:bookmarkStart w:id="933" w:name="_Toc84404851"/>
      <w:bookmarkStart w:id="934" w:name="_Toc84413460"/>
      <w:bookmarkStart w:id="935" w:name="_Toc97562278"/>
      <w:bookmarkStart w:id="936" w:name="_Toc104122505"/>
      <w:bookmarkStart w:id="937" w:name="_Toc104205456"/>
      <w:bookmarkStart w:id="938" w:name="_Toc104206663"/>
      <w:bookmarkStart w:id="939" w:name="_Toc104503623"/>
      <w:bookmarkStart w:id="940" w:name="_Toc106127554"/>
      <w:bookmarkStart w:id="941" w:name="_Toc123057919"/>
      <w:bookmarkStart w:id="942" w:name="_Toc124256612"/>
      <w:bookmarkStart w:id="943" w:name="_Toc131734925"/>
      <w:bookmarkStart w:id="944" w:name="_Toc137372702"/>
      <w:bookmarkStart w:id="945" w:name="_Toc138885088"/>
      <w:bookmarkStart w:id="946" w:name="_Toc145690591"/>
      <w:bookmarkStart w:id="947" w:name="_Toc155382139"/>
      <w:bookmarkStart w:id="948" w:name="_Toc161753846"/>
      <w:bookmarkStart w:id="949" w:name="_Toc161754467"/>
      <w:bookmarkStart w:id="950" w:name="_Toc163202040"/>
      <w:bookmarkStart w:id="951" w:name="_Toc169888302"/>
      <w:bookmarkStart w:id="952" w:name="_Toc171551491"/>
      <w:bookmarkStart w:id="953" w:name="_Toc176775213"/>
      <w:bookmarkStart w:id="954" w:name="_Toc187243808"/>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8D365C"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8D365C" w:rsidRPr="00591A86" w:rsidRDefault="008D365C" w:rsidP="008D365C">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8D365C" w:rsidRDefault="008D365C" w:rsidP="008D365C">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8D365C" w:rsidRPr="00AB1205" w:rsidRDefault="008D365C" w:rsidP="008D365C">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5F5462B4" w:rsidR="008D365C" w:rsidRPr="00AB1205" w:rsidRDefault="008D365C" w:rsidP="008D365C">
            <w:pPr>
              <w:pStyle w:val="TAC"/>
            </w:pPr>
            <w:r w:rsidRPr="008C5CED">
              <w:t>6218 – &lt;1&gt; – 6241</w:t>
            </w:r>
          </w:p>
        </w:tc>
      </w:tr>
      <w:tr w:rsidR="009254A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9254AE" w:rsidRPr="00D026C9" w:rsidRDefault="009254AE" w:rsidP="00FB6D06">
            <w:pPr>
              <w:pStyle w:val="TAN"/>
              <w:rPr>
                <w:lang w:eastAsia="en-US"/>
              </w:rPr>
            </w:pPr>
            <w:r w:rsidRPr="00B445B4">
              <w:rPr>
                <w:lang w:eastAsia="en-US"/>
              </w:rPr>
              <w:t>NOTE :</w:t>
            </w:r>
            <w:r w:rsidRPr="00B445B4">
              <w:rPr>
                <w:lang w:eastAsia="en-US"/>
              </w:rPr>
              <w:tab/>
              <w:t xml:space="preserve">SS Block pattern is defined in clause 4.1 in </w:t>
            </w:r>
            <w:r w:rsidR="002F762C">
              <w:rPr>
                <w:lang w:eastAsia="en-US"/>
              </w:rPr>
              <w:t xml:space="preserve">3GPP </w:t>
            </w:r>
            <w:r w:rsidRPr="00B445B4">
              <w:rPr>
                <w:lang w:eastAsia="en-US"/>
              </w:rPr>
              <w:t>TS 38.213 [</w:t>
            </w:r>
            <w:r w:rsidR="00092A9C">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lastRenderedPageBreak/>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955" w:name="_Toc61367278"/>
      <w:bookmarkStart w:id="956" w:name="_Toc61372661"/>
      <w:bookmarkStart w:id="957" w:name="_Toc68230601"/>
      <w:bookmarkStart w:id="958" w:name="_Toc69084014"/>
      <w:bookmarkStart w:id="959" w:name="_Toc75467021"/>
      <w:bookmarkStart w:id="960" w:name="_Toc76509043"/>
      <w:bookmarkStart w:id="961" w:name="_Toc76718033"/>
      <w:bookmarkStart w:id="962" w:name="_Toc83580343"/>
      <w:bookmarkStart w:id="963" w:name="_Toc84404852"/>
      <w:bookmarkStart w:id="964" w:name="_Toc84413461"/>
      <w:bookmarkStart w:id="965" w:name="_Toc97562279"/>
      <w:bookmarkStart w:id="966" w:name="_Toc104122506"/>
      <w:bookmarkStart w:id="967" w:name="_Toc104205457"/>
      <w:bookmarkStart w:id="968" w:name="_Toc104206664"/>
      <w:bookmarkStart w:id="969" w:name="_Toc104503624"/>
      <w:bookmarkStart w:id="970" w:name="_Toc106127555"/>
      <w:bookmarkStart w:id="971" w:name="_Toc123057920"/>
      <w:bookmarkStart w:id="972" w:name="_Toc124256613"/>
      <w:bookmarkStart w:id="973" w:name="_Toc131734926"/>
      <w:bookmarkStart w:id="974" w:name="_Toc137372703"/>
      <w:bookmarkStart w:id="975" w:name="_Toc138885089"/>
      <w:bookmarkStart w:id="976" w:name="_Toc145690592"/>
      <w:bookmarkStart w:id="977" w:name="_Toc155382140"/>
      <w:bookmarkStart w:id="978" w:name="_Toc161753847"/>
      <w:bookmarkStart w:id="979" w:name="_Toc161754468"/>
      <w:bookmarkStart w:id="980" w:name="_Toc163202041"/>
      <w:bookmarkStart w:id="981" w:name="_Toc169888303"/>
      <w:bookmarkStart w:id="982" w:name="_Toc171551492"/>
      <w:bookmarkStart w:id="983" w:name="_Toc176775214"/>
      <w:bookmarkStart w:id="984" w:name="_Toc187243809"/>
      <w:r w:rsidRPr="00A1115A">
        <w:t>5.4.4</w:t>
      </w:r>
      <w:r w:rsidRPr="00A1115A">
        <w:tab/>
        <w:t>TX–RX frequency separation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985" w:name="_Toc97562280"/>
            <w:bookmarkStart w:id="986" w:name="_Toc104122507"/>
            <w:bookmarkStart w:id="987" w:name="_Toc104205458"/>
            <w:bookmarkStart w:id="988" w:name="_Toc104206665"/>
            <w:bookmarkStart w:id="989" w:name="_Toc104503625"/>
            <w:bookmarkStart w:id="990" w:name="_Toc106127556"/>
            <w:bookmarkStart w:id="991" w:name="_Toc123057921"/>
            <w:bookmarkStart w:id="992" w:name="_Toc124256614"/>
            <w:bookmarkStart w:id="993" w:name="_Toc131734927"/>
            <w:bookmarkStart w:id="994" w:name="_Toc137372704"/>
            <w:bookmarkStart w:id="995" w:name="_Toc138885090"/>
            <w:bookmarkStart w:id="996" w:name="_Toc145690593"/>
            <w:bookmarkStart w:id="997" w:name="_Toc155382141"/>
            <w:bookmarkStart w:id="998" w:name="_Toc161753848"/>
            <w:bookmarkStart w:id="999" w:name="_Toc161754469"/>
            <w:bookmarkStart w:id="1000" w:name="_Toc163202042"/>
            <w:bookmarkStart w:id="1001" w:name="_Toc169888304"/>
            <w:bookmarkStart w:id="1002"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003" w:name="_Toc176775215"/>
      <w:bookmarkStart w:id="1004" w:name="_Toc187243810"/>
      <w:r>
        <w:t>6</w:t>
      </w:r>
      <w:r>
        <w:tab/>
        <w:t>Conducted transmitter characteristics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2FCC086" w14:textId="7D489A00" w:rsidR="001F6D06" w:rsidRDefault="001F6D06" w:rsidP="001F6D06">
      <w:pPr>
        <w:pStyle w:val="Heading2"/>
      </w:pPr>
      <w:bookmarkStart w:id="1005" w:name="_Toc97562281"/>
      <w:bookmarkStart w:id="1006" w:name="_Toc104122508"/>
      <w:bookmarkStart w:id="1007" w:name="_Toc104205459"/>
      <w:bookmarkStart w:id="1008" w:name="_Toc104206666"/>
      <w:bookmarkStart w:id="1009" w:name="_Toc104503626"/>
      <w:bookmarkStart w:id="1010" w:name="_Toc106127557"/>
      <w:bookmarkStart w:id="1011" w:name="_Toc123057922"/>
      <w:bookmarkStart w:id="1012" w:name="_Toc124256615"/>
      <w:bookmarkStart w:id="1013" w:name="_Toc131734928"/>
      <w:bookmarkStart w:id="1014" w:name="_Toc137372705"/>
      <w:bookmarkStart w:id="1015" w:name="_Toc138885091"/>
      <w:bookmarkStart w:id="1016" w:name="_Toc145690594"/>
      <w:bookmarkStart w:id="1017" w:name="_Toc155382142"/>
      <w:bookmarkStart w:id="1018" w:name="_Toc161753849"/>
      <w:bookmarkStart w:id="1019" w:name="_Toc161754470"/>
      <w:bookmarkStart w:id="1020" w:name="_Toc163202043"/>
      <w:bookmarkStart w:id="1021" w:name="_Toc169888305"/>
      <w:bookmarkStart w:id="1022" w:name="_Toc171551494"/>
      <w:bookmarkStart w:id="1023" w:name="_Toc176775216"/>
      <w:bookmarkStart w:id="1024" w:name="_Toc187243811"/>
      <w:r>
        <w:t>6.1</w:t>
      </w:r>
      <w: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025" w:name="_Toc97562282"/>
      <w:bookmarkStart w:id="1026" w:name="_Toc104122509"/>
      <w:bookmarkStart w:id="1027" w:name="_Toc104205460"/>
      <w:bookmarkStart w:id="1028" w:name="_Toc104206667"/>
      <w:bookmarkStart w:id="1029" w:name="_Toc104503627"/>
      <w:bookmarkStart w:id="1030" w:name="_Toc106127558"/>
      <w:bookmarkStart w:id="1031" w:name="_Toc123057923"/>
      <w:bookmarkStart w:id="1032" w:name="_Toc124256616"/>
      <w:bookmarkStart w:id="1033" w:name="_Toc131734929"/>
      <w:bookmarkStart w:id="1034" w:name="_Toc137372706"/>
      <w:bookmarkStart w:id="1035" w:name="_Toc138885092"/>
      <w:bookmarkStart w:id="1036" w:name="_Toc145690595"/>
      <w:bookmarkStart w:id="1037" w:name="_Toc155382143"/>
      <w:bookmarkStart w:id="1038" w:name="_Toc161753850"/>
      <w:bookmarkStart w:id="1039" w:name="_Toc161754471"/>
      <w:bookmarkStart w:id="1040" w:name="_Toc163202044"/>
      <w:bookmarkStart w:id="1041" w:name="_Toc169888306"/>
      <w:bookmarkStart w:id="1042" w:name="_Toc171551495"/>
      <w:bookmarkStart w:id="1043" w:name="_Toc176775217"/>
      <w:bookmarkStart w:id="1044" w:name="_Toc187243812"/>
      <w:r>
        <w:t>6.2</w:t>
      </w:r>
      <w:r>
        <w:tab/>
        <w:t>Transmitter power</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DF139B5" w14:textId="77777777" w:rsidR="001F6D06" w:rsidRDefault="001F6D06" w:rsidP="001F6D06">
      <w:pPr>
        <w:pStyle w:val="Heading3"/>
      </w:pPr>
      <w:bookmarkStart w:id="1045" w:name="_Toc97562283"/>
      <w:bookmarkStart w:id="1046" w:name="_Toc104122510"/>
      <w:bookmarkStart w:id="1047" w:name="_Toc104205461"/>
      <w:bookmarkStart w:id="1048" w:name="_Toc104206668"/>
      <w:bookmarkStart w:id="1049" w:name="_Toc104503628"/>
      <w:bookmarkStart w:id="1050" w:name="_Toc106127559"/>
      <w:bookmarkStart w:id="1051" w:name="_Toc123057924"/>
      <w:bookmarkStart w:id="1052" w:name="_Toc124256617"/>
      <w:bookmarkStart w:id="1053" w:name="_Toc131734930"/>
      <w:bookmarkStart w:id="1054" w:name="_Toc137372707"/>
      <w:bookmarkStart w:id="1055" w:name="_Toc138885093"/>
      <w:bookmarkStart w:id="1056" w:name="_Toc145690596"/>
      <w:bookmarkStart w:id="1057" w:name="_Toc155382144"/>
      <w:bookmarkStart w:id="1058" w:name="_Toc161753851"/>
      <w:bookmarkStart w:id="1059" w:name="_Toc161754472"/>
      <w:bookmarkStart w:id="1060" w:name="_Toc163202045"/>
      <w:bookmarkStart w:id="1061" w:name="_Toc169888307"/>
      <w:bookmarkStart w:id="1062" w:name="_Toc171551496"/>
      <w:bookmarkStart w:id="1063" w:name="_Toc176775218"/>
      <w:bookmarkStart w:id="1064" w:name="_Toc187243813"/>
      <w:r>
        <w:t>6.2.1</w:t>
      </w:r>
      <w:r>
        <w:tab/>
        <w:t>UE maximum output power</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405495" w:rsidRPr="00715883" w14:paraId="07F771E3" w14:textId="77777777" w:rsidTr="007229B8">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4F0AC5D" w14:textId="77777777" w:rsidR="00405495" w:rsidRPr="008C5CED" w:rsidRDefault="00405495" w:rsidP="007159D8">
            <w:pPr>
              <w:pStyle w:val="TAH"/>
            </w:pPr>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3011434D" w14:textId="77777777" w:rsidR="00405495" w:rsidRPr="008C5CED" w:rsidRDefault="00405495" w:rsidP="007159D8">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214FC0CF" w14:textId="77777777" w:rsidR="00405495" w:rsidRPr="008C5CED" w:rsidRDefault="00405495" w:rsidP="007159D8">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0BA484E4" w14:textId="77777777" w:rsidR="00405495" w:rsidRPr="008C5CED" w:rsidRDefault="00405495" w:rsidP="007159D8">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418AE171" w14:textId="77777777" w:rsidR="00405495" w:rsidRPr="008C5CED" w:rsidRDefault="00405495" w:rsidP="007159D8">
            <w:pPr>
              <w:pStyle w:val="TAH"/>
            </w:pPr>
            <w:r w:rsidRPr="008C5CED">
              <w:t>Maximum power density</w:t>
            </w:r>
          </w:p>
        </w:tc>
      </w:tr>
      <w:tr w:rsidR="00405495" w:rsidRPr="00715883" w14:paraId="10362AA5" w14:textId="77777777" w:rsidTr="007159D8">
        <w:trPr>
          <w:trHeight w:val="187"/>
          <w:jc w:val="center"/>
        </w:trPr>
        <w:tc>
          <w:tcPr>
            <w:tcW w:w="900" w:type="dxa"/>
            <w:vMerge w:val="restart"/>
            <w:tcBorders>
              <w:left w:val="single" w:sz="4" w:space="0" w:color="auto"/>
              <w:right w:val="single" w:sz="4" w:space="0" w:color="auto"/>
            </w:tcBorders>
          </w:tcPr>
          <w:p w14:paraId="3AD8D008" w14:textId="77777777" w:rsidR="00405495" w:rsidRPr="00715883" w:rsidRDefault="00405495" w:rsidP="007229B8">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2AB19016" w14:textId="77777777" w:rsidR="00405495" w:rsidRPr="00715883" w:rsidRDefault="00405495" w:rsidP="007229B8">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8F152E9"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D06BA51" w14:textId="77777777" w:rsidR="00405495" w:rsidRPr="00715883" w:rsidRDefault="00405495" w:rsidP="007229B8">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66269110" w14:textId="77777777" w:rsidR="00405495" w:rsidRPr="00715883" w:rsidRDefault="00405495" w:rsidP="007159D8">
            <w:pPr>
              <w:pStyle w:val="TAC"/>
            </w:pPr>
            <w:r w:rsidRPr="00715883">
              <w:t>27dBm/4kHz (mean)</w:t>
            </w:r>
          </w:p>
          <w:p w14:paraId="7097F245" w14:textId="77777777" w:rsidR="00405495" w:rsidRPr="00715883" w:rsidRDefault="00405495" w:rsidP="007229B8">
            <w:pPr>
              <w:pStyle w:val="TAC"/>
            </w:pPr>
            <w:r w:rsidRPr="00715883">
              <w:t>15dBm/4kHz (peak limit)</w:t>
            </w:r>
          </w:p>
        </w:tc>
      </w:tr>
      <w:tr w:rsidR="00405495" w:rsidRPr="00715883" w14:paraId="50EC0C3E" w14:textId="77777777" w:rsidTr="007159D8">
        <w:trPr>
          <w:trHeight w:val="187"/>
          <w:jc w:val="center"/>
        </w:trPr>
        <w:tc>
          <w:tcPr>
            <w:tcW w:w="900" w:type="dxa"/>
            <w:vMerge/>
            <w:tcBorders>
              <w:left w:val="single" w:sz="4" w:space="0" w:color="auto"/>
              <w:right w:val="single" w:sz="4" w:space="0" w:color="auto"/>
            </w:tcBorders>
          </w:tcPr>
          <w:p w14:paraId="090EACE0" w14:textId="77777777" w:rsidR="00405495" w:rsidRPr="00715883" w:rsidRDefault="00405495" w:rsidP="007229B8">
            <w:pPr>
              <w:pStyle w:val="TAC"/>
            </w:pPr>
          </w:p>
        </w:tc>
        <w:tc>
          <w:tcPr>
            <w:tcW w:w="1445" w:type="dxa"/>
            <w:vMerge w:val="restart"/>
            <w:tcBorders>
              <w:top w:val="single" w:sz="4" w:space="0" w:color="auto"/>
              <w:left w:val="single" w:sz="4" w:space="0" w:color="auto"/>
              <w:right w:val="single" w:sz="4" w:space="0" w:color="auto"/>
            </w:tcBorders>
          </w:tcPr>
          <w:p w14:paraId="130AB1F1" w14:textId="77777777" w:rsidR="00405495" w:rsidRPr="00715883" w:rsidRDefault="00405495" w:rsidP="007229B8">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1C59369B"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259099CC" w14:textId="77777777" w:rsidR="00405495" w:rsidRPr="00715883" w:rsidRDefault="00405495" w:rsidP="007229B8">
            <w:pPr>
              <w:pStyle w:val="TAC"/>
            </w:pPr>
            <w:r w:rsidRPr="00715883">
              <w:t>1618.25 - 1626.5</w:t>
            </w:r>
          </w:p>
        </w:tc>
        <w:tc>
          <w:tcPr>
            <w:tcW w:w="2382" w:type="dxa"/>
            <w:vMerge/>
            <w:tcBorders>
              <w:left w:val="single" w:sz="4" w:space="0" w:color="auto"/>
              <w:right w:val="single" w:sz="4" w:space="0" w:color="auto"/>
            </w:tcBorders>
          </w:tcPr>
          <w:p w14:paraId="3768F782" w14:textId="77777777" w:rsidR="00405495" w:rsidRPr="00715883" w:rsidRDefault="00405495" w:rsidP="007229B8">
            <w:pPr>
              <w:pStyle w:val="TAC"/>
            </w:pPr>
          </w:p>
        </w:tc>
      </w:tr>
      <w:tr w:rsidR="00405495" w:rsidRPr="00367122" w14:paraId="4158EE3E" w14:textId="77777777" w:rsidTr="007159D8">
        <w:trPr>
          <w:trHeight w:val="187"/>
          <w:jc w:val="center"/>
        </w:trPr>
        <w:tc>
          <w:tcPr>
            <w:tcW w:w="900" w:type="dxa"/>
            <w:vMerge/>
            <w:tcBorders>
              <w:left w:val="single" w:sz="4" w:space="0" w:color="auto"/>
              <w:right w:val="single" w:sz="4" w:space="0" w:color="auto"/>
            </w:tcBorders>
          </w:tcPr>
          <w:p w14:paraId="0A9E9472" w14:textId="77777777" w:rsidR="00405495" w:rsidRPr="00715883" w:rsidRDefault="00405495" w:rsidP="007159D8">
            <w:pPr>
              <w:pStyle w:val="TAC"/>
            </w:pPr>
          </w:p>
        </w:tc>
        <w:tc>
          <w:tcPr>
            <w:tcW w:w="1445" w:type="dxa"/>
            <w:vMerge/>
            <w:tcBorders>
              <w:left w:val="single" w:sz="4" w:space="0" w:color="auto"/>
              <w:right w:val="single" w:sz="4" w:space="0" w:color="auto"/>
            </w:tcBorders>
          </w:tcPr>
          <w:p w14:paraId="00B19ECD" w14:textId="77777777" w:rsidR="00405495" w:rsidRPr="00715883" w:rsidRDefault="00405495" w:rsidP="007159D8">
            <w:pPr>
              <w:pStyle w:val="TAC"/>
            </w:pPr>
          </w:p>
        </w:tc>
        <w:tc>
          <w:tcPr>
            <w:tcW w:w="1895" w:type="dxa"/>
            <w:tcBorders>
              <w:top w:val="single" w:sz="4" w:space="0" w:color="auto"/>
              <w:left w:val="single" w:sz="4" w:space="0" w:color="auto"/>
              <w:bottom w:val="single" w:sz="4" w:space="0" w:color="auto"/>
              <w:right w:val="single" w:sz="4" w:space="0" w:color="auto"/>
            </w:tcBorders>
          </w:tcPr>
          <w:p w14:paraId="3925D998" w14:textId="77777777" w:rsidR="00405495" w:rsidRPr="00715883" w:rsidRDefault="00405495" w:rsidP="007159D8">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7C195BC1" w14:textId="77777777" w:rsidR="00405495" w:rsidRPr="00715883" w:rsidRDefault="00405495" w:rsidP="007159D8">
            <w:pPr>
              <w:pStyle w:val="TAC"/>
            </w:pPr>
            <w:r w:rsidRPr="00715883">
              <w:t>1610 – 1626.5</w:t>
            </w:r>
          </w:p>
        </w:tc>
        <w:tc>
          <w:tcPr>
            <w:tcW w:w="2382" w:type="dxa"/>
            <w:vMerge/>
            <w:tcBorders>
              <w:left w:val="single" w:sz="4" w:space="0" w:color="auto"/>
              <w:right w:val="single" w:sz="4" w:space="0" w:color="auto"/>
            </w:tcBorders>
          </w:tcPr>
          <w:p w14:paraId="73E207FA" w14:textId="77777777" w:rsidR="00405495" w:rsidRPr="002426F3" w:rsidRDefault="00405495" w:rsidP="007159D8">
            <w:pPr>
              <w:pStyle w:val="TAC"/>
            </w:pPr>
          </w:p>
        </w:tc>
      </w:tr>
    </w:tbl>
    <w:p w14:paraId="0374CDE6" w14:textId="77777777" w:rsidR="00405495" w:rsidRPr="00CE5E85" w:rsidRDefault="00405495" w:rsidP="001F6D06"/>
    <w:p w14:paraId="70ADC45F" w14:textId="77777777" w:rsidR="001F6D06" w:rsidRDefault="001F6D06" w:rsidP="001F6D06">
      <w:pPr>
        <w:pStyle w:val="Heading3"/>
      </w:pPr>
      <w:bookmarkStart w:id="1065" w:name="_Toc97562284"/>
      <w:bookmarkStart w:id="1066" w:name="_Toc104122511"/>
      <w:bookmarkStart w:id="1067" w:name="_Toc104205462"/>
      <w:bookmarkStart w:id="1068" w:name="_Toc104206669"/>
      <w:bookmarkStart w:id="1069" w:name="_Toc104503629"/>
      <w:bookmarkStart w:id="1070" w:name="_Toc106127560"/>
      <w:bookmarkStart w:id="1071" w:name="_Toc123057925"/>
      <w:bookmarkStart w:id="1072" w:name="_Toc124256618"/>
      <w:bookmarkStart w:id="1073" w:name="_Toc131734931"/>
      <w:bookmarkStart w:id="1074" w:name="_Toc137372708"/>
      <w:bookmarkStart w:id="1075" w:name="_Toc138885094"/>
      <w:bookmarkStart w:id="1076" w:name="_Toc145690597"/>
      <w:bookmarkStart w:id="1077" w:name="_Toc155382145"/>
      <w:bookmarkStart w:id="1078" w:name="_Toc161753852"/>
      <w:bookmarkStart w:id="1079" w:name="_Toc161754473"/>
      <w:bookmarkStart w:id="1080" w:name="_Toc163202046"/>
      <w:bookmarkStart w:id="1081" w:name="_Toc169888308"/>
      <w:bookmarkStart w:id="1082" w:name="_Toc171551497"/>
      <w:bookmarkStart w:id="1083" w:name="_Toc176775219"/>
      <w:bookmarkStart w:id="1084" w:name="_Toc187243814"/>
      <w:r>
        <w:t>6.2.2</w:t>
      </w:r>
      <w:r>
        <w:tab/>
        <w:t>UE maximum output power reduction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t xml:space="preserve"> </w:t>
      </w:r>
    </w:p>
    <w:p w14:paraId="55537090" w14:textId="65615506" w:rsidR="001F6D06" w:rsidRPr="00E505D9" w:rsidRDefault="00E505D9" w:rsidP="001F6D06">
      <w:r>
        <w:t xml:space="preserve">UE is allowed to reduce the maximum output power due to higher order modulations and transmit bandwidth configurations. For UE power class 3, the allowed maximum power reduction (MPR) is defined as Table 6.2.2-1 in </w:t>
      </w:r>
      <w:r w:rsidR="002F762C">
        <w:t xml:space="preserve">3GPP </w:t>
      </w:r>
      <w:r>
        <w:t>TS 38.101-</w:t>
      </w:r>
      <w:r w:rsidRPr="00D323EC">
        <w:t>1[</w:t>
      </w:r>
      <w:r w:rsidR="00D323EC" w:rsidRPr="00D026C9">
        <w:t>5</w:t>
      </w:r>
      <w:r w:rsidRPr="00D323EC">
        <w:t>]</w:t>
      </w:r>
      <w:r w:rsidR="00D323EC" w:rsidRPr="00D026C9">
        <w:t xml:space="preserve"> </w:t>
      </w:r>
      <w:r w:rsidR="00D323EC" w:rsidRPr="00D323EC">
        <w:t>c</w:t>
      </w:r>
      <w:r w:rsidR="00D323EC" w:rsidRPr="00247DBC">
        <w:t>lause 6.2.</w:t>
      </w:r>
      <w:r w:rsidR="00D323EC" w:rsidRPr="00D323EC">
        <w:t>2</w:t>
      </w:r>
      <w:r w:rsidRPr="00D323EC">
        <w:t>.</w:t>
      </w:r>
    </w:p>
    <w:p w14:paraId="7D122E7C" w14:textId="488873EA" w:rsidR="001F6D06" w:rsidRDefault="001F6D06" w:rsidP="001F6D06">
      <w:pPr>
        <w:pStyle w:val="Heading3"/>
      </w:pPr>
      <w:bookmarkStart w:id="1085" w:name="_Toc97562285"/>
      <w:bookmarkStart w:id="1086" w:name="_Toc104122512"/>
      <w:bookmarkStart w:id="1087" w:name="_Toc104205463"/>
      <w:bookmarkStart w:id="1088" w:name="_Toc104206670"/>
      <w:bookmarkStart w:id="1089" w:name="_Toc104503630"/>
      <w:bookmarkStart w:id="1090" w:name="_Toc106127561"/>
      <w:bookmarkStart w:id="1091" w:name="_Toc123057926"/>
      <w:bookmarkStart w:id="1092" w:name="_Toc124256619"/>
      <w:bookmarkStart w:id="1093" w:name="_Toc131734932"/>
      <w:bookmarkStart w:id="1094" w:name="_Toc137372709"/>
      <w:bookmarkStart w:id="1095" w:name="_Toc138885095"/>
      <w:bookmarkStart w:id="1096" w:name="_Toc145690598"/>
      <w:bookmarkStart w:id="1097" w:name="_Toc155382146"/>
      <w:bookmarkStart w:id="1098" w:name="_Toc161753853"/>
      <w:bookmarkStart w:id="1099" w:name="_Toc161754474"/>
      <w:bookmarkStart w:id="1100" w:name="_Toc163202047"/>
      <w:bookmarkStart w:id="1101" w:name="_Toc169888309"/>
      <w:bookmarkStart w:id="1102" w:name="_Toc171551498"/>
      <w:bookmarkStart w:id="1103" w:name="_Toc176775220"/>
      <w:bookmarkStart w:id="1104" w:name="_Toc187243815"/>
      <w:r>
        <w:t>6.2.3</w:t>
      </w:r>
      <w:r>
        <w:tab/>
        <w:t>UE additional maximum output power reduction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394A5D7" w14:textId="77777777" w:rsidR="00E505D9" w:rsidRPr="009154AB" w:rsidRDefault="00E505D9">
      <w:pPr>
        <w:pStyle w:val="Heading4"/>
      </w:pPr>
      <w:bookmarkStart w:id="1105" w:name="_Toc84413584"/>
      <w:bookmarkStart w:id="1106" w:name="_Toc84404975"/>
      <w:bookmarkStart w:id="1107" w:name="_Toc83580466"/>
      <w:bookmarkStart w:id="1108" w:name="_Toc76718156"/>
      <w:bookmarkStart w:id="1109" w:name="_Toc76509166"/>
      <w:bookmarkStart w:id="1110" w:name="_Toc75467144"/>
      <w:bookmarkStart w:id="1111" w:name="_Toc69084134"/>
      <w:bookmarkStart w:id="1112" w:name="_Toc68230721"/>
      <w:bookmarkStart w:id="1113" w:name="_Toc61372780"/>
      <w:bookmarkStart w:id="1114" w:name="_Toc61367397"/>
      <w:bookmarkStart w:id="1115" w:name="_Toc45888752"/>
      <w:bookmarkStart w:id="1116" w:name="_Toc45888153"/>
      <w:bookmarkStart w:id="1117" w:name="_Toc97562286"/>
      <w:bookmarkStart w:id="1118" w:name="_Toc104122513"/>
      <w:bookmarkStart w:id="1119" w:name="_Toc104205464"/>
      <w:bookmarkStart w:id="1120" w:name="_Toc104206671"/>
      <w:bookmarkStart w:id="1121" w:name="_Toc104503631"/>
      <w:bookmarkStart w:id="1122" w:name="_Toc106127562"/>
      <w:bookmarkStart w:id="1123" w:name="_Toc123057927"/>
      <w:bookmarkStart w:id="1124" w:name="_Toc124256620"/>
      <w:bookmarkStart w:id="1125" w:name="_Toc131734933"/>
      <w:bookmarkStart w:id="1126" w:name="_Toc137372710"/>
      <w:bookmarkStart w:id="1127" w:name="_Toc138885096"/>
      <w:bookmarkStart w:id="1128" w:name="_Toc145690599"/>
      <w:bookmarkStart w:id="1129" w:name="_Toc155382147"/>
      <w:bookmarkStart w:id="1130" w:name="_Toc161753854"/>
      <w:bookmarkStart w:id="1131" w:name="_Toc161754475"/>
      <w:bookmarkStart w:id="1132" w:name="_Toc163202048"/>
      <w:bookmarkStart w:id="1133" w:name="_Toc169888310"/>
      <w:bookmarkStart w:id="1134" w:name="_Toc171551499"/>
      <w:bookmarkStart w:id="1135" w:name="_Toc176775221"/>
      <w:bookmarkStart w:id="1136" w:name="_Toc187243816"/>
      <w:r w:rsidRPr="009154AB">
        <w:t>6.2.3.1</w:t>
      </w:r>
      <w:r w:rsidRPr="009154AB">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1BBA087B" w:rsidR="00E505D9" w:rsidRDefault="00E505D9" w:rsidP="00E505D9">
      <w:r>
        <w:t>To meet the additional requirements, additional maximum power reduction (A-MPR) is allowed for the maximum output power as specified in Table 6.2.1-1</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137" w:name="_Hlk516051685"/>
      <w:r>
        <w:lastRenderedPageBreak/>
        <w:t>Table 6.2.3.1-1</w:t>
      </w:r>
      <w:bookmarkEnd w:id="1137"/>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405495"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405495" w:rsidRDefault="00405495" w:rsidP="00405495">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405495" w:rsidRDefault="00405495" w:rsidP="00405495">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405495" w:rsidRDefault="00405495" w:rsidP="00405495">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405495" w:rsidRDefault="00405495" w:rsidP="00405495">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405495" w:rsidRDefault="00405495" w:rsidP="00405495">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0AB3703"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405495" w:rsidRDefault="00405495" w:rsidP="00405495">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138" w:name="_Toc155382148"/>
      <w:bookmarkStart w:id="1139" w:name="_Toc161753855"/>
      <w:bookmarkStart w:id="1140" w:name="_Toc161754476"/>
      <w:bookmarkStart w:id="1141" w:name="_Toc163202049"/>
      <w:bookmarkStart w:id="1142" w:name="_Toc169888311"/>
      <w:bookmarkStart w:id="1143" w:name="_Toc171551500"/>
      <w:bookmarkStart w:id="1144" w:name="_Toc176775222"/>
      <w:bookmarkStart w:id="1145" w:name="_Toc187243817"/>
      <w:r>
        <w:rPr>
          <w:lang w:val="en-US"/>
        </w:rPr>
        <w:t>6.2.3.2</w:t>
      </w:r>
      <w:r>
        <w:rPr>
          <w:lang w:val="en-US"/>
        </w:rPr>
        <w:tab/>
        <w:t>A-MPR for NS_03N</w:t>
      </w:r>
      <w:bookmarkEnd w:id="1138"/>
      <w:bookmarkEnd w:id="1139"/>
      <w:bookmarkEnd w:id="1140"/>
      <w:bookmarkEnd w:id="1141"/>
      <w:bookmarkEnd w:id="1142"/>
      <w:bookmarkEnd w:id="1143"/>
      <w:bookmarkEnd w:id="1144"/>
      <w:bookmarkEnd w:id="1145"/>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lastRenderedPageBreak/>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146"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7159D8">
        <w:tc>
          <w:tcPr>
            <w:tcW w:w="1318" w:type="dxa"/>
            <w:vMerge w:val="restart"/>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7159D8">
        <w:tc>
          <w:tcPr>
            <w:tcW w:w="1318" w:type="dxa"/>
            <w:vMerge/>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7159D8">
        <w:tc>
          <w:tcPr>
            <w:tcW w:w="1318" w:type="dxa"/>
            <w:vMerge/>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7159D8">
        <w:tc>
          <w:tcPr>
            <w:tcW w:w="1318" w:type="dxa"/>
            <w:vMerge/>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61F8CB8A" w14:textId="77777777" w:rsidTr="007159D8">
        <w:tc>
          <w:tcPr>
            <w:tcW w:w="1318" w:type="dxa"/>
            <w:vMerge/>
          </w:tcPr>
          <w:p w14:paraId="2DAD1793" w14:textId="77777777" w:rsidR="00016557" w:rsidRDefault="00016557" w:rsidP="007159D8">
            <w:pPr>
              <w:pStyle w:val="TAC"/>
            </w:pPr>
          </w:p>
        </w:tc>
        <w:tc>
          <w:tcPr>
            <w:tcW w:w="1540" w:type="dxa"/>
          </w:tcPr>
          <w:p w14:paraId="646E1D5E" w14:textId="77777777" w:rsidR="00016557" w:rsidRDefault="00016557" w:rsidP="007159D8">
            <w:pPr>
              <w:pStyle w:val="TAC"/>
            </w:pPr>
            <w:r>
              <w:t>256QAM</w:t>
            </w:r>
          </w:p>
        </w:tc>
        <w:tc>
          <w:tcPr>
            <w:tcW w:w="1177" w:type="dxa"/>
          </w:tcPr>
          <w:p w14:paraId="6F699D7A" w14:textId="77777777" w:rsidR="00016557" w:rsidRDefault="00016557" w:rsidP="007159D8">
            <w:pPr>
              <w:pStyle w:val="TAC"/>
            </w:pPr>
            <w:r>
              <w:t>4.5</w:t>
            </w:r>
          </w:p>
        </w:tc>
        <w:tc>
          <w:tcPr>
            <w:tcW w:w="1177" w:type="dxa"/>
          </w:tcPr>
          <w:p w14:paraId="41CB349A" w14:textId="77777777" w:rsidR="00016557" w:rsidRDefault="00016557" w:rsidP="007159D8">
            <w:pPr>
              <w:pStyle w:val="TAC"/>
            </w:pPr>
            <w:r>
              <w:t>6</w:t>
            </w:r>
          </w:p>
        </w:tc>
        <w:tc>
          <w:tcPr>
            <w:tcW w:w="1177" w:type="dxa"/>
          </w:tcPr>
          <w:p w14:paraId="2BADC559" w14:textId="77777777" w:rsidR="00016557" w:rsidRDefault="00016557" w:rsidP="007159D8">
            <w:pPr>
              <w:pStyle w:val="TAC"/>
            </w:pPr>
            <w:r>
              <w:t>4.5</w:t>
            </w:r>
          </w:p>
        </w:tc>
        <w:tc>
          <w:tcPr>
            <w:tcW w:w="1080" w:type="dxa"/>
          </w:tcPr>
          <w:p w14:paraId="4478B329" w14:textId="77777777" w:rsidR="00016557" w:rsidRDefault="00016557" w:rsidP="007159D8">
            <w:pPr>
              <w:pStyle w:val="TAC"/>
            </w:pPr>
            <w:r>
              <w:t>8</w:t>
            </w:r>
          </w:p>
        </w:tc>
        <w:tc>
          <w:tcPr>
            <w:tcW w:w="1080" w:type="dxa"/>
          </w:tcPr>
          <w:p w14:paraId="657DFED7" w14:textId="77777777" w:rsidR="00016557" w:rsidRDefault="00016557" w:rsidP="007159D8">
            <w:pPr>
              <w:pStyle w:val="TAC"/>
            </w:pPr>
            <w:r>
              <w:t>9</w:t>
            </w:r>
          </w:p>
        </w:tc>
        <w:tc>
          <w:tcPr>
            <w:tcW w:w="1080" w:type="dxa"/>
          </w:tcPr>
          <w:p w14:paraId="2DA65ADE" w14:textId="77777777" w:rsidR="00016557" w:rsidRDefault="00016557" w:rsidP="007159D8">
            <w:pPr>
              <w:pStyle w:val="TAC"/>
            </w:pPr>
            <w:r>
              <w:t>4</w:t>
            </w:r>
          </w:p>
        </w:tc>
      </w:tr>
      <w:tr w:rsidR="00016557" w14:paraId="307B79B4" w14:textId="77777777" w:rsidTr="007159D8">
        <w:tc>
          <w:tcPr>
            <w:tcW w:w="1318" w:type="dxa"/>
            <w:vMerge w:val="restart"/>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7159D8">
        <w:tc>
          <w:tcPr>
            <w:tcW w:w="1318" w:type="dxa"/>
            <w:vMerge/>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7159D8">
        <w:tc>
          <w:tcPr>
            <w:tcW w:w="1318" w:type="dxa"/>
            <w:vMerge/>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r w:rsidR="00016557" w14:paraId="6CEDEC87" w14:textId="77777777" w:rsidTr="007159D8">
        <w:tc>
          <w:tcPr>
            <w:tcW w:w="1318" w:type="dxa"/>
            <w:vMerge/>
          </w:tcPr>
          <w:p w14:paraId="371F3A59" w14:textId="77777777" w:rsidR="00016557" w:rsidRDefault="00016557" w:rsidP="007159D8">
            <w:pPr>
              <w:pStyle w:val="TAC"/>
            </w:pPr>
          </w:p>
        </w:tc>
        <w:tc>
          <w:tcPr>
            <w:tcW w:w="1540" w:type="dxa"/>
          </w:tcPr>
          <w:p w14:paraId="440E2AA5" w14:textId="77777777" w:rsidR="00016557" w:rsidRDefault="00016557" w:rsidP="007159D8">
            <w:pPr>
              <w:pStyle w:val="TAC"/>
            </w:pPr>
            <w:r>
              <w:t>256QAM</w:t>
            </w:r>
          </w:p>
        </w:tc>
        <w:tc>
          <w:tcPr>
            <w:tcW w:w="1177" w:type="dxa"/>
          </w:tcPr>
          <w:p w14:paraId="6E86CC43" w14:textId="77777777" w:rsidR="00016557" w:rsidRDefault="00016557" w:rsidP="007159D8">
            <w:pPr>
              <w:pStyle w:val="TAC"/>
            </w:pPr>
            <w:r>
              <w:t>3.5</w:t>
            </w:r>
          </w:p>
        </w:tc>
        <w:tc>
          <w:tcPr>
            <w:tcW w:w="1177" w:type="dxa"/>
          </w:tcPr>
          <w:p w14:paraId="44571BC1" w14:textId="1C909845" w:rsidR="00016557" w:rsidRDefault="00016557" w:rsidP="007159D8">
            <w:pPr>
              <w:pStyle w:val="TAC"/>
            </w:pPr>
            <w:r>
              <w:t>6.0</w:t>
            </w:r>
          </w:p>
        </w:tc>
        <w:tc>
          <w:tcPr>
            <w:tcW w:w="1177" w:type="dxa"/>
          </w:tcPr>
          <w:p w14:paraId="5CD086DD" w14:textId="77777777" w:rsidR="00016557" w:rsidRDefault="00016557" w:rsidP="007159D8">
            <w:pPr>
              <w:pStyle w:val="TAC"/>
            </w:pPr>
            <w:r>
              <w:t>4.0</w:t>
            </w:r>
          </w:p>
        </w:tc>
        <w:tc>
          <w:tcPr>
            <w:tcW w:w="1080" w:type="dxa"/>
          </w:tcPr>
          <w:p w14:paraId="46D2BEA0" w14:textId="77E8F00E" w:rsidR="00016557" w:rsidRDefault="00016557" w:rsidP="007159D8">
            <w:pPr>
              <w:pStyle w:val="TAC"/>
            </w:pPr>
            <w:r>
              <w:t>8.0</w:t>
            </w:r>
          </w:p>
        </w:tc>
        <w:tc>
          <w:tcPr>
            <w:tcW w:w="1080" w:type="dxa"/>
          </w:tcPr>
          <w:p w14:paraId="1DE7E102" w14:textId="5C8C6B8F" w:rsidR="00016557" w:rsidRDefault="00016557" w:rsidP="007159D8">
            <w:pPr>
              <w:pStyle w:val="TAC"/>
            </w:pPr>
            <w:r>
              <w:t>10.0</w:t>
            </w:r>
          </w:p>
        </w:tc>
        <w:tc>
          <w:tcPr>
            <w:tcW w:w="1080" w:type="dxa"/>
          </w:tcPr>
          <w:p w14:paraId="63AFDE3E" w14:textId="77777777"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77777777" w:rsidR="0077716B" w:rsidRDefault="0077716B" w:rsidP="0077716B">
      <w:pPr>
        <w:pStyle w:val="Heading4"/>
        <w:rPr>
          <w:lang w:val="en-US"/>
        </w:rPr>
      </w:pPr>
      <w:bookmarkStart w:id="1147" w:name="_Toc161753856"/>
      <w:bookmarkStart w:id="1148" w:name="_Toc161754477"/>
      <w:bookmarkStart w:id="1149" w:name="_Toc163202050"/>
      <w:bookmarkStart w:id="1150" w:name="_Toc169888312"/>
      <w:bookmarkStart w:id="1151" w:name="_Toc171551501"/>
      <w:bookmarkStart w:id="1152" w:name="_Toc176775223"/>
      <w:bookmarkStart w:id="1153" w:name="_Toc187243818"/>
      <w:r>
        <w:rPr>
          <w:lang w:val="en-US"/>
        </w:rPr>
        <w:t>6.2.3.3</w:t>
      </w:r>
      <w:r>
        <w:rPr>
          <w:lang w:val="en-US"/>
        </w:rPr>
        <w:tab/>
        <w:t>A-MPR for NS_04N</w:t>
      </w:r>
      <w:bookmarkEnd w:id="1146"/>
      <w:bookmarkEnd w:id="1147"/>
      <w:bookmarkEnd w:id="1148"/>
      <w:bookmarkEnd w:id="1149"/>
      <w:bookmarkEnd w:id="1150"/>
      <w:bookmarkEnd w:id="1151"/>
      <w:bookmarkEnd w:id="1152"/>
      <w:bookmarkEnd w:id="1153"/>
    </w:p>
    <w:p w14:paraId="22AD21BC" w14:textId="77777777" w:rsidR="0077716B" w:rsidRPr="007229B8" w:rsidRDefault="0077716B" w:rsidP="0077716B">
      <w:pPr>
        <w:pStyle w:val="TH"/>
        <w:rPr>
          <w:lang w:val="en-US"/>
        </w:rPr>
      </w:pPr>
      <w:r>
        <w:rPr>
          <w:lang w:val="en-US"/>
        </w:rPr>
        <w:t>Table 6.2.3.3-1: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77777777" w:rsidR="0077716B" w:rsidRDefault="0077716B" w:rsidP="007229B8">
      <w:pPr>
        <w:pStyle w:val="TH"/>
      </w:pPr>
      <w:r>
        <w:rPr>
          <w:lang w:val="en-US"/>
        </w:rPr>
        <w:t>Table 6.2.3.3-2: A-MPR for NS_04N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154"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7159D8">
        <w:tc>
          <w:tcPr>
            <w:tcW w:w="1925" w:type="dxa"/>
            <w:vMerge w:val="restart"/>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7159D8">
        <w:tc>
          <w:tcPr>
            <w:tcW w:w="1925" w:type="dxa"/>
            <w:vMerge/>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7159D8">
        <w:tc>
          <w:tcPr>
            <w:tcW w:w="1925" w:type="dxa"/>
            <w:vMerge/>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7159D8">
        <w:tc>
          <w:tcPr>
            <w:tcW w:w="1925" w:type="dxa"/>
            <w:vMerge/>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1CEA058F" w14:textId="77777777" w:rsidTr="007159D8">
        <w:tc>
          <w:tcPr>
            <w:tcW w:w="1925" w:type="dxa"/>
            <w:vMerge/>
          </w:tcPr>
          <w:p w14:paraId="1602E9CA" w14:textId="77777777" w:rsidR="003A6053" w:rsidRDefault="003A6053" w:rsidP="007159D8">
            <w:pPr>
              <w:pStyle w:val="TAC"/>
            </w:pPr>
          </w:p>
        </w:tc>
        <w:tc>
          <w:tcPr>
            <w:tcW w:w="1925" w:type="dxa"/>
          </w:tcPr>
          <w:p w14:paraId="08CFB098" w14:textId="77777777" w:rsidR="003A6053" w:rsidRDefault="003A6053" w:rsidP="007159D8">
            <w:pPr>
              <w:pStyle w:val="TAC"/>
            </w:pPr>
            <w:r>
              <w:t>256QAM</w:t>
            </w:r>
          </w:p>
        </w:tc>
        <w:tc>
          <w:tcPr>
            <w:tcW w:w="1926" w:type="dxa"/>
          </w:tcPr>
          <w:p w14:paraId="22B67244" w14:textId="77777777" w:rsidR="003A6053" w:rsidRDefault="003A6053" w:rsidP="007159D8">
            <w:pPr>
              <w:pStyle w:val="TAC"/>
            </w:pPr>
            <w:r>
              <w:t>4.5</w:t>
            </w:r>
          </w:p>
        </w:tc>
        <w:tc>
          <w:tcPr>
            <w:tcW w:w="1926" w:type="dxa"/>
          </w:tcPr>
          <w:p w14:paraId="4C4A5346" w14:textId="77777777" w:rsidR="003A6053" w:rsidRDefault="003A6053" w:rsidP="007159D8">
            <w:pPr>
              <w:pStyle w:val="TAC"/>
            </w:pPr>
            <w:r>
              <w:t>6</w:t>
            </w:r>
          </w:p>
        </w:tc>
        <w:tc>
          <w:tcPr>
            <w:tcW w:w="1927" w:type="dxa"/>
          </w:tcPr>
          <w:p w14:paraId="5A698396" w14:textId="77777777" w:rsidR="003A6053" w:rsidRDefault="003A6053" w:rsidP="007159D8">
            <w:pPr>
              <w:pStyle w:val="TAC"/>
            </w:pPr>
            <w:r>
              <w:t>4.5</w:t>
            </w:r>
          </w:p>
        </w:tc>
      </w:tr>
      <w:tr w:rsidR="003A6053" w14:paraId="5367C99B" w14:textId="77777777" w:rsidTr="007159D8">
        <w:tc>
          <w:tcPr>
            <w:tcW w:w="1925" w:type="dxa"/>
            <w:vMerge w:val="restart"/>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7159D8">
        <w:tc>
          <w:tcPr>
            <w:tcW w:w="1925" w:type="dxa"/>
            <w:vMerge/>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7159D8">
        <w:tc>
          <w:tcPr>
            <w:tcW w:w="1925" w:type="dxa"/>
            <w:vMerge/>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r w:rsidR="003A6053" w14:paraId="05A3C7B2" w14:textId="77777777" w:rsidTr="007159D8">
        <w:tc>
          <w:tcPr>
            <w:tcW w:w="1925" w:type="dxa"/>
            <w:vMerge/>
          </w:tcPr>
          <w:p w14:paraId="7A55D260" w14:textId="77777777" w:rsidR="003A6053" w:rsidRDefault="003A6053" w:rsidP="007159D8">
            <w:pPr>
              <w:pStyle w:val="TAC"/>
            </w:pPr>
          </w:p>
        </w:tc>
        <w:tc>
          <w:tcPr>
            <w:tcW w:w="1925" w:type="dxa"/>
          </w:tcPr>
          <w:p w14:paraId="49749CF8" w14:textId="77777777" w:rsidR="003A6053" w:rsidRDefault="003A6053" w:rsidP="007159D8">
            <w:pPr>
              <w:pStyle w:val="TAC"/>
            </w:pPr>
            <w:r>
              <w:t>256QAM</w:t>
            </w:r>
          </w:p>
        </w:tc>
        <w:tc>
          <w:tcPr>
            <w:tcW w:w="1926" w:type="dxa"/>
          </w:tcPr>
          <w:p w14:paraId="19B6A5BF" w14:textId="77777777" w:rsidR="003A6053" w:rsidRDefault="003A6053" w:rsidP="007159D8">
            <w:pPr>
              <w:pStyle w:val="TAC"/>
            </w:pPr>
            <w:r>
              <w:t>3.5</w:t>
            </w:r>
          </w:p>
        </w:tc>
        <w:tc>
          <w:tcPr>
            <w:tcW w:w="1926" w:type="dxa"/>
          </w:tcPr>
          <w:p w14:paraId="0F014716" w14:textId="2B401FD6" w:rsidR="003A6053" w:rsidRDefault="003A6053" w:rsidP="007159D8">
            <w:pPr>
              <w:pStyle w:val="TAC"/>
            </w:pPr>
            <w:r>
              <w:t>6.0</w:t>
            </w:r>
          </w:p>
        </w:tc>
        <w:tc>
          <w:tcPr>
            <w:tcW w:w="1927" w:type="dxa"/>
          </w:tcPr>
          <w:p w14:paraId="3F10E165" w14:textId="77777777"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77777777" w:rsidR="0077716B" w:rsidRDefault="0077716B" w:rsidP="0077716B">
      <w:pPr>
        <w:pStyle w:val="Heading4"/>
        <w:rPr>
          <w:lang w:val="en-US"/>
        </w:rPr>
      </w:pPr>
      <w:bookmarkStart w:id="1155" w:name="_Toc161753857"/>
      <w:bookmarkStart w:id="1156" w:name="_Toc161754478"/>
      <w:bookmarkStart w:id="1157" w:name="_Toc163202051"/>
      <w:bookmarkStart w:id="1158" w:name="_Toc169888313"/>
      <w:bookmarkStart w:id="1159" w:name="_Toc171551502"/>
      <w:bookmarkStart w:id="1160" w:name="_Toc176775224"/>
      <w:bookmarkStart w:id="1161" w:name="_Toc187243819"/>
      <w:r>
        <w:rPr>
          <w:lang w:val="en-US"/>
        </w:rPr>
        <w:t>6.2.3.4</w:t>
      </w:r>
      <w:r>
        <w:rPr>
          <w:lang w:val="en-US"/>
        </w:rPr>
        <w:tab/>
        <w:t>A-MPR for NS_05N</w:t>
      </w:r>
      <w:bookmarkEnd w:id="1154"/>
      <w:bookmarkEnd w:id="1155"/>
      <w:bookmarkEnd w:id="1156"/>
      <w:bookmarkEnd w:id="1157"/>
      <w:bookmarkEnd w:id="1158"/>
      <w:bookmarkEnd w:id="1159"/>
      <w:bookmarkEnd w:id="1160"/>
      <w:bookmarkEnd w:id="1161"/>
    </w:p>
    <w:p w14:paraId="2282AB0C" w14:textId="77777777" w:rsidR="0077716B" w:rsidRPr="007229B8" w:rsidRDefault="0077716B" w:rsidP="0077716B">
      <w:pPr>
        <w:pStyle w:val="TH"/>
        <w:rPr>
          <w:lang w:val="en-US"/>
        </w:rPr>
      </w:pPr>
      <w:r>
        <w:rPr>
          <w:lang w:val="en-US"/>
        </w:rPr>
        <w:t>Table 6.2.3.4-1: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7777777" w:rsidR="0077716B" w:rsidRPr="007229B8" w:rsidRDefault="0077716B" w:rsidP="007229B8">
      <w:pPr>
        <w:pStyle w:val="TH"/>
        <w:rPr>
          <w:lang w:val="en-US"/>
        </w:rPr>
      </w:pPr>
      <w:r>
        <w:rPr>
          <w:lang w:val="en-US"/>
        </w:rPr>
        <w:lastRenderedPageBreak/>
        <w:t>Table 6.2.3.4-2: A-MPR for NS_05N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162" w:name="_Toc97562287"/>
            <w:bookmarkStart w:id="1163" w:name="_Toc104122514"/>
            <w:bookmarkStart w:id="1164" w:name="_Toc104205465"/>
            <w:bookmarkStart w:id="1165" w:name="_Toc104206672"/>
            <w:bookmarkStart w:id="1166" w:name="_Toc104503632"/>
            <w:bookmarkStart w:id="1167" w:name="_Toc106127563"/>
            <w:bookmarkStart w:id="1168" w:name="_Toc123057928"/>
            <w:bookmarkStart w:id="1169" w:name="_Toc124256621"/>
            <w:bookmarkStart w:id="1170" w:name="_Toc131734934"/>
            <w:bookmarkStart w:id="1171" w:name="_Toc137372711"/>
            <w:bookmarkStart w:id="1172" w:name="_Toc138885097"/>
            <w:bookmarkStart w:id="1173" w:name="_Toc145690600"/>
            <w:bookmarkStart w:id="1174"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vMerge w:val="restart"/>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7159D8">
        <w:tc>
          <w:tcPr>
            <w:tcW w:w="1318" w:type="dxa"/>
            <w:vMerge/>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7159D8">
        <w:tc>
          <w:tcPr>
            <w:tcW w:w="1318" w:type="dxa"/>
            <w:vMerge/>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7159D8">
        <w:tc>
          <w:tcPr>
            <w:tcW w:w="1318" w:type="dxa"/>
            <w:vMerge/>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0D717A4B" w14:textId="77777777" w:rsidTr="007159D8">
        <w:tc>
          <w:tcPr>
            <w:tcW w:w="1318" w:type="dxa"/>
            <w:vMerge/>
          </w:tcPr>
          <w:p w14:paraId="5192BC2E" w14:textId="77777777" w:rsidR="003A6053" w:rsidRDefault="003A6053" w:rsidP="007159D8">
            <w:pPr>
              <w:pStyle w:val="TAC"/>
            </w:pPr>
          </w:p>
        </w:tc>
        <w:tc>
          <w:tcPr>
            <w:tcW w:w="1540" w:type="dxa"/>
          </w:tcPr>
          <w:p w14:paraId="054A1DBC" w14:textId="77777777" w:rsidR="003A6053" w:rsidRDefault="003A6053" w:rsidP="007159D8">
            <w:pPr>
              <w:pStyle w:val="TAC"/>
            </w:pPr>
            <w:r>
              <w:t>256QAM</w:t>
            </w:r>
          </w:p>
        </w:tc>
        <w:tc>
          <w:tcPr>
            <w:tcW w:w="1177" w:type="dxa"/>
          </w:tcPr>
          <w:p w14:paraId="076373CA" w14:textId="77777777" w:rsidR="003A6053" w:rsidRDefault="003A6053" w:rsidP="007159D8">
            <w:pPr>
              <w:pStyle w:val="TAC"/>
            </w:pPr>
            <w:r>
              <w:t>3.5</w:t>
            </w:r>
          </w:p>
        </w:tc>
        <w:tc>
          <w:tcPr>
            <w:tcW w:w="1177" w:type="dxa"/>
          </w:tcPr>
          <w:p w14:paraId="0D5DD298" w14:textId="77777777" w:rsidR="003A6053" w:rsidRDefault="003A6053" w:rsidP="007159D8">
            <w:pPr>
              <w:pStyle w:val="TAC"/>
            </w:pPr>
            <w:r>
              <w:t>7</w:t>
            </w:r>
          </w:p>
        </w:tc>
        <w:tc>
          <w:tcPr>
            <w:tcW w:w="1177" w:type="dxa"/>
          </w:tcPr>
          <w:p w14:paraId="6364CC43" w14:textId="77777777" w:rsidR="003A6053" w:rsidRDefault="003A6053" w:rsidP="007159D8">
            <w:pPr>
              <w:pStyle w:val="TAC"/>
            </w:pPr>
            <w:r>
              <w:t>3.5</w:t>
            </w:r>
          </w:p>
        </w:tc>
        <w:tc>
          <w:tcPr>
            <w:tcW w:w="1080" w:type="dxa"/>
          </w:tcPr>
          <w:p w14:paraId="2CFD0547" w14:textId="77777777" w:rsidR="003A6053" w:rsidRDefault="003A6053" w:rsidP="007159D8">
            <w:pPr>
              <w:pStyle w:val="TAC"/>
            </w:pPr>
            <w:r>
              <w:t>8.5</w:t>
            </w:r>
          </w:p>
        </w:tc>
        <w:tc>
          <w:tcPr>
            <w:tcW w:w="1080" w:type="dxa"/>
          </w:tcPr>
          <w:p w14:paraId="01C02D98" w14:textId="77777777" w:rsidR="003A6053" w:rsidRDefault="003A6053" w:rsidP="007159D8">
            <w:pPr>
              <w:pStyle w:val="TAC"/>
            </w:pPr>
            <w:r>
              <w:t>9</w:t>
            </w:r>
          </w:p>
        </w:tc>
        <w:tc>
          <w:tcPr>
            <w:tcW w:w="1080" w:type="dxa"/>
          </w:tcPr>
          <w:p w14:paraId="44A1C78E" w14:textId="77777777" w:rsidR="003A6053" w:rsidRDefault="003A6053" w:rsidP="007159D8">
            <w:pPr>
              <w:pStyle w:val="TAC"/>
            </w:pPr>
            <w:r>
              <w:t>4.5</w:t>
            </w:r>
          </w:p>
        </w:tc>
      </w:tr>
      <w:tr w:rsidR="003A6053" w14:paraId="7E26F643" w14:textId="77777777" w:rsidTr="007159D8">
        <w:tc>
          <w:tcPr>
            <w:tcW w:w="1318" w:type="dxa"/>
            <w:vMerge w:val="restart"/>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7159D8">
        <w:tc>
          <w:tcPr>
            <w:tcW w:w="1318" w:type="dxa"/>
            <w:vMerge/>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7159D8">
        <w:tc>
          <w:tcPr>
            <w:tcW w:w="1318" w:type="dxa"/>
            <w:vMerge/>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r w:rsidR="003A6053" w14:paraId="3618DC1B" w14:textId="77777777" w:rsidTr="007159D8">
        <w:tc>
          <w:tcPr>
            <w:tcW w:w="1318" w:type="dxa"/>
            <w:vMerge/>
          </w:tcPr>
          <w:p w14:paraId="47EE80C0" w14:textId="77777777" w:rsidR="003A6053" w:rsidRDefault="003A6053" w:rsidP="007159D8">
            <w:pPr>
              <w:pStyle w:val="TAC"/>
            </w:pPr>
          </w:p>
        </w:tc>
        <w:tc>
          <w:tcPr>
            <w:tcW w:w="1540" w:type="dxa"/>
          </w:tcPr>
          <w:p w14:paraId="23CE31F3" w14:textId="77777777" w:rsidR="003A6053" w:rsidRDefault="003A6053" w:rsidP="007159D8">
            <w:pPr>
              <w:pStyle w:val="TAC"/>
            </w:pPr>
            <w:r>
              <w:t>256QAM</w:t>
            </w:r>
          </w:p>
        </w:tc>
        <w:tc>
          <w:tcPr>
            <w:tcW w:w="1177" w:type="dxa"/>
          </w:tcPr>
          <w:p w14:paraId="385EF5D8" w14:textId="77777777" w:rsidR="003A6053" w:rsidRDefault="003A6053" w:rsidP="007159D8">
            <w:pPr>
              <w:pStyle w:val="TAC"/>
            </w:pPr>
            <w:r>
              <w:t>3.0</w:t>
            </w:r>
          </w:p>
        </w:tc>
        <w:tc>
          <w:tcPr>
            <w:tcW w:w="1177" w:type="dxa"/>
          </w:tcPr>
          <w:p w14:paraId="2E0A2CA5" w14:textId="5B1E619A" w:rsidR="003A6053" w:rsidRDefault="003A6053" w:rsidP="007159D8">
            <w:pPr>
              <w:pStyle w:val="TAC"/>
            </w:pPr>
            <w:r>
              <w:t>6.5</w:t>
            </w:r>
          </w:p>
        </w:tc>
        <w:tc>
          <w:tcPr>
            <w:tcW w:w="1177" w:type="dxa"/>
          </w:tcPr>
          <w:p w14:paraId="575F933A" w14:textId="77777777" w:rsidR="003A6053" w:rsidRDefault="003A6053" w:rsidP="007159D8">
            <w:pPr>
              <w:pStyle w:val="TAC"/>
            </w:pPr>
          </w:p>
        </w:tc>
        <w:tc>
          <w:tcPr>
            <w:tcW w:w="1080" w:type="dxa"/>
          </w:tcPr>
          <w:p w14:paraId="089FF762" w14:textId="26B751D8" w:rsidR="003A6053" w:rsidRDefault="003A6053" w:rsidP="007159D8">
            <w:pPr>
              <w:pStyle w:val="TAC"/>
            </w:pPr>
            <w:r>
              <w:t>8.0</w:t>
            </w:r>
          </w:p>
        </w:tc>
        <w:tc>
          <w:tcPr>
            <w:tcW w:w="1080" w:type="dxa"/>
          </w:tcPr>
          <w:p w14:paraId="7BE21FDF" w14:textId="5ADCAD07" w:rsidR="003A6053" w:rsidRDefault="003A6053" w:rsidP="007159D8">
            <w:pPr>
              <w:pStyle w:val="TAC"/>
            </w:pPr>
            <w:r>
              <w:t>10.0</w:t>
            </w:r>
          </w:p>
        </w:tc>
        <w:tc>
          <w:tcPr>
            <w:tcW w:w="1080" w:type="dxa"/>
          </w:tcPr>
          <w:p w14:paraId="2CEDB3D6" w14:textId="77777777"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175" w:name="_Toc161753858"/>
      <w:bookmarkStart w:id="1176" w:name="_Toc161754479"/>
      <w:bookmarkStart w:id="1177" w:name="_Toc163202052"/>
      <w:bookmarkStart w:id="1178" w:name="_Toc169888314"/>
      <w:bookmarkStart w:id="1179" w:name="_Toc171551503"/>
      <w:bookmarkStart w:id="1180" w:name="_Toc176775225"/>
      <w:bookmarkStart w:id="1181" w:name="_Toc187243820"/>
      <w:r>
        <w:t>6.2.4</w:t>
      </w:r>
      <w:r>
        <w:tab/>
        <w:t>Configured transmitted power</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BDDC66E" w14:textId="5FF75F0D" w:rsidR="00984859" w:rsidRPr="00E505D9" w:rsidRDefault="00984859" w:rsidP="00984859">
      <w:bookmarkStart w:id="1182" w:name="_Toc97562288"/>
      <w:bookmarkStart w:id="1183" w:name="_Toc104122515"/>
      <w:bookmarkStart w:id="1184" w:name="_Toc104205466"/>
      <w:bookmarkStart w:id="1185" w:name="_Toc104206673"/>
      <w:bookmarkStart w:id="1186" w:name="_Toc104503633"/>
      <w:bookmarkStart w:id="1187"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188" w:name="_Toc123057929"/>
      <w:bookmarkStart w:id="1189" w:name="_Toc124256622"/>
      <w:bookmarkStart w:id="1190" w:name="_Toc131734935"/>
      <w:bookmarkStart w:id="1191" w:name="_Toc137372712"/>
      <w:bookmarkStart w:id="1192" w:name="_Toc138885098"/>
      <w:bookmarkStart w:id="1193" w:name="_Toc145690601"/>
      <w:bookmarkStart w:id="1194" w:name="_Toc155382152"/>
      <w:bookmarkStart w:id="1195" w:name="_Toc161753859"/>
      <w:bookmarkStart w:id="1196" w:name="_Toc161754480"/>
      <w:bookmarkStart w:id="1197" w:name="_Toc163202053"/>
      <w:bookmarkStart w:id="1198" w:name="_Toc169888315"/>
      <w:bookmarkStart w:id="1199" w:name="_Toc171551504"/>
      <w:bookmarkStart w:id="1200" w:name="_Toc176775226"/>
      <w:bookmarkStart w:id="1201" w:name="_Toc187243821"/>
      <w:r>
        <w:t>6.3</w:t>
      </w:r>
      <w:r>
        <w:tab/>
        <w:t>Output power dynamics.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1DD7CCB" w14:textId="4ED68AD1" w:rsidR="001F6D06" w:rsidRDefault="0047389E" w:rsidP="0047389E">
      <w:pPr>
        <w:pStyle w:val="Heading3"/>
      </w:pPr>
      <w:bookmarkStart w:id="1202" w:name="_Toc97562289"/>
      <w:bookmarkStart w:id="1203" w:name="_Toc104122516"/>
      <w:bookmarkStart w:id="1204" w:name="_Toc104205467"/>
      <w:bookmarkStart w:id="1205" w:name="_Toc104206674"/>
      <w:bookmarkStart w:id="1206" w:name="_Toc104503634"/>
      <w:bookmarkStart w:id="1207" w:name="_Toc106127565"/>
      <w:bookmarkStart w:id="1208" w:name="_Toc123057930"/>
      <w:bookmarkStart w:id="1209" w:name="_Toc124256623"/>
      <w:bookmarkStart w:id="1210" w:name="_Toc131734936"/>
      <w:bookmarkStart w:id="1211" w:name="_Toc137372713"/>
      <w:bookmarkStart w:id="1212" w:name="_Toc138885099"/>
      <w:bookmarkStart w:id="1213" w:name="_Toc145690602"/>
      <w:bookmarkStart w:id="1214" w:name="_Toc155382153"/>
      <w:bookmarkStart w:id="1215" w:name="_Toc161753860"/>
      <w:bookmarkStart w:id="1216" w:name="_Toc161754481"/>
      <w:bookmarkStart w:id="1217" w:name="_Toc163202054"/>
      <w:bookmarkStart w:id="1218" w:name="_Toc169888316"/>
      <w:bookmarkStart w:id="1219" w:name="_Toc171551505"/>
      <w:bookmarkStart w:id="1220" w:name="_Toc176775227"/>
      <w:bookmarkStart w:id="1221" w:name="_Toc187243822"/>
      <w:r>
        <w:rPr>
          <w:rFonts w:hint="eastAsia"/>
        </w:rPr>
        <w:t>6</w:t>
      </w:r>
      <w:r>
        <w:t>.3.1</w:t>
      </w:r>
      <w:r>
        <w:tab/>
        <w:t>Minimum output power</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222" w:name="_Toc97562290"/>
      <w:bookmarkStart w:id="1223" w:name="_Toc104122517"/>
      <w:bookmarkStart w:id="1224" w:name="_Toc104205468"/>
      <w:bookmarkStart w:id="1225" w:name="_Toc104206675"/>
      <w:bookmarkStart w:id="1226" w:name="_Toc104503635"/>
      <w:bookmarkStart w:id="1227" w:name="_Toc106127566"/>
      <w:bookmarkStart w:id="1228" w:name="_Toc123057931"/>
      <w:bookmarkStart w:id="1229" w:name="_Toc124256624"/>
      <w:bookmarkStart w:id="1230" w:name="_Toc131734937"/>
      <w:bookmarkStart w:id="1231" w:name="_Toc137372714"/>
      <w:bookmarkStart w:id="1232" w:name="_Toc138885100"/>
      <w:bookmarkStart w:id="1233" w:name="_Toc145690603"/>
      <w:bookmarkStart w:id="1234" w:name="_Toc155382154"/>
      <w:bookmarkStart w:id="1235" w:name="_Toc161753861"/>
      <w:bookmarkStart w:id="1236" w:name="_Toc161754482"/>
      <w:bookmarkStart w:id="1237" w:name="_Toc163202055"/>
      <w:bookmarkStart w:id="1238" w:name="_Toc169888317"/>
      <w:bookmarkStart w:id="1239" w:name="_Toc171551506"/>
      <w:bookmarkStart w:id="1240" w:name="_Toc176775228"/>
      <w:bookmarkStart w:id="1241" w:name="_Toc187243823"/>
      <w:r>
        <w:t>6.3.2</w:t>
      </w:r>
      <w:r>
        <w:tab/>
        <w:t>Transmit OFF power</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242" w:name="_Toc97562291"/>
      <w:bookmarkStart w:id="1243" w:name="_Toc104122518"/>
      <w:bookmarkStart w:id="1244" w:name="_Toc104205469"/>
      <w:bookmarkStart w:id="1245" w:name="_Toc104206676"/>
      <w:bookmarkStart w:id="1246" w:name="_Toc104503636"/>
      <w:bookmarkStart w:id="1247" w:name="_Toc106127567"/>
      <w:bookmarkStart w:id="1248" w:name="_Toc123057932"/>
      <w:bookmarkStart w:id="1249" w:name="_Toc124256625"/>
      <w:bookmarkStart w:id="1250" w:name="_Toc131734938"/>
      <w:bookmarkStart w:id="1251" w:name="_Toc137372715"/>
      <w:bookmarkStart w:id="1252" w:name="_Toc138885101"/>
      <w:bookmarkStart w:id="1253" w:name="_Toc145690604"/>
      <w:bookmarkStart w:id="1254" w:name="_Toc155382155"/>
      <w:bookmarkStart w:id="1255" w:name="_Toc161753862"/>
      <w:bookmarkStart w:id="1256" w:name="_Toc161754483"/>
      <w:bookmarkStart w:id="1257" w:name="_Toc163202056"/>
      <w:bookmarkStart w:id="1258" w:name="_Toc169888318"/>
      <w:bookmarkStart w:id="1259" w:name="_Toc171551507"/>
      <w:bookmarkStart w:id="1260" w:name="_Toc176775229"/>
      <w:bookmarkStart w:id="1261" w:name="_Toc187243824"/>
      <w:r>
        <w:lastRenderedPageBreak/>
        <w:t>6.3.3</w:t>
      </w:r>
      <w:r>
        <w:tab/>
        <w:t>Transmit ON/OFF time mask</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99C41CB" w14:textId="5E695C85" w:rsidR="00984859" w:rsidRPr="00E505D9" w:rsidRDefault="00984859" w:rsidP="00984859">
      <w:bookmarkStart w:id="1262" w:name="_Toc97562292"/>
      <w:bookmarkStart w:id="1263" w:name="_Toc104122519"/>
      <w:bookmarkStart w:id="1264" w:name="_Toc104205470"/>
      <w:bookmarkStart w:id="1265" w:name="_Toc104206677"/>
      <w:bookmarkStart w:id="1266" w:name="_Toc104503637"/>
      <w:bookmarkStart w:id="1267"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268" w:name="_Toc123057933"/>
      <w:bookmarkStart w:id="1269" w:name="_Toc124256626"/>
      <w:bookmarkStart w:id="1270" w:name="_Toc131734939"/>
      <w:bookmarkStart w:id="1271" w:name="_Toc137372716"/>
      <w:bookmarkStart w:id="1272" w:name="_Toc138885102"/>
      <w:bookmarkStart w:id="1273" w:name="_Toc145690605"/>
      <w:bookmarkStart w:id="1274" w:name="_Toc155382156"/>
      <w:bookmarkStart w:id="1275" w:name="_Toc161753863"/>
      <w:bookmarkStart w:id="1276" w:name="_Toc161754484"/>
      <w:bookmarkStart w:id="1277" w:name="_Toc163202057"/>
      <w:bookmarkStart w:id="1278" w:name="_Toc169888319"/>
      <w:bookmarkStart w:id="1279" w:name="_Toc171551508"/>
      <w:bookmarkStart w:id="1280" w:name="_Toc176775230"/>
      <w:bookmarkStart w:id="1281" w:name="_Toc187243825"/>
      <w:r>
        <w:t>6.3.4</w:t>
      </w:r>
      <w:r>
        <w:tab/>
        <w:t>Power control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CC9056D" w14:textId="4847C975" w:rsidR="00984859" w:rsidRPr="007255AE" w:rsidRDefault="00984859" w:rsidP="00984859">
      <w:bookmarkStart w:id="1282" w:name="_Toc97562293"/>
      <w:bookmarkStart w:id="1283" w:name="_Toc104122520"/>
      <w:bookmarkStart w:id="1284" w:name="_Toc104205471"/>
      <w:bookmarkStart w:id="1285" w:name="_Toc104206678"/>
      <w:bookmarkStart w:id="1286" w:name="_Toc104503638"/>
      <w:bookmarkStart w:id="1287"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288" w:name="_Toc123057934"/>
      <w:bookmarkStart w:id="1289" w:name="_Toc124256627"/>
      <w:bookmarkStart w:id="1290" w:name="_Toc131734940"/>
      <w:bookmarkStart w:id="1291" w:name="_Toc137372717"/>
      <w:bookmarkStart w:id="1292" w:name="_Toc138885103"/>
      <w:bookmarkStart w:id="1293" w:name="_Toc145690606"/>
      <w:bookmarkStart w:id="1294" w:name="_Toc155382157"/>
      <w:bookmarkStart w:id="1295" w:name="_Toc161753864"/>
      <w:bookmarkStart w:id="1296" w:name="_Toc161754485"/>
      <w:bookmarkStart w:id="1297" w:name="_Toc163202058"/>
      <w:bookmarkStart w:id="1298" w:name="_Toc169888320"/>
      <w:bookmarkStart w:id="1299" w:name="_Toc171551509"/>
      <w:bookmarkStart w:id="1300" w:name="_Toc176775231"/>
      <w:bookmarkStart w:id="1301" w:name="_Toc187243826"/>
      <w:r>
        <w:t>6.4</w:t>
      </w:r>
      <w:r>
        <w:tab/>
        <w:t>Transmit signal quality</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6D7BA15" w14:textId="77777777" w:rsidR="001F6D06" w:rsidRDefault="001F6D06" w:rsidP="001F6D06">
      <w:pPr>
        <w:pStyle w:val="Heading3"/>
      </w:pPr>
      <w:bookmarkStart w:id="1302" w:name="_Toc97562294"/>
      <w:bookmarkStart w:id="1303" w:name="_Toc104122521"/>
      <w:bookmarkStart w:id="1304" w:name="_Toc104205472"/>
      <w:bookmarkStart w:id="1305" w:name="_Toc104206679"/>
      <w:bookmarkStart w:id="1306" w:name="_Toc104503639"/>
      <w:bookmarkStart w:id="1307" w:name="_Toc106127570"/>
      <w:bookmarkStart w:id="1308" w:name="_Toc123057935"/>
      <w:bookmarkStart w:id="1309" w:name="_Toc124256628"/>
      <w:bookmarkStart w:id="1310" w:name="_Toc131734941"/>
      <w:bookmarkStart w:id="1311" w:name="_Toc137372718"/>
      <w:bookmarkStart w:id="1312" w:name="_Toc138885104"/>
      <w:bookmarkStart w:id="1313" w:name="_Toc145690607"/>
      <w:bookmarkStart w:id="1314" w:name="_Toc155382158"/>
      <w:bookmarkStart w:id="1315" w:name="_Toc161753865"/>
      <w:bookmarkStart w:id="1316" w:name="_Toc161754486"/>
      <w:bookmarkStart w:id="1317" w:name="_Toc163202059"/>
      <w:bookmarkStart w:id="1318" w:name="_Toc169888321"/>
      <w:bookmarkStart w:id="1319" w:name="_Toc171551510"/>
      <w:bookmarkStart w:id="1320" w:name="_Toc176775232"/>
      <w:bookmarkStart w:id="1321" w:name="_Toc187243827"/>
      <w:r>
        <w:t>6.4.1</w:t>
      </w:r>
      <w:r>
        <w:tab/>
        <w:t>Frequency error</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322" w:name="_Toc97562295"/>
      <w:bookmarkStart w:id="1323" w:name="_Toc104122522"/>
      <w:bookmarkStart w:id="1324" w:name="_Toc104205473"/>
      <w:bookmarkStart w:id="1325" w:name="_Toc104206680"/>
      <w:bookmarkStart w:id="1326" w:name="_Toc104503640"/>
      <w:bookmarkStart w:id="1327" w:name="_Toc106127571"/>
      <w:bookmarkStart w:id="1328" w:name="_Toc123057936"/>
      <w:bookmarkStart w:id="1329" w:name="_Toc124256629"/>
      <w:bookmarkStart w:id="1330" w:name="_Toc131734942"/>
      <w:bookmarkStart w:id="1331" w:name="_Toc137372719"/>
      <w:bookmarkStart w:id="1332" w:name="_Toc138885105"/>
      <w:bookmarkStart w:id="1333" w:name="_Toc145690608"/>
      <w:bookmarkStart w:id="1334" w:name="_Toc155382159"/>
      <w:bookmarkStart w:id="1335" w:name="_Toc161753866"/>
      <w:bookmarkStart w:id="1336" w:name="_Toc161754487"/>
      <w:bookmarkStart w:id="1337" w:name="_Toc163202060"/>
      <w:bookmarkStart w:id="1338" w:name="_Toc169888322"/>
      <w:bookmarkStart w:id="1339" w:name="_Toc171551511"/>
      <w:bookmarkStart w:id="1340" w:name="_Toc176775233"/>
      <w:bookmarkStart w:id="1341" w:name="_Toc187243828"/>
      <w:r>
        <w:t>6.4.2</w:t>
      </w:r>
      <w:r>
        <w:tab/>
        <w:t>Transmit modulation quality</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1D28E658" w14:textId="7565D3B4" w:rsidR="001A5C2F" w:rsidRDefault="001A5C2F" w:rsidP="001A5C2F">
      <w:pPr>
        <w:pStyle w:val="Heading4"/>
      </w:pPr>
      <w:bookmarkStart w:id="1342" w:name="_Toc161753867"/>
      <w:bookmarkStart w:id="1343" w:name="_Toc161754488"/>
      <w:bookmarkStart w:id="1344" w:name="_Toc163202061"/>
      <w:bookmarkStart w:id="1345" w:name="_Toc169888323"/>
      <w:bookmarkStart w:id="1346" w:name="_Toc171551512"/>
      <w:bookmarkStart w:id="1347" w:name="_Toc176775234"/>
      <w:bookmarkStart w:id="1348" w:name="_Toc97562296"/>
      <w:bookmarkStart w:id="1349" w:name="_Toc104122523"/>
      <w:bookmarkStart w:id="1350" w:name="_Toc104205474"/>
      <w:bookmarkStart w:id="1351" w:name="_Toc104206681"/>
      <w:bookmarkStart w:id="1352" w:name="_Toc104503641"/>
      <w:bookmarkStart w:id="1353" w:name="_Toc106127572"/>
      <w:bookmarkStart w:id="1354" w:name="_Toc187243829"/>
      <w:r w:rsidRPr="00A1115A">
        <w:t>6.4.2.</w:t>
      </w:r>
      <w:r>
        <w:t>1</w:t>
      </w:r>
      <w:r w:rsidRPr="00A1115A">
        <w:tab/>
      </w:r>
      <w:r>
        <w:t>General</w:t>
      </w:r>
      <w:bookmarkEnd w:id="1342"/>
      <w:bookmarkEnd w:id="1343"/>
      <w:bookmarkEnd w:id="1344"/>
      <w:bookmarkEnd w:id="1345"/>
      <w:bookmarkEnd w:id="1346"/>
      <w:bookmarkEnd w:id="1347"/>
      <w:bookmarkEnd w:id="1354"/>
    </w:p>
    <w:p w14:paraId="0767CE1F" w14:textId="154F15CE" w:rsidR="00984859" w:rsidRDefault="001A5C2F"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clause 6.4.2.5</w:t>
      </w:r>
      <w:r>
        <w:rPr>
          <w:rFonts w:hint="eastAsia"/>
        </w:rPr>
        <w:t>.</w:t>
      </w:r>
    </w:p>
    <w:p w14:paraId="02FB2F19" w14:textId="77777777" w:rsidR="001A5C2F" w:rsidRPr="00A1115A" w:rsidRDefault="001A5C2F" w:rsidP="001A5C2F">
      <w:pPr>
        <w:pStyle w:val="Heading4"/>
      </w:pPr>
      <w:bookmarkStart w:id="1355" w:name="_Toc161753868"/>
      <w:bookmarkStart w:id="1356" w:name="_Toc161754489"/>
      <w:bookmarkStart w:id="1357" w:name="_Toc163202062"/>
      <w:bookmarkStart w:id="1358" w:name="_Toc169888324"/>
      <w:bookmarkStart w:id="1359" w:name="_Toc171551513"/>
      <w:bookmarkStart w:id="1360" w:name="_Toc176775235"/>
      <w:bookmarkStart w:id="1361" w:name="_Toc187243830"/>
      <w:r w:rsidRPr="00A1115A">
        <w:t>6.4.2.</w:t>
      </w:r>
      <w:r>
        <w:t>2</w:t>
      </w:r>
      <w:r w:rsidRPr="00A1115A">
        <w:tab/>
      </w:r>
      <w:r>
        <w:t>Phase continuity requirements for DMRS bundling</w:t>
      </w:r>
      <w:bookmarkEnd w:id="1355"/>
      <w:bookmarkEnd w:id="1356"/>
      <w:bookmarkEnd w:id="1357"/>
      <w:bookmarkEnd w:id="1358"/>
      <w:bookmarkEnd w:id="1359"/>
      <w:bookmarkEnd w:id="1360"/>
      <w:bookmarkEnd w:id="1361"/>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362" w:name="_Toc123057937"/>
      <w:bookmarkStart w:id="1363" w:name="_Toc124256630"/>
      <w:bookmarkStart w:id="1364" w:name="_Toc131734943"/>
      <w:bookmarkStart w:id="1365" w:name="_Toc137372720"/>
      <w:bookmarkStart w:id="1366" w:name="_Toc138885106"/>
      <w:bookmarkStart w:id="1367" w:name="_Toc145690609"/>
      <w:bookmarkStart w:id="1368" w:name="_Toc155382160"/>
      <w:bookmarkStart w:id="1369" w:name="_Toc161753869"/>
      <w:bookmarkStart w:id="1370" w:name="_Toc161754490"/>
      <w:bookmarkStart w:id="1371" w:name="_Toc163202063"/>
      <w:bookmarkStart w:id="1372" w:name="_Toc169888325"/>
      <w:bookmarkStart w:id="1373" w:name="_Toc171551514"/>
      <w:bookmarkStart w:id="1374" w:name="_Toc176775236"/>
      <w:bookmarkStart w:id="1375" w:name="_Toc187243831"/>
      <w:r>
        <w:rPr>
          <w:rFonts w:hint="eastAsia"/>
        </w:rPr>
        <w:lastRenderedPageBreak/>
        <w:t>6</w:t>
      </w:r>
      <w:r>
        <w:t>.</w:t>
      </w:r>
      <w:r>
        <w:rPr>
          <w:rFonts w:hint="eastAsia"/>
        </w:rPr>
        <w:t>5</w:t>
      </w:r>
      <w:r>
        <w:tab/>
      </w:r>
      <w:r>
        <w:rPr>
          <w:rFonts w:hint="eastAsia"/>
        </w:rPr>
        <w:t>Output</w:t>
      </w:r>
      <w:r>
        <w:t xml:space="preserve"> RF spectrum emissions</w:t>
      </w:r>
      <w:bookmarkEnd w:id="1348"/>
      <w:bookmarkEnd w:id="1349"/>
      <w:bookmarkEnd w:id="1350"/>
      <w:bookmarkEnd w:id="1351"/>
      <w:bookmarkEnd w:id="1352"/>
      <w:bookmarkEnd w:id="1353"/>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BBD97DD" w14:textId="136C0EE7" w:rsidR="001F6D06" w:rsidRPr="009154AB" w:rsidRDefault="006348F2">
      <w:pPr>
        <w:pStyle w:val="Heading3"/>
      </w:pPr>
      <w:bookmarkStart w:id="1376" w:name="_Toc104122524"/>
      <w:bookmarkStart w:id="1377" w:name="_Toc104205475"/>
      <w:bookmarkStart w:id="1378" w:name="_Toc104206682"/>
      <w:bookmarkStart w:id="1379" w:name="_Toc104503642"/>
      <w:bookmarkStart w:id="1380" w:name="_Toc106127573"/>
      <w:bookmarkStart w:id="1381" w:name="_Toc123057938"/>
      <w:bookmarkStart w:id="1382" w:name="_Toc124256631"/>
      <w:bookmarkStart w:id="1383" w:name="_Toc131734944"/>
      <w:bookmarkStart w:id="1384" w:name="_Toc137372721"/>
      <w:bookmarkStart w:id="1385" w:name="_Toc138885107"/>
      <w:bookmarkStart w:id="1386" w:name="_Toc145690610"/>
      <w:bookmarkStart w:id="1387" w:name="_Toc155382161"/>
      <w:bookmarkStart w:id="1388" w:name="_Toc161753870"/>
      <w:bookmarkStart w:id="1389" w:name="_Toc161754491"/>
      <w:bookmarkStart w:id="1390" w:name="_Toc163202064"/>
      <w:bookmarkStart w:id="1391" w:name="_Toc169888326"/>
      <w:bookmarkStart w:id="1392" w:name="_Toc171551515"/>
      <w:bookmarkStart w:id="1393" w:name="_Toc176775237"/>
      <w:bookmarkStart w:id="1394" w:name="_Toc187243832"/>
      <w:r>
        <w:t>6.5.1</w:t>
      </w:r>
      <w:r w:rsidR="001C6F09">
        <w:tab/>
      </w:r>
      <w:bookmarkStart w:id="1395" w:name="_Toc97562297"/>
      <w:r w:rsidR="0047389E" w:rsidRPr="009154AB">
        <w:t>Occupied bandwidth</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396" w:name="_Toc97562298"/>
      <w:bookmarkStart w:id="1397" w:name="_Toc104122525"/>
      <w:bookmarkStart w:id="1398" w:name="_Toc104205476"/>
      <w:bookmarkStart w:id="1399" w:name="_Toc104206683"/>
      <w:bookmarkStart w:id="1400" w:name="_Toc104503643"/>
      <w:bookmarkStart w:id="1401" w:name="_Toc106127574"/>
      <w:bookmarkStart w:id="1402" w:name="_Toc123057939"/>
      <w:bookmarkStart w:id="1403" w:name="_Toc124256632"/>
      <w:bookmarkStart w:id="1404" w:name="_Toc131734945"/>
      <w:bookmarkStart w:id="1405" w:name="_Toc137372722"/>
      <w:bookmarkStart w:id="1406" w:name="_Toc138885108"/>
      <w:bookmarkStart w:id="1407" w:name="_Toc145690611"/>
      <w:bookmarkStart w:id="1408" w:name="_Toc155382162"/>
      <w:bookmarkStart w:id="1409" w:name="_Toc161753871"/>
      <w:bookmarkStart w:id="1410" w:name="_Toc161754492"/>
      <w:bookmarkStart w:id="1411" w:name="_Toc163202065"/>
      <w:bookmarkStart w:id="1412" w:name="_Toc169888327"/>
      <w:bookmarkStart w:id="1413" w:name="_Toc171551516"/>
      <w:bookmarkStart w:id="1414" w:name="_Toc176775238"/>
      <w:bookmarkStart w:id="1415" w:name="_Toc187243833"/>
      <w:r>
        <w:t>6.5.2</w:t>
      </w:r>
      <w:r w:rsidR="001C6F09">
        <w:tab/>
      </w:r>
      <w:r>
        <w:t>Out of band emission</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6F2C14E" w14:textId="34C3F9C7" w:rsidR="0047389E" w:rsidRDefault="001C314E" w:rsidP="001C314E">
      <w:pPr>
        <w:pStyle w:val="Heading4"/>
      </w:pPr>
      <w:bookmarkStart w:id="1416" w:name="_Toc104122526"/>
      <w:bookmarkStart w:id="1417" w:name="_Toc104205477"/>
      <w:bookmarkStart w:id="1418" w:name="_Toc104206684"/>
      <w:bookmarkStart w:id="1419" w:name="_Toc104503644"/>
      <w:bookmarkStart w:id="1420" w:name="_Toc106127575"/>
      <w:bookmarkStart w:id="1421" w:name="_Toc123057940"/>
      <w:bookmarkStart w:id="1422" w:name="_Toc124256633"/>
      <w:bookmarkStart w:id="1423" w:name="_Toc131734946"/>
      <w:bookmarkStart w:id="1424" w:name="_Toc137372723"/>
      <w:bookmarkStart w:id="1425" w:name="_Toc138885109"/>
      <w:bookmarkStart w:id="1426" w:name="_Toc145690612"/>
      <w:bookmarkStart w:id="1427" w:name="_Toc155382163"/>
      <w:bookmarkStart w:id="1428" w:name="_Toc161753872"/>
      <w:bookmarkStart w:id="1429" w:name="_Toc161754493"/>
      <w:bookmarkStart w:id="1430" w:name="_Toc163202066"/>
      <w:bookmarkStart w:id="1431" w:name="_Toc169888328"/>
      <w:bookmarkStart w:id="1432" w:name="_Toc171551517"/>
      <w:bookmarkStart w:id="1433" w:name="_Toc176775239"/>
      <w:bookmarkStart w:id="1434" w:name="_Toc187243834"/>
      <w:r w:rsidRPr="001C314E">
        <w:t>6.</w:t>
      </w:r>
      <w:r w:rsidRPr="00457B90">
        <w:t>5.2.1</w:t>
      </w:r>
      <w:r>
        <w:tab/>
      </w:r>
      <w:r w:rsidRPr="001C314E">
        <w:t>Ge</w:t>
      </w:r>
      <w:r w:rsidRPr="00457B90">
        <w:t>neral</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435" w:name="_Toc104122527"/>
      <w:bookmarkStart w:id="1436" w:name="_Toc104205478"/>
      <w:bookmarkStart w:id="1437" w:name="_Toc104206685"/>
      <w:bookmarkStart w:id="1438" w:name="_Toc104503645"/>
      <w:bookmarkStart w:id="1439" w:name="_Toc106127576"/>
      <w:bookmarkStart w:id="1440" w:name="_Toc123057941"/>
      <w:bookmarkStart w:id="1441" w:name="_Toc124256634"/>
      <w:bookmarkStart w:id="1442" w:name="_Toc131734947"/>
      <w:bookmarkStart w:id="1443" w:name="_Toc137372724"/>
      <w:bookmarkStart w:id="1444" w:name="_Toc138885110"/>
      <w:bookmarkStart w:id="1445" w:name="_Toc145690613"/>
      <w:bookmarkStart w:id="1446" w:name="_Toc155382164"/>
      <w:bookmarkStart w:id="1447" w:name="_Toc161753873"/>
      <w:bookmarkStart w:id="1448" w:name="_Toc161754494"/>
      <w:bookmarkStart w:id="1449" w:name="_Toc163202067"/>
      <w:bookmarkStart w:id="1450" w:name="_Toc169888329"/>
      <w:bookmarkStart w:id="1451" w:name="_Toc171551518"/>
      <w:bookmarkStart w:id="1452" w:name="_Toc176775240"/>
      <w:bookmarkStart w:id="1453" w:name="_Toc187243835"/>
      <w:r w:rsidRPr="001C314E">
        <w:t>6.</w:t>
      </w:r>
      <w:r w:rsidRPr="002C1072">
        <w:t>5.2.</w:t>
      </w:r>
      <w:r>
        <w:t>2</w:t>
      </w:r>
      <w:r>
        <w:tab/>
      </w:r>
      <w:r w:rsidRPr="001C314E">
        <w:t>Spectrum emission mask</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7FCAD7A2" w14:textId="7F6744C7" w:rsidR="001C314E" w:rsidRPr="00484003" w:rsidRDefault="009430A1" w:rsidP="00464183">
      <w:pPr>
        <w:pStyle w:val="Heading4"/>
      </w:pPr>
      <w:bookmarkStart w:id="1454" w:name="_Toc104122528"/>
      <w:bookmarkStart w:id="1455" w:name="_Toc104205479"/>
      <w:bookmarkStart w:id="1456" w:name="_Toc104206686"/>
      <w:bookmarkStart w:id="1457" w:name="_Toc104503646"/>
      <w:bookmarkStart w:id="1458" w:name="_Toc106127577"/>
      <w:bookmarkStart w:id="1459" w:name="_Toc123057942"/>
      <w:bookmarkStart w:id="1460" w:name="_Toc124256635"/>
      <w:bookmarkStart w:id="1461" w:name="_Toc131734948"/>
      <w:bookmarkStart w:id="1462" w:name="_Toc137372725"/>
      <w:bookmarkStart w:id="1463" w:name="_Toc138885111"/>
      <w:bookmarkStart w:id="1464" w:name="_Toc145690614"/>
      <w:bookmarkStart w:id="1465" w:name="_Toc155382165"/>
      <w:bookmarkStart w:id="1466" w:name="_Toc161753874"/>
      <w:bookmarkStart w:id="1467" w:name="_Toc161754495"/>
      <w:bookmarkStart w:id="1468" w:name="_Toc163202068"/>
      <w:bookmarkStart w:id="1469" w:name="_Toc169888330"/>
      <w:bookmarkStart w:id="1470" w:name="_Toc171551519"/>
      <w:bookmarkStart w:id="1471" w:name="_Toc176775241"/>
      <w:bookmarkStart w:id="1472" w:name="_Toc187243836"/>
      <w:r w:rsidRPr="00484003">
        <w:lastRenderedPageBreak/>
        <w:t>6.5.2.</w:t>
      </w:r>
      <w:r>
        <w:t>3</w:t>
      </w:r>
      <w:r w:rsidRPr="00484003">
        <w:tab/>
      </w:r>
      <w:r w:rsidRPr="00A1115A">
        <w:t>Additional spectrum emission mask</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B6AB564" w14:textId="77777777" w:rsidR="009430A1" w:rsidRDefault="009430A1" w:rsidP="009430A1">
      <w:pPr>
        <w:pStyle w:val="Heading5"/>
        <w:rPr>
          <w:snapToGrid w:val="0"/>
        </w:rPr>
      </w:pPr>
      <w:bookmarkStart w:id="1473" w:name="_Toc21344354"/>
      <w:bookmarkStart w:id="1474" w:name="_Toc29801840"/>
      <w:bookmarkStart w:id="1475" w:name="_Toc29802264"/>
      <w:bookmarkStart w:id="1476" w:name="_Toc29802889"/>
      <w:bookmarkStart w:id="1477" w:name="_Toc37251397"/>
      <w:bookmarkStart w:id="1478" w:name="_Toc45888277"/>
      <w:bookmarkStart w:id="1479" w:name="_Toc45888876"/>
      <w:bookmarkStart w:id="1480" w:name="_Toc61367570"/>
      <w:bookmarkStart w:id="1481" w:name="_Toc61372953"/>
      <w:bookmarkStart w:id="1482" w:name="_Toc68230901"/>
      <w:bookmarkStart w:id="1483" w:name="_Toc69084314"/>
      <w:bookmarkStart w:id="1484" w:name="_Toc75467324"/>
      <w:bookmarkStart w:id="1485" w:name="_Toc76509346"/>
      <w:bookmarkStart w:id="1486" w:name="_Toc76718336"/>
      <w:bookmarkStart w:id="1487" w:name="_Toc83580675"/>
      <w:bookmarkStart w:id="1488" w:name="_Toc84405184"/>
      <w:bookmarkStart w:id="1489" w:name="_Toc84413793"/>
      <w:bookmarkStart w:id="1490" w:name="_Toc155382166"/>
      <w:bookmarkStart w:id="1491" w:name="_Toc161753875"/>
      <w:bookmarkStart w:id="1492" w:name="_Toc161754496"/>
      <w:bookmarkStart w:id="1493" w:name="_Toc163202069"/>
      <w:bookmarkStart w:id="1494" w:name="_Toc169888331"/>
      <w:bookmarkStart w:id="1495" w:name="_Toc171551520"/>
      <w:bookmarkStart w:id="1496" w:name="_Toc176775242"/>
      <w:bookmarkStart w:id="1497" w:name="_Toc187243837"/>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498" w:name="_Toc155382167"/>
      <w:bookmarkStart w:id="1499" w:name="_Toc161753876"/>
      <w:bookmarkStart w:id="1500" w:name="_Toc161754497"/>
      <w:bookmarkStart w:id="1501" w:name="_Toc163202070"/>
      <w:bookmarkStart w:id="1502" w:name="_Toc169888332"/>
      <w:bookmarkStart w:id="1503" w:name="_Toc171551521"/>
      <w:bookmarkStart w:id="1504" w:name="_Toc176775243"/>
      <w:bookmarkStart w:id="1505" w:name="_Toc187243838"/>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498"/>
      <w:bookmarkEnd w:id="1499"/>
      <w:bookmarkEnd w:id="1500"/>
      <w:bookmarkEnd w:id="1501"/>
      <w:bookmarkEnd w:id="1502"/>
      <w:bookmarkEnd w:id="1503"/>
      <w:bookmarkEnd w:id="1504"/>
      <w:bookmarkEnd w:id="1505"/>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506" w:name="_Toc104122529"/>
      <w:bookmarkStart w:id="1507" w:name="_Toc104205480"/>
      <w:bookmarkStart w:id="1508" w:name="_Toc104206687"/>
      <w:bookmarkStart w:id="1509" w:name="_Toc104503647"/>
      <w:bookmarkStart w:id="1510" w:name="_Toc106127578"/>
      <w:bookmarkStart w:id="1511" w:name="_Toc123057943"/>
      <w:bookmarkStart w:id="1512" w:name="_Toc124256636"/>
      <w:bookmarkStart w:id="1513" w:name="_Toc131734949"/>
      <w:bookmarkStart w:id="1514" w:name="_Toc137372726"/>
      <w:bookmarkStart w:id="1515" w:name="_Toc138885112"/>
      <w:bookmarkStart w:id="1516" w:name="_Toc145690615"/>
      <w:bookmarkStart w:id="1517" w:name="_Toc155382168"/>
      <w:bookmarkStart w:id="1518" w:name="_Toc161753877"/>
      <w:bookmarkStart w:id="1519" w:name="_Toc161754498"/>
      <w:bookmarkStart w:id="1520" w:name="_Toc163202071"/>
      <w:bookmarkStart w:id="1521" w:name="_Toc169888333"/>
      <w:bookmarkStart w:id="1522" w:name="_Toc171551522"/>
      <w:bookmarkStart w:id="1523" w:name="_Toc176775244"/>
      <w:bookmarkStart w:id="1524" w:name="_Toc187243839"/>
      <w:r w:rsidRPr="00484003">
        <w:t>6.5.2.</w:t>
      </w:r>
      <w:r>
        <w:t>4</w:t>
      </w:r>
      <w:r w:rsidRPr="00484003">
        <w:tab/>
      </w:r>
      <w:r w:rsidRPr="003D573C">
        <w:t>Adjacent channel leakage ratio</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525" w:name="_Toc21344363"/>
      <w:bookmarkStart w:id="1526" w:name="_Toc29801849"/>
      <w:bookmarkStart w:id="1527" w:name="_Toc29802273"/>
      <w:bookmarkStart w:id="1528" w:name="_Toc29802898"/>
      <w:bookmarkStart w:id="1529" w:name="_Toc36107640"/>
      <w:bookmarkStart w:id="1530" w:name="_Toc37251406"/>
      <w:bookmarkStart w:id="1531" w:name="_Toc45888286"/>
      <w:bookmarkStart w:id="1532" w:name="_Toc45888885"/>
      <w:bookmarkStart w:id="1533" w:name="_Toc61367579"/>
      <w:bookmarkStart w:id="1534" w:name="_Toc61372962"/>
      <w:bookmarkStart w:id="1535" w:name="_Toc68230910"/>
      <w:bookmarkStart w:id="1536" w:name="_Toc69084323"/>
      <w:bookmarkStart w:id="1537" w:name="_Toc75467333"/>
      <w:bookmarkStart w:id="1538" w:name="_Toc76509355"/>
      <w:bookmarkStart w:id="1539" w:name="_Toc76718345"/>
      <w:bookmarkStart w:id="1540" w:name="_Toc83580684"/>
      <w:bookmarkStart w:id="1541" w:name="_Toc84405193"/>
      <w:bookmarkStart w:id="1542" w:name="_Toc84413802"/>
      <w:bookmarkStart w:id="1543" w:name="_Toc104122530"/>
      <w:bookmarkStart w:id="1544" w:name="_Toc104205481"/>
      <w:bookmarkStart w:id="1545" w:name="_Toc104206688"/>
      <w:bookmarkStart w:id="1546" w:name="_Toc104503648"/>
      <w:bookmarkStart w:id="1547" w:name="_Toc106127579"/>
      <w:bookmarkStart w:id="1548" w:name="_Toc123057944"/>
      <w:bookmarkStart w:id="1549" w:name="_Toc124256637"/>
      <w:bookmarkStart w:id="1550" w:name="_Toc131734950"/>
      <w:bookmarkStart w:id="1551" w:name="_Toc137372727"/>
      <w:bookmarkStart w:id="1552" w:name="_Toc138885113"/>
      <w:bookmarkStart w:id="1553" w:name="_Toc145690616"/>
      <w:bookmarkStart w:id="1554" w:name="_Toc155382169"/>
      <w:bookmarkStart w:id="1555" w:name="_Toc161753878"/>
      <w:bookmarkStart w:id="1556" w:name="_Toc161754499"/>
      <w:bookmarkStart w:id="1557" w:name="_Toc163202072"/>
      <w:bookmarkStart w:id="1558" w:name="_Toc169888334"/>
      <w:bookmarkStart w:id="1559" w:name="_Toc171551523"/>
      <w:bookmarkStart w:id="1560" w:name="_Toc176775245"/>
      <w:bookmarkStart w:id="1561" w:name="_Toc187243840"/>
      <w:r w:rsidRPr="00A1115A">
        <w:rPr>
          <w:snapToGrid w:val="0"/>
        </w:rPr>
        <w:t>6.5.2.4.1</w:t>
      </w:r>
      <w:r w:rsidRPr="00A1115A">
        <w:rPr>
          <w:snapToGrid w:val="0"/>
        </w:rPr>
        <w:tab/>
        <w:t>NR ACLR</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lastRenderedPageBreak/>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562"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562"/>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563" w:name="_Toc21344364"/>
      <w:bookmarkStart w:id="1564" w:name="_Toc29801850"/>
      <w:bookmarkStart w:id="1565" w:name="_Toc29802274"/>
      <w:bookmarkStart w:id="1566" w:name="_Toc29802899"/>
      <w:bookmarkStart w:id="1567" w:name="_Toc36107641"/>
      <w:bookmarkStart w:id="1568" w:name="_Toc37251407"/>
      <w:bookmarkStart w:id="1569" w:name="_Toc45888287"/>
      <w:bookmarkStart w:id="1570" w:name="_Toc45888886"/>
      <w:bookmarkStart w:id="1571" w:name="_Toc61367580"/>
      <w:bookmarkStart w:id="1572" w:name="_Toc61372963"/>
      <w:bookmarkStart w:id="1573" w:name="_Toc68230911"/>
      <w:bookmarkStart w:id="1574" w:name="_Toc69084324"/>
      <w:bookmarkStart w:id="1575" w:name="_Toc75467334"/>
      <w:bookmarkStart w:id="1576" w:name="_Toc76509356"/>
      <w:bookmarkStart w:id="1577" w:name="_Toc76718346"/>
      <w:bookmarkStart w:id="1578" w:name="_Toc83580685"/>
      <w:bookmarkStart w:id="1579" w:name="_Toc84405194"/>
      <w:bookmarkStart w:id="1580" w:name="_Toc84413803"/>
      <w:bookmarkStart w:id="1581" w:name="_Toc104122531"/>
      <w:bookmarkStart w:id="1582" w:name="_Toc104205482"/>
      <w:bookmarkStart w:id="1583" w:name="_Toc104206689"/>
      <w:bookmarkStart w:id="1584" w:name="_Toc104503649"/>
      <w:bookmarkStart w:id="1585" w:name="_Toc106127580"/>
      <w:bookmarkStart w:id="1586" w:name="_Toc123057945"/>
      <w:bookmarkStart w:id="1587" w:name="_Toc124256638"/>
      <w:bookmarkStart w:id="1588" w:name="_Toc131734951"/>
      <w:bookmarkStart w:id="1589" w:name="_Toc137372728"/>
      <w:bookmarkStart w:id="1590" w:name="_Toc138885114"/>
      <w:bookmarkStart w:id="1591" w:name="_Toc145690617"/>
      <w:bookmarkStart w:id="1592" w:name="_Toc155382170"/>
      <w:bookmarkStart w:id="1593" w:name="_Toc161753879"/>
      <w:bookmarkStart w:id="1594" w:name="_Toc161754500"/>
      <w:bookmarkStart w:id="1595" w:name="_Toc163202073"/>
      <w:bookmarkStart w:id="1596" w:name="_Toc169888335"/>
      <w:bookmarkStart w:id="1597" w:name="_Toc171551524"/>
      <w:bookmarkStart w:id="1598" w:name="_Toc176775246"/>
      <w:bookmarkStart w:id="1599" w:name="_Toc187243841"/>
      <w:r w:rsidRPr="00A1115A">
        <w:rPr>
          <w:snapToGrid w:val="0"/>
        </w:rPr>
        <w:t>6.5.2.4.2</w:t>
      </w:r>
      <w:r w:rsidRPr="00A1115A">
        <w:rPr>
          <w:snapToGrid w:val="0"/>
        </w:rPr>
        <w:tab/>
        <w:t>UTRA ACLR</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600" w:name="_Toc97562299"/>
      <w:bookmarkStart w:id="1601" w:name="_Toc104122532"/>
      <w:bookmarkStart w:id="1602" w:name="_Toc104205483"/>
      <w:bookmarkStart w:id="1603" w:name="_Toc104206690"/>
      <w:bookmarkStart w:id="1604" w:name="_Toc104503650"/>
      <w:bookmarkStart w:id="1605" w:name="_Toc106127581"/>
      <w:bookmarkStart w:id="1606" w:name="_Toc123057946"/>
      <w:bookmarkStart w:id="1607" w:name="_Toc124256639"/>
      <w:bookmarkStart w:id="1608" w:name="_Toc131734952"/>
      <w:bookmarkStart w:id="1609" w:name="_Toc137372729"/>
      <w:bookmarkStart w:id="1610" w:name="_Toc138885115"/>
      <w:bookmarkStart w:id="1611" w:name="_Toc145690618"/>
      <w:bookmarkStart w:id="1612" w:name="_Toc155382171"/>
      <w:bookmarkStart w:id="1613" w:name="_Toc161753880"/>
      <w:bookmarkStart w:id="1614" w:name="_Toc161754501"/>
      <w:bookmarkStart w:id="1615" w:name="_Toc163202074"/>
      <w:bookmarkStart w:id="1616" w:name="_Toc169888336"/>
      <w:bookmarkStart w:id="1617" w:name="_Toc171551525"/>
      <w:bookmarkStart w:id="1618" w:name="_Toc176775247"/>
      <w:bookmarkStart w:id="1619" w:name="_Toc187243842"/>
      <w:r>
        <w:t>6.5.3</w:t>
      </w:r>
      <w:r>
        <w:tab/>
        <w:t>Spurious emission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9EE9BDC" w14:textId="728E2540" w:rsidR="0047389E" w:rsidRDefault="009154AB" w:rsidP="009154AB">
      <w:pPr>
        <w:pStyle w:val="Heading4"/>
      </w:pPr>
      <w:bookmarkStart w:id="1620" w:name="_Toc97562300"/>
      <w:bookmarkStart w:id="1621" w:name="_Toc104122533"/>
      <w:bookmarkStart w:id="1622" w:name="_Toc104205484"/>
      <w:bookmarkStart w:id="1623" w:name="_Toc104206691"/>
      <w:bookmarkStart w:id="1624" w:name="_Toc104503651"/>
      <w:bookmarkStart w:id="1625" w:name="_Toc106127582"/>
      <w:bookmarkStart w:id="1626" w:name="_Toc123057947"/>
      <w:bookmarkStart w:id="1627" w:name="_Toc124256640"/>
      <w:bookmarkStart w:id="1628" w:name="_Toc131734953"/>
      <w:bookmarkStart w:id="1629" w:name="_Toc137372730"/>
      <w:bookmarkStart w:id="1630" w:name="_Toc138885116"/>
      <w:bookmarkStart w:id="1631" w:name="_Toc145690619"/>
      <w:bookmarkStart w:id="1632" w:name="_Toc155382172"/>
      <w:bookmarkStart w:id="1633" w:name="_Toc161753881"/>
      <w:bookmarkStart w:id="1634" w:name="_Toc161754502"/>
      <w:bookmarkStart w:id="1635" w:name="_Toc163202075"/>
      <w:bookmarkStart w:id="1636" w:name="_Toc169888337"/>
      <w:bookmarkStart w:id="1637" w:name="_Toc171551526"/>
      <w:bookmarkStart w:id="1638" w:name="_Toc176775248"/>
      <w:bookmarkStart w:id="1639" w:name="_Toc187243843"/>
      <w:r w:rsidRPr="00B93D8D">
        <w:t>6.5.3.</w:t>
      </w:r>
      <w:r w:rsidR="00730785">
        <w:t>1</w:t>
      </w:r>
      <w:r w:rsidR="00730785">
        <w:tab/>
      </w:r>
      <w:bookmarkEnd w:id="1620"/>
      <w:r w:rsidR="00AB5B67" w:rsidRPr="00A1115A">
        <w:t>General spurious emissions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lastRenderedPageBreak/>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640" w:name="_Toc97562301"/>
      <w:bookmarkStart w:id="1641" w:name="_Toc104122534"/>
      <w:bookmarkStart w:id="1642" w:name="_Toc104205485"/>
      <w:bookmarkStart w:id="1643" w:name="_Toc104206692"/>
      <w:bookmarkStart w:id="1644" w:name="_Toc104503652"/>
      <w:bookmarkStart w:id="1645" w:name="_Toc106127583"/>
      <w:bookmarkStart w:id="1646" w:name="_Toc123057948"/>
      <w:bookmarkStart w:id="1647" w:name="_Toc124256641"/>
      <w:bookmarkStart w:id="1648" w:name="_Toc131734954"/>
      <w:bookmarkStart w:id="1649" w:name="_Toc137372731"/>
      <w:bookmarkStart w:id="1650" w:name="_Toc138885117"/>
      <w:bookmarkStart w:id="1651" w:name="_Toc145690620"/>
      <w:bookmarkStart w:id="1652" w:name="_Toc155382173"/>
      <w:bookmarkStart w:id="1653" w:name="_Toc161753882"/>
      <w:bookmarkStart w:id="1654" w:name="_Toc161754503"/>
      <w:bookmarkStart w:id="1655" w:name="_Toc163202076"/>
      <w:bookmarkStart w:id="1656" w:name="_Toc169888338"/>
      <w:bookmarkStart w:id="1657" w:name="_Toc171551527"/>
      <w:bookmarkStart w:id="1658" w:name="_Toc176775249"/>
      <w:bookmarkStart w:id="1659" w:name="_Toc187243844"/>
      <w:r>
        <w:rPr>
          <w:rFonts w:hint="eastAsia"/>
        </w:rPr>
        <w:t>6</w:t>
      </w:r>
      <w:r>
        <w:t>.5.3.2</w:t>
      </w:r>
      <w:r>
        <w:tab/>
      </w:r>
      <w:bookmarkEnd w:id="1640"/>
      <w:r w:rsidR="005A6A43">
        <w:t>Spurious emissions for UE co-existence</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lastRenderedPageBreak/>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660" w:name="_Hlk97557257"/>
      <w:bookmarkStart w:id="1661" w:name="_Toc21344368"/>
      <w:bookmarkStart w:id="1662" w:name="_Toc29801854"/>
      <w:bookmarkStart w:id="1663" w:name="_Toc29802278"/>
      <w:bookmarkStart w:id="1664" w:name="_Toc29802903"/>
      <w:bookmarkStart w:id="1665" w:name="_Toc36107645"/>
      <w:bookmarkStart w:id="1666" w:name="_Toc37251411"/>
      <w:bookmarkStart w:id="1667" w:name="_Toc45888291"/>
      <w:bookmarkStart w:id="1668" w:name="_Toc45888890"/>
      <w:bookmarkStart w:id="1669" w:name="_Toc61367584"/>
      <w:bookmarkStart w:id="1670" w:name="_Toc61372967"/>
      <w:bookmarkStart w:id="1671" w:name="_Toc68230915"/>
      <w:bookmarkStart w:id="1672" w:name="_Toc69084328"/>
      <w:bookmarkStart w:id="1673" w:name="_Toc75467338"/>
      <w:bookmarkStart w:id="1674" w:name="_Toc76509360"/>
      <w:bookmarkStart w:id="1675" w:name="_Toc76718350"/>
      <w:bookmarkStart w:id="1676" w:name="_Toc83580689"/>
      <w:bookmarkStart w:id="1677" w:name="_Toc84405198"/>
      <w:bookmarkStart w:id="1678" w:name="_Toc84413807"/>
      <w:bookmarkStart w:id="1679" w:name="_Toc97562302"/>
      <w:bookmarkStart w:id="1680" w:name="_Toc104122535"/>
      <w:bookmarkStart w:id="1681" w:name="_Toc104205486"/>
      <w:bookmarkStart w:id="1682" w:name="_Toc104206693"/>
      <w:bookmarkStart w:id="1683" w:name="_Toc104503653"/>
      <w:bookmarkStart w:id="1684" w:name="_Toc106127584"/>
      <w:bookmarkStart w:id="1685" w:name="_Toc123057949"/>
      <w:bookmarkStart w:id="1686" w:name="_Toc124256642"/>
      <w:bookmarkStart w:id="1687" w:name="_Toc131734955"/>
      <w:bookmarkStart w:id="1688" w:name="_Toc137372732"/>
      <w:bookmarkStart w:id="1689" w:name="_Toc138885118"/>
      <w:bookmarkStart w:id="1690" w:name="_Toc145690621"/>
      <w:bookmarkStart w:id="1691" w:name="_Toc155382174"/>
      <w:bookmarkStart w:id="1692" w:name="_Toc161753883"/>
      <w:bookmarkStart w:id="1693" w:name="_Toc161754504"/>
      <w:bookmarkStart w:id="1694" w:name="_Toc163202077"/>
      <w:bookmarkStart w:id="1695" w:name="_Toc169888339"/>
      <w:bookmarkStart w:id="1696" w:name="_Toc171551528"/>
      <w:bookmarkStart w:id="1697" w:name="_Toc176775250"/>
      <w:bookmarkStart w:id="1698" w:name="_Toc187243845"/>
      <w:r w:rsidRPr="00D026C9">
        <w:t>6.5.3.3</w:t>
      </w:r>
      <w:bookmarkEnd w:id="1660"/>
      <w:r w:rsidRPr="00D026C9">
        <w:tab/>
        <w:t>Additional spurious emissions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D3A97A2" w14:textId="4C6352A9" w:rsidR="000942F3" w:rsidRDefault="000942F3" w:rsidP="00464183">
      <w:pPr>
        <w:pStyle w:val="Heading5"/>
      </w:pPr>
      <w:bookmarkStart w:id="1699" w:name="_Toc104122536"/>
      <w:bookmarkStart w:id="1700" w:name="_Toc104205487"/>
      <w:bookmarkStart w:id="1701" w:name="_Toc104206694"/>
      <w:bookmarkStart w:id="1702" w:name="_Toc104503654"/>
      <w:bookmarkStart w:id="1703" w:name="_Toc106127585"/>
      <w:bookmarkStart w:id="1704" w:name="_Toc123057950"/>
      <w:bookmarkStart w:id="1705" w:name="_Toc124256643"/>
      <w:bookmarkStart w:id="1706" w:name="_Toc131734956"/>
      <w:bookmarkStart w:id="1707" w:name="_Toc137372733"/>
      <w:bookmarkStart w:id="1708" w:name="_Toc138885119"/>
      <w:bookmarkStart w:id="1709" w:name="_Toc145690622"/>
      <w:bookmarkStart w:id="1710" w:name="_Toc155382175"/>
      <w:bookmarkStart w:id="1711" w:name="_Toc161753884"/>
      <w:bookmarkStart w:id="1712" w:name="_Toc161754505"/>
      <w:bookmarkStart w:id="1713" w:name="_Toc163202078"/>
      <w:bookmarkStart w:id="1714" w:name="_Toc169888340"/>
      <w:bookmarkStart w:id="1715" w:name="_Toc171551529"/>
      <w:bookmarkStart w:id="1716" w:name="_Toc176775251"/>
      <w:bookmarkStart w:id="1717" w:name="_Toc187243846"/>
      <w:r w:rsidRPr="00FC0B97">
        <w:t>6.5.3.3.1</w:t>
      </w:r>
      <w:r w:rsidRPr="00FC0B97">
        <w:tab/>
      </w:r>
      <w:r>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718" w:name="_Toc21344369"/>
      <w:bookmarkStart w:id="1719" w:name="_Toc29801855"/>
      <w:bookmarkStart w:id="1720" w:name="_Toc29802279"/>
      <w:bookmarkStart w:id="1721" w:name="_Toc29802904"/>
      <w:bookmarkStart w:id="1722" w:name="_Toc37251412"/>
      <w:bookmarkStart w:id="1723" w:name="_Toc45888292"/>
      <w:bookmarkStart w:id="1724" w:name="_Toc45888891"/>
      <w:bookmarkStart w:id="1725" w:name="_Toc61367585"/>
      <w:bookmarkStart w:id="1726" w:name="_Toc61372968"/>
      <w:bookmarkStart w:id="1727" w:name="_Toc68230916"/>
      <w:bookmarkStart w:id="1728" w:name="_Toc69084329"/>
      <w:bookmarkStart w:id="1729" w:name="_Toc75467339"/>
      <w:bookmarkStart w:id="1730" w:name="_Toc76509361"/>
      <w:bookmarkStart w:id="1731" w:name="_Toc76718351"/>
      <w:bookmarkStart w:id="1732" w:name="_Toc83580690"/>
      <w:bookmarkStart w:id="1733" w:name="_Toc84405199"/>
      <w:bookmarkStart w:id="1734" w:name="_Toc84413808"/>
      <w:bookmarkStart w:id="1735" w:name="_Toc97562303"/>
      <w:bookmarkStart w:id="1736" w:name="_Toc104122537"/>
      <w:bookmarkStart w:id="1737" w:name="_Toc104205488"/>
      <w:bookmarkStart w:id="1738" w:name="_Toc104206695"/>
      <w:bookmarkStart w:id="1739" w:name="_Toc104503655"/>
      <w:bookmarkStart w:id="1740" w:name="_Toc106127586"/>
      <w:bookmarkStart w:id="1741" w:name="_Toc123057951"/>
      <w:bookmarkStart w:id="1742" w:name="_Toc124256644"/>
      <w:bookmarkStart w:id="1743" w:name="_Toc131734957"/>
      <w:bookmarkStart w:id="1744" w:name="_Toc137372734"/>
      <w:bookmarkStart w:id="1745" w:name="_Toc138885120"/>
      <w:bookmarkStart w:id="1746" w:name="_Toc145690623"/>
      <w:bookmarkStart w:id="1747" w:name="_Toc155382176"/>
      <w:bookmarkStart w:id="1748" w:name="_Toc161753885"/>
      <w:bookmarkStart w:id="1749" w:name="_Toc161754506"/>
      <w:bookmarkStart w:id="1750" w:name="_Toc163202079"/>
      <w:bookmarkStart w:id="1751" w:name="_Toc169888341"/>
      <w:bookmarkStart w:id="1752" w:name="_Toc171551530"/>
      <w:bookmarkStart w:id="1753" w:name="_Toc176775252"/>
      <w:bookmarkStart w:id="1754" w:name="_Toc187243847"/>
      <w:r w:rsidRPr="00FC0B97">
        <w:t>6.5.3.3.</w:t>
      </w:r>
      <w:r>
        <w:t>2</w:t>
      </w:r>
      <w:r w:rsidRPr="00FC0B97">
        <w:tab/>
        <w:t>Requirement for network signalling value "NS_</w:t>
      </w:r>
      <w:r>
        <w:t>02N</w:t>
      </w:r>
      <w:r w:rsidRPr="00FC0B97">
        <w:t>"</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755"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756" w:name="_Toc161753886"/>
      <w:bookmarkStart w:id="1757" w:name="_Toc161754507"/>
      <w:bookmarkStart w:id="1758" w:name="_Toc163202080"/>
      <w:bookmarkStart w:id="1759" w:name="_Toc169888342"/>
      <w:bookmarkStart w:id="1760" w:name="_Toc171551531"/>
      <w:bookmarkStart w:id="1761" w:name="_Toc176775253"/>
      <w:bookmarkStart w:id="1762" w:name="_Toc187243848"/>
      <w:r w:rsidRPr="00715883">
        <w:t>6.5.3.3.</w:t>
      </w:r>
      <w:r>
        <w:t>3</w:t>
      </w:r>
      <w:r w:rsidRPr="00715883">
        <w:tab/>
        <w:t>Requirement for network signalling value "NS_03N"</w:t>
      </w:r>
      <w:bookmarkEnd w:id="1755"/>
      <w:bookmarkEnd w:id="1756"/>
      <w:bookmarkEnd w:id="1757"/>
      <w:bookmarkEnd w:id="1758"/>
      <w:bookmarkEnd w:id="1759"/>
      <w:bookmarkEnd w:id="1760"/>
      <w:bookmarkEnd w:id="1761"/>
      <w:bookmarkEnd w:id="1762"/>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lastRenderedPageBreak/>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763"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764" w:name="_Toc161753887"/>
      <w:bookmarkStart w:id="1765" w:name="_Toc161754508"/>
      <w:bookmarkStart w:id="1766" w:name="_Toc163202081"/>
      <w:bookmarkStart w:id="1767" w:name="_Toc169888343"/>
      <w:bookmarkStart w:id="1768" w:name="_Toc171551532"/>
      <w:bookmarkStart w:id="1769" w:name="_Toc176775254"/>
      <w:bookmarkStart w:id="1770" w:name="_Toc187243849"/>
      <w:r w:rsidRPr="00715883">
        <w:t>6.5.3.3.</w:t>
      </w:r>
      <w:r>
        <w:t>4</w:t>
      </w:r>
      <w:r w:rsidRPr="00715883">
        <w:tab/>
        <w:t>Requirement for network signalling value "NS_04N"</w:t>
      </w:r>
      <w:r>
        <w:t xml:space="preserve"> and </w:t>
      </w:r>
      <w:r w:rsidRPr="00715883">
        <w:t>"</w:t>
      </w:r>
      <w:r>
        <w:t>NS_05N</w:t>
      </w:r>
      <w:r w:rsidRPr="00715883">
        <w:t>"</w:t>
      </w:r>
      <w:bookmarkEnd w:id="1763"/>
      <w:bookmarkEnd w:id="1764"/>
      <w:bookmarkEnd w:id="1765"/>
      <w:bookmarkEnd w:id="1766"/>
      <w:bookmarkEnd w:id="1767"/>
      <w:bookmarkEnd w:id="1768"/>
      <w:bookmarkEnd w:id="1769"/>
      <w:bookmarkEnd w:id="1770"/>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Pr="00715883" w:rsidRDefault="00A31E96" w:rsidP="00A31E96"/>
    <w:p w14:paraId="578CA547" w14:textId="4279330F" w:rsidR="001F6D06" w:rsidRDefault="001F6D06" w:rsidP="001F6D06">
      <w:pPr>
        <w:pStyle w:val="Heading3"/>
      </w:pPr>
      <w:bookmarkStart w:id="1771" w:name="_Toc97562304"/>
      <w:bookmarkStart w:id="1772" w:name="_Toc104122538"/>
      <w:bookmarkStart w:id="1773" w:name="_Toc104205489"/>
      <w:bookmarkStart w:id="1774" w:name="_Toc104206696"/>
      <w:bookmarkStart w:id="1775" w:name="_Toc104503656"/>
      <w:bookmarkStart w:id="1776" w:name="_Toc106127587"/>
      <w:bookmarkStart w:id="1777" w:name="_Toc123057952"/>
      <w:bookmarkStart w:id="1778" w:name="_Toc124256645"/>
      <w:bookmarkStart w:id="1779" w:name="_Toc131734958"/>
      <w:bookmarkStart w:id="1780" w:name="_Toc137372735"/>
      <w:bookmarkStart w:id="1781" w:name="_Toc138885121"/>
      <w:bookmarkStart w:id="1782" w:name="_Toc145690624"/>
      <w:bookmarkStart w:id="1783" w:name="_Toc155382179"/>
      <w:bookmarkStart w:id="1784" w:name="_Toc161753888"/>
      <w:bookmarkStart w:id="1785" w:name="_Toc161754509"/>
      <w:bookmarkStart w:id="1786" w:name="_Toc163202082"/>
      <w:bookmarkStart w:id="1787" w:name="_Toc169888344"/>
      <w:bookmarkStart w:id="1788" w:name="_Toc171551533"/>
      <w:bookmarkStart w:id="1789" w:name="_Toc176775255"/>
      <w:bookmarkStart w:id="1790" w:name="_Toc187243850"/>
      <w:r>
        <w:t>6.5.4</w:t>
      </w:r>
      <w:r>
        <w:tab/>
        <w:t>Transmit intermodulation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lastRenderedPageBreak/>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1791"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791"/>
    </w:tbl>
    <w:p w14:paraId="3EA8A1DD" w14:textId="10B9A3EC" w:rsidR="0047389E" w:rsidRPr="0047389E" w:rsidRDefault="0047389E" w:rsidP="0047389E"/>
    <w:p w14:paraId="49AD7154" w14:textId="77777777" w:rsidR="001F6D06" w:rsidRDefault="001F6D06" w:rsidP="001F6D06">
      <w:pPr>
        <w:pStyle w:val="Heading1"/>
      </w:pPr>
      <w:bookmarkStart w:id="1792" w:name="_Toc97562305"/>
      <w:bookmarkStart w:id="1793" w:name="_Toc104122539"/>
      <w:bookmarkStart w:id="1794" w:name="_Toc104205490"/>
      <w:bookmarkStart w:id="1795" w:name="_Toc104206697"/>
      <w:bookmarkStart w:id="1796" w:name="_Toc104503657"/>
      <w:bookmarkStart w:id="1797" w:name="_Toc106127588"/>
      <w:bookmarkStart w:id="1798" w:name="_Toc123057953"/>
      <w:bookmarkStart w:id="1799" w:name="_Toc124256646"/>
      <w:bookmarkStart w:id="1800" w:name="_Toc131734959"/>
      <w:bookmarkStart w:id="1801" w:name="_Toc137372736"/>
      <w:bookmarkStart w:id="1802" w:name="_Toc138885122"/>
      <w:bookmarkStart w:id="1803" w:name="_Toc145690625"/>
      <w:bookmarkStart w:id="1804" w:name="_Toc155382180"/>
      <w:bookmarkStart w:id="1805" w:name="_Toc161753889"/>
      <w:bookmarkStart w:id="1806" w:name="_Toc161754510"/>
      <w:bookmarkStart w:id="1807" w:name="_Toc163202083"/>
      <w:bookmarkStart w:id="1808" w:name="_Toc169888345"/>
      <w:bookmarkStart w:id="1809" w:name="_Toc171551534"/>
      <w:bookmarkStart w:id="1810" w:name="_Toc176775256"/>
      <w:bookmarkStart w:id="1811" w:name="_Toc187243851"/>
      <w:r>
        <w:t>7</w:t>
      </w:r>
      <w:r>
        <w:tab/>
        <w:t>Conducted receiver characteristics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1DE189DF" w14:textId="369E0A9F" w:rsidR="001F6D06" w:rsidRDefault="001F6D06" w:rsidP="001F6D06">
      <w:pPr>
        <w:pStyle w:val="Heading2"/>
      </w:pPr>
      <w:bookmarkStart w:id="1812" w:name="_Toc97562306"/>
      <w:bookmarkStart w:id="1813" w:name="_Toc104122540"/>
      <w:bookmarkStart w:id="1814" w:name="_Toc104205491"/>
      <w:bookmarkStart w:id="1815" w:name="_Toc104206698"/>
      <w:bookmarkStart w:id="1816" w:name="_Toc104503658"/>
      <w:bookmarkStart w:id="1817" w:name="_Toc106127589"/>
      <w:bookmarkStart w:id="1818" w:name="_Toc123057954"/>
      <w:bookmarkStart w:id="1819" w:name="_Toc124256647"/>
      <w:bookmarkStart w:id="1820" w:name="_Toc131734960"/>
      <w:bookmarkStart w:id="1821" w:name="_Toc137372737"/>
      <w:bookmarkStart w:id="1822" w:name="_Toc138885123"/>
      <w:bookmarkStart w:id="1823" w:name="_Toc145690626"/>
      <w:bookmarkStart w:id="1824" w:name="_Toc155382181"/>
      <w:bookmarkStart w:id="1825" w:name="_Toc161753890"/>
      <w:bookmarkStart w:id="1826" w:name="_Toc161754511"/>
      <w:bookmarkStart w:id="1827" w:name="_Toc163202084"/>
      <w:bookmarkStart w:id="1828" w:name="_Toc169888346"/>
      <w:bookmarkStart w:id="1829" w:name="_Toc171551535"/>
      <w:bookmarkStart w:id="1830" w:name="_Toc176775257"/>
      <w:bookmarkStart w:id="1831" w:name="_Toc187243852"/>
      <w:r>
        <w:t>7.1</w:t>
      </w:r>
      <w:r>
        <w:tab/>
        <w:t>General</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1832" w:name="_Toc97562307"/>
      <w:bookmarkStart w:id="1833" w:name="_Toc104122541"/>
      <w:bookmarkStart w:id="1834" w:name="_Toc104205492"/>
      <w:bookmarkStart w:id="1835" w:name="_Toc104206699"/>
      <w:bookmarkStart w:id="1836" w:name="_Toc104503659"/>
      <w:bookmarkStart w:id="1837" w:name="_Toc106127590"/>
      <w:bookmarkStart w:id="1838" w:name="_Toc123057955"/>
      <w:bookmarkStart w:id="1839" w:name="_Toc124256648"/>
      <w:bookmarkStart w:id="1840" w:name="_Toc131734961"/>
      <w:bookmarkStart w:id="1841" w:name="_Toc137372738"/>
      <w:bookmarkStart w:id="1842" w:name="_Toc138885124"/>
      <w:bookmarkStart w:id="1843" w:name="_Toc145690627"/>
      <w:bookmarkStart w:id="1844" w:name="_Toc155382182"/>
      <w:bookmarkStart w:id="1845" w:name="_Toc161753891"/>
      <w:bookmarkStart w:id="1846" w:name="_Toc161754512"/>
      <w:bookmarkStart w:id="1847" w:name="_Toc163202085"/>
      <w:bookmarkStart w:id="1848" w:name="_Toc169888347"/>
      <w:bookmarkStart w:id="1849" w:name="_Toc171551536"/>
      <w:bookmarkStart w:id="1850" w:name="_Toc176775258"/>
      <w:bookmarkStart w:id="1851" w:name="_Toc187243853"/>
      <w:r>
        <w:t>7.2</w:t>
      </w:r>
      <w:r>
        <w:tab/>
        <w:t>Diversity characteristics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1852" w:name="_Toc97562308"/>
      <w:bookmarkStart w:id="1853" w:name="_Toc104122542"/>
      <w:bookmarkStart w:id="1854" w:name="_Toc104205493"/>
      <w:bookmarkStart w:id="1855" w:name="_Toc104206700"/>
      <w:bookmarkStart w:id="1856" w:name="_Toc104503660"/>
      <w:bookmarkStart w:id="1857" w:name="_Toc106127591"/>
      <w:bookmarkStart w:id="1858" w:name="_Toc123057956"/>
      <w:bookmarkStart w:id="1859" w:name="_Toc124256649"/>
      <w:bookmarkStart w:id="1860" w:name="_Toc131734962"/>
      <w:bookmarkStart w:id="1861" w:name="_Toc137372739"/>
      <w:bookmarkStart w:id="1862" w:name="_Toc138885125"/>
      <w:bookmarkStart w:id="1863" w:name="_Toc145690628"/>
      <w:bookmarkStart w:id="1864" w:name="_Toc155382183"/>
      <w:bookmarkStart w:id="1865" w:name="_Toc161753892"/>
      <w:bookmarkStart w:id="1866" w:name="_Toc161754513"/>
      <w:bookmarkStart w:id="1867" w:name="_Toc163202086"/>
      <w:bookmarkStart w:id="1868" w:name="_Toc169888348"/>
      <w:bookmarkStart w:id="1869" w:name="_Toc171551537"/>
      <w:bookmarkStart w:id="1870" w:name="_Toc176775259"/>
      <w:bookmarkStart w:id="1871" w:name="_Toc187243854"/>
      <w:r>
        <w:t>7.3</w:t>
      </w:r>
      <w:r>
        <w:tab/>
        <w:t>Reference sensitivity</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EF50839" w14:textId="77777777" w:rsidR="001F6D06" w:rsidRDefault="001F6D06" w:rsidP="001F6D06">
      <w:pPr>
        <w:pStyle w:val="Heading3"/>
      </w:pPr>
      <w:bookmarkStart w:id="1872" w:name="_Toc97562309"/>
      <w:bookmarkStart w:id="1873" w:name="_Toc104122543"/>
      <w:bookmarkStart w:id="1874" w:name="_Toc104205494"/>
      <w:bookmarkStart w:id="1875" w:name="_Toc104206701"/>
      <w:bookmarkStart w:id="1876" w:name="_Toc104503661"/>
      <w:bookmarkStart w:id="1877" w:name="_Toc106127592"/>
      <w:bookmarkStart w:id="1878" w:name="_Toc123057957"/>
      <w:bookmarkStart w:id="1879" w:name="_Toc124256650"/>
      <w:bookmarkStart w:id="1880" w:name="_Toc131734963"/>
      <w:bookmarkStart w:id="1881" w:name="_Toc137372740"/>
      <w:bookmarkStart w:id="1882" w:name="_Toc138885126"/>
      <w:bookmarkStart w:id="1883" w:name="_Toc145690629"/>
      <w:bookmarkStart w:id="1884" w:name="_Toc155382184"/>
      <w:bookmarkStart w:id="1885" w:name="_Toc161753893"/>
      <w:bookmarkStart w:id="1886" w:name="_Toc161754514"/>
      <w:bookmarkStart w:id="1887" w:name="_Toc163202087"/>
      <w:bookmarkStart w:id="1888" w:name="_Toc169888349"/>
      <w:bookmarkStart w:id="1889" w:name="_Toc171551538"/>
      <w:bookmarkStart w:id="1890" w:name="_Toc176775260"/>
      <w:bookmarkStart w:id="1891" w:name="_Toc187243855"/>
      <w:r>
        <w:t>7.3.1</w:t>
      </w:r>
      <w:r>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lastRenderedPageBreak/>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1892" w:name="_Toc97562310"/>
      <w:bookmarkStart w:id="1893" w:name="_Toc104122544"/>
      <w:bookmarkStart w:id="1894" w:name="_Toc104205495"/>
      <w:bookmarkStart w:id="1895" w:name="_Toc104206702"/>
      <w:bookmarkStart w:id="1896" w:name="_Toc104503662"/>
      <w:bookmarkStart w:id="1897" w:name="_Toc106127593"/>
      <w:bookmarkStart w:id="1898" w:name="_Toc123057958"/>
      <w:bookmarkStart w:id="1899" w:name="_Toc124256651"/>
      <w:bookmarkStart w:id="1900" w:name="_Toc131734964"/>
      <w:bookmarkStart w:id="1901" w:name="_Toc137372741"/>
      <w:bookmarkStart w:id="1902" w:name="_Toc138885127"/>
      <w:bookmarkStart w:id="1903" w:name="_Toc145690630"/>
      <w:bookmarkStart w:id="1904" w:name="_Toc155382185"/>
      <w:bookmarkStart w:id="1905" w:name="_Toc161753894"/>
      <w:bookmarkStart w:id="1906" w:name="_Toc161754515"/>
      <w:bookmarkStart w:id="1907" w:name="_Toc163202088"/>
      <w:bookmarkStart w:id="1908" w:name="_Toc169888350"/>
      <w:bookmarkStart w:id="1909" w:name="_Toc171551539"/>
      <w:bookmarkStart w:id="1910" w:name="_Toc176775261"/>
      <w:bookmarkStart w:id="1911" w:name="_Toc187243856"/>
      <w:r>
        <w:t>7.3.2</w:t>
      </w:r>
      <w:r>
        <w:tab/>
        <w:t>Reference sensitivity power level</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1CAFA5A7" w14:textId="2DA9DDFB" w:rsidR="00F62E5A" w:rsidRDefault="00F62E5A" w:rsidP="00F62E5A">
      <w:bookmarkStart w:id="1912"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1913" w:name="_Hlk101788946"/>
      <w:bookmarkEnd w:id="1912"/>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1913"/>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4356C3A" w14:textId="38B10079" w:rsidR="002206F5" w:rsidRDefault="000E5A61" w:rsidP="007159D8">
            <w:pPr>
              <w:pStyle w:val="TAN"/>
              <w:rPr>
                <w:lang w:eastAsia="en-GB"/>
              </w:rPr>
            </w:pPr>
            <w:r>
              <w:rPr>
                <w:lang w:eastAsia="en-GB"/>
              </w:rPr>
              <w:t>NOTE:</w:t>
            </w:r>
            <w:r>
              <w:rPr>
                <w:lang w:eastAsia="en-GB"/>
              </w:rPr>
              <w:tab/>
              <w:t>UL resource blocks shall be located as close as possible to the downlink operating band but confined within the transmission bandwidth configuration for the channel bandwidth in Table 5.3.2-1.</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bl>
    <w:p w14:paraId="13863AAC" w14:textId="77777777" w:rsidR="002B2277" w:rsidRDefault="002B2277" w:rsidP="002206F5"/>
    <w:p w14:paraId="058E6460" w14:textId="073F6204" w:rsidR="002206F5" w:rsidRDefault="000E5A61" w:rsidP="002206F5">
      <w:bookmarkStart w:id="1914" w:name="_Toc97562311"/>
      <w:bookmarkStart w:id="1915" w:name="_Toc104122545"/>
      <w:bookmarkStart w:id="1916" w:name="_Toc104205496"/>
      <w:bookmarkStart w:id="1917" w:name="_Toc104206703"/>
      <w:bookmarkStart w:id="1918" w:name="_Toc104503663"/>
      <w:bookmarkStart w:id="1919"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1920" w:name="_Toc123057959"/>
      <w:bookmarkStart w:id="1921" w:name="_Toc124256652"/>
      <w:bookmarkStart w:id="1922" w:name="_Toc131734965"/>
      <w:bookmarkStart w:id="1923" w:name="_Toc137372742"/>
      <w:bookmarkStart w:id="1924" w:name="_Toc138885128"/>
      <w:bookmarkStart w:id="1925" w:name="_Toc145690631"/>
      <w:bookmarkStart w:id="1926" w:name="_Toc155382186"/>
      <w:bookmarkStart w:id="1927" w:name="_Toc161753895"/>
      <w:bookmarkStart w:id="1928" w:name="_Toc161754516"/>
      <w:bookmarkStart w:id="1929" w:name="_Toc163202089"/>
      <w:bookmarkStart w:id="1930" w:name="_Toc169888351"/>
      <w:bookmarkStart w:id="1931" w:name="_Toc171551540"/>
      <w:bookmarkStart w:id="1932" w:name="_Toc176775262"/>
      <w:bookmarkStart w:id="1933" w:name="_Toc187243857"/>
      <w:r>
        <w:lastRenderedPageBreak/>
        <w:t>7.4</w:t>
      </w:r>
      <w:r>
        <w:tab/>
        <w:t>Maximum input level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1934" w:name="_Toc97562312"/>
      <w:bookmarkStart w:id="1935" w:name="_Toc104122546"/>
      <w:bookmarkStart w:id="1936" w:name="_Toc104205497"/>
      <w:bookmarkStart w:id="1937" w:name="_Toc104206704"/>
      <w:bookmarkStart w:id="1938" w:name="_Toc104503664"/>
      <w:bookmarkStart w:id="1939"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1940" w:name="_Toc123057960"/>
      <w:bookmarkStart w:id="1941" w:name="_Toc124256653"/>
      <w:bookmarkStart w:id="1942" w:name="_Toc131734966"/>
      <w:bookmarkStart w:id="1943" w:name="_Toc137372743"/>
      <w:bookmarkStart w:id="1944" w:name="_Toc138885129"/>
      <w:bookmarkStart w:id="1945" w:name="_Toc145690632"/>
      <w:bookmarkStart w:id="1946" w:name="_Toc155382187"/>
      <w:bookmarkStart w:id="1947" w:name="_Toc161753896"/>
      <w:bookmarkStart w:id="1948" w:name="_Toc161754517"/>
      <w:bookmarkStart w:id="1949" w:name="_Toc163202090"/>
      <w:bookmarkStart w:id="1950" w:name="_Toc169888352"/>
      <w:bookmarkStart w:id="1951" w:name="_Toc171551541"/>
      <w:bookmarkStart w:id="1952" w:name="_Toc176775263"/>
      <w:bookmarkStart w:id="1953" w:name="_Toc187243858"/>
      <w:r>
        <w:t>7.5</w:t>
      </w:r>
      <w:r>
        <w:tab/>
        <w:t>Adjacent channel selectivity</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lastRenderedPageBreak/>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pt;height:11pt" o:ole="">
                  <v:imagedata r:id="rId21" o:title=""/>
                </v:shape>
                <o:OLEObject Type="Embed" ProgID="Equation.3" ShapeID="_x0000_i1026" DrawAspect="Content" ObjectID="_1797856600"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pt;height:11pt" o:ole="">
                  <v:imagedata r:id="rId21" o:title=""/>
                </v:shape>
                <o:OLEObject Type="Embed" ProgID="Equation.3" ShapeID="_x0000_i1027" DrawAspect="Content" ObjectID="_1797856601"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1954" w:name="_Toc97562313"/>
      <w:bookmarkStart w:id="1955" w:name="_Toc104122547"/>
      <w:bookmarkStart w:id="1956" w:name="_Toc104205498"/>
      <w:bookmarkStart w:id="1957" w:name="_Toc104206705"/>
      <w:bookmarkStart w:id="1958" w:name="_Toc104503665"/>
      <w:bookmarkStart w:id="1959" w:name="_Toc106127596"/>
      <w:bookmarkStart w:id="1960" w:name="_Toc123057961"/>
      <w:bookmarkStart w:id="1961" w:name="_Toc124256654"/>
      <w:bookmarkStart w:id="1962" w:name="_Toc131734967"/>
      <w:bookmarkStart w:id="1963" w:name="_Toc137372744"/>
      <w:bookmarkStart w:id="1964" w:name="_Toc138885130"/>
      <w:bookmarkStart w:id="1965" w:name="_Toc145690633"/>
      <w:bookmarkStart w:id="1966" w:name="_Toc155382188"/>
      <w:bookmarkStart w:id="1967" w:name="_Toc161753897"/>
      <w:bookmarkStart w:id="1968" w:name="_Toc161754518"/>
      <w:bookmarkStart w:id="1969" w:name="_Toc163202091"/>
      <w:bookmarkStart w:id="1970" w:name="_Toc169888353"/>
      <w:bookmarkStart w:id="1971" w:name="_Toc171551542"/>
      <w:bookmarkStart w:id="1972" w:name="_Toc176775264"/>
      <w:bookmarkStart w:id="1973" w:name="_Toc187243859"/>
      <w:r>
        <w:t>7.6</w:t>
      </w:r>
      <w:r>
        <w:tab/>
        <w:t>Blocking characteristics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1DC0ABD" w14:textId="4C6176F6" w:rsidR="001F6D06" w:rsidRDefault="001F6D06" w:rsidP="001F6D06">
      <w:pPr>
        <w:pStyle w:val="Heading3"/>
      </w:pPr>
      <w:bookmarkStart w:id="1974" w:name="_Toc97562314"/>
      <w:bookmarkStart w:id="1975" w:name="_Toc104122548"/>
      <w:bookmarkStart w:id="1976" w:name="_Toc104205499"/>
      <w:bookmarkStart w:id="1977" w:name="_Toc104206706"/>
      <w:bookmarkStart w:id="1978" w:name="_Toc104503666"/>
      <w:bookmarkStart w:id="1979" w:name="_Toc106127597"/>
      <w:bookmarkStart w:id="1980" w:name="_Toc123057962"/>
      <w:bookmarkStart w:id="1981" w:name="_Toc124256655"/>
      <w:bookmarkStart w:id="1982" w:name="_Toc131734968"/>
      <w:bookmarkStart w:id="1983" w:name="_Toc137372745"/>
      <w:bookmarkStart w:id="1984" w:name="_Toc138885131"/>
      <w:bookmarkStart w:id="1985" w:name="_Toc145690634"/>
      <w:bookmarkStart w:id="1986" w:name="_Toc155382189"/>
      <w:bookmarkStart w:id="1987" w:name="_Toc161753898"/>
      <w:bookmarkStart w:id="1988" w:name="_Toc161754519"/>
      <w:bookmarkStart w:id="1989" w:name="_Toc163202092"/>
      <w:bookmarkStart w:id="1990" w:name="_Toc169888354"/>
      <w:bookmarkStart w:id="1991" w:name="_Toc171551543"/>
      <w:bookmarkStart w:id="1992" w:name="_Toc176775265"/>
      <w:bookmarkStart w:id="1993" w:name="_Toc187243860"/>
      <w:r>
        <w:t>7.6.1</w:t>
      </w:r>
      <w:r>
        <w:tab/>
        <w:t>General</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1994" w:name="_Toc97562315"/>
      <w:bookmarkStart w:id="1995" w:name="_Toc104122549"/>
      <w:bookmarkStart w:id="1996" w:name="_Toc104205500"/>
      <w:bookmarkStart w:id="1997" w:name="_Toc104206707"/>
      <w:bookmarkStart w:id="1998" w:name="_Toc104503667"/>
      <w:bookmarkStart w:id="1999" w:name="_Toc106127598"/>
      <w:bookmarkStart w:id="2000" w:name="_Toc123057963"/>
      <w:bookmarkStart w:id="2001" w:name="_Toc124256656"/>
      <w:bookmarkStart w:id="2002" w:name="_Toc131734969"/>
      <w:bookmarkStart w:id="2003" w:name="_Toc137372746"/>
      <w:bookmarkStart w:id="2004" w:name="_Toc138885132"/>
      <w:bookmarkStart w:id="2005" w:name="_Toc145690635"/>
      <w:bookmarkStart w:id="2006" w:name="_Toc155382190"/>
      <w:bookmarkStart w:id="2007" w:name="_Toc161753899"/>
      <w:bookmarkStart w:id="2008" w:name="_Toc161754520"/>
      <w:bookmarkStart w:id="2009" w:name="_Toc163202093"/>
      <w:bookmarkStart w:id="2010" w:name="_Toc169888355"/>
      <w:bookmarkStart w:id="2011" w:name="_Toc171551544"/>
      <w:bookmarkStart w:id="2012" w:name="_Toc176775266"/>
      <w:bookmarkStart w:id="2013" w:name="_Toc187243861"/>
      <w:r>
        <w:t>7.6.2</w:t>
      </w:r>
      <w:r>
        <w:tab/>
        <w:t>In</w:t>
      </w:r>
      <w:r w:rsidR="00060453">
        <w:t>-</w:t>
      </w:r>
      <w:r>
        <w:t>band blocking</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lastRenderedPageBreak/>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pt;height:11pt" o:ole="">
                  <v:imagedata r:id="rId21" o:title=""/>
                </v:shape>
                <o:OLEObject Type="Embed" ProgID="Equation.3" ShapeID="_x0000_i1028" DrawAspect="Content" ObjectID="_1797856602"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014" w:name="_Toc97562316"/>
      <w:bookmarkStart w:id="2015" w:name="_Toc104122550"/>
      <w:bookmarkStart w:id="2016" w:name="_Toc104205501"/>
      <w:bookmarkStart w:id="2017" w:name="_Toc104206708"/>
      <w:bookmarkStart w:id="2018" w:name="_Toc104503668"/>
      <w:bookmarkStart w:id="2019" w:name="_Toc106127599"/>
      <w:bookmarkStart w:id="2020" w:name="_Toc123057964"/>
      <w:bookmarkStart w:id="2021" w:name="_Toc124256657"/>
      <w:bookmarkStart w:id="2022" w:name="_Toc131734970"/>
      <w:bookmarkStart w:id="2023" w:name="_Toc137372747"/>
      <w:bookmarkStart w:id="2024" w:name="_Toc138885133"/>
      <w:bookmarkStart w:id="2025" w:name="_Toc145690636"/>
      <w:bookmarkStart w:id="2026" w:name="_Toc155382191"/>
      <w:bookmarkStart w:id="2027" w:name="_Toc161753900"/>
      <w:bookmarkStart w:id="2028" w:name="_Toc161754521"/>
      <w:bookmarkStart w:id="2029" w:name="_Toc163202094"/>
      <w:bookmarkStart w:id="2030" w:name="_Toc169888356"/>
      <w:bookmarkStart w:id="2031" w:name="_Toc171551545"/>
      <w:bookmarkStart w:id="2032" w:name="_Toc176775267"/>
      <w:bookmarkStart w:id="2033" w:name="_Toc187243862"/>
      <w:r>
        <w:t>7.6.3</w:t>
      </w:r>
      <w:r>
        <w:tab/>
        <w:t>Out</w:t>
      </w:r>
      <w:r w:rsidR="00060453">
        <w:t>-</w:t>
      </w:r>
      <w:r>
        <w:t>of</w:t>
      </w:r>
      <w:r w:rsidR="00060453">
        <w:t>-</w:t>
      </w:r>
      <w:r>
        <w:t>band blocking</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lastRenderedPageBreak/>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5pt;height:14.5pt" o:ole="">
            <v:imagedata r:id="rId25" o:title=""/>
          </v:shape>
          <o:OLEObject Type="Embed" ProgID="Equation.3" ShapeID="_x0000_i1029" DrawAspect="Content" ObjectID="_1797856603"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7" o:title=""/>
          </v:shape>
          <o:OLEObject Type="Embed" ProgID="Equation.3" ShapeID="_x0000_i1030" DrawAspect="Content" ObjectID="_1797856604"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034" w:name="_Toc97562317"/>
      <w:bookmarkStart w:id="2035" w:name="_Toc104122551"/>
      <w:bookmarkStart w:id="2036" w:name="_Toc104205502"/>
      <w:bookmarkStart w:id="2037" w:name="_Toc104206709"/>
      <w:bookmarkStart w:id="2038" w:name="_Toc104503669"/>
      <w:bookmarkStart w:id="2039" w:name="_Toc106127600"/>
      <w:bookmarkStart w:id="2040" w:name="_Toc123057965"/>
      <w:bookmarkStart w:id="2041" w:name="_Toc124256658"/>
      <w:bookmarkStart w:id="2042" w:name="_Toc131734971"/>
      <w:bookmarkStart w:id="2043" w:name="_Toc137372748"/>
      <w:bookmarkStart w:id="2044" w:name="_Toc138885134"/>
      <w:bookmarkStart w:id="2045" w:name="_Toc145690637"/>
      <w:bookmarkStart w:id="2046" w:name="_Toc155382192"/>
      <w:bookmarkStart w:id="2047" w:name="_Toc161753901"/>
      <w:bookmarkStart w:id="2048" w:name="_Toc161754522"/>
      <w:bookmarkStart w:id="2049" w:name="_Toc163202095"/>
      <w:bookmarkStart w:id="2050" w:name="_Toc169888357"/>
      <w:bookmarkStart w:id="2051" w:name="_Toc171551546"/>
      <w:bookmarkStart w:id="2052" w:name="_Toc176775268"/>
      <w:bookmarkStart w:id="2053" w:name="_Toc187243863"/>
      <w:r>
        <w:t>7.6.4</w:t>
      </w:r>
      <w:r>
        <w:tab/>
        <w:t>Narrow</w:t>
      </w:r>
      <w:r w:rsidR="00060453">
        <w:t xml:space="preserve"> </w:t>
      </w:r>
      <w:r>
        <w:t>band blocking</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lastRenderedPageBreak/>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054" w:name="_Toc97562318"/>
      <w:bookmarkStart w:id="2055" w:name="_Toc104122552"/>
      <w:bookmarkStart w:id="2056" w:name="_Toc104205503"/>
      <w:bookmarkStart w:id="2057" w:name="_Toc104206710"/>
      <w:bookmarkStart w:id="2058" w:name="_Toc104503670"/>
      <w:bookmarkStart w:id="2059" w:name="_Toc106127601"/>
      <w:bookmarkStart w:id="2060" w:name="_Toc123057966"/>
      <w:bookmarkStart w:id="2061" w:name="_Toc124256659"/>
      <w:bookmarkStart w:id="2062" w:name="_Toc131734972"/>
      <w:bookmarkStart w:id="2063" w:name="_Toc137372749"/>
      <w:bookmarkStart w:id="2064" w:name="_Toc138885135"/>
      <w:bookmarkStart w:id="2065" w:name="_Toc145690638"/>
      <w:bookmarkStart w:id="2066" w:name="_Toc155382193"/>
      <w:bookmarkStart w:id="2067" w:name="_Toc161753902"/>
      <w:bookmarkStart w:id="2068" w:name="_Toc161754523"/>
      <w:bookmarkStart w:id="2069" w:name="_Toc163202096"/>
      <w:bookmarkStart w:id="2070" w:name="_Toc169888358"/>
      <w:bookmarkStart w:id="2071" w:name="_Toc171551547"/>
      <w:bookmarkStart w:id="2072" w:name="_Toc176775269"/>
      <w:bookmarkStart w:id="2073" w:name="_Toc187243864"/>
      <w:r>
        <w:t>7.7</w:t>
      </w:r>
      <w:r>
        <w:tab/>
        <w:t>Spurious response</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B56747D" w14:textId="77777777" w:rsidR="00E76472" w:rsidRPr="00A1115A" w:rsidRDefault="00E76472" w:rsidP="00E76472">
      <w:bookmarkStart w:id="2074"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074"/>
    </w:tbl>
    <w:p w14:paraId="52B892C7" w14:textId="67A9A9F3" w:rsidR="001F6D06" w:rsidRDefault="001F6D06" w:rsidP="001F6D06"/>
    <w:p w14:paraId="0DE3CC9D" w14:textId="7E5F30E0" w:rsidR="001F6D06" w:rsidRDefault="001F6D06" w:rsidP="001F6D06">
      <w:pPr>
        <w:pStyle w:val="Heading2"/>
      </w:pPr>
      <w:bookmarkStart w:id="2075" w:name="_Toc97562319"/>
      <w:bookmarkStart w:id="2076" w:name="_Toc104122553"/>
      <w:bookmarkStart w:id="2077" w:name="_Toc104205504"/>
      <w:bookmarkStart w:id="2078" w:name="_Toc104206711"/>
      <w:bookmarkStart w:id="2079" w:name="_Toc104503671"/>
      <w:bookmarkStart w:id="2080" w:name="_Toc106127602"/>
      <w:bookmarkStart w:id="2081" w:name="_Toc123057967"/>
      <w:bookmarkStart w:id="2082" w:name="_Toc124256660"/>
      <w:bookmarkStart w:id="2083" w:name="_Toc131734973"/>
      <w:bookmarkStart w:id="2084" w:name="_Toc137372750"/>
      <w:bookmarkStart w:id="2085" w:name="_Toc138885136"/>
      <w:bookmarkStart w:id="2086" w:name="_Toc145690639"/>
      <w:bookmarkStart w:id="2087" w:name="_Toc155382194"/>
      <w:bookmarkStart w:id="2088" w:name="_Toc161753903"/>
      <w:bookmarkStart w:id="2089" w:name="_Toc161754524"/>
      <w:bookmarkStart w:id="2090" w:name="_Toc163202097"/>
      <w:bookmarkStart w:id="2091" w:name="_Toc169888359"/>
      <w:bookmarkStart w:id="2092" w:name="_Toc171551548"/>
      <w:bookmarkStart w:id="2093" w:name="_Toc176775270"/>
      <w:bookmarkStart w:id="2094" w:name="_Toc187243865"/>
      <w:r>
        <w:t>7.8</w:t>
      </w:r>
      <w:r>
        <w:tab/>
        <w:t>Intermodulation characteristics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11DCD3F1" w14:textId="098CF019" w:rsidR="00404316" w:rsidRPr="00B11AAD" w:rsidRDefault="00404316" w:rsidP="00404316">
      <w:bookmarkStart w:id="2095" w:name="_Toc97562320"/>
      <w:bookmarkStart w:id="2096" w:name="_Toc104122554"/>
      <w:bookmarkStart w:id="2097" w:name="_Toc104205505"/>
      <w:bookmarkStart w:id="2098" w:name="_Toc104206712"/>
      <w:bookmarkStart w:id="2099" w:name="_Toc104503672"/>
      <w:bookmarkStart w:id="2100"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101" w:name="_Toc123057968"/>
      <w:bookmarkStart w:id="2102" w:name="_Toc124256661"/>
      <w:bookmarkStart w:id="2103" w:name="_Toc131734974"/>
      <w:bookmarkStart w:id="2104" w:name="_Toc137372751"/>
      <w:bookmarkStart w:id="2105" w:name="_Toc138885137"/>
      <w:bookmarkStart w:id="2106" w:name="_Toc145690640"/>
      <w:bookmarkStart w:id="2107" w:name="_Toc155382195"/>
      <w:bookmarkStart w:id="2108" w:name="_Toc161753904"/>
      <w:bookmarkStart w:id="2109" w:name="_Toc161754525"/>
      <w:bookmarkStart w:id="2110" w:name="_Toc163202098"/>
      <w:bookmarkStart w:id="2111" w:name="_Toc169888360"/>
      <w:bookmarkStart w:id="2112" w:name="_Toc171551549"/>
      <w:bookmarkStart w:id="2113" w:name="_Toc176775271"/>
      <w:bookmarkStart w:id="2114" w:name="_Toc187243866"/>
      <w:r>
        <w:lastRenderedPageBreak/>
        <w:t>7.9</w:t>
      </w:r>
      <w:r>
        <w:tab/>
        <w:t>Spurious emissions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115" w:name="_Toc97562321"/>
      <w:bookmarkStart w:id="2116" w:name="_Toc104122555"/>
      <w:bookmarkStart w:id="2117" w:name="_Toc104205506"/>
      <w:bookmarkStart w:id="2118" w:name="_Toc104206713"/>
      <w:bookmarkStart w:id="2119" w:name="_Toc104503673"/>
      <w:bookmarkStart w:id="2120" w:name="_Toc106127604"/>
      <w:bookmarkStart w:id="2121" w:name="_Toc123057969"/>
      <w:bookmarkStart w:id="2122" w:name="_Toc124256662"/>
      <w:bookmarkStart w:id="2123" w:name="_Toc131734975"/>
      <w:bookmarkStart w:id="2124" w:name="_Toc137372752"/>
      <w:bookmarkStart w:id="2125" w:name="_Toc138885138"/>
      <w:bookmarkStart w:id="2126" w:name="_Toc145690641"/>
      <w:bookmarkStart w:id="2127" w:name="_Toc155382196"/>
      <w:bookmarkStart w:id="2128" w:name="_Toc161753905"/>
      <w:bookmarkStart w:id="2129" w:name="_Toc161754526"/>
      <w:bookmarkStart w:id="2130" w:name="_Toc163202099"/>
      <w:bookmarkStart w:id="2131" w:name="_Toc169888361"/>
      <w:bookmarkStart w:id="2132" w:name="_Toc171551550"/>
      <w:bookmarkStart w:id="2133" w:name="_Toc176775272"/>
      <w:bookmarkStart w:id="2134" w:name="_Toc187243867"/>
      <w:r>
        <w:t>8</w:t>
      </w:r>
      <w:r>
        <w:tab/>
        <w:t>Conducted performance requirements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6255C4E" w14:textId="008B1F4C" w:rsidR="001F6D06" w:rsidRDefault="001F6D06" w:rsidP="001F6D06">
      <w:pPr>
        <w:pStyle w:val="Heading2"/>
      </w:pPr>
      <w:bookmarkStart w:id="2135" w:name="_Toc97562322"/>
      <w:bookmarkStart w:id="2136" w:name="_Toc104122556"/>
      <w:bookmarkStart w:id="2137" w:name="_Toc104205507"/>
      <w:bookmarkStart w:id="2138" w:name="_Toc104206714"/>
      <w:bookmarkStart w:id="2139" w:name="_Toc104503674"/>
      <w:bookmarkStart w:id="2140" w:name="_Toc106127605"/>
      <w:bookmarkStart w:id="2141" w:name="_Toc123057970"/>
      <w:bookmarkStart w:id="2142" w:name="_Toc124256663"/>
      <w:bookmarkStart w:id="2143" w:name="_Toc131734976"/>
      <w:bookmarkStart w:id="2144" w:name="_Toc137372753"/>
      <w:bookmarkStart w:id="2145" w:name="_Toc138885139"/>
      <w:bookmarkStart w:id="2146" w:name="_Toc145690642"/>
      <w:bookmarkStart w:id="2147" w:name="_Toc155382197"/>
      <w:bookmarkStart w:id="2148" w:name="_Toc161753906"/>
      <w:bookmarkStart w:id="2149" w:name="_Toc161754527"/>
      <w:bookmarkStart w:id="2150" w:name="_Toc163202100"/>
      <w:bookmarkStart w:id="2151" w:name="_Toc169888362"/>
      <w:bookmarkStart w:id="2152" w:name="_Toc171551551"/>
      <w:bookmarkStart w:id="2153" w:name="_Toc176775273"/>
      <w:bookmarkStart w:id="2154" w:name="_Toc187243868"/>
      <w:r>
        <w:t>8.1</w:t>
      </w:r>
      <w:r>
        <w:tab/>
        <w:t>General</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07A6CC9" w14:textId="77777777" w:rsidR="00E13F74" w:rsidRPr="00652012" w:rsidRDefault="00E13F74" w:rsidP="00E13F74">
      <w:pPr>
        <w:pStyle w:val="Heading3"/>
      </w:pPr>
      <w:bookmarkStart w:id="2155" w:name="_Toc21338139"/>
      <w:bookmarkStart w:id="2156" w:name="_Toc29808247"/>
      <w:bookmarkStart w:id="2157" w:name="_Toc37068166"/>
      <w:bookmarkStart w:id="2158" w:name="_Toc37083709"/>
      <w:bookmarkStart w:id="2159" w:name="_Toc37084051"/>
      <w:bookmarkStart w:id="2160" w:name="_Toc40209413"/>
      <w:bookmarkStart w:id="2161" w:name="_Toc40209755"/>
      <w:bookmarkStart w:id="2162" w:name="_Toc45892714"/>
      <w:bookmarkStart w:id="2163" w:name="_Toc53176571"/>
      <w:bookmarkStart w:id="2164" w:name="_Toc61120847"/>
      <w:bookmarkStart w:id="2165" w:name="_Toc67917991"/>
      <w:bookmarkStart w:id="2166" w:name="_Toc76298034"/>
      <w:bookmarkStart w:id="2167" w:name="_Toc76572046"/>
      <w:bookmarkStart w:id="2168" w:name="_Toc76651913"/>
      <w:bookmarkStart w:id="2169" w:name="_Toc76652751"/>
      <w:bookmarkStart w:id="2170" w:name="_Toc83742023"/>
      <w:bookmarkStart w:id="2171" w:name="_Toc91440513"/>
      <w:bookmarkStart w:id="2172" w:name="_Toc98849298"/>
      <w:bookmarkStart w:id="2173" w:name="_Toc106543147"/>
      <w:bookmarkStart w:id="2174" w:name="_Toc106737242"/>
      <w:bookmarkStart w:id="2175" w:name="_Toc107233009"/>
      <w:bookmarkStart w:id="2176" w:name="_Toc107234596"/>
      <w:bookmarkStart w:id="2177" w:name="_Toc107419565"/>
      <w:bookmarkStart w:id="2178" w:name="_Toc107476858"/>
      <w:bookmarkStart w:id="2179" w:name="_Toc114565671"/>
      <w:bookmarkStart w:id="2180" w:name="_Toc115267759"/>
      <w:bookmarkStart w:id="2181" w:name="_Toc123057971"/>
      <w:bookmarkStart w:id="2182" w:name="_Toc124256664"/>
      <w:bookmarkStart w:id="2183" w:name="_Toc131734977"/>
      <w:bookmarkStart w:id="2184" w:name="_Toc137372754"/>
      <w:bookmarkStart w:id="2185" w:name="_Toc138885140"/>
      <w:bookmarkStart w:id="2186" w:name="_Toc145690643"/>
      <w:bookmarkStart w:id="2187" w:name="_Toc155382198"/>
      <w:bookmarkStart w:id="2188" w:name="_Toc161753907"/>
      <w:bookmarkStart w:id="2189" w:name="_Toc161754528"/>
      <w:bookmarkStart w:id="2190" w:name="_Toc163202101"/>
      <w:bookmarkStart w:id="2191" w:name="_Toc169888363"/>
      <w:bookmarkStart w:id="2192" w:name="_Toc171551552"/>
      <w:bookmarkStart w:id="2193" w:name="_Toc176775274"/>
      <w:bookmarkStart w:id="2194" w:name="_Hlk123056518"/>
      <w:bookmarkStart w:id="2195" w:name="_Toc187243869"/>
      <w:r w:rsidRPr="00652012">
        <w:t>8.1.1</w:t>
      </w:r>
      <w:r w:rsidRPr="00652012">
        <w:rPr>
          <w:rFonts w:hint="eastAsia"/>
        </w:rPr>
        <w:tab/>
      </w:r>
      <w:r w:rsidRPr="00652012">
        <w:t>Relationship between minimum requirements and test requirements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5"/>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196" w:name="_Toc21338140"/>
      <w:bookmarkStart w:id="2197" w:name="_Toc29808248"/>
      <w:bookmarkStart w:id="2198" w:name="_Toc37068167"/>
      <w:bookmarkStart w:id="2199" w:name="_Toc37083710"/>
      <w:bookmarkStart w:id="2200" w:name="_Toc37084052"/>
      <w:bookmarkStart w:id="2201" w:name="_Toc40209414"/>
      <w:bookmarkStart w:id="2202" w:name="_Toc40209756"/>
      <w:bookmarkStart w:id="2203" w:name="_Toc45892715"/>
      <w:bookmarkStart w:id="2204" w:name="_Toc53176572"/>
      <w:bookmarkStart w:id="2205" w:name="_Toc61120848"/>
      <w:bookmarkStart w:id="2206" w:name="_Toc67917992"/>
      <w:bookmarkStart w:id="2207" w:name="_Toc76298035"/>
      <w:bookmarkStart w:id="2208" w:name="_Toc76572047"/>
      <w:bookmarkStart w:id="2209" w:name="_Toc76651914"/>
      <w:bookmarkStart w:id="2210" w:name="_Toc76652752"/>
      <w:bookmarkStart w:id="2211" w:name="_Toc83742024"/>
      <w:bookmarkStart w:id="2212" w:name="_Toc91440514"/>
      <w:bookmarkStart w:id="2213" w:name="_Toc98849299"/>
      <w:bookmarkStart w:id="2214" w:name="_Toc106543148"/>
      <w:bookmarkStart w:id="2215" w:name="_Toc106737243"/>
      <w:bookmarkStart w:id="2216" w:name="_Toc107233010"/>
      <w:bookmarkStart w:id="2217" w:name="_Toc107234597"/>
      <w:bookmarkStart w:id="2218" w:name="_Toc107419566"/>
      <w:bookmarkStart w:id="2219" w:name="_Toc107476859"/>
      <w:bookmarkStart w:id="2220" w:name="_Toc114565672"/>
      <w:bookmarkStart w:id="2221" w:name="_Toc115267760"/>
      <w:bookmarkStart w:id="2222" w:name="_Toc123057972"/>
      <w:bookmarkStart w:id="2223" w:name="_Toc124256665"/>
      <w:bookmarkStart w:id="2224" w:name="_Toc131734978"/>
      <w:bookmarkStart w:id="2225" w:name="_Toc137372755"/>
      <w:bookmarkStart w:id="2226" w:name="_Toc138885141"/>
      <w:bookmarkStart w:id="2227" w:name="_Toc145690644"/>
      <w:bookmarkStart w:id="2228" w:name="_Toc155382199"/>
      <w:bookmarkStart w:id="2229" w:name="_Toc161753908"/>
      <w:bookmarkStart w:id="2230" w:name="_Toc161754529"/>
      <w:bookmarkStart w:id="2231" w:name="_Toc163202102"/>
      <w:bookmarkStart w:id="2232" w:name="_Toc169888364"/>
      <w:bookmarkStart w:id="2233" w:name="_Toc171551553"/>
      <w:bookmarkStart w:id="2234" w:name="_Toc176775275"/>
      <w:bookmarkStart w:id="2235" w:name="_Hlk19881496"/>
      <w:bookmarkStart w:id="2236" w:name="_Toc187243870"/>
      <w:r w:rsidRPr="00652012">
        <w:t>8.1.2</w:t>
      </w:r>
      <w:r w:rsidRPr="00652012">
        <w:rPr>
          <w:rFonts w:hint="eastAsia"/>
        </w:rPr>
        <w:tab/>
      </w:r>
      <w:r w:rsidRPr="00652012">
        <w:t>Applicability of minimum requirements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6"/>
    </w:p>
    <w:bookmarkEnd w:id="2235"/>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237" w:name="_Toc21338142"/>
      <w:bookmarkStart w:id="2238" w:name="_Toc29808250"/>
      <w:bookmarkStart w:id="2239" w:name="_Toc37068169"/>
      <w:bookmarkStart w:id="2240" w:name="_Toc37083712"/>
      <w:bookmarkStart w:id="2241" w:name="_Toc37084054"/>
      <w:bookmarkStart w:id="2242" w:name="_Toc40209416"/>
      <w:bookmarkStart w:id="2243" w:name="_Toc40209758"/>
      <w:bookmarkStart w:id="2244" w:name="_Toc45892717"/>
      <w:bookmarkStart w:id="2245" w:name="_Toc53176574"/>
      <w:bookmarkStart w:id="2246" w:name="_Toc61120850"/>
      <w:bookmarkStart w:id="2247" w:name="_Toc67917994"/>
      <w:bookmarkStart w:id="2248" w:name="_Toc76298037"/>
      <w:bookmarkStart w:id="2249" w:name="_Toc76572049"/>
      <w:bookmarkStart w:id="2250" w:name="_Toc76651916"/>
      <w:bookmarkStart w:id="2251" w:name="_Toc76652754"/>
      <w:bookmarkStart w:id="2252" w:name="_Toc83742026"/>
      <w:bookmarkStart w:id="2253" w:name="_Toc91440516"/>
      <w:bookmarkStart w:id="2254" w:name="_Toc98849301"/>
      <w:bookmarkStart w:id="2255" w:name="_Toc106543150"/>
      <w:bookmarkStart w:id="2256" w:name="_Toc106737245"/>
      <w:bookmarkStart w:id="2257" w:name="_Toc107233012"/>
      <w:bookmarkStart w:id="2258" w:name="_Toc107234599"/>
      <w:bookmarkStart w:id="2259" w:name="_Toc107419568"/>
      <w:bookmarkStart w:id="2260" w:name="_Toc107476861"/>
      <w:bookmarkStart w:id="2261" w:name="_Toc114565674"/>
      <w:bookmarkStart w:id="2262" w:name="_Toc115267762"/>
      <w:bookmarkStart w:id="2263" w:name="_Toc123057973"/>
      <w:bookmarkStart w:id="2264" w:name="_Toc124256666"/>
      <w:bookmarkStart w:id="2265" w:name="_Toc131734979"/>
      <w:bookmarkStart w:id="2266" w:name="_Toc137372756"/>
      <w:bookmarkStart w:id="2267" w:name="_Toc138885142"/>
      <w:bookmarkStart w:id="2268" w:name="_Toc145690645"/>
      <w:bookmarkStart w:id="2269" w:name="_Toc155382200"/>
      <w:bookmarkStart w:id="2270" w:name="_Toc161753909"/>
      <w:bookmarkStart w:id="2271" w:name="_Toc161754530"/>
      <w:bookmarkStart w:id="2272" w:name="_Toc163202103"/>
      <w:bookmarkStart w:id="2273" w:name="_Toc169888365"/>
      <w:bookmarkStart w:id="2274" w:name="_Toc171551554"/>
      <w:bookmarkStart w:id="2275" w:name="_Toc176775276"/>
      <w:bookmarkStart w:id="2276" w:name="_Toc187243871"/>
      <w:r w:rsidRPr="00652012">
        <w:t>8.1.3</w:t>
      </w:r>
      <w:r w:rsidRPr="00652012">
        <w:rPr>
          <w:rFonts w:hint="eastAsia"/>
        </w:rPr>
        <w:tab/>
      </w:r>
      <w:r w:rsidRPr="00652012">
        <w:t>Conducted requirements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069F41D" w14:textId="77777777" w:rsidR="00E13F74" w:rsidRPr="00652012" w:rsidRDefault="00E13F74" w:rsidP="00E13F74">
      <w:pPr>
        <w:pStyle w:val="Heading4"/>
      </w:pPr>
      <w:bookmarkStart w:id="2277" w:name="_Toc123057974"/>
      <w:bookmarkStart w:id="2278" w:name="_Toc124256667"/>
      <w:bookmarkStart w:id="2279" w:name="_Toc131734980"/>
      <w:bookmarkStart w:id="2280" w:name="_Toc137372757"/>
      <w:bookmarkStart w:id="2281" w:name="_Toc138885143"/>
      <w:bookmarkStart w:id="2282" w:name="_Toc145690646"/>
      <w:bookmarkStart w:id="2283" w:name="_Toc155382201"/>
      <w:bookmarkStart w:id="2284" w:name="_Toc161753910"/>
      <w:bookmarkStart w:id="2285" w:name="_Toc161754531"/>
      <w:bookmarkStart w:id="2286" w:name="_Toc163202104"/>
      <w:bookmarkStart w:id="2287" w:name="_Toc169888366"/>
      <w:bookmarkStart w:id="2288" w:name="_Toc171551555"/>
      <w:bookmarkStart w:id="2289" w:name="_Toc176775277"/>
      <w:bookmarkStart w:id="2290" w:name="_Toc187243872"/>
      <w:r w:rsidRPr="00652012">
        <w:t>8.1.3.1</w:t>
      </w:r>
      <w:r w:rsidRPr="00652012">
        <w:rPr>
          <w:rFonts w:hint="eastAsia"/>
        </w:rPr>
        <w:tab/>
      </w:r>
      <w:r w:rsidRPr="00652012">
        <w:t>Introduction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291" w:name="_Toc21338143"/>
      <w:bookmarkStart w:id="2292" w:name="_Toc29808251"/>
      <w:bookmarkStart w:id="2293" w:name="_Toc37068170"/>
      <w:bookmarkStart w:id="2294" w:name="_Toc37083713"/>
      <w:bookmarkStart w:id="2295" w:name="_Toc37084055"/>
      <w:bookmarkStart w:id="2296" w:name="_Toc40209417"/>
      <w:bookmarkStart w:id="2297" w:name="_Toc40209759"/>
      <w:bookmarkStart w:id="2298" w:name="_Toc45892718"/>
      <w:bookmarkStart w:id="2299" w:name="_Toc53176575"/>
      <w:bookmarkStart w:id="2300" w:name="_Toc61120851"/>
      <w:bookmarkStart w:id="2301" w:name="_Toc67917995"/>
      <w:bookmarkStart w:id="2302" w:name="_Toc76298038"/>
      <w:bookmarkStart w:id="2303" w:name="_Toc76572050"/>
      <w:bookmarkStart w:id="2304" w:name="_Toc76651917"/>
      <w:bookmarkStart w:id="2305" w:name="_Toc76652755"/>
      <w:bookmarkStart w:id="2306" w:name="_Toc83742027"/>
      <w:bookmarkStart w:id="2307" w:name="_Toc91440517"/>
      <w:bookmarkStart w:id="2308" w:name="_Toc98849302"/>
      <w:bookmarkStart w:id="2309" w:name="_Toc106543151"/>
      <w:bookmarkStart w:id="2310" w:name="_Toc106737246"/>
      <w:bookmarkStart w:id="2311" w:name="_Toc107233013"/>
      <w:bookmarkStart w:id="2312" w:name="_Toc107234600"/>
      <w:bookmarkStart w:id="2313" w:name="_Toc107419569"/>
      <w:bookmarkStart w:id="2314" w:name="_Toc107476862"/>
      <w:bookmarkStart w:id="2315" w:name="_Toc114565675"/>
      <w:bookmarkStart w:id="2316" w:name="_Toc115267763"/>
      <w:bookmarkStart w:id="2317" w:name="_Toc123057975"/>
      <w:bookmarkStart w:id="2318" w:name="_Toc124256668"/>
      <w:bookmarkStart w:id="2319" w:name="_Toc131734981"/>
      <w:bookmarkStart w:id="2320" w:name="_Toc137372758"/>
      <w:bookmarkStart w:id="2321" w:name="_Toc138885144"/>
      <w:bookmarkStart w:id="2322" w:name="_Toc145690647"/>
      <w:bookmarkStart w:id="2323" w:name="_Toc155382202"/>
      <w:bookmarkStart w:id="2324" w:name="_Toc161753911"/>
      <w:bookmarkStart w:id="2325" w:name="_Toc161754532"/>
      <w:bookmarkStart w:id="2326" w:name="_Toc163202105"/>
      <w:bookmarkStart w:id="2327" w:name="_Toc169888367"/>
      <w:bookmarkStart w:id="2328" w:name="_Toc171551556"/>
      <w:bookmarkStart w:id="2329" w:name="_Toc176775278"/>
      <w:bookmarkStart w:id="2330" w:name="_Toc187243873"/>
      <w:r>
        <w:lastRenderedPageBreak/>
        <w:t>8.1.3</w:t>
      </w:r>
      <w:r w:rsidRPr="00186E68">
        <w:t>.</w:t>
      </w:r>
      <w:r>
        <w:t>2</w:t>
      </w:r>
      <w:r w:rsidRPr="00186E68">
        <w:rPr>
          <w:rFonts w:hint="eastAsia"/>
        </w:rPr>
        <w:tab/>
        <w:t>R</w:t>
      </w:r>
      <w:r w:rsidRPr="00186E68">
        <w:t>eference point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331" w:name="_Toc21338144"/>
      <w:bookmarkStart w:id="2332" w:name="_Toc29808252"/>
      <w:bookmarkStart w:id="2333" w:name="_Toc37068171"/>
      <w:bookmarkStart w:id="2334" w:name="_Toc37083714"/>
      <w:bookmarkStart w:id="2335" w:name="_Toc37084056"/>
      <w:bookmarkStart w:id="2336" w:name="_Toc40209418"/>
      <w:bookmarkStart w:id="2337" w:name="_Toc40209760"/>
      <w:bookmarkStart w:id="2338" w:name="_Toc45892719"/>
      <w:bookmarkStart w:id="2339" w:name="_Toc53176576"/>
      <w:bookmarkStart w:id="2340" w:name="_Toc61120852"/>
      <w:bookmarkStart w:id="2341" w:name="_Toc67917996"/>
      <w:bookmarkStart w:id="2342" w:name="_Toc76298039"/>
      <w:bookmarkStart w:id="2343" w:name="_Toc76572051"/>
      <w:bookmarkStart w:id="2344" w:name="_Toc76651918"/>
      <w:bookmarkStart w:id="2345" w:name="_Toc76652756"/>
      <w:bookmarkStart w:id="2346" w:name="_Toc83742028"/>
      <w:bookmarkStart w:id="2347" w:name="_Toc91440518"/>
      <w:bookmarkStart w:id="2348" w:name="_Toc98849303"/>
      <w:bookmarkStart w:id="2349" w:name="_Toc106543152"/>
      <w:bookmarkStart w:id="2350" w:name="_Toc106737247"/>
      <w:bookmarkStart w:id="2351" w:name="_Toc107233014"/>
      <w:bookmarkStart w:id="2352" w:name="_Toc107234601"/>
      <w:bookmarkStart w:id="2353" w:name="_Toc107419570"/>
      <w:bookmarkStart w:id="2354" w:name="_Toc107476863"/>
      <w:bookmarkStart w:id="2355" w:name="_Toc114565676"/>
      <w:bookmarkStart w:id="2356" w:name="_Toc115267764"/>
      <w:bookmarkStart w:id="2357" w:name="_Toc123057976"/>
      <w:bookmarkStart w:id="2358" w:name="_Toc124256669"/>
      <w:bookmarkStart w:id="2359" w:name="_Toc131734982"/>
      <w:bookmarkStart w:id="2360" w:name="_Toc137372759"/>
      <w:bookmarkStart w:id="2361" w:name="_Toc138885145"/>
      <w:bookmarkStart w:id="2362" w:name="_Toc145690648"/>
      <w:bookmarkStart w:id="2363" w:name="_Toc155382203"/>
      <w:bookmarkStart w:id="2364" w:name="_Toc161753912"/>
      <w:bookmarkStart w:id="2365" w:name="_Toc161754533"/>
      <w:bookmarkStart w:id="2366" w:name="_Toc163202106"/>
      <w:bookmarkStart w:id="2367" w:name="_Toc169888368"/>
      <w:bookmarkStart w:id="2368" w:name="_Toc171551557"/>
      <w:bookmarkStart w:id="2369" w:name="_Toc176775279"/>
      <w:bookmarkStart w:id="2370" w:name="_Toc187243874"/>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371" w:name="_Toc21338145"/>
      <w:bookmarkStart w:id="2372" w:name="_Toc29808253"/>
      <w:bookmarkStart w:id="2373" w:name="_Toc37068172"/>
      <w:bookmarkStart w:id="2374" w:name="_Toc37083715"/>
      <w:bookmarkStart w:id="2375" w:name="_Toc37084057"/>
      <w:bookmarkStart w:id="2376" w:name="_Toc40209419"/>
      <w:bookmarkStart w:id="2377" w:name="_Toc40209761"/>
      <w:bookmarkStart w:id="2378" w:name="_Toc45892720"/>
      <w:bookmarkStart w:id="2379" w:name="_Toc53176577"/>
      <w:bookmarkStart w:id="2380" w:name="_Toc61120853"/>
      <w:bookmarkStart w:id="2381" w:name="_Toc67917997"/>
      <w:bookmarkStart w:id="2382" w:name="_Toc76298040"/>
      <w:bookmarkStart w:id="2383" w:name="_Toc76572052"/>
      <w:bookmarkStart w:id="2384" w:name="_Toc76651919"/>
      <w:bookmarkStart w:id="2385" w:name="_Toc76652757"/>
      <w:bookmarkStart w:id="2386" w:name="_Toc83742029"/>
      <w:bookmarkStart w:id="2387" w:name="_Toc91440519"/>
      <w:bookmarkStart w:id="2388" w:name="_Toc98849304"/>
      <w:bookmarkStart w:id="2389" w:name="_Toc106543153"/>
      <w:bookmarkStart w:id="2390" w:name="_Toc106737248"/>
      <w:bookmarkStart w:id="2391" w:name="_Toc107233015"/>
      <w:bookmarkStart w:id="2392" w:name="_Toc107234602"/>
      <w:bookmarkStart w:id="2393" w:name="_Toc107419571"/>
      <w:bookmarkStart w:id="2394" w:name="_Toc107476864"/>
      <w:bookmarkStart w:id="2395" w:name="_Toc114565677"/>
      <w:bookmarkStart w:id="2396" w:name="_Toc115267765"/>
      <w:bookmarkStart w:id="2397" w:name="_Toc123057977"/>
      <w:bookmarkStart w:id="2398" w:name="_Toc124256670"/>
      <w:bookmarkStart w:id="2399" w:name="_Toc131734983"/>
      <w:bookmarkStart w:id="2400" w:name="_Toc137372760"/>
      <w:bookmarkStart w:id="2401" w:name="_Toc138885146"/>
      <w:bookmarkStart w:id="2402" w:name="_Toc145690649"/>
      <w:bookmarkStart w:id="2403" w:name="_Toc155382204"/>
      <w:bookmarkStart w:id="2404" w:name="_Toc161753913"/>
      <w:bookmarkStart w:id="2405" w:name="_Toc161754534"/>
      <w:bookmarkStart w:id="2406" w:name="_Toc163202107"/>
      <w:bookmarkStart w:id="2407" w:name="_Toc169888369"/>
      <w:bookmarkStart w:id="2408" w:name="_Toc171551558"/>
      <w:bookmarkStart w:id="2409" w:name="_Toc176775280"/>
      <w:bookmarkStart w:id="2410" w:name="_Toc187243875"/>
      <w:r w:rsidRPr="00652012">
        <w:t>8.1.3.4</w:t>
      </w:r>
      <w:r w:rsidRPr="00652012">
        <w:rPr>
          <w:rFonts w:hint="eastAsia"/>
        </w:rPr>
        <w:tab/>
      </w:r>
      <w:r w:rsidRPr="00652012">
        <w:t>Noc</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4C3F6360" w14:textId="77777777" w:rsidR="00E13F74" w:rsidRPr="00186E68" w:rsidRDefault="00E13F74" w:rsidP="00E13F74">
      <w:pPr>
        <w:pStyle w:val="Heading5"/>
      </w:pPr>
      <w:bookmarkStart w:id="2411" w:name="_Toc21338146"/>
      <w:bookmarkStart w:id="2412" w:name="_Toc29808254"/>
      <w:bookmarkStart w:id="2413" w:name="_Toc37068173"/>
      <w:bookmarkStart w:id="2414" w:name="_Toc37083716"/>
      <w:bookmarkStart w:id="2415" w:name="_Toc37084058"/>
      <w:bookmarkStart w:id="2416" w:name="_Toc40209420"/>
      <w:bookmarkStart w:id="2417" w:name="_Toc40209762"/>
      <w:bookmarkStart w:id="2418" w:name="_Toc45892721"/>
      <w:bookmarkStart w:id="2419" w:name="_Toc53176578"/>
      <w:bookmarkStart w:id="2420" w:name="_Toc61120854"/>
      <w:bookmarkStart w:id="2421" w:name="_Toc67917998"/>
      <w:bookmarkStart w:id="2422" w:name="_Toc76298041"/>
      <w:bookmarkStart w:id="2423" w:name="_Toc76572053"/>
      <w:bookmarkStart w:id="2424" w:name="_Toc76651920"/>
      <w:bookmarkStart w:id="2425" w:name="_Toc76652758"/>
      <w:bookmarkStart w:id="2426" w:name="_Toc83742030"/>
      <w:bookmarkStart w:id="2427" w:name="_Toc91440520"/>
      <w:bookmarkStart w:id="2428" w:name="_Toc98849305"/>
      <w:bookmarkStart w:id="2429" w:name="_Toc106543154"/>
      <w:bookmarkStart w:id="2430" w:name="_Toc106737249"/>
      <w:bookmarkStart w:id="2431" w:name="_Toc107233016"/>
      <w:bookmarkStart w:id="2432" w:name="_Toc107234603"/>
      <w:bookmarkStart w:id="2433" w:name="_Toc107419572"/>
      <w:bookmarkStart w:id="2434" w:name="_Toc107476865"/>
      <w:bookmarkStart w:id="2435" w:name="_Toc114565678"/>
      <w:bookmarkStart w:id="2436" w:name="_Toc115267766"/>
      <w:bookmarkStart w:id="2437" w:name="_Toc123057978"/>
      <w:bookmarkStart w:id="2438" w:name="_Toc124256671"/>
      <w:bookmarkStart w:id="2439" w:name="_Toc131734984"/>
      <w:bookmarkStart w:id="2440" w:name="_Toc137372761"/>
      <w:bookmarkStart w:id="2441" w:name="_Toc138885147"/>
      <w:bookmarkStart w:id="2442" w:name="_Toc145690650"/>
      <w:bookmarkStart w:id="2443" w:name="_Toc155382205"/>
      <w:bookmarkStart w:id="2444" w:name="_Toc161753914"/>
      <w:bookmarkStart w:id="2445" w:name="_Toc161754535"/>
      <w:bookmarkStart w:id="2446" w:name="_Toc163202108"/>
      <w:bookmarkStart w:id="2447" w:name="_Toc169888370"/>
      <w:bookmarkStart w:id="2448" w:name="_Toc171551559"/>
      <w:bookmarkStart w:id="2449" w:name="_Toc176775281"/>
      <w:bookmarkStart w:id="2450" w:name="_Toc187243876"/>
      <w:r>
        <w:t>8.1.3</w:t>
      </w:r>
      <w:r w:rsidRPr="00186E68">
        <w:t>.</w:t>
      </w:r>
      <w:r>
        <w:t>4</w:t>
      </w:r>
      <w:r w:rsidRPr="00186E68">
        <w:t>.1</w:t>
      </w:r>
      <w:r w:rsidRPr="00186E68">
        <w:tab/>
        <w:t>Introduction</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451" w:name="_Toc21338147"/>
      <w:bookmarkStart w:id="2452" w:name="_Toc29808255"/>
      <w:bookmarkStart w:id="2453" w:name="_Toc37068174"/>
      <w:bookmarkStart w:id="2454" w:name="_Toc37083717"/>
      <w:bookmarkStart w:id="2455" w:name="_Toc37084059"/>
      <w:bookmarkStart w:id="2456" w:name="_Toc40209421"/>
      <w:bookmarkStart w:id="2457" w:name="_Toc40209763"/>
      <w:bookmarkStart w:id="2458" w:name="_Toc45892722"/>
      <w:bookmarkStart w:id="2459" w:name="_Toc53176579"/>
      <w:bookmarkStart w:id="2460" w:name="_Toc61120855"/>
      <w:bookmarkStart w:id="2461" w:name="_Toc67917999"/>
      <w:bookmarkStart w:id="2462" w:name="_Toc76298042"/>
      <w:bookmarkStart w:id="2463" w:name="_Toc76572054"/>
      <w:bookmarkStart w:id="2464" w:name="_Toc76651921"/>
      <w:bookmarkStart w:id="2465" w:name="_Toc76652759"/>
      <w:bookmarkStart w:id="2466" w:name="_Toc83742031"/>
      <w:bookmarkStart w:id="2467" w:name="_Toc91440521"/>
      <w:bookmarkStart w:id="2468" w:name="_Toc98849306"/>
      <w:bookmarkStart w:id="2469" w:name="_Toc106543155"/>
      <w:bookmarkStart w:id="2470" w:name="_Toc106737250"/>
      <w:bookmarkStart w:id="2471" w:name="_Toc107233017"/>
      <w:bookmarkStart w:id="2472" w:name="_Toc107234604"/>
      <w:bookmarkStart w:id="2473" w:name="_Toc107419573"/>
      <w:bookmarkStart w:id="2474" w:name="_Toc107476866"/>
      <w:bookmarkStart w:id="2475" w:name="_Toc114565679"/>
      <w:bookmarkStart w:id="2476" w:name="_Toc115267767"/>
      <w:bookmarkStart w:id="2477" w:name="_Toc123057979"/>
      <w:bookmarkStart w:id="2478" w:name="_Toc124256672"/>
      <w:bookmarkStart w:id="2479" w:name="_Toc131734985"/>
      <w:bookmarkStart w:id="2480" w:name="_Toc137372762"/>
      <w:bookmarkStart w:id="2481" w:name="_Toc138885148"/>
      <w:bookmarkStart w:id="2482" w:name="_Toc145690651"/>
      <w:bookmarkStart w:id="2483" w:name="_Toc155382206"/>
      <w:bookmarkStart w:id="2484" w:name="_Toc161753915"/>
      <w:bookmarkStart w:id="2485" w:name="_Toc161754536"/>
      <w:bookmarkStart w:id="2486" w:name="_Toc163202109"/>
      <w:bookmarkStart w:id="2487" w:name="_Toc169888371"/>
      <w:bookmarkStart w:id="2488" w:name="_Toc171551560"/>
      <w:bookmarkStart w:id="2489" w:name="_Toc176775282"/>
      <w:bookmarkStart w:id="2490" w:name="_Toc187243877"/>
      <w:r>
        <w:t>8.1.3</w:t>
      </w:r>
      <w:r w:rsidRPr="00186E68">
        <w:t>.</w:t>
      </w:r>
      <w:r>
        <w:t>4</w:t>
      </w:r>
      <w:r w:rsidRPr="00186E68">
        <w:t>.2</w:t>
      </w:r>
      <w:r w:rsidRPr="00186E68">
        <w:tab/>
        <w:t>Noc for NR operating bands in FR1</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491" w:name="_Toc21338148"/>
      <w:bookmarkStart w:id="2492" w:name="_Toc29808256"/>
      <w:bookmarkStart w:id="2493" w:name="_Toc37068175"/>
      <w:bookmarkStart w:id="2494" w:name="_Toc37083718"/>
      <w:bookmarkStart w:id="2495" w:name="_Toc37084060"/>
      <w:bookmarkStart w:id="2496" w:name="_Toc40209422"/>
      <w:bookmarkStart w:id="2497" w:name="_Toc40209764"/>
      <w:bookmarkStart w:id="2498" w:name="_Toc45892723"/>
      <w:bookmarkStart w:id="2499" w:name="_Toc53176580"/>
      <w:bookmarkStart w:id="2500" w:name="_Toc61120856"/>
      <w:bookmarkStart w:id="2501" w:name="_Toc67918000"/>
      <w:bookmarkStart w:id="2502" w:name="_Toc76298043"/>
      <w:bookmarkStart w:id="2503" w:name="_Toc76572055"/>
      <w:bookmarkStart w:id="2504" w:name="_Toc76651922"/>
      <w:bookmarkStart w:id="2505" w:name="_Toc76652760"/>
      <w:bookmarkStart w:id="2506" w:name="_Toc83742032"/>
      <w:bookmarkStart w:id="2507" w:name="_Toc91440522"/>
      <w:bookmarkStart w:id="2508" w:name="_Toc98849307"/>
      <w:bookmarkStart w:id="2509" w:name="_Toc106543156"/>
      <w:bookmarkStart w:id="2510" w:name="_Toc106737251"/>
      <w:bookmarkStart w:id="2511" w:name="_Toc107233018"/>
      <w:bookmarkStart w:id="2512" w:name="_Toc107234605"/>
      <w:bookmarkStart w:id="2513" w:name="_Toc107419574"/>
      <w:bookmarkStart w:id="2514" w:name="_Toc107476867"/>
      <w:bookmarkStart w:id="2515" w:name="_Toc114565680"/>
      <w:bookmarkStart w:id="2516" w:name="_Toc115267768"/>
      <w:r>
        <w:t>8.1.3</w:t>
      </w:r>
      <w:r w:rsidRPr="00186E68">
        <w:t>.</w:t>
      </w:r>
      <w:r>
        <w:t>4</w:t>
      </w:r>
      <w:r w:rsidRPr="00186E68">
        <w:t>.2.1</w:t>
      </w:r>
      <w:r w:rsidRPr="00186E68">
        <w:tab/>
        <w:t>Derivation of Noc values for NR operating bands in FR1</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lastRenderedPageBreak/>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194"/>
    <w:p w14:paraId="743C4CBF" w14:textId="77777777" w:rsidR="00E13F74" w:rsidRPr="00E13F74" w:rsidRDefault="00E13F74" w:rsidP="00E13F74"/>
    <w:p w14:paraId="0252F01C" w14:textId="7337E700" w:rsidR="001F6D06" w:rsidRDefault="001F6D06" w:rsidP="001F6D06">
      <w:pPr>
        <w:pStyle w:val="Heading2"/>
      </w:pPr>
      <w:bookmarkStart w:id="2517" w:name="_Toc97562323"/>
      <w:bookmarkStart w:id="2518" w:name="_Toc104122557"/>
      <w:bookmarkStart w:id="2519" w:name="_Toc104205508"/>
      <w:bookmarkStart w:id="2520" w:name="_Toc104206715"/>
      <w:bookmarkStart w:id="2521" w:name="_Toc104503675"/>
      <w:bookmarkStart w:id="2522" w:name="_Toc106127606"/>
      <w:bookmarkStart w:id="2523" w:name="_Toc123057980"/>
      <w:bookmarkStart w:id="2524" w:name="_Toc124256673"/>
      <w:bookmarkStart w:id="2525" w:name="_Toc131734986"/>
      <w:bookmarkStart w:id="2526" w:name="_Toc137372763"/>
      <w:bookmarkStart w:id="2527" w:name="_Toc138885149"/>
      <w:bookmarkStart w:id="2528" w:name="_Toc145690652"/>
      <w:bookmarkStart w:id="2529" w:name="_Toc155382207"/>
      <w:bookmarkStart w:id="2530" w:name="_Toc161753916"/>
      <w:bookmarkStart w:id="2531" w:name="_Toc161754537"/>
      <w:bookmarkStart w:id="2532" w:name="_Toc163202110"/>
      <w:bookmarkStart w:id="2533" w:name="_Toc169888372"/>
      <w:bookmarkStart w:id="2534" w:name="_Toc171551561"/>
      <w:bookmarkStart w:id="2535" w:name="_Toc176775283"/>
      <w:bookmarkStart w:id="2536" w:name="_Toc187243878"/>
      <w:r>
        <w:t>8.2</w:t>
      </w:r>
      <w:r>
        <w:tab/>
        <w:t>Demodulation performance requirements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961E4DD" w14:textId="77777777" w:rsidR="00191667" w:rsidRPr="00683DC0" w:rsidRDefault="00191667" w:rsidP="00191667">
      <w:pPr>
        <w:pStyle w:val="Heading3"/>
      </w:pPr>
      <w:bookmarkStart w:id="2537" w:name="_Toc21338159"/>
      <w:bookmarkStart w:id="2538" w:name="_Toc29808267"/>
      <w:bookmarkStart w:id="2539" w:name="_Toc37068186"/>
      <w:bookmarkStart w:id="2540" w:name="_Toc37083729"/>
      <w:bookmarkStart w:id="2541" w:name="_Toc37084071"/>
      <w:bookmarkStart w:id="2542" w:name="_Toc40209433"/>
      <w:bookmarkStart w:id="2543" w:name="_Toc40209775"/>
      <w:bookmarkStart w:id="2544" w:name="_Toc45892734"/>
      <w:bookmarkStart w:id="2545" w:name="_Toc53176591"/>
      <w:bookmarkStart w:id="2546" w:name="_Toc61120867"/>
      <w:bookmarkStart w:id="2547" w:name="_Toc67918011"/>
      <w:bookmarkStart w:id="2548" w:name="_Toc76298054"/>
      <w:bookmarkStart w:id="2549" w:name="_Toc76572066"/>
      <w:bookmarkStart w:id="2550" w:name="_Toc76651933"/>
      <w:bookmarkStart w:id="2551" w:name="_Toc76652771"/>
      <w:bookmarkStart w:id="2552" w:name="_Toc83742043"/>
      <w:bookmarkStart w:id="2553" w:name="_Toc91440533"/>
      <w:bookmarkStart w:id="2554" w:name="_Toc98849318"/>
      <w:bookmarkStart w:id="2555" w:name="_Toc106543168"/>
      <w:bookmarkStart w:id="2556" w:name="_Toc106737263"/>
      <w:bookmarkStart w:id="2557" w:name="_Toc107233030"/>
      <w:bookmarkStart w:id="2558" w:name="_Toc107234620"/>
      <w:bookmarkStart w:id="2559" w:name="_Toc107419589"/>
      <w:bookmarkStart w:id="2560" w:name="_Toc107476882"/>
      <w:bookmarkStart w:id="2561" w:name="_Toc114565695"/>
      <w:bookmarkStart w:id="2562" w:name="_Toc115267783"/>
      <w:bookmarkStart w:id="2563" w:name="_Toc123057981"/>
      <w:bookmarkStart w:id="2564" w:name="_Toc124256674"/>
      <w:bookmarkStart w:id="2565" w:name="_Toc131734987"/>
      <w:bookmarkStart w:id="2566" w:name="_Toc137372764"/>
      <w:bookmarkStart w:id="2567" w:name="_Toc138885150"/>
      <w:bookmarkStart w:id="2568" w:name="_Toc145690653"/>
      <w:bookmarkStart w:id="2569" w:name="_Toc155382208"/>
      <w:bookmarkStart w:id="2570" w:name="_Toc161753917"/>
      <w:bookmarkStart w:id="2571" w:name="_Toc161754538"/>
      <w:bookmarkStart w:id="2572" w:name="_Toc163202111"/>
      <w:bookmarkStart w:id="2573" w:name="_Toc169888373"/>
      <w:bookmarkStart w:id="2574" w:name="_Toc171551562"/>
      <w:bookmarkStart w:id="2575" w:name="_Toc176775284"/>
      <w:bookmarkStart w:id="2576" w:name="_Toc187243879"/>
      <w:r>
        <w:t>8.2.1</w:t>
      </w:r>
      <w:r w:rsidRPr="00683DC0">
        <w:rPr>
          <w:rFonts w:hint="eastAsia"/>
        </w:rPr>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B95F482" w14:textId="77777777" w:rsidR="00191667" w:rsidRPr="00683DC0" w:rsidRDefault="00191667" w:rsidP="00191667">
      <w:pPr>
        <w:pStyle w:val="Heading4"/>
      </w:pPr>
      <w:bookmarkStart w:id="2577" w:name="_Toc21338160"/>
      <w:bookmarkStart w:id="2578" w:name="_Toc29808268"/>
      <w:bookmarkStart w:id="2579" w:name="_Toc37068187"/>
      <w:bookmarkStart w:id="2580" w:name="_Toc37083730"/>
      <w:bookmarkStart w:id="2581" w:name="_Toc37084072"/>
      <w:bookmarkStart w:id="2582" w:name="_Toc40209434"/>
      <w:bookmarkStart w:id="2583" w:name="_Toc40209776"/>
      <w:bookmarkStart w:id="2584" w:name="_Toc45892735"/>
      <w:bookmarkStart w:id="2585" w:name="_Toc53176592"/>
      <w:bookmarkStart w:id="2586" w:name="_Toc61120868"/>
      <w:bookmarkStart w:id="2587" w:name="_Toc67918012"/>
      <w:bookmarkStart w:id="2588" w:name="_Toc76298055"/>
      <w:bookmarkStart w:id="2589" w:name="_Toc76572067"/>
      <w:bookmarkStart w:id="2590" w:name="_Toc76651934"/>
      <w:bookmarkStart w:id="2591" w:name="_Toc76652772"/>
      <w:bookmarkStart w:id="2592" w:name="_Toc83742044"/>
      <w:bookmarkStart w:id="2593" w:name="_Toc91440534"/>
      <w:bookmarkStart w:id="2594" w:name="_Toc98849319"/>
      <w:bookmarkStart w:id="2595" w:name="_Toc106543169"/>
      <w:bookmarkStart w:id="2596" w:name="_Toc106737264"/>
      <w:bookmarkStart w:id="2597" w:name="_Toc107233031"/>
      <w:bookmarkStart w:id="2598" w:name="_Toc107234621"/>
      <w:bookmarkStart w:id="2599" w:name="_Toc107419590"/>
      <w:bookmarkStart w:id="2600" w:name="_Toc107476883"/>
      <w:bookmarkStart w:id="2601" w:name="_Toc114565696"/>
      <w:bookmarkStart w:id="2602" w:name="_Toc115267784"/>
      <w:bookmarkStart w:id="2603" w:name="_Toc123057982"/>
      <w:bookmarkStart w:id="2604" w:name="_Toc124256675"/>
      <w:bookmarkStart w:id="2605" w:name="_Toc131734988"/>
      <w:bookmarkStart w:id="2606" w:name="_Toc137372765"/>
      <w:bookmarkStart w:id="2607" w:name="_Toc138885151"/>
      <w:bookmarkStart w:id="2608" w:name="_Toc145690654"/>
      <w:bookmarkStart w:id="2609" w:name="_Toc155382209"/>
      <w:bookmarkStart w:id="2610" w:name="_Toc161753918"/>
      <w:bookmarkStart w:id="2611" w:name="_Toc161754539"/>
      <w:bookmarkStart w:id="2612" w:name="_Toc163202112"/>
      <w:bookmarkStart w:id="2613" w:name="_Toc169888374"/>
      <w:bookmarkStart w:id="2614" w:name="_Toc171551563"/>
      <w:bookmarkStart w:id="2615" w:name="_Toc176775285"/>
      <w:bookmarkStart w:id="2616" w:name="_Toc187243880"/>
      <w:r>
        <w:t>8.2.1</w:t>
      </w:r>
      <w:r w:rsidRPr="00683DC0">
        <w:t>.1</w:t>
      </w:r>
      <w:r w:rsidRPr="00683DC0">
        <w:rPr>
          <w:rFonts w:hint="eastAsia"/>
        </w:rPr>
        <w:tab/>
      </w:r>
      <w:r w:rsidRPr="00683DC0">
        <w:t>Applicability of requirements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2D21396" w14:textId="77777777" w:rsidR="00191667" w:rsidRPr="00683DC0" w:rsidRDefault="00191667" w:rsidP="00191667">
      <w:pPr>
        <w:pStyle w:val="Heading5"/>
      </w:pPr>
      <w:bookmarkStart w:id="2617" w:name="_Toc21338161"/>
      <w:bookmarkStart w:id="2618" w:name="_Toc29808269"/>
      <w:bookmarkStart w:id="2619" w:name="_Toc37068188"/>
      <w:bookmarkStart w:id="2620" w:name="_Toc37083731"/>
      <w:bookmarkStart w:id="2621" w:name="_Toc37084073"/>
      <w:bookmarkStart w:id="2622" w:name="_Toc40209435"/>
      <w:bookmarkStart w:id="2623" w:name="_Toc40209777"/>
      <w:bookmarkStart w:id="2624" w:name="_Toc45892736"/>
      <w:bookmarkStart w:id="2625" w:name="_Toc53176593"/>
      <w:bookmarkStart w:id="2626" w:name="_Toc61120869"/>
      <w:bookmarkStart w:id="2627" w:name="_Toc67918013"/>
      <w:bookmarkStart w:id="2628" w:name="_Toc76298056"/>
      <w:bookmarkStart w:id="2629" w:name="_Toc76572068"/>
      <w:bookmarkStart w:id="2630" w:name="_Toc76651935"/>
      <w:bookmarkStart w:id="2631" w:name="_Toc76652773"/>
      <w:bookmarkStart w:id="2632" w:name="_Toc83742045"/>
      <w:bookmarkStart w:id="2633" w:name="_Toc91440535"/>
      <w:bookmarkStart w:id="2634" w:name="_Toc98849320"/>
      <w:bookmarkStart w:id="2635" w:name="_Toc106543170"/>
      <w:bookmarkStart w:id="2636" w:name="_Toc106737265"/>
      <w:bookmarkStart w:id="2637" w:name="_Toc107233032"/>
      <w:bookmarkStart w:id="2638" w:name="_Toc107234622"/>
      <w:bookmarkStart w:id="2639" w:name="_Toc107419591"/>
      <w:bookmarkStart w:id="2640" w:name="_Toc107476884"/>
      <w:bookmarkStart w:id="2641" w:name="_Toc114565697"/>
      <w:bookmarkStart w:id="2642" w:name="_Toc115267785"/>
      <w:bookmarkStart w:id="2643" w:name="_Toc123057983"/>
      <w:bookmarkStart w:id="2644" w:name="_Toc124256676"/>
      <w:bookmarkStart w:id="2645" w:name="_Toc131734989"/>
      <w:bookmarkStart w:id="2646" w:name="_Toc137372766"/>
      <w:bookmarkStart w:id="2647" w:name="_Toc138885152"/>
      <w:bookmarkStart w:id="2648" w:name="_Toc145690655"/>
      <w:bookmarkStart w:id="2649" w:name="_Toc155382210"/>
      <w:bookmarkStart w:id="2650" w:name="_Toc161753919"/>
      <w:bookmarkStart w:id="2651" w:name="_Toc161754540"/>
      <w:bookmarkStart w:id="2652" w:name="_Toc163202113"/>
      <w:bookmarkStart w:id="2653" w:name="_Toc169888375"/>
      <w:bookmarkStart w:id="2654" w:name="_Toc171551564"/>
      <w:bookmarkStart w:id="2655" w:name="_Toc176775286"/>
      <w:bookmarkStart w:id="2656" w:name="_Toc187243881"/>
      <w:r>
        <w:t>8.2.1</w:t>
      </w:r>
      <w:r w:rsidRPr="00683DC0">
        <w:t>.1.1</w:t>
      </w:r>
      <w:r w:rsidRPr="00683DC0">
        <w:rPr>
          <w:rFonts w:hint="eastAsia"/>
        </w:rPr>
        <w:tab/>
      </w:r>
      <w:r w:rsidRPr="00683DC0">
        <w:t>General</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657" w:name="_Toc21338163"/>
      <w:bookmarkStart w:id="2658" w:name="_Toc29808271"/>
      <w:bookmarkStart w:id="2659" w:name="_Toc37068190"/>
      <w:bookmarkStart w:id="2660" w:name="_Toc37083733"/>
      <w:bookmarkStart w:id="2661" w:name="_Toc37084075"/>
      <w:bookmarkStart w:id="2662" w:name="_Toc40209437"/>
      <w:bookmarkStart w:id="2663" w:name="_Toc40209779"/>
      <w:bookmarkStart w:id="2664" w:name="_Toc45892738"/>
      <w:bookmarkStart w:id="2665" w:name="_Toc53176595"/>
      <w:bookmarkStart w:id="2666" w:name="_Toc61120871"/>
      <w:bookmarkStart w:id="2667" w:name="_Toc67918015"/>
      <w:bookmarkStart w:id="2668" w:name="_Toc76298058"/>
      <w:bookmarkStart w:id="2669" w:name="_Toc76572070"/>
      <w:bookmarkStart w:id="2670" w:name="_Toc76651937"/>
      <w:bookmarkStart w:id="2671" w:name="_Toc76652775"/>
      <w:bookmarkStart w:id="2672" w:name="_Toc83742047"/>
      <w:bookmarkStart w:id="2673" w:name="_Toc91440537"/>
      <w:bookmarkStart w:id="2674" w:name="_Toc98849322"/>
      <w:bookmarkStart w:id="2675" w:name="_Toc106543172"/>
      <w:bookmarkStart w:id="2676" w:name="_Toc106737267"/>
      <w:bookmarkStart w:id="2677" w:name="_Toc107233034"/>
      <w:bookmarkStart w:id="2678" w:name="_Toc107234624"/>
      <w:bookmarkStart w:id="2679" w:name="_Toc107419593"/>
      <w:bookmarkStart w:id="2680" w:name="_Toc107476886"/>
      <w:bookmarkStart w:id="2681" w:name="_Toc114565699"/>
      <w:bookmarkStart w:id="2682" w:name="_Toc115267787"/>
      <w:bookmarkStart w:id="2683" w:name="_Toc123057984"/>
      <w:bookmarkStart w:id="2684" w:name="_Toc124256677"/>
      <w:bookmarkStart w:id="2685" w:name="_Toc131734990"/>
      <w:bookmarkStart w:id="2686" w:name="_Toc137372767"/>
      <w:bookmarkStart w:id="2687" w:name="_Toc138885153"/>
      <w:bookmarkStart w:id="2688" w:name="_Toc145690656"/>
      <w:bookmarkStart w:id="2689" w:name="_Toc155382211"/>
      <w:bookmarkStart w:id="2690" w:name="_Toc161753920"/>
      <w:bookmarkStart w:id="2691" w:name="_Toc161754541"/>
      <w:bookmarkStart w:id="2692" w:name="_Toc163202114"/>
      <w:bookmarkStart w:id="2693" w:name="_Toc169888376"/>
      <w:bookmarkStart w:id="2694" w:name="_Toc171551565"/>
      <w:bookmarkStart w:id="2695" w:name="_Toc176775287"/>
      <w:bookmarkStart w:id="2696" w:name="_Toc187243882"/>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379315AF" w14:textId="77777777" w:rsidR="00191667" w:rsidRPr="00683DC0" w:rsidRDefault="00191667" w:rsidP="00191667">
      <w:bookmarkStart w:id="269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269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2698" w:name="_Toc123057985"/>
      <w:bookmarkStart w:id="2699" w:name="_Toc124256678"/>
      <w:bookmarkStart w:id="2700" w:name="_Toc131734991"/>
      <w:bookmarkStart w:id="2701" w:name="_Toc137372768"/>
      <w:bookmarkStart w:id="2702" w:name="_Toc138885154"/>
      <w:bookmarkStart w:id="2703" w:name="_Toc145690657"/>
      <w:bookmarkStart w:id="2704" w:name="_Toc155382212"/>
      <w:bookmarkStart w:id="2705" w:name="_Toc161753921"/>
      <w:bookmarkStart w:id="2706" w:name="_Toc161754542"/>
      <w:bookmarkStart w:id="2707" w:name="_Toc163202115"/>
      <w:bookmarkStart w:id="2708" w:name="_Toc169888377"/>
      <w:bookmarkStart w:id="2709" w:name="_Toc171551566"/>
      <w:bookmarkStart w:id="2710" w:name="_Toc176775288"/>
      <w:bookmarkStart w:id="2711" w:name="_Toc187243883"/>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7159D8">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2712" w:name="_Toc21338166"/>
      <w:bookmarkStart w:id="2713" w:name="_Toc29808274"/>
      <w:bookmarkStart w:id="2714" w:name="_Toc37068193"/>
      <w:bookmarkStart w:id="2715" w:name="_Toc37083736"/>
      <w:bookmarkStart w:id="2716" w:name="_Toc37084078"/>
      <w:bookmarkStart w:id="2717" w:name="_Toc40209440"/>
      <w:bookmarkStart w:id="2718" w:name="_Toc40209782"/>
      <w:bookmarkStart w:id="2719" w:name="_Toc45892741"/>
      <w:bookmarkStart w:id="2720" w:name="_Toc53176598"/>
      <w:bookmarkStart w:id="2721" w:name="_Toc61120880"/>
      <w:bookmarkStart w:id="2722" w:name="_Toc67918025"/>
      <w:bookmarkStart w:id="2723" w:name="_Toc76298068"/>
      <w:bookmarkStart w:id="2724" w:name="_Toc76572080"/>
      <w:bookmarkStart w:id="2725" w:name="_Toc76651947"/>
      <w:bookmarkStart w:id="2726" w:name="_Toc76652785"/>
      <w:bookmarkStart w:id="2727" w:name="_Toc83742057"/>
      <w:bookmarkStart w:id="2728" w:name="_Toc91440547"/>
      <w:bookmarkStart w:id="2729" w:name="_Toc98849333"/>
      <w:bookmarkStart w:id="2730" w:name="_Toc106543184"/>
      <w:bookmarkStart w:id="2731" w:name="_Toc106737279"/>
      <w:bookmarkStart w:id="2732" w:name="_Toc107233046"/>
      <w:bookmarkStart w:id="2733" w:name="_Toc107234636"/>
      <w:bookmarkStart w:id="2734" w:name="_Toc107419605"/>
      <w:bookmarkStart w:id="2735" w:name="_Toc107476899"/>
      <w:bookmarkStart w:id="2736" w:name="_Toc114565713"/>
      <w:bookmarkStart w:id="2737" w:name="_Toc115267801"/>
      <w:bookmarkStart w:id="2738" w:name="_Toc123057986"/>
      <w:bookmarkStart w:id="2739" w:name="_Toc124256679"/>
      <w:bookmarkStart w:id="2740" w:name="_Toc131734992"/>
      <w:bookmarkStart w:id="2741" w:name="_Toc137372769"/>
      <w:bookmarkStart w:id="2742" w:name="_Toc138885155"/>
      <w:bookmarkStart w:id="2743" w:name="_Toc145690658"/>
      <w:bookmarkStart w:id="2744" w:name="_Toc155382213"/>
      <w:bookmarkStart w:id="2745" w:name="_Toc161753922"/>
      <w:bookmarkStart w:id="2746" w:name="_Toc161754543"/>
      <w:bookmarkStart w:id="2747" w:name="_Toc163202116"/>
      <w:bookmarkStart w:id="2748" w:name="_Toc169888378"/>
      <w:bookmarkStart w:id="2749" w:name="_Toc171551567"/>
      <w:bookmarkStart w:id="2750" w:name="_Toc176775289"/>
      <w:bookmarkStart w:id="2751" w:name="_Toc21338169"/>
      <w:bookmarkStart w:id="2752" w:name="_Toc29808277"/>
      <w:bookmarkStart w:id="2753" w:name="_Toc37068196"/>
      <w:bookmarkStart w:id="2754" w:name="_Toc37083739"/>
      <w:bookmarkStart w:id="2755" w:name="_Toc37084081"/>
      <w:bookmarkStart w:id="2756" w:name="_Toc40209443"/>
      <w:bookmarkStart w:id="2757" w:name="_Toc40209785"/>
      <w:bookmarkStart w:id="2758" w:name="_Toc45892744"/>
      <w:bookmarkStart w:id="2759" w:name="_Toc53176601"/>
      <w:bookmarkStart w:id="2760" w:name="_Toc61120883"/>
      <w:bookmarkStart w:id="2761" w:name="_Toc67918028"/>
      <w:bookmarkStart w:id="2762" w:name="_Toc76298071"/>
      <w:bookmarkStart w:id="2763" w:name="_Toc76572083"/>
      <w:bookmarkStart w:id="2764" w:name="_Toc76651950"/>
      <w:bookmarkStart w:id="2765" w:name="_Toc76652788"/>
      <w:bookmarkStart w:id="2766" w:name="_Toc83742060"/>
      <w:bookmarkStart w:id="2767" w:name="_Toc91440550"/>
      <w:bookmarkStart w:id="2768" w:name="_Toc98849336"/>
      <w:bookmarkStart w:id="2769" w:name="_Toc106543187"/>
      <w:bookmarkStart w:id="2770" w:name="_Toc106737282"/>
      <w:bookmarkStart w:id="2771" w:name="_Toc107233049"/>
      <w:bookmarkStart w:id="2772" w:name="_Toc107234639"/>
      <w:bookmarkStart w:id="2773" w:name="_Toc107419608"/>
      <w:bookmarkStart w:id="2774" w:name="_Toc107476902"/>
      <w:bookmarkStart w:id="2775" w:name="_Toc114565720"/>
      <w:bookmarkStart w:id="2776" w:name="_Toc115267808"/>
      <w:bookmarkStart w:id="2777" w:name="_Toc187243884"/>
      <w:r>
        <w:t>8</w:t>
      </w:r>
      <w:r w:rsidRPr="00C25669">
        <w:t>.</w:t>
      </w:r>
      <w:r w:rsidRPr="00C25669">
        <w:rPr>
          <w:rFonts w:hint="eastAsia"/>
        </w:rPr>
        <w:t>2</w:t>
      </w:r>
      <w:r w:rsidRPr="00C25669">
        <w:t>.1</w:t>
      </w:r>
      <w:r>
        <w:t>.2.1</w:t>
      </w:r>
      <w:r w:rsidRPr="00C25669">
        <w:rPr>
          <w:rFonts w:hint="eastAsia"/>
        </w:rPr>
        <w:tab/>
        <w:t>1</w:t>
      </w:r>
      <w:r w:rsidRPr="00C25669">
        <w:t>RX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77"/>
    </w:p>
    <w:p w14:paraId="2667806F" w14:textId="604B4FF7" w:rsidR="00191667" w:rsidRPr="006D1535" w:rsidRDefault="00191667" w:rsidP="00191667"/>
    <w:p w14:paraId="6BB6D6EC" w14:textId="6C6F4375" w:rsidR="00191667" w:rsidRPr="00C25669" w:rsidRDefault="00191667" w:rsidP="00191667">
      <w:pPr>
        <w:pStyle w:val="Heading4"/>
      </w:pPr>
      <w:bookmarkStart w:id="2778" w:name="_Toc114565714"/>
      <w:bookmarkStart w:id="2779" w:name="_Toc115267802"/>
      <w:bookmarkStart w:id="2780" w:name="_Toc123057987"/>
      <w:bookmarkStart w:id="2781" w:name="_Toc124256680"/>
      <w:bookmarkStart w:id="2782" w:name="_Toc131734993"/>
      <w:bookmarkStart w:id="2783" w:name="_Toc137372770"/>
      <w:bookmarkStart w:id="2784" w:name="_Toc138885156"/>
      <w:bookmarkStart w:id="2785" w:name="_Toc145690659"/>
      <w:bookmarkStart w:id="2786" w:name="_Toc155382214"/>
      <w:bookmarkStart w:id="2787" w:name="_Toc161753923"/>
      <w:bookmarkStart w:id="2788" w:name="_Toc161754544"/>
      <w:bookmarkStart w:id="2789" w:name="_Toc163202117"/>
      <w:bookmarkStart w:id="2790" w:name="_Toc169888379"/>
      <w:bookmarkStart w:id="2791" w:name="_Toc171551568"/>
      <w:bookmarkStart w:id="2792" w:name="_Toc176775290"/>
      <w:bookmarkStart w:id="2793" w:name="_Toc187243885"/>
      <w:r>
        <w:t>8</w:t>
      </w:r>
      <w:r w:rsidRPr="00C25669">
        <w:t>.</w:t>
      </w:r>
      <w:r w:rsidRPr="00C25669">
        <w:rPr>
          <w:rFonts w:hint="eastAsia"/>
        </w:rPr>
        <w:t>2</w:t>
      </w:r>
      <w:r w:rsidRPr="00C25669">
        <w:t>.</w:t>
      </w:r>
      <w:r>
        <w:t>1</w:t>
      </w:r>
      <w:r w:rsidRPr="00C25669">
        <w:t>.</w:t>
      </w:r>
      <w:r>
        <w:t>2.2</w:t>
      </w:r>
      <w:bookmarkStart w:id="2794" w:name="_Toc114565715"/>
      <w:bookmarkStart w:id="2795" w:name="_Toc115267803"/>
      <w:bookmarkEnd w:id="2778"/>
      <w:bookmarkEnd w:id="2779"/>
      <w:r>
        <w:tab/>
        <w:t>2</w:t>
      </w:r>
      <w:r w:rsidRPr="00C25669">
        <w:t>RX requirements</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2796" w:name="_Toc123057988"/>
      <w:bookmarkStart w:id="2797" w:name="_Toc124256681"/>
      <w:bookmarkStart w:id="2798" w:name="_Toc131734994"/>
      <w:bookmarkStart w:id="2799" w:name="_Toc137372771"/>
      <w:bookmarkStart w:id="2800" w:name="_Toc138885157"/>
      <w:bookmarkStart w:id="2801" w:name="_Toc145690660"/>
      <w:bookmarkStart w:id="2802" w:name="_Toc155382215"/>
      <w:bookmarkStart w:id="2803" w:name="_Toc161753924"/>
      <w:bookmarkStart w:id="2804" w:name="_Toc161754545"/>
      <w:bookmarkStart w:id="2805" w:name="_Toc163202118"/>
      <w:bookmarkStart w:id="2806" w:name="_Toc169888380"/>
      <w:bookmarkStart w:id="2807" w:name="_Toc171551569"/>
      <w:bookmarkStart w:id="2808" w:name="_Toc176775291"/>
      <w:bookmarkStart w:id="2809" w:name="_Toc187243886"/>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377210">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2810" w:name="_Toc97562324"/>
      <w:bookmarkStart w:id="2811" w:name="_Toc104122558"/>
      <w:bookmarkStart w:id="2812" w:name="_Toc104205509"/>
      <w:bookmarkStart w:id="2813" w:name="_Toc104206716"/>
      <w:bookmarkStart w:id="2814" w:name="_Toc104503676"/>
      <w:bookmarkStart w:id="2815" w:name="_Toc106127607"/>
      <w:bookmarkStart w:id="2816" w:name="_Toc123057989"/>
      <w:bookmarkStart w:id="2817" w:name="_Toc124256682"/>
      <w:bookmarkStart w:id="2818" w:name="_Toc131734995"/>
      <w:bookmarkStart w:id="2819" w:name="_Toc137372772"/>
      <w:bookmarkStart w:id="2820" w:name="_Toc138885158"/>
      <w:bookmarkStart w:id="2821" w:name="_Toc145690661"/>
      <w:bookmarkStart w:id="2822" w:name="_Toc155382216"/>
      <w:bookmarkStart w:id="2823" w:name="_Toc161753925"/>
      <w:bookmarkStart w:id="2824" w:name="_Toc161754546"/>
      <w:bookmarkStart w:id="2825" w:name="_Toc163202119"/>
      <w:bookmarkStart w:id="2826" w:name="_Toc169888381"/>
      <w:bookmarkStart w:id="2827" w:name="_Toc171551570"/>
      <w:bookmarkStart w:id="2828" w:name="_Toc176775292"/>
      <w:bookmarkStart w:id="2829" w:name="_Toc187243887"/>
      <w:r>
        <w:lastRenderedPageBreak/>
        <w:t>8.3</w:t>
      </w:r>
      <w:r>
        <w:tab/>
        <w:t>CSI reporting requirements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2830" w:name="_Toc161753926"/>
      <w:bookmarkStart w:id="2831" w:name="_Toc161754547"/>
      <w:bookmarkStart w:id="2832" w:name="_Toc163202120"/>
      <w:bookmarkStart w:id="2833" w:name="_Toc169888382"/>
      <w:bookmarkStart w:id="2834" w:name="_Toc171551571"/>
      <w:bookmarkStart w:id="2835" w:name="_Toc176775293"/>
      <w:bookmarkStart w:id="2836" w:name="_Toc187243888"/>
      <w:r>
        <w:rPr>
          <w:rFonts w:hint="eastAsia"/>
          <w:lang w:val="en-US"/>
        </w:rPr>
        <w:t>9</w:t>
      </w:r>
      <w:r>
        <w:tab/>
      </w:r>
      <w:r>
        <w:rPr>
          <w:rFonts w:hint="eastAsia"/>
          <w:lang w:val="en-US"/>
        </w:rPr>
        <w:t>Radiated</w:t>
      </w:r>
      <w:r>
        <w:t xml:space="preserve"> transmitter characteristics</w:t>
      </w:r>
      <w:bookmarkEnd w:id="2830"/>
      <w:bookmarkEnd w:id="2831"/>
      <w:bookmarkEnd w:id="2832"/>
      <w:bookmarkEnd w:id="2833"/>
      <w:bookmarkEnd w:id="2834"/>
      <w:bookmarkEnd w:id="2835"/>
      <w:bookmarkEnd w:id="2836"/>
    </w:p>
    <w:p w14:paraId="089317D8" w14:textId="77777777" w:rsidR="00796090" w:rsidRDefault="00796090" w:rsidP="00796090">
      <w:pPr>
        <w:pStyle w:val="Heading2"/>
      </w:pPr>
      <w:bookmarkStart w:id="2837" w:name="_Toc161753927"/>
      <w:bookmarkStart w:id="2838" w:name="_Toc161754548"/>
      <w:bookmarkStart w:id="2839" w:name="_Toc163202121"/>
      <w:bookmarkStart w:id="2840" w:name="_Toc169888383"/>
      <w:bookmarkStart w:id="2841" w:name="_Toc171551572"/>
      <w:bookmarkStart w:id="2842" w:name="_Toc176775294"/>
      <w:bookmarkStart w:id="2843" w:name="_Toc187243889"/>
      <w:r>
        <w:rPr>
          <w:rFonts w:hint="eastAsia"/>
          <w:lang w:val="en-US"/>
        </w:rPr>
        <w:t>9</w:t>
      </w:r>
      <w:r>
        <w:t>.1</w:t>
      </w:r>
      <w:r>
        <w:tab/>
        <w:t>General</w:t>
      </w:r>
      <w:bookmarkEnd w:id="2837"/>
      <w:bookmarkEnd w:id="2838"/>
      <w:bookmarkEnd w:id="2839"/>
      <w:bookmarkEnd w:id="2840"/>
      <w:bookmarkEnd w:id="2841"/>
      <w:bookmarkEnd w:id="2842"/>
      <w:bookmarkEnd w:id="2843"/>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2844" w:name="_Toc161753928"/>
      <w:bookmarkStart w:id="2845" w:name="_Toc161754549"/>
      <w:bookmarkStart w:id="2846" w:name="_Toc163202122"/>
      <w:bookmarkStart w:id="2847" w:name="_Toc169888384"/>
      <w:bookmarkStart w:id="2848" w:name="_Toc171551573"/>
      <w:bookmarkStart w:id="2849" w:name="_Toc176775295"/>
      <w:bookmarkStart w:id="2850" w:name="_Toc187243890"/>
      <w:r>
        <w:rPr>
          <w:rFonts w:hint="eastAsia"/>
          <w:lang w:val="en-US"/>
        </w:rPr>
        <w:t>9</w:t>
      </w:r>
      <w:r>
        <w:t>.2</w:t>
      </w:r>
      <w:r>
        <w:tab/>
        <w:t>Transmitter power</w:t>
      </w:r>
      <w:bookmarkEnd w:id="2844"/>
      <w:bookmarkEnd w:id="2845"/>
      <w:bookmarkEnd w:id="2846"/>
      <w:bookmarkEnd w:id="2847"/>
      <w:bookmarkEnd w:id="2848"/>
      <w:bookmarkEnd w:id="2849"/>
      <w:bookmarkEnd w:id="2850"/>
    </w:p>
    <w:p w14:paraId="52B82E3B" w14:textId="7DE3E881" w:rsidR="00796090" w:rsidRDefault="00796090" w:rsidP="00796090">
      <w:pPr>
        <w:pStyle w:val="Heading3"/>
        <w:rPr>
          <w:lang w:val="en-US"/>
        </w:rPr>
      </w:pPr>
      <w:bookmarkStart w:id="2851" w:name="_Toc161753929"/>
      <w:bookmarkStart w:id="2852" w:name="_Toc161754550"/>
      <w:bookmarkStart w:id="2853" w:name="_Toc163202123"/>
      <w:bookmarkStart w:id="2854" w:name="_Toc169888385"/>
      <w:bookmarkStart w:id="2855" w:name="_Toc171551574"/>
      <w:bookmarkStart w:id="2856" w:name="_Toc176775296"/>
      <w:bookmarkStart w:id="2857" w:name="_Toc187243891"/>
      <w:r>
        <w:rPr>
          <w:rFonts w:hint="eastAsia"/>
          <w:lang w:val="en-US"/>
        </w:rPr>
        <w:t>9.</w:t>
      </w:r>
      <w:r>
        <w:rPr>
          <w:lang w:val="en-US"/>
        </w:rPr>
        <w:t>2</w:t>
      </w:r>
      <w:r>
        <w:rPr>
          <w:rFonts w:hint="eastAsia"/>
          <w:lang w:val="en-US"/>
        </w:rPr>
        <w:t>.</w:t>
      </w:r>
      <w:r>
        <w:rPr>
          <w:lang w:val="en-US"/>
        </w:rPr>
        <w:t>1</w:t>
      </w:r>
      <w:r>
        <w:rPr>
          <w:rFonts w:hint="eastAsia"/>
          <w:lang w:val="en-US"/>
        </w:rPr>
        <w:tab/>
      </w:r>
      <w:bookmarkEnd w:id="2851"/>
      <w:bookmarkEnd w:id="2852"/>
      <w:bookmarkEnd w:id="2853"/>
      <w:r w:rsidR="00B358B3">
        <w:rPr>
          <w:rFonts w:hint="eastAsia"/>
        </w:rPr>
        <w:t>NTN</w:t>
      </w:r>
      <w:r w:rsidR="00B358B3">
        <w:t xml:space="preserve"> </w:t>
      </w:r>
      <w:r w:rsidR="00B358B3">
        <w:rPr>
          <w:rFonts w:hint="eastAsia"/>
        </w:rPr>
        <w:t>VSAT</w:t>
      </w:r>
      <w:r w:rsidR="00B358B3">
        <w:t xml:space="preserve"> maximum output power</w:t>
      </w:r>
      <w:bookmarkEnd w:id="2854"/>
      <w:bookmarkEnd w:id="2855"/>
      <w:bookmarkEnd w:id="2856"/>
      <w:bookmarkEnd w:id="2857"/>
    </w:p>
    <w:p w14:paraId="7ED2677E" w14:textId="77777777" w:rsidR="00796090" w:rsidRPr="00C04A08" w:rsidRDefault="00796090" w:rsidP="00796090">
      <w:pPr>
        <w:pStyle w:val="Heading4"/>
      </w:pPr>
      <w:bookmarkStart w:id="2858" w:name="_Toc21340759"/>
      <w:bookmarkStart w:id="2859" w:name="_Toc29805206"/>
      <w:bookmarkStart w:id="2860" w:name="_Toc36456415"/>
      <w:bookmarkStart w:id="2861" w:name="_Toc36469513"/>
      <w:bookmarkStart w:id="2862" w:name="_Toc37253922"/>
      <w:bookmarkStart w:id="2863" w:name="_Toc37322779"/>
      <w:bookmarkStart w:id="2864" w:name="_Toc37324185"/>
      <w:bookmarkStart w:id="2865" w:name="_Toc45889708"/>
      <w:bookmarkStart w:id="2866" w:name="_Toc52196363"/>
      <w:bookmarkStart w:id="2867" w:name="_Toc52197343"/>
      <w:bookmarkStart w:id="2868" w:name="_Toc53173066"/>
      <w:bookmarkStart w:id="2869" w:name="_Toc53173435"/>
      <w:bookmarkStart w:id="2870" w:name="_Toc61119424"/>
      <w:bookmarkStart w:id="2871" w:name="_Toc61119806"/>
      <w:bookmarkStart w:id="2872" w:name="_Toc67925852"/>
      <w:bookmarkStart w:id="2873" w:name="_Toc75273490"/>
      <w:bookmarkStart w:id="2874" w:name="_Toc76510390"/>
      <w:bookmarkStart w:id="2875" w:name="_Toc83129543"/>
      <w:bookmarkStart w:id="2876" w:name="_Toc90591076"/>
      <w:bookmarkStart w:id="2877" w:name="_Toc98864098"/>
      <w:bookmarkStart w:id="2878" w:name="_Toc99733347"/>
      <w:bookmarkStart w:id="2879" w:name="_Toc106577238"/>
      <w:bookmarkStart w:id="2880" w:name="_Toc114536989"/>
      <w:bookmarkStart w:id="2881" w:name="_Toc115257257"/>
      <w:bookmarkStart w:id="2882" w:name="_Toc161753930"/>
      <w:bookmarkStart w:id="2883" w:name="_Toc161754551"/>
      <w:bookmarkStart w:id="2884" w:name="_Toc163202124"/>
      <w:bookmarkStart w:id="2885" w:name="_Toc169888386"/>
      <w:bookmarkStart w:id="2886" w:name="_Toc171551575"/>
      <w:bookmarkStart w:id="2887" w:name="_Toc176775297"/>
      <w:bookmarkStart w:id="2888" w:name="_Toc187243892"/>
      <w:r>
        <w:t>9</w:t>
      </w:r>
      <w:r w:rsidRPr="00C04A08">
        <w:t>.2.1.0</w:t>
      </w:r>
      <w:r w:rsidRPr="00C04A08">
        <w:tab/>
        <w:t>General</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2889" w:name="_Toc161753931"/>
      <w:bookmarkStart w:id="2890" w:name="_Toc161754552"/>
      <w:bookmarkStart w:id="289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2892" w:name="_Toc169888387"/>
      <w:bookmarkStart w:id="2893" w:name="_Toc171551576"/>
      <w:bookmarkStart w:id="2894" w:name="_Toc176775298"/>
      <w:bookmarkStart w:id="2895" w:name="_Toc187243893"/>
      <w:r w:rsidRPr="0027740B">
        <w:t>9.2.1.1</w:t>
      </w:r>
      <w:r w:rsidRPr="0027740B">
        <w:tab/>
        <w:t>Minimum requirements for Fixed VSAT</w:t>
      </w:r>
      <w:bookmarkEnd w:id="2889"/>
      <w:bookmarkEnd w:id="2890"/>
      <w:bookmarkEnd w:id="2891"/>
      <w:bookmarkEnd w:id="2892"/>
      <w:bookmarkEnd w:id="2893"/>
      <w:bookmarkEnd w:id="2894"/>
      <w:bookmarkEnd w:id="2895"/>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lastRenderedPageBreak/>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2896" w:name="_Toc21340760"/>
      <w:bookmarkStart w:id="2897" w:name="_Toc29805207"/>
      <w:bookmarkStart w:id="2898" w:name="_Toc36456416"/>
      <w:bookmarkStart w:id="2899" w:name="_Toc36469514"/>
      <w:bookmarkStart w:id="2900" w:name="_Toc37253923"/>
      <w:bookmarkStart w:id="2901" w:name="_Toc37322780"/>
      <w:bookmarkStart w:id="2902" w:name="_Toc37324186"/>
      <w:bookmarkStart w:id="2903" w:name="_Toc45889709"/>
      <w:bookmarkStart w:id="2904" w:name="_Toc52196364"/>
      <w:bookmarkStart w:id="2905" w:name="_Toc52197344"/>
      <w:bookmarkStart w:id="2906" w:name="_Toc53173067"/>
      <w:bookmarkStart w:id="2907" w:name="_Toc53173436"/>
      <w:bookmarkStart w:id="2908" w:name="_Toc61119425"/>
      <w:bookmarkStart w:id="2909" w:name="_Toc61119807"/>
      <w:bookmarkStart w:id="2910" w:name="_Toc67925853"/>
      <w:bookmarkStart w:id="2911" w:name="_Toc75273491"/>
      <w:bookmarkStart w:id="2912" w:name="_Toc76510391"/>
      <w:bookmarkStart w:id="2913" w:name="_Toc83129544"/>
      <w:bookmarkStart w:id="2914" w:name="_Toc90591077"/>
      <w:bookmarkStart w:id="2915" w:name="_Toc98864099"/>
      <w:bookmarkStart w:id="2916" w:name="_Toc99733348"/>
      <w:bookmarkStart w:id="2917" w:name="_Toc106577239"/>
      <w:bookmarkStart w:id="2918" w:name="_Toc114536990"/>
      <w:bookmarkStart w:id="2919" w:name="_Toc115257258"/>
      <w:bookmarkStart w:id="2920" w:name="_Toc161753932"/>
      <w:bookmarkStart w:id="2921" w:name="_Toc161754553"/>
      <w:bookmarkStart w:id="2922" w:name="_Toc163202126"/>
      <w:bookmarkStart w:id="2923" w:name="_Toc169888388"/>
      <w:bookmarkStart w:id="2924" w:name="_Toc171551577"/>
      <w:bookmarkStart w:id="2925" w:name="_Toc176775299"/>
      <w:bookmarkStart w:id="2926" w:name="_Toc187243894"/>
      <w:r>
        <w:t>9</w:t>
      </w:r>
      <w:r w:rsidRPr="00C04A08">
        <w:t>.2.1.</w:t>
      </w:r>
      <w:r>
        <w:t>2</w:t>
      </w:r>
      <w:r w:rsidRPr="00C04A08">
        <w:tab/>
      </w:r>
      <w:r>
        <w:t>Minimum requirements</w:t>
      </w:r>
      <w:r w:rsidRPr="00C04A08">
        <w:t xml:space="preserve"> for </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r>
        <w:t>Mobile VSAT</w:t>
      </w:r>
      <w:bookmarkEnd w:id="2920"/>
      <w:bookmarkEnd w:id="2921"/>
      <w:bookmarkEnd w:id="2922"/>
      <w:bookmarkEnd w:id="2923"/>
      <w:bookmarkEnd w:id="2924"/>
      <w:bookmarkEnd w:id="2925"/>
      <w:bookmarkEnd w:id="2926"/>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lastRenderedPageBreak/>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2927" w:name="_Toc161753933"/>
      <w:bookmarkStart w:id="2928" w:name="_Toc161754554"/>
      <w:bookmarkStart w:id="2929" w:name="_Toc163202127"/>
      <w:bookmarkStart w:id="2930" w:name="_Toc169888389"/>
      <w:bookmarkStart w:id="2931" w:name="_Toc171551578"/>
      <w:bookmarkStart w:id="2932" w:name="_Toc176775300"/>
      <w:bookmarkStart w:id="2933" w:name="_Toc187243895"/>
      <w:r>
        <w:rPr>
          <w:rFonts w:hint="eastAsia"/>
          <w:lang w:val="en-US"/>
        </w:rPr>
        <w:t>9.</w:t>
      </w:r>
      <w:r>
        <w:rPr>
          <w:lang w:val="en-US"/>
        </w:rPr>
        <w:t>2</w:t>
      </w:r>
      <w:r>
        <w:rPr>
          <w:rFonts w:hint="eastAsia"/>
          <w:lang w:val="en-US"/>
        </w:rPr>
        <w:t>.2</w:t>
      </w:r>
      <w:r>
        <w:rPr>
          <w:rFonts w:hint="eastAsia"/>
          <w:lang w:val="en-US"/>
        </w:rPr>
        <w:tab/>
      </w:r>
      <w:bookmarkEnd w:id="2927"/>
      <w:bookmarkEnd w:id="2928"/>
      <w:bookmarkEnd w:id="2929"/>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2930"/>
      <w:bookmarkEnd w:id="2931"/>
      <w:bookmarkEnd w:id="2932"/>
      <w:bookmarkEnd w:id="2933"/>
    </w:p>
    <w:p w14:paraId="2474D8FA" w14:textId="77777777" w:rsidR="00796090" w:rsidRDefault="00796090" w:rsidP="00796090">
      <w:pPr>
        <w:pStyle w:val="Heading4"/>
        <w:rPr>
          <w:lang w:val="en-US"/>
        </w:rPr>
      </w:pPr>
      <w:bookmarkStart w:id="2934" w:name="_Toc161753934"/>
      <w:bookmarkStart w:id="2935" w:name="_Toc161754555"/>
      <w:bookmarkStart w:id="2936" w:name="_Toc163202128"/>
      <w:bookmarkStart w:id="2937" w:name="_Toc169888390"/>
      <w:bookmarkStart w:id="2938" w:name="_Toc171551579"/>
      <w:bookmarkStart w:id="2939" w:name="_Toc176775301"/>
      <w:bookmarkStart w:id="2940" w:name="_Toc187243896"/>
      <w:r>
        <w:rPr>
          <w:rFonts w:hint="eastAsia"/>
          <w:lang w:val="en-US"/>
        </w:rPr>
        <w:t>9</w:t>
      </w:r>
      <w:r>
        <w:t>.</w:t>
      </w:r>
      <w:r>
        <w:rPr>
          <w:lang w:val="en-US"/>
        </w:rPr>
        <w:t>2</w:t>
      </w:r>
      <w:r>
        <w:t>.</w:t>
      </w:r>
      <w:r>
        <w:rPr>
          <w:rFonts w:hint="eastAsia"/>
          <w:lang w:val="en-US"/>
        </w:rPr>
        <w:t>2</w:t>
      </w:r>
      <w:r>
        <w:t>.1</w:t>
      </w:r>
      <w:r>
        <w:rPr>
          <w:lang w:val="en-US"/>
        </w:rPr>
        <w:tab/>
        <w:t>General</w:t>
      </w:r>
      <w:bookmarkEnd w:id="2934"/>
      <w:bookmarkEnd w:id="2935"/>
      <w:bookmarkEnd w:id="2936"/>
      <w:bookmarkEnd w:id="2937"/>
      <w:bookmarkEnd w:id="2938"/>
      <w:bookmarkEnd w:id="2939"/>
      <w:bookmarkEnd w:id="2940"/>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2941" w:name="_Toc161753935"/>
      <w:bookmarkStart w:id="2942" w:name="_Toc161754556"/>
      <w:bookmarkStart w:id="2943" w:name="_Toc163202129"/>
      <w:bookmarkStart w:id="2944" w:name="_Toc169888391"/>
      <w:bookmarkStart w:id="2945" w:name="_Toc171551580"/>
      <w:bookmarkStart w:id="2946" w:name="_Toc176775302"/>
      <w:bookmarkStart w:id="2947" w:name="_Toc187243897"/>
      <w:r>
        <w:rPr>
          <w:lang w:val="en-US"/>
        </w:rPr>
        <w:t>9.2.2.2</w:t>
      </w:r>
      <w:r>
        <w:rPr>
          <w:lang w:val="en-US"/>
        </w:rPr>
        <w:tab/>
      </w:r>
      <w:r>
        <w:rPr>
          <w:rFonts w:hint="eastAsia"/>
          <w:lang w:val="en-US"/>
        </w:rPr>
        <w:t>Minimum requirement for band</w:t>
      </w:r>
      <w:r>
        <w:rPr>
          <w:lang w:val="en-US"/>
        </w:rPr>
        <w:t>s n510 and n511</w:t>
      </w:r>
      <w:bookmarkEnd w:id="2941"/>
      <w:bookmarkEnd w:id="2942"/>
      <w:bookmarkEnd w:id="2943"/>
      <w:bookmarkEnd w:id="2944"/>
      <w:bookmarkEnd w:id="2945"/>
      <w:bookmarkEnd w:id="2946"/>
      <w:bookmarkEnd w:id="2947"/>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lastRenderedPageBreak/>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2948" w:name="_Toc161753936"/>
      <w:bookmarkStart w:id="2949" w:name="_Toc161754557"/>
      <w:bookmarkStart w:id="2950" w:name="_Toc163202130"/>
      <w:bookmarkStart w:id="2951" w:name="_Toc169888392"/>
      <w:bookmarkStart w:id="2952" w:name="_Toc171551581"/>
      <w:bookmarkStart w:id="2953" w:name="_Toc176775303"/>
      <w:bookmarkStart w:id="2954" w:name="_Toc187243898"/>
      <w:r>
        <w:rPr>
          <w:rFonts w:hint="eastAsia"/>
          <w:lang w:val="en-US"/>
        </w:rPr>
        <w:t>9</w:t>
      </w:r>
      <w:r>
        <w:t>.</w:t>
      </w:r>
      <w:r>
        <w:rPr>
          <w:lang w:val="en-US"/>
        </w:rPr>
        <w:t>2.</w:t>
      </w:r>
      <w:r>
        <w:rPr>
          <w:rFonts w:hint="eastAsia"/>
          <w:lang w:val="en-US"/>
        </w:rPr>
        <w:t>2</w:t>
      </w:r>
      <w:r>
        <w:t>.</w:t>
      </w:r>
      <w:r>
        <w:rPr>
          <w:lang w:val="en-US"/>
        </w:rPr>
        <w:t>3</w:t>
      </w:r>
      <w:r>
        <w:rPr>
          <w:lang w:val="en-US"/>
        </w:rPr>
        <w:tab/>
      </w:r>
      <w:bookmarkEnd w:id="2948"/>
      <w:bookmarkEnd w:id="2949"/>
      <w:bookmarkEnd w:id="2950"/>
      <w:bookmarkEnd w:id="2951"/>
      <w:bookmarkEnd w:id="2952"/>
      <w:bookmarkEnd w:id="2953"/>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2954"/>
    </w:p>
    <w:p w14:paraId="1314A1F6" w14:textId="77777777" w:rsidR="00796090" w:rsidRDefault="00796090" w:rsidP="00796090">
      <w:pPr>
        <w:pStyle w:val="Heading5"/>
        <w:rPr>
          <w:shd w:val="clear" w:color="auto" w:fill="FFFFFF"/>
        </w:rPr>
      </w:pPr>
      <w:bookmarkStart w:id="2955" w:name="_Toc161753937"/>
      <w:bookmarkStart w:id="2956" w:name="_Toc161754558"/>
      <w:bookmarkStart w:id="2957" w:name="_Toc163202131"/>
      <w:bookmarkStart w:id="2958" w:name="_Toc169888393"/>
      <w:bookmarkStart w:id="2959" w:name="_Toc171551582"/>
      <w:bookmarkStart w:id="2960" w:name="_Toc176775304"/>
      <w:bookmarkStart w:id="2961" w:name="_Toc187243899"/>
      <w:r>
        <w:rPr>
          <w:shd w:val="clear" w:color="auto" w:fill="FFFFFF"/>
        </w:rPr>
        <w:t>9.2.2.3.1</w:t>
      </w:r>
      <w:r>
        <w:rPr>
          <w:shd w:val="clear" w:color="auto" w:fill="FFFFFF"/>
        </w:rPr>
        <w:tab/>
        <w:t>Fixed VSAT</w:t>
      </w:r>
      <w:bookmarkEnd w:id="2955"/>
      <w:bookmarkEnd w:id="2956"/>
      <w:bookmarkEnd w:id="2957"/>
      <w:bookmarkEnd w:id="2958"/>
      <w:bookmarkEnd w:id="2959"/>
      <w:bookmarkEnd w:id="2960"/>
      <w:bookmarkEnd w:id="2961"/>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lastRenderedPageBreak/>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2962" w:name="_Toc161753938"/>
      <w:bookmarkStart w:id="2963" w:name="_Toc161754559"/>
      <w:bookmarkStart w:id="2964" w:name="_Toc163202132"/>
      <w:bookmarkStart w:id="2965" w:name="_Toc169888394"/>
      <w:bookmarkStart w:id="2966" w:name="_Toc171551583"/>
      <w:bookmarkStart w:id="2967" w:name="_Toc176775305"/>
      <w:bookmarkStart w:id="2968" w:name="_Toc187243900"/>
      <w:r>
        <w:rPr>
          <w:shd w:val="clear" w:color="auto" w:fill="FFFFFF"/>
        </w:rPr>
        <w:t>9.2.2.3.2</w:t>
      </w:r>
      <w:r>
        <w:rPr>
          <w:shd w:val="clear" w:color="auto" w:fill="FFFFFF"/>
        </w:rPr>
        <w:tab/>
        <w:t>Mobile VSAT</w:t>
      </w:r>
      <w:bookmarkEnd w:id="2962"/>
      <w:bookmarkEnd w:id="2963"/>
      <w:bookmarkEnd w:id="2964"/>
      <w:bookmarkEnd w:id="2965"/>
      <w:bookmarkEnd w:id="2966"/>
      <w:bookmarkEnd w:id="2967"/>
      <w:bookmarkEnd w:id="2968"/>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2969" w:name="_Toc161753939"/>
      <w:bookmarkStart w:id="2970" w:name="_Toc161754560"/>
      <w:bookmarkStart w:id="2971"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2972" w:name="_Toc169888395"/>
      <w:bookmarkStart w:id="2973" w:name="_Toc171551584"/>
      <w:bookmarkStart w:id="2974" w:name="_Toc176775306"/>
      <w:bookmarkStart w:id="2975" w:name="_Toc187243901"/>
      <w:r>
        <w:rPr>
          <w:shd w:val="clear" w:color="auto" w:fill="FFFFFF"/>
        </w:rPr>
        <w:lastRenderedPageBreak/>
        <w:t>9.2.2.3.3</w:t>
      </w:r>
      <w:r>
        <w:rPr>
          <w:shd w:val="clear" w:color="auto" w:fill="FFFFFF"/>
        </w:rPr>
        <w:tab/>
        <w:t>Additional Off-axis EIRP density requirements for protection of fixed services</w:t>
      </w:r>
      <w:bookmarkEnd w:id="2969"/>
      <w:bookmarkEnd w:id="2970"/>
      <w:bookmarkEnd w:id="2971"/>
      <w:bookmarkEnd w:id="2972"/>
      <w:bookmarkEnd w:id="2973"/>
      <w:bookmarkEnd w:id="2974"/>
      <w:bookmarkEnd w:id="2975"/>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2976" w:name="_Toc161753940"/>
      <w:bookmarkStart w:id="2977" w:name="_Toc161754561"/>
      <w:bookmarkStart w:id="2978" w:name="_Toc163202134"/>
      <w:bookmarkStart w:id="2979" w:name="_Toc169888396"/>
      <w:bookmarkStart w:id="2980" w:name="_Toc171551585"/>
      <w:bookmarkStart w:id="2981" w:name="_Toc176775307"/>
      <w:bookmarkStart w:id="2982" w:name="_Toc187243902"/>
      <w:r w:rsidRPr="001932D8">
        <w:t>9.2.</w:t>
      </w:r>
      <w:r>
        <w:t>3</w:t>
      </w:r>
      <w:r w:rsidRPr="001932D8">
        <w:tab/>
        <w:t>Configured transmitted power</w:t>
      </w:r>
      <w:bookmarkEnd w:id="2976"/>
      <w:bookmarkEnd w:id="2977"/>
      <w:bookmarkEnd w:id="2978"/>
      <w:bookmarkEnd w:id="2979"/>
      <w:bookmarkEnd w:id="2980"/>
      <w:bookmarkEnd w:id="2981"/>
      <w:bookmarkEnd w:id="298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2983" w:name="_Toc161753941"/>
      <w:bookmarkStart w:id="2984" w:name="_Toc161754562"/>
      <w:bookmarkStart w:id="2985" w:name="_Toc163202135"/>
      <w:bookmarkStart w:id="2986" w:name="_Toc169888397"/>
      <w:bookmarkStart w:id="2987" w:name="_Toc171551586"/>
      <w:bookmarkStart w:id="2988" w:name="_Toc176775308"/>
      <w:bookmarkStart w:id="2989" w:name="_Toc187243903"/>
      <w:r>
        <w:rPr>
          <w:rFonts w:hint="eastAsia"/>
          <w:lang w:val="en-US"/>
        </w:rPr>
        <w:t>9</w:t>
      </w:r>
      <w:r>
        <w:t>.</w:t>
      </w:r>
      <w:r>
        <w:rPr>
          <w:rFonts w:hint="eastAsia"/>
          <w:lang w:val="en-US"/>
        </w:rPr>
        <w:t>3</w:t>
      </w:r>
      <w:r>
        <w:tab/>
        <w:t>Output power dynamics</w:t>
      </w:r>
      <w:bookmarkEnd w:id="2983"/>
      <w:bookmarkEnd w:id="2984"/>
      <w:bookmarkEnd w:id="2985"/>
      <w:bookmarkEnd w:id="2986"/>
      <w:bookmarkEnd w:id="2987"/>
      <w:bookmarkEnd w:id="2988"/>
      <w:bookmarkEnd w:id="2989"/>
    </w:p>
    <w:p w14:paraId="18EDCB65" w14:textId="77777777" w:rsidR="00796090" w:rsidRDefault="00796090" w:rsidP="00796090">
      <w:pPr>
        <w:pStyle w:val="Heading3"/>
      </w:pPr>
      <w:bookmarkStart w:id="2990" w:name="_Toc21340821"/>
      <w:bookmarkStart w:id="2991" w:name="_Toc138887363"/>
      <w:bookmarkStart w:id="2992" w:name="_Toc76510297"/>
      <w:bookmarkStart w:id="2993" w:name="_Toc114500307"/>
      <w:bookmarkStart w:id="2994" w:name="_Toc36469575"/>
      <w:bookmarkStart w:id="2995" w:name="_Toc29805268"/>
      <w:bookmarkStart w:id="2996" w:name="_Toc36456477"/>
      <w:bookmarkStart w:id="2997" w:name="_Toc123060146"/>
      <w:bookmarkStart w:id="2998" w:name="_Toc53173133"/>
      <w:bookmarkStart w:id="2999" w:name="_Toc75294534"/>
      <w:bookmarkStart w:id="3000" w:name="_Toc37324247"/>
      <w:bookmarkStart w:id="3001" w:name="_Toc37322841"/>
      <w:bookmarkStart w:id="3002" w:name="_Toc115255858"/>
      <w:bookmarkStart w:id="3003" w:name="_Toc61119531"/>
      <w:bookmarkStart w:id="3004" w:name="_Toc83130260"/>
      <w:bookmarkStart w:id="3005" w:name="_Toc52197410"/>
      <w:bookmarkStart w:id="3006" w:name="_Toc124294195"/>
      <w:bookmarkStart w:id="3007" w:name="_Toc45889770"/>
      <w:bookmarkStart w:id="3008" w:name="_Toc90589845"/>
      <w:bookmarkStart w:id="3009" w:name="_Toc138968814"/>
      <w:bookmarkStart w:id="3010" w:name="_Toc106547163"/>
      <w:bookmarkStart w:id="3011" w:name="_Toc52196430"/>
      <w:bookmarkStart w:id="3012" w:name="_Toc145691501"/>
      <w:bookmarkStart w:id="3013" w:name="_Toc61119150"/>
      <w:bookmarkStart w:id="3014" w:name="_Toc67923722"/>
      <w:bookmarkStart w:id="3015" w:name="_Toc37253984"/>
      <w:bookmarkStart w:id="3016" w:name="_Toc61118768"/>
      <w:bookmarkStart w:id="3017" w:name="_Toc98869419"/>
      <w:bookmarkStart w:id="3018" w:name="_Toc137456995"/>
      <w:bookmarkStart w:id="3019" w:name="_Toc53173502"/>
      <w:bookmarkStart w:id="3020" w:name="_Toc161753942"/>
      <w:bookmarkStart w:id="3021" w:name="_Toc161754563"/>
      <w:bookmarkStart w:id="3022" w:name="_Toc163202136"/>
      <w:bookmarkStart w:id="3023" w:name="_Toc169888398"/>
      <w:bookmarkStart w:id="3024" w:name="_Toc171551587"/>
      <w:bookmarkStart w:id="3025" w:name="_Toc176775309"/>
      <w:bookmarkStart w:id="3026" w:name="_Toc187243904"/>
      <w:r>
        <w:rPr>
          <w:rFonts w:hint="eastAsia"/>
          <w:lang w:val="en-US"/>
        </w:rPr>
        <w:t>9</w:t>
      </w:r>
      <w:r>
        <w:t>.3.1</w:t>
      </w:r>
      <w:r>
        <w:tab/>
        <w:t>Minimum output power</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027" w:name="_Toc53173506"/>
      <w:bookmarkStart w:id="3028" w:name="_Toc45889774"/>
      <w:bookmarkStart w:id="3029" w:name="_Toc138968818"/>
      <w:bookmarkStart w:id="3030" w:name="_Toc61119535"/>
      <w:bookmarkStart w:id="3031" w:name="_Toc124294199"/>
      <w:bookmarkStart w:id="3032" w:name="_Toc36456481"/>
      <w:bookmarkStart w:id="3033" w:name="_Toc37253988"/>
      <w:bookmarkStart w:id="3034" w:name="_Toc61118772"/>
      <w:bookmarkStart w:id="3035" w:name="_Toc114500311"/>
      <w:bookmarkStart w:id="3036" w:name="_Toc145691505"/>
      <w:bookmarkStart w:id="3037" w:name="_Toc106547167"/>
      <w:bookmarkStart w:id="3038" w:name="_Toc21340825"/>
      <w:bookmarkStart w:id="3039" w:name="_Toc76510301"/>
      <w:bookmarkStart w:id="3040" w:name="_Toc29805272"/>
      <w:bookmarkStart w:id="3041" w:name="_Toc61119154"/>
      <w:bookmarkStart w:id="3042" w:name="_Toc90589849"/>
      <w:bookmarkStart w:id="3043" w:name="_Toc52197414"/>
      <w:bookmarkStart w:id="3044" w:name="_Toc123060150"/>
      <w:bookmarkStart w:id="3045" w:name="_Toc53173137"/>
      <w:bookmarkStart w:id="3046" w:name="_Toc52196434"/>
      <w:bookmarkStart w:id="3047" w:name="_Toc67923726"/>
      <w:bookmarkStart w:id="3048" w:name="_Toc115255862"/>
      <w:bookmarkStart w:id="3049" w:name="_Toc137456999"/>
      <w:bookmarkStart w:id="3050" w:name="_Toc98869423"/>
      <w:bookmarkStart w:id="3051" w:name="_Toc138887367"/>
      <w:bookmarkStart w:id="3052" w:name="_Toc36469579"/>
      <w:bookmarkStart w:id="3053" w:name="_Toc37324251"/>
      <w:bookmarkStart w:id="3054" w:name="_Toc37322845"/>
      <w:bookmarkStart w:id="3055" w:name="_Toc83130264"/>
      <w:bookmarkStart w:id="3056" w:name="_Toc75294538"/>
      <w:bookmarkStart w:id="3057" w:name="_Toc161753946"/>
      <w:bookmarkStart w:id="3058" w:name="_Toc161754567"/>
      <w:bookmarkStart w:id="3059" w:name="_Toc163202140"/>
      <w:bookmarkStart w:id="3060" w:name="_Toc169888399"/>
      <w:bookmarkStart w:id="3061" w:name="_Toc171551588"/>
      <w:bookmarkStart w:id="3062" w:name="_Toc176775310"/>
      <w:bookmarkStart w:id="3063" w:name="_Toc187243905"/>
      <w:r>
        <w:rPr>
          <w:rFonts w:hint="eastAsia"/>
          <w:lang w:val="en-US"/>
        </w:rPr>
        <w:t>9</w:t>
      </w:r>
      <w:r>
        <w:t>.3.2</w:t>
      </w:r>
      <w:r>
        <w:tab/>
        <w:t>Transmit OFF power</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42CA059" w14:textId="77777777" w:rsidR="00796090" w:rsidRDefault="00796090" w:rsidP="00796090">
      <w:pPr>
        <w:pStyle w:val="Heading4"/>
        <w:rPr>
          <w:lang w:val="en-US"/>
        </w:rPr>
      </w:pPr>
      <w:bookmarkStart w:id="3064" w:name="_Toc161753947"/>
      <w:bookmarkStart w:id="3065" w:name="_Toc161754568"/>
      <w:bookmarkStart w:id="3066" w:name="_Toc163202141"/>
      <w:bookmarkStart w:id="3067" w:name="_Toc169888400"/>
      <w:bookmarkStart w:id="3068" w:name="_Toc171551589"/>
      <w:bookmarkStart w:id="3069" w:name="_Toc176775311"/>
      <w:bookmarkStart w:id="3070" w:name="_Toc187243906"/>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064"/>
      <w:bookmarkEnd w:id="3065"/>
      <w:bookmarkEnd w:id="3066"/>
      <w:bookmarkEnd w:id="3067"/>
      <w:bookmarkEnd w:id="3068"/>
      <w:bookmarkEnd w:id="3069"/>
      <w:bookmarkEnd w:id="3070"/>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071" w:name="_Toc37324252"/>
      <w:bookmarkStart w:id="3072" w:name="_Toc98869424"/>
      <w:bookmarkStart w:id="3073" w:name="_Toc137457000"/>
      <w:bookmarkStart w:id="3074" w:name="_Toc45889775"/>
      <w:bookmarkStart w:id="3075" w:name="_Toc52197415"/>
      <w:bookmarkStart w:id="3076" w:name="_Toc61118773"/>
      <w:bookmarkStart w:id="3077" w:name="_Toc21340826"/>
      <w:bookmarkStart w:id="3078" w:name="_Toc138968819"/>
      <w:bookmarkStart w:id="3079" w:name="_Toc36469580"/>
      <w:bookmarkStart w:id="3080" w:name="_Toc106547168"/>
      <w:bookmarkStart w:id="3081" w:name="_Toc53173507"/>
      <w:bookmarkStart w:id="3082" w:name="_Toc90589850"/>
      <w:bookmarkStart w:id="3083" w:name="_Toc76510302"/>
      <w:bookmarkStart w:id="3084" w:name="_Toc29805273"/>
      <w:bookmarkStart w:id="3085" w:name="_Toc83130265"/>
      <w:bookmarkStart w:id="3086" w:name="_Toc67923727"/>
      <w:bookmarkStart w:id="3087" w:name="_Toc115255863"/>
      <w:bookmarkStart w:id="3088" w:name="_Toc145691506"/>
      <w:bookmarkStart w:id="3089" w:name="_Toc36456482"/>
      <w:bookmarkStart w:id="3090" w:name="_Toc61119536"/>
      <w:bookmarkStart w:id="3091" w:name="_Toc138887368"/>
      <w:bookmarkStart w:id="3092" w:name="_Toc37322846"/>
      <w:bookmarkStart w:id="3093" w:name="_Toc75294539"/>
      <w:bookmarkStart w:id="3094" w:name="_Toc37253989"/>
      <w:bookmarkStart w:id="3095" w:name="_Toc61119155"/>
      <w:bookmarkStart w:id="3096" w:name="_Toc52196435"/>
      <w:bookmarkStart w:id="3097" w:name="_Toc53173138"/>
      <w:bookmarkStart w:id="3098" w:name="_Toc124294200"/>
      <w:bookmarkStart w:id="3099" w:name="_Toc123060151"/>
      <w:bookmarkStart w:id="3100" w:name="_Toc114500312"/>
      <w:bookmarkStart w:id="3101" w:name="_Toc161753950"/>
      <w:bookmarkStart w:id="3102" w:name="_Toc161754571"/>
      <w:bookmarkStart w:id="3103" w:name="_Toc163202144"/>
      <w:bookmarkStart w:id="3104" w:name="_Toc169888401"/>
      <w:bookmarkStart w:id="3105" w:name="_Toc171551590"/>
      <w:bookmarkStart w:id="3106" w:name="_Toc176775312"/>
      <w:bookmarkStart w:id="3107" w:name="_Toc187243907"/>
      <w:r>
        <w:rPr>
          <w:rFonts w:hint="eastAsia"/>
          <w:lang w:val="en-US"/>
        </w:rPr>
        <w:lastRenderedPageBreak/>
        <w:t>9</w:t>
      </w:r>
      <w:r>
        <w:t>.3.3</w:t>
      </w:r>
      <w:r>
        <w:tab/>
        <w:t>Transmit ON/OFF time mask</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F9787E5" w14:textId="77777777" w:rsidR="00796090" w:rsidRDefault="00796090" w:rsidP="00796090">
      <w:pPr>
        <w:pStyle w:val="Heading4"/>
      </w:pPr>
      <w:bookmarkStart w:id="3108" w:name="_Toc138887369"/>
      <w:bookmarkStart w:id="3109" w:name="_Toc76510303"/>
      <w:bookmarkStart w:id="3110" w:name="_Toc36456483"/>
      <w:bookmarkStart w:id="3111" w:name="_Toc98869425"/>
      <w:bookmarkStart w:id="3112" w:name="_Toc114500313"/>
      <w:bookmarkStart w:id="3113" w:name="_Toc61119537"/>
      <w:bookmarkStart w:id="3114" w:name="_Toc53173139"/>
      <w:bookmarkStart w:id="3115" w:name="_Toc61118774"/>
      <w:bookmarkStart w:id="3116" w:name="_Toc106547169"/>
      <w:bookmarkStart w:id="3117" w:name="_Toc52197416"/>
      <w:bookmarkStart w:id="3118" w:name="_Toc37324253"/>
      <w:bookmarkStart w:id="3119" w:name="_Toc52196436"/>
      <w:bookmarkStart w:id="3120" w:name="_Toc67923728"/>
      <w:bookmarkStart w:id="3121" w:name="_Toc37322847"/>
      <w:bookmarkStart w:id="3122" w:name="_Toc37253990"/>
      <w:bookmarkStart w:id="3123" w:name="_Toc138968820"/>
      <w:bookmarkStart w:id="3124" w:name="_Toc29805274"/>
      <w:bookmarkStart w:id="3125" w:name="_Toc90589851"/>
      <w:bookmarkStart w:id="3126" w:name="_Toc124294201"/>
      <w:bookmarkStart w:id="3127" w:name="_Toc45889776"/>
      <w:bookmarkStart w:id="3128" w:name="_Toc83130266"/>
      <w:bookmarkStart w:id="3129" w:name="_Toc53173508"/>
      <w:bookmarkStart w:id="3130" w:name="_Toc61119156"/>
      <w:bookmarkStart w:id="3131" w:name="_Toc123060152"/>
      <w:bookmarkStart w:id="3132" w:name="_Toc115255864"/>
      <w:bookmarkStart w:id="3133" w:name="_Toc21340827"/>
      <w:bookmarkStart w:id="3134" w:name="_Toc145691507"/>
      <w:bookmarkStart w:id="3135" w:name="_Toc36469581"/>
      <w:bookmarkStart w:id="3136" w:name="_Toc75294540"/>
      <w:bookmarkStart w:id="3137" w:name="_Toc137457001"/>
      <w:bookmarkStart w:id="3138" w:name="_Toc161753951"/>
      <w:bookmarkStart w:id="3139" w:name="_Toc161754572"/>
      <w:bookmarkStart w:id="3140" w:name="_Toc163202145"/>
      <w:bookmarkStart w:id="3141" w:name="_Toc169888402"/>
      <w:bookmarkStart w:id="3142" w:name="_Toc171551591"/>
      <w:bookmarkStart w:id="3143" w:name="_Toc176775313"/>
      <w:bookmarkStart w:id="3144" w:name="_Toc187243908"/>
      <w:r>
        <w:rPr>
          <w:rFonts w:hint="eastAsia"/>
          <w:lang w:val="en-US"/>
        </w:rPr>
        <w:t>9</w:t>
      </w:r>
      <w:r>
        <w:t>.3.3.1</w:t>
      </w:r>
      <w:r>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145" w:name="_Toc76510304"/>
      <w:bookmarkStart w:id="3146" w:name="_Toc29805275"/>
      <w:bookmarkStart w:id="3147" w:name="_Toc138887370"/>
      <w:bookmarkStart w:id="3148" w:name="_Toc106547170"/>
      <w:bookmarkStart w:id="3149" w:name="_Toc37324254"/>
      <w:bookmarkStart w:id="3150" w:name="_Toc45889777"/>
      <w:bookmarkStart w:id="3151" w:name="_Toc36469582"/>
      <w:bookmarkStart w:id="3152" w:name="_Toc145691508"/>
      <w:bookmarkStart w:id="3153" w:name="_Toc123060153"/>
      <w:bookmarkStart w:id="3154" w:name="_Toc53173509"/>
      <w:bookmarkStart w:id="3155" w:name="_Toc52196437"/>
      <w:bookmarkStart w:id="3156" w:name="_Toc61118775"/>
      <w:bookmarkStart w:id="3157" w:name="_Toc36456484"/>
      <w:bookmarkStart w:id="3158" w:name="_Toc61119157"/>
      <w:bookmarkStart w:id="3159" w:name="_Toc98869426"/>
      <w:bookmarkStart w:id="3160" w:name="_Toc21340828"/>
      <w:bookmarkStart w:id="3161" w:name="_Toc67923729"/>
      <w:bookmarkStart w:id="3162" w:name="_Toc115255865"/>
      <w:bookmarkStart w:id="3163" w:name="_Toc83130267"/>
      <w:bookmarkStart w:id="3164" w:name="_Toc138968821"/>
      <w:bookmarkStart w:id="3165" w:name="_Toc75294541"/>
      <w:bookmarkStart w:id="3166" w:name="_Toc90589852"/>
      <w:bookmarkStart w:id="3167" w:name="_Toc37322848"/>
      <w:bookmarkStart w:id="3168" w:name="_Toc53173140"/>
      <w:bookmarkStart w:id="3169" w:name="_Toc37253991"/>
      <w:bookmarkStart w:id="3170" w:name="_Toc52197417"/>
      <w:bookmarkStart w:id="3171" w:name="_Toc137457002"/>
      <w:bookmarkStart w:id="3172" w:name="_Toc124294202"/>
      <w:bookmarkStart w:id="3173" w:name="_Toc114500314"/>
      <w:bookmarkStart w:id="3174" w:name="_Toc161753952"/>
      <w:bookmarkStart w:id="3175" w:name="_Toc161754573"/>
      <w:bookmarkStart w:id="3176" w:name="_Toc163202146"/>
      <w:bookmarkStart w:id="3177" w:name="_Toc169888403"/>
      <w:bookmarkStart w:id="3178" w:name="_Toc171551592"/>
      <w:bookmarkStart w:id="3179" w:name="_Toc176775314"/>
      <w:bookmarkStart w:id="3180" w:name="_Toc187243909"/>
      <w:r>
        <w:rPr>
          <w:rFonts w:hint="eastAsia"/>
          <w:lang w:val="en-US"/>
        </w:rPr>
        <w:t>9</w:t>
      </w:r>
      <w:r>
        <w:t>.3.3.2</w:t>
      </w:r>
      <w:r>
        <w:tab/>
        <w:t>General ON/OFF time mask</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181" w:name="_Toc138968822"/>
      <w:bookmarkStart w:id="3182" w:name="_Toc53173141"/>
      <w:bookmarkStart w:id="3183" w:name="_Toc53173510"/>
      <w:bookmarkStart w:id="3184" w:name="_Toc37253992"/>
      <w:bookmarkStart w:id="3185" w:name="_Toc98869427"/>
      <w:bookmarkStart w:id="3186" w:name="_Toc123060154"/>
      <w:bookmarkStart w:id="3187" w:name="_Toc76510305"/>
      <w:bookmarkStart w:id="3188" w:name="_Toc145691509"/>
      <w:bookmarkStart w:id="3189" w:name="_Toc37322849"/>
      <w:bookmarkStart w:id="3190" w:name="_Toc52197418"/>
      <w:bookmarkStart w:id="3191" w:name="_Toc67923730"/>
      <w:bookmarkStart w:id="3192" w:name="_Toc75294542"/>
      <w:bookmarkStart w:id="3193" w:name="_Toc106547171"/>
      <w:bookmarkStart w:id="3194" w:name="_Toc114500315"/>
      <w:bookmarkStart w:id="3195" w:name="_Toc115255866"/>
      <w:bookmarkStart w:id="3196" w:name="_Toc37324255"/>
      <w:bookmarkStart w:id="3197" w:name="_Toc29805276"/>
      <w:bookmarkStart w:id="3198" w:name="_Toc138887371"/>
      <w:bookmarkStart w:id="3199" w:name="_Toc52196438"/>
      <w:bookmarkStart w:id="3200" w:name="_Toc90589853"/>
      <w:bookmarkStart w:id="3201" w:name="_Toc124294203"/>
      <w:bookmarkStart w:id="3202" w:name="_Toc137457003"/>
      <w:bookmarkStart w:id="3203" w:name="_Toc61118776"/>
      <w:bookmarkStart w:id="3204" w:name="_Toc61119158"/>
      <w:bookmarkStart w:id="3205" w:name="_Toc36469583"/>
      <w:bookmarkStart w:id="3206" w:name="_Toc83130268"/>
      <w:bookmarkStart w:id="3207" w:name="_Toc21340829"/>
      <w:bookmarkStart w:id="3208" w:name="_Toc45889778"/>
      <w:bookmarkStart w:id="3209" w:name="_Toc36456485"/>
    </w:p>
    <w:p w14:paraId="66852C9D" w14:textId="77777777" w:rsidR="00796090" w:rsidRDefault="00796090" w:rsidP="00796090">
      <w:pPr>
        <w:pStyle w:val="Heading4"/>
      </w:pPr>
      <w:bookmarkStart w:id="3210" w:name="_Toc161753953"/>
      <w:bookmarkStart w:id="3211" w:name="_Toc161754574"/>
      <w:bookmarkStart w:id="3212" w:name="_Toc163202147"/>
      <w:bookmarkStart w:id="3213" w:name="_Toc169888404"/>
      <w:bookmarkStart w:id="3214" w:name="_Toc171551593"/>
      <w:bookmarkStart w:id="3215" w:name="_Toc176775315"/>
      <w:bookmarkStart w:id="3216" w:name="_Toc187243910"/>
      <w:r>
        <w:rPr>
          <w:rFonts w:hint="eastAsia"/>
          <w:lang w:val="en-US"/>
        </w:rPr>
        <w:t>9</w:t>
      </w:r>
      <w:r>
        <w:t>.3.3.3</w:t>
      </w:r>
      <w:r>
        <w:tab/>
        <w:t>Transmit power time mask for slot and short or long subslot boundaries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1E0D7228" w14:textId="77777777" w:rsidR="00796090" w:rsidRDefault="00796090" w:rsidP="00796090">
      <w:r>
        <w:t xml:space="preserve">The transmit power time mask for slot and a long subslot transmission boundaries defines the transient periods allowed between slot and long subslot PUSCH transmissions. For PUSCH-PUCCH and PUSCH-SRS transitions and multiplexing the time masks in sub-clause </w:t>
      </w:r>
      <w:r>
        <w:rPr>
          <w:rFonts w:hint="eastAsia"/>
          <w:lang w:val="en-US"/>
        </w:rPr>
        <w:t>9</w:t>
      </w:r>
      <w:r>
        <w:t>.3.3.7 apply.</w:t>
      </w:r>
    </w:p>
    <w:p w14:paraId="04E12A52" w14:textId="77777777" w:rsidR="00796090" w:rsidRDefault="00796090" w:rsidP="00796090">
      <w:r>
        <w:t xml:space="preserve">The transmit power time mask for slot or long subslot and short subslot transmission boundaries defines the transient periods allowed between slot or long subslot and short subslot transmissions. The time masks in sub-clause </w:t>
      </w:r>
      <w:r>
        <w:rPr>
          <w:rFonts w:hint="eastAsia"/>
          <w:lang w:val="en-US"/>
        </w:rPr>
        <w:t>9</w:t>
      </w:r>
      <w:r>
        <w:t>.3.3.8 apply.</w:t>
      </w:r>
    </w:p>
    <w:p w14:paraId="4D2151B2" w14:textId="77777777" w:rsidR="00796090" w:rsidRDefault="00796090" w:rsidP="00796090">
      <w:r>
        <w:t xml:space="preserve">The transmit power time mask for short subslot transmissiona boundaries defines the transient periods allowed between short subslot transmissions. The time masks in sub-clause </w:t>
      </w:r>
      <w:r>
        <w:rPr>
          <w:rFonts w:hint="eastAsia"/>
          <w:lang w:val="en-US"/>
        </w:rPr>
        <w:t>9</w:t>
      </w:r>
      <w:r>
        <w:t>.3.3.9 apply.</w:t>
      </w:r>
    </w:p>
    <w:p w14:paraId="12480590" w14:textId="77777777" w:rsidR="00796090" w:rsidRDefault="00796090" w:rsidP="00796090">
      <w:pPr>
        <w:pStyle w:val="Heading4"/>
      </w:pPr>
      <w:bookmarkStart w:id="3217" w:name="_Toc61119159"/>
      <w:bookmarkStart w:id="3218" w:name="_Toc90589854"/>
      <w:bookmarkStart w:id="3219" w:name="_Toc53173142"/>
      <w:bookmarkStart w:id="3220" w:name="_Toc45889779"/>
      <w:bookmarkStart w:id="3221" w:name="_Toc37253993"/>
      <w:bookmarkStart w:id="3222" w:name="_Toc36469584"/>
      <w:bookmarkStart w:id="3223" w:name="_Toc37324256"/>
      <w:bookmarkStart w:id="3224" w:name="_Toc36456486"/>
      <w:bookmarkStart w:id="3225" w:name="_Toc137457004"/>
      <w:bookmarkStart w:id="3226" w:name="_Toc114500316"/>
      <w:bookmarkStart w:id="3227" w:name="_Toc145691510"/>
      <w:bookmarkStart w:id="3228" w:name="_Toc29805277"/>
      <w:bookmarkStart w:id="3229" w:name="_Toc37322850"/>
      <w:bookmarkStart w:id="3230" w:name="_Toc106547172"/>
      <w:bookmarkStart w:id="3231" w:name="_Toc52196439"/>
      <w:bookmarkStart w:id="3232" w:name="_Toc21340830"/>
      <w:bookmarkStart w:id="3233" w:name="_Toc138887372"/>
      <w:bookmarkStart w:id="3234" w:name="_Toc138968823"/>
      <w:bookmarkStart w:id="3235" w:name="_Toc52197419"/>
      <w:bookmarkStart w:id="3236" w:name="_Toc76510306"/>
      <w:bookmarkStart w:id="3237" w:name="_Toc53173511"/>
      <w:bookmarkStart w:id="3238" w:name="_Toc98869428"/>
      <w:bookmarkStart w:id="3239" w:name="_Toc67923731"/>
      <w:bookmarkStart w:id="3240" w:name="_Toc75294543"/>
      <w:bookmarkStart w:id="3241" w:name="_Toc123060155"/>
      <w:bookmarkStart w:id="3242" w:name="_Toc124294204"/>
      <w:bookmarkStart w:id="3243" w:name="_Toc61118777"/>
      <w:bookmarkStart w:id="3244" w:name="_Toc83130269"/>
      <w:bookmarkStart w:id="3245" w:name="_Toc61119540"/>
      <w:bookmarkStart w:id="3246" w:name="_Toc115255867"/>
      <w:bookmarkStart w:id="3247" w:name="_Toc161753954"/>
      <w:bookmarkStart w:id="3248" w:name="_Toc161754575"/>
      <w:bookmarkStart w:id="3249" w:name="_Toc163202148"/>
      <w:bookmarkStart w:id="3250" w:name="_Toc169888405"/>
      <w:bookmarkStart w:id="3251" w:name="_Toc171551594"/>
      <w:bookmarkStart w:id="3252" w:name="_Toc176775316"/>
      <w:bookmarkStart w:id="3253" w:name="_Toc187243911"/>
      <w:r>
        <w:rPr>
          <w:rFonts w:hint="eastAsia"/>
          <w:lang w:val="en-US"/>
        </w:rPr>
        <w:lastRenderedPageBreak/>
        <w:t>9</w:t>
      </w:r>
      <w:r>
        <w:t>.3.3.4</w:t>
      </w:r>
      <w:r>
        <w:tab/>
        <w:t>PRACH time mask</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254" w:name="_Toc138887373"/>
      <w:bookmarkStart w:id="3255" w:name="_Toc37324257"/>
      <w:bookmarkStart w:id="3256" w:name="_Toc37253994"/>
      <w:bookmarkStart w:id="3257" w:name="_Toc67923732"/>
      <w:bookmarkStart w:id="3258" w:name="_Toc36469585"/>
      <w:bookmarkStart w:id="3259" w:name="_Toc115255868"/>
      <w:bookmarkStart w:id="3260" w:name="_Toc52196440"/>
      <w:bookmarkStart w:id="3261" w:name="_Toc145691511"/>
      <w:bookmarkStart w:id="3262" w:name="_Toc53173143"/>
      <w:bookmarkStart w:id="3263" w:name="_Toc98869429"/>
      <w:bookmarkStart w:id="3264" w:name="_Toc36456487"/>
      <w:bookmarkStart w:id="3265" w:name="_Toc45889780"/>
      <w:bookmarkStart w:id="3266" w:name="_Toc106547173"/>
      <w:bookmarkStart w:id="3267" w:name="_Toc124294205"/>
      <w:bookmarkStart w:id="3268" w:name="_Toc61119160"/>
      <w:bookmarkStart w:id="3269" w:name="_Toc76510307"/>
      <w:bookmarkStart w:id="3270" w:name="_Toc114500317"/>
      <w:bookmarkStart w:id="3271" w:name="_Toc52197420"/>
      <w:bookmarkStart w:id="3272" w:name="_Toc61118778"/>
      <w:bookmarkStart w:id="3273" w:name="_Toc138968824"/>
      <w:bookmarkStart w:id="3274" w:name="_Toc37322851"/>
      <w:bookmarkStart w:id="3275" w:name="_Toc21340831"/>
      <w:bookmarkStart w:id="3276" w:name="_Toc90589855"/>
      <w:bookmarkStart w:id="3277" w:name="_Toc137457005"/>
      <w:bookmarkStart w:id="3278" w:name="_Toc61119541"/>
      <w:bookmarkStart w:id="3279" w:name="_Toc75294544"/>
      <w:bookmarkStart w:id="3280" w:name="_Toc123060156"/>
      <w:bookmarkStart w:id="3281" w:name="_Toc29805278"/>
      <w:bookmarkStart w:id="3282" w:name="_Toc83130270"/>
      <w:bookmarkStart w:id="3283" w:name="_Toc53173512"/>
      <w:bookmarkStart w:id="3284" w:name="_Toc161753955"/>
      <w:bookmarkStart w:id="3285" w:name="_Toc161754576"/>
      <w:bookmarkStart w:id="3286" w:name="_Toc163202149"/>
      <w:bookmarkStart w:id="3287" w:name="_Toc169888406"/>
      <w:bookmarkStart w:id="3288" w:name="_Toc171551595"/>
      <w:bookmarkStart w:id="3289" w:name="_Toc176775317"/>
      <w:bookmarkStart w:id="3290" w:name="_Toc187243912"/>
      <w:r>
        <w:rPr>
          <w:rFonts w:hint="eastAsia"/>
          <w:lang w:val="en-US"/>
        </w:rPr>
        <w:t>9</w:t>
      </w:r>
      <w:r>
        <w:t>.3.3.5</w:t>
      </w:r>
      <w:r>
        <w:tab/>
        <w:t>Void</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5F7DAD0" w14:textId="77777777" w:rsidR="00796090" w:rsidRDefault="00796090" w:rsidP="00796090">
      <w:pPr>
        <w:pStyle w:val="Heading4"/>
      </w:pPr>
      <w:bookmarkStart w:id="3291" w:name="_Toc145691512"/>
      <w:bookmarkStart w:id="3292" w:name="_Toc76510308"/>
      <w:bookmarkStart w:id="3293" w:name="_Toc61118779"/>
      <w:bookmarkStart w:id="3294" w:name="_Toc123060157"/>
      <w:bookmarkStart w:id="3295" w:name="_Toc106547174"/>
      <w:bookmarkStart w:id="3296" w:name="_Toc37253995"/>
      <w:bookmarkStart w:id="3297" w:name="_Toc114500318"/>
      <w:bookmarkStart w:id="3298" w:name="_Toc53173144"/>
      <w:bookmarkStart w:id="3299" w:name="_Toc138968825"/>
      <w:bookmarkStart w:id="3300" w:name="_Toc137457006"/>
      <w:bookmarkStart w:id="3301" w:name="_Toc21340832"/>
      <w:bookmarkStart w:id="3302" w:name="_Toc37324258"/>
      <w:bookmarkStart w:id="3303" w:name="_Toc52197421"/>
      <w:bookmarkStart w:id="3304" w:name="_Toc37322852"/>
      <w:bookmarkStart w:id="3305" w:name="_Toc67923733"/>
      <w:bookmarkStart w:id="3306" w:name="_Toc52196441"/>
      <w:bookmarkStart w:id="3307" w:name="_Toc124294206"/>
      <w:bookmarkStart w:id="3308" w:name="_Toc36469586"/>
      <w:bookmarkStart w:id="3309" w:name="_Toc61119161"/>
      <w:bookmarkStart w:id="3310" w:name="_Toc61119542"/>
      <w:bookmarkStart w:id="3311" w:name="_Toc90589856"/>
      <w:bookmarkStart w:id="3312" w:name="_Toc115255869"/>
      <w:bookmarkStart w:id="3313" w:name="_Toc45889781"/>
      <w:bookmarkStart w:id="3314" w:name="_Toc53173513"/>
      <w:bookmarkStart w:id="3315" w:name="_Toc75294545"/>
      <w:bookmarkStart w:id="3316" w:name="_Toc83130271"/>
      <w:bookmarkStart w:id="3317" w:name="_Toc36456488"/>
      <w:bookmarkStart w:id="3318" w:name="_Toc138887374"/>
      <w:bookmarkStart w:id="3319" w:name="_Toc29805279"/>
      <w:bookmarkStart w:id="3320" w:name="_Toc98869430"/>
      <w:bookmarkStart w:id="3321" w:name="_Toc161753956"/>
      <w:bookmarkStart w:id="3322" w:name="_Toc161754577"/>
      <w:bookmarkStart w:id="3323" w:name="_Toc163202150"/>
      <w:bookmarkStart w:id="3324" w:name="_Toc169888407"/>
      <w:bookmarkStart w:id="3325" w:name="_Toc171551596"/>
      <w:bookmarkStart w:id="3326" w:name="_Toc176775318"/>
      <w:bookmarkStart w:id="3327" w:name="_Toc187243913"/>
      <w:r>
        <w:rPr>
          <w:rFonts w:hint="eastAsia"/>
          <w:lang w:val="en-US"/>
        </w:rPr>
        <w:t>9</w:t>
      </w:r>
      <w:r>
        <w:t>.3.3.6</w:t>
      </w:r>
      <w:r>
        <w:tab/>
        <w:t>SRS time mask</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328" w:name="_Toc29805280"/>
      <w:bookmarkStart w:id="3329" w:name="_Toc145691513"/>
      <w:bookmarkStart w:id="3330" w:name="_Toc138968826"/>
      <w:bookmarkStart w:id="3331" w:name="_Toc53173514"/>
      <w:bookmarkStart w:id="3332" w:name="_Toc114500319"/>
      <w:bookmarkStart w:id="3333" w:name="_Toc115255870"/>
      <w:bookmarkStart w:id="3334" w:name="_Toc83130272"/>
      <w:bookmarkStart w:id="3335" w:name="_Toc124294207"/>
      <w:bookmarkStart w:id="3336" w:name="_Toc138887375"/>
      <w:bookmarkStart w:id="3337" w:name="_Toc90589857"/>
      <w:bookmarkStart w:id="3338" w:name="_Toc67923734"/>
      <w:bookmarkStart w:id="3339" w:name="_Toc137457007"/>
      <w:bookmarkStart w:id="3340" w:name="_Toc61119543"/>
      <w:bookmarkStart w:id="3341" w:name="_Toc106547175"/>
      <w:bookmarkStart w:id="3342" w:name="_Toc37324259"/>
      <w:bookmarkStart w:id="3343" w:name="_Toc76510309"/>
      <w:bookmarkStart w:id="3344" w:name="_Toc98869431"/>
      <w:bookmarkStart w:id="3345" w:name="_Toc37322853"/>
      <w:bookmarkStart w:id="3346" w:name="_Toc36469587"/>
      <w:bookmarkStart w:id="3347" w:name="_Toc52196442"/>
      <w:bookmarkStart w:id="3348" w:name="_Toc61119162"/>
      <w:bookmarkStart w:id="3349" w:name="_Toc53173145"/>
      <w:bookmarkStart w:id="3350" w:name="_Toc61118780"/>
      <w:bookmarkStart w:id="3351" w:name="_Toc21340833"/>
      <w:bookmarkStart w:id="3352" w:name="_Toc123060158"/>
      <w:bookmarkStart w:id="3353" w:name="_Toc75294546"/>
      <w:bookmarkStart w:id="3354" w:name="_Toc37253996"/>
      <w:bookmarkStart w:id="3355" w:name="_Toc45889782"/>
      <w:bookmarkStart w:id="3356" w:name="_Toc52197422"/>
      <w:bookmarkStart w:id="3357" w:name="_Toc36456489"/>
      <w:bookmarkStart w:id="3358" w:name="_Toc161753957"/>
      <w:bookmarkStart w:id="3359" w:name="_Toc161754578"/>
      <w:bookmarkStart w:id="3360" w:name="_Toc163202151"/>
      <w:bookmarkStart w:id="3361" w:name="_Toc169888408"/>
      <w:bookmarkStart w:id="3362" w:name="_Toc171551597"/>
      <w:bookmarkStart w:id="3363" w:name="_Toc176775319"/>
      <w:bookmarkStart w:id="3364" w:name="_Toc187243914"/>
      <w:r>
        <w:rPr>
          <w:rFonts w:hint="eastAsia"/>
          <w:lang w:val="en-US"/>
        </w:rPr>
        <w:lastRenderedPageBreak/>
        <w:t>9</w:t>
      </w:r>
      <w:r>
        <w:t>.3.3.7</w:t>
      </w:r>
      <w:r>
        <w:tab/>
        <w:t>PUSCH-PUCCH and PUSCH-SRS time masks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365" w:name="_Toc36469588"/>
      <w:bookmarkStart w:id="3366" w:name="_Toc21340834"/>
      <w:bookmarkStart w:id="3367" w:name="_Toc45889783"/>
      <w:bookmarkStart w:id="3368" w:name="_Toc52197423"/>
      <w:bookmarkStart w:id="3369" w:name="_Toc36456490"/>
      <w:bookmarkStart w:id="3370" w:name="_Toc98869432"/>
      <w:bookmarkStart w:id="3371" w:name="_Toc61119544"/>
      <w:bookmarkStart w:id="3372" w:name="_Toc138968827"/>
      <w:bookmarkStart w:id="3373" w:name="_Toc37324260"/>
      <w:bookmarkStart w:id="3374" w:name="_Toc53173146"/>
      <w:bookmarkStart w:id="3375" w:name="_Toc90589858"/>
      <w:bookmarkStart w:id="3376" w:name="_Toc114500320"/>
      <w:bookmarkStart w:id="3377" w:name="_Toc75294547"/>
      <w:bookmarkStart w:id="3378" w:name="_Toc53173515"/>
      <w:bookmarkStart w:id="3379" w:name="_Toc37253997"/>
      <w:bookmarkStart w:id="3380" w:name="_Toc137457008"/>
      <w:bookmarkStart w:id="3381" w:name="_Toc61119163"/>
      <w:bookmarkStart w:id="3382" w:name="_Toc61118781"/>
      <w:bookmarkStart w:id="3383" w:name="_Toc37322854"/>
      <w:bookmarkStart w:id="3384" w:name="_Toc115255871"/>
      <w:bookmarkStart w:id="3385" w:name="_Toc123060159"/>
      <w:bookmarkStart w:id="3386" w:name="_Toc138887376"/>
      <w:bookmarkStart w:id="3387" w:name="_Toc29805281"/>
      <w:bookmarkStart w:id="3388" w:name="_Toc83130273"/>
      <w:bookmarkStart w:id="3389" w:name="_Toc67923735"/>
      <w:bookmarkStart w:id="3390" w:name="_Toc106547176"/>
      <w:bookmarkStart w:id="3391" w:name="_Toc52196443"/>
      <w:bookmarkStart w:id="3392" w:name="_Toc124294208"/>
      <w:bookmarkStart w:id="3393" w:name="_Toc76510310"/>
      <w:bookmarkStart w:id="3394" w:name="_Toc145691514"/>
      <w:bookmarkStart w:id="3395" w:name="_Toc161753958"/>
      <w:bookmarkStart w:id="3396" w:name="_Toc161754579"/>
      <w:bookmarkStart w:id="3397" w:name="_Toc163202152"/>
      <w:bookmarkStart w:id="3398" w:name="_Toc169888409"/>
      <w:bookmarkStart w:id="3399" w:name="_Toc171551598"/>
      <w:bookmarkStart w:id="3400" w:name="_Toc176775320"/>
      <w:bookmarkStart w:id="3401" w:name="_Toc187243915"/>
      <w:r>
        <w:rPr>
          <w:rFonts w:hint="eastAsia"/>
          <w:lang w:val="en-US"/>
        </w:rPr>
        <w:t>9</w:t>
      </w:r>
      <w:r>
        <w:t>.3.3.8</w:t>
      </w:r>
      <w:r>
        <w:tab/>
        <w:t>Transmit power time mask for consecutive slot or long subslot transmission and short subslot transmission boundaries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402" w:name="_Toc36469589"/>
      <w:bookmarkStart w:id="3403" w:name="_Toc67923736"/>
      <w:bookmarkStart w:id="3404" w:name="_Toc61118782"/>
      <w:bookmarkStart w:id="3405" w:name="_Toc52196444"/>
      <w:bookmarkStart w:id="3406" w:name="_Toc83130274"/>
      <w:bookmarkStart w:id="3407" w:name="_Toc53173147"/>
      <w:bookmarkStart w:id="3408" w:name="_Toc75294548"/>
      <w:bookmarkStart w:id="3409" w:name="_Toc37322855"/>
      <w:bookmarkStart w:id="3410" w:name="_Toc114500321"/>
      <w:bookmarkStart w:id="3411" w:name="_Toc36456491"/>
      <w:bookmarkStart w:id="3412" w:name="_Toc61119545"/>
      <w:bookmarkStart w:id="3413" w:name="_Toc137457009"/>
      <w:bookmarkStart w:id="3414" w:name="_Toc61119164"/>
      <w:bookmarkStart w:id="3415" w:name="_Toc29805282"/>
      <w:bookmarkStart w:id="3416" w:name="_Toc76510311"/>
      <w:bookmarkStart w:id="3417" w:name="_Toc98869433"/>
      <w:bookmarkStart w:id="3418" w:name="_Toc138968828"/>
      <w:bookmarkStart w:id="3419" w:name="_Toc124294209"/>
      <w:bookmarkStart w:id="3420" w:name="_Toc123060160"/>
      <w:bookmarkStart w:id="3421" w:name="_Toc138887377"/>
      <w:bookmarkStart w:id="3422" w:name="_Toc37253998"/>
      <w:bookmarkStart w:id="3423" w:name="_Toc21340835"/>
      <w:bookmarkStart w:id="3424" w:name="_Toc90589859"/>
      <w:bookmarkStart w:id="3425" w:name="_Toc45889784"/>
      <w:bookmarkStart w:id="3426" w:name="_Toc115255872"/>
      <w:bookmarkStart w:id="3427" w:name="_Toc37324261"/>
      <w:bookmarkStart w:id="3428" w:name="_Toc106547177"/>
      <w:bookmarkStart w:id="3429" w:name="_Toc53173516"/>
      <w:bookmarkStart w:id="3430" w:name="_Toc145691515"/>
      <w:bookmarkStart w:id="3431" w:name="_Toc52197424"/>
      <w:bookmarkStart w:id="3432" w:name="_Toc161753959"/>
      <w:bookmarkStart w:id="3433" w:name="_Toc161754580"/>
      <w:bookmarkStart w:id="3434" w:name="_Toc163202153"/>
      <w:bookmarkStart w:id="3435" w:name="_Toc169888410"/>
      <w:bookmarkStart w:id="3436" w:name="_Toc171551599"/>
      <w:bookmarkStart w:id="3437" w:name="_Toc176775321"/>
      <w:bookmarkStart w:id="3438" w:name="_Toc187243916"/>
      <w:r>
        <w:rPr>
          <w:rFonts w:hint="eastAsia"/>
          <w:lang w:val="en-US"/>
        </w:rPr>
        <w:t>9</w:t>
      </w:r>
      <w:r>
        <w:t>.3.3.9</w:t>
      </w:r>
      <w:r>
        <w:tab/>
        <w:t>Transmit power time mask for consecutive short subslot transmissions boundaries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439" w:name="_Toc138968829"/>
      <w:bookmarkStart w:id="3440" w:name="_Toc76510312"/>
      <w:bookmarkStart w:id="3441" w:name="_Toc37253999"/>
      <w:bookmarkStart w:id="3442" w:name="_Toc45889785"/>
      <w:bookmarkStart w:id="3443" w:name="_Toc75294549"/>
      <w:bookmarkStart w:id="3444" w:name="_Toc29805283"/>
      <w:bookmarkStart w:id="3445" w:name="_Toc124294210"/>
      <w:bookmarkStart w:id="3446" w:name="_Toc53173517"/>
      <w:bookmarkStart w:id="3447" w:name="_Toc53173148"/>
      <w:bookmarkStart w:id="3448" w:name="_Toc36469590"/>
      <w:bookmarkStart w:id="3449" w:name="_Toc37324262"/>
      <w:bookmarkStart w:id="3450" w:name="_Toc67923737"/>
      <w:bookmarkStart w:id="3451" w:name="_Toc138887378"/>
      <w:bookmarkStart w:id="3452" w:name="_Toc137457010"/>
      <w:bookmarkStart w:id="3453" w:name="_Toc106547178"/>
      <w:bookmarkStart w:id="3454" w:name="_Toc52196445"/>
      <w:bookmarkStart w:id="3455" w:name="_Toc61119165"/>
      <w:bookmarkStart w:id="3456" w:name="_Toc123060161"/>
      <w:bookmarkStart w:id="3457" w:name="_Toc37322856"/>
      <w:bookmarkStart w:id="3458" w:name="_Toc114500322"/>
      <w:bookmarkStart w:id="3459" w:name="_Toc145691516"/>
      <w:bookmarkStart w:id="3460" w:name="_Toc52197425"/>
      <w:bookmarkStart w:id="3461" w:name="_Toc83130275"/>
      <w:bookmarkStart w:id="3462" w:name="_Toc36456492"/>
      <w:bookmarkStart w:id="3463" w:name="_Toc90589860"/>
      <w:bookmarkStart w:id="3464" w:name="_Toc61118783"/>
      <w:bookmarkStart w:id="3465" w:name="_Toc21340836"/>
      <w:bookmarkStart w:id="3466" w:name="_Toc115255873"/>
      <w:bookmarkStart w:id="3467" w:name="_Toc98869434"/>
      <w:bookmarkStart w:id="3468" w:name="_Toc61119546"/>
      <w:bookmarkStart w:id="3469" w:name="_Toc161753960"/>
      <w:bookmarkStart w:id="3470" w:name="_Toc161754581"/>
      <w:bookmarkStart w:id="3471" w:name="_Toc163202154"/>
      <w:bookmarkStart w:id="3472" w:name="_Toc169888411"/>
      <w:bookmarkStart w:id="3473" w:name="_Toc171551600"/>
      <w:bookmarkStart w:id="3474" w:name="_Toc176775322"/>
      <w:bookmarkStart w:id="3475" w:name="_Toc187243917"/>
      <w:r>
        <w:rPr>
          <w:rFonts w:hint="eastAsia"/>
          <w:lang w:val="en-US"/>
        </w:rPr>
        <w:t>9</w:t>
      </w:r>
      <w:r>
        <w:t>.3.4</w:t>
      </w:r>
      <w:r>
        <w:tab/>
        <w:t>Power control</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5775200C" w14:textId="77777777" w:rsidR="00796090" w:rsidRDefault="00796090" w:rsidP="00796090">
      <w:pPr>
        <w:pStyle w:val="Heading4"/>
      </w:pPr>
      <w:bookmarkStart w:id="3476" w:name="_Toc83130276"/>
      <w:bookmarkStart w:id="3477" w:name="_Toc98869435"/>
      <w:bookmarkStart w:id="3478" w:name="_Toc61118784"/>
      <w:bookmarkStart w:id="3479" w:name="_Toc61119166"/>
      <w:bookmarkStart w:id="3480" w:name="_Toc106547179"/>
      <w:bookmarkStart w:id="3481" w:name="_Toc90589861"/>
      <w:bookmarkStart w:id="3482" w:name="_Toc36456493"/>
      <w:bookmarkStart w:id="3483" w:name="_Toc37322857"/>
      <w:bookmarkStart w:id="3484" w:name="_Toc53173149"/>
      <w:bookmarkStart w:id="3485" w:name="_Toc37324263"/>
      <w:bookmarkStart w:id="3486" w:name="_Toc145691517"/>
      <w:bookmarkStart w:id="3487" w:name="_Toc36469591"/>
      <w:bookmarkStart w:id="3488" w:name="_Toc114500323"/>
      <w:bookmarkStart w:id="3489" w:name="_Toc138887379"/>
      <w:bookmarkStart w:id="3490" w:name="_Toc123060162"/>
      <w:bookmarkStart w:id="3491" w:name="_Toc21340837"/>
      <w:bookmarkStart w:id="3492" w:name="_Toc137457011"/>
      <w:bookmarkStart w:id="3493" w:name="_Toc115255874"/>
      <w:bookmarkStart w:id="3494" w:name="_Toc76510313"/>
      <w:bookmarkStart w:id="3495" w:name="_Toc29805284"/>
      <w:bookmarkStart w:id="3496" w:name="_Toc124294211"/>
      <w:bookmarkStart w:id="3497" w:name="_Toc61119547"/>
      <w:bookmarkStart w:id="3498" w:name="_Toc45889786"/>
      <w:bookmarkStart w:id="3499" w:name="_Toc53173518"/>
      <w:bookmarkStart w:id="3500" w:name="_Toc52196446"/>
      <w:bookmarkStart w:id="3501" w:name="_Toc52197426"/>
      <w:bookmarkStart w:id="3502" w:name="_Toc75294550"/>
      <w:bookmarkStart w:id="3503" w:name="_Toc138968830"/>
      <w:bookmarkStart w:id="3504" w:name="_Toc37254000"/>
      <w:bookmarkStart w:id="3505" w:name="_Toc67923738"/>
      <w:bookmarkStart w:id="3506" w:name="_Toc161753961"/>
      <w:bookmarkStart w:id="3507" w:name="_Toc161754582"/>
      <w:bookmarkStart w:id="3508" w:name="_Toc163202155"/>
      <w:bookmarkStart w:id="3509" w:name="_Toc169888412"/>
      <w:bookmarkStart w:id="3510" w:name="_Toc171551601"/>
      <w:bookmarkStart w:id="3511" w:name="_Toc176775323"/>
      <w:bookmarkStart w:id="3512" w:name="_Toc187243918"/>
      <w:r>
        <w:rPr>
          <w:rFonts w:hint="eastAsia"/>
          <w:lang w:val="en-US"/>
        </w:rPr>
        <w:t>9</w:t>
      </w:r>
      <w:r>
        <w:t>.3.4.1</w:t>
      </w:r>
      <w:r>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513" w:name="_Toc161753965"/>
      <w:bookmarkStart w:id="3514" w:name="_Toc161754586"/>
      <w:bookmarkStart w:id="3515" w:name="_Toc163202159"/>
      <w:bookmarkStart w:id="3516" w:name="_Toc169888413"/>
      <w:bookmarkStart w:id="3517" w:name="_Toc171551602"/>
      <w:bookmarkStart w:id="3518" w:name="_Toc176775324"/>
      <w:bookmarkStart w:id="3519" w:name="_Toc187243919"/>
      <w:r>
        <w:rPr>
          <w:rFonts w:hint="eastAsia"/>
          <w:lang w:val="en-US"/>
        </w:rPr>
        <w:t>9</w:t>
      </w:r>
      <w:r>
        <w:t>.</w:t>
      </w:r>
      <w:r>
        <w:rPr>
          <w:rFonts w:hint="eastAsia"/>
          <w:lang w:val="en-US"/>
        </w:rPr>
        <w:t>4</w:t>
      </w:r>
      <w:r>
        <w:tab/>
        <w:t xml:space="preserve">Transmitter </w:t>
      </w:r>
      <w:r>
        <w:rPr>
          <w:rFonts w:hint="eastAsia"/>
          <w:lang w:val="en-US"/>
        </w:rPr>
        <w:t>signal quality</w:t>
      </w:r>
      <w:bookmarkEnd w:id="3513"/>
      <w:bookmarkEnd w:id="3514"/>
      <w:bookmarkEnd w:id="3515"/>
      <w:bookmarkEnd w:id="3516"/>
      <w:bookmarkEnd w:id="3517"/>
      <w:bookmarkEnd w:id="3518"/>
      <w:bookmarkEnd w:id="3519"/>
    </w:p>
    <w:p w14:paraId="6514573D" w14:textId="77777777" w:rsidR="00796090" w:rsidRDefault="00796090" w:rsidP="00796090">
      <w:pPr>
        <w:pStyle w:val="Heading3"/>
      </w:pPr>
      <w:bookmarkStart w:id="3520" w:name="_Toc29805304"/>
      <w:bookmarkStart w:id="3521" w:name="_Toc37322877"/>
      <w:bookmarkStart w:id="3522" w:name="_Toc21340857"/>
      <w:bookmarkStart w:id="3523" w:name="_Toc36456513"/>
      <w:bookmarkStart w:id="3524" w:name="_Toc36469611"/>
      <w:bookmarkStart w:id="3525" w:name="_Toc37324283"/>
      <w:bookmarkStart w:id="3526" w:name="_Toc37254020"/>
      <w:bookmarkStart w:id="3527" w:name="_Toc53173538"/>
      <w:bookmarkStart w:id="3528" w:name="_Toc76510516"/>
      <w:bookmarkStart w:id="3529" w:name="_Toc61119538"/>
      <w:bookmarkStart w:id="3530" w:name="_Toc67925978"/>
      <w:bookmarkStart w:id="3531" w:name="_Toc52197446"/>
      <w:bookmarkStart w:id="3532" w:name="_Toc52196466"/>
      <w:bookmarkStart w:id="3533" w:name="_Toc53173169"/>
      <w:bookmarkStart w:id="3534" w:name="_Toc45889806"/>
      <w:bookmarkStart w:id="3535" w:name="_Toc61119920"/>
      <w:bookmarkStart w:id="3536" w:name="_Toc75273616"/>
      <w:bookmarkStart w:id="3537" w:name="_Toc123086723"/>
      <w:bookmarkStart w:id="3538" w:name="_Toc83129673"/>
      <w:bookmarkStart w:id="3539" w:name="_Toc90591205"/>
      <w:bookmarkStart w:id="3540" w:name="_Toc98864235"/>
      <w:bookmarkStart w:id="3541" w:name="_Toc106577384"/>
      <w:bookmarkStart w:id="3542" w:name="_Toc114537135"/>
      <w:bookmarkStart w:id="3543" w:name="_Toc115257403"/>
      <w:bookmarkStart w:id="3544" w:name="_Toc99733484"/>
      <w:bookmarkStart w:id="3545" w:name="_Toc123088458"/>
      <w:bookmarkStart w:id="3546" w:name="_Toc138887861"/>
      <w:bookmarkStart w:id="3547" w:name="_Toc130574865"/>
      <w:bookmarkStart w:id="3548" w:name="_Toc131767275"/>
      <w:bookmarkStart w:id="3549" w:name="_Toc124298114"/>
      <w:bookmarkStart w:id="3550" w:name="_Toc145920060"/>
      <w:bookmarkStart w:id="3551" w:name="_Toc161753966"/>
      <w:bookmarkStart w:id="3552" w:name="_Toc161754587"/>
      <w:bookmarkStart w:id="3553" w:name="_Toc163202160"/>
      <w:bookmarkStart w:id="3554" w:name="_Toc169888414"/>
      <w:bookmarkStart w:id="3555" w:name="_Toc171551603"/>
      <w:bookmarkStart w:id="3556" w:name="_Toc176775325"/>
      <w:bookmarkStart w:id="3557" w:name="_Toc187243920"/>
      <w:r>
        <w:t>9.4.1</w:t>
      </w:r>
      <w:r>
        <w:tab/>
        <w:t>Frequency Error</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lastRenderedPageBreak/>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3558" w:name="_Toc76510517"/>
      <w:bookmarkStart w:id="3559" w:name="_Toc29805305"/>
      <w:bookmarkStart w:id="3560" w:name="_Toc36456514"/>
      <w:bookmarkStart w:id="3561" w:name="_Toc37254021"/>
      <w:bookmarkStart w:id="3562" w:name="_Toc36469612"/>
      <w:bookmarkStart w:id="3563" w:name="_Toc52196467"/>
      <w:bookmarkStart w:id="3564" w:name="_Toc37324284"/>
      <w:bookmarkStart w:id="3565" w:name="_Toc53173170"/>
      <w:bookmarkStart w:id="3566" w:name="_Toc53173539"/>
      <w:bookmarkStart w:id="3567" w:name="_Toc61119539"/>
      <w:bookmarkStart w:id="3568" w:name="_Toc45889807"/>
      <w:bookmarkStart w:id="3569" w:name="_Toc90591206"/>
      <w:bookmarkStart w:id="3570" w:name="_Toc98864236"/>
      <w:bookmarkStart w:id="3571" w:name="_Toc106577385"/>
      <w:bookmarkStart w:id="3572" w:name="_Toc114537136"/>
      <w:bookmarkStart w:id="3573" w:name="_Toc99733485"/>
      <w:bookmarkStart w:id="3574" w:name="_Toc115257404"/>
      <w:bookmarkStart w:id="3575" w:name="_Toc21340858"/>
      <w:bookmarkStart w:id="3576" w:name="_Toc123086724"/>
      <w:bookmarkStart w:id="3577" w:name="_Toc61119921"/>
      <w:bookmarkStart w:id="3578" w:name="_Toc67925979"/>
      <w:bookmarkStart w:id="3579" w:name="_Toc52197447"/>
      <w:bookmarkStart w:id="3580" w:name="_Toc75273617"/>
      <w:bookmarkStart w:id="3581" w:name="_Toc83129674"/>
      <w:bookmarkStart w:id="3582" w:name="_Toc37322878"/>
      <w:bookmarkStart w:id="3583" w:name="_Toc130574866"/>
      <w:bookmarkStart w:id="3584" w:name="_Toc145920061"/>
      <w:bookmarkStart w:id="3585" w:name="_Toc131767276"/>
      <w:bookmarkStart w:id="3586" w:name="_Toc138887862"/>
      <w:bookmarkStart w:id="3587" w:name="_Toc124298115"/>
      <w:bookmarkStart w:id="3588" w:name="_Toc123088459"/>
      <w:bookmarkStart w:id="3589" w:name="_Toc161753967"/>
      <w:bookmarkStart w:id="3590" w:name="_Toc161754588"/>
      <w:bookmarkStart w:id="3591" w:name="_Toc163202161"/>
      <w:bookmarkStart w:id="3592" w:name="_Toc169888415"/>
      <w:bookmarkStart w:id="3593" w:name="_Toc171551604"/>
      <w:bookmarkStart w:id="3594" w:name="_Toc176775326"/>
      <w:bookmarkStart w:id="3595" w:name="_Toc187243921"/>
      <w:r>
        <w:t>9.4.2</w:t>
      </w:r>
      <w:r>
        <w:tab/>
        <w:t>Transmit modulation quality</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E4955AF" w14:textId="77777777" w:rsidR="00293BE9" w:rsidRPr="00C04A08" w:rsidRDefault="00293BE9" w:rsidP="00293BE9">
      <w:pPr>
        <w:pStyle w:val="Heading4"/>
      </w:pPr>
      <w:bookmarkStart w:id="3596" w:name="_Toc21340859"/>
      <w:bookmarkStart w:id="3597" w:name="_Toc29805306"/>
      <w:bookmarkStart w:id="3598" w:name="_Toc36456515"/>
      <w:bookmarkStart w:id="3599" w:name="_Toc36469613"/>
      <w:bookmarkStart w:id="3600" w:name="_Toc37254022"/>
      <w:bookmarkStart w:id="3601" w:name="_Toc37322879"/>
      <w:bookmarkStart w:id="3602" w:name="_Toc37324285"/>
      <w:bookmarkStart w:id="3603" w:name="_Toc45889808"/>
      <w:bookmarkStart w:id="3604" w:name="_Toc52196468"/>
      <w:bookmarkStart w:id="3605" w:name="_Toc52197448"/>
      <w:bookmarkStart w:id="3606" w:name="_Toc53173171"/>
      <w:bookmarkStart w:id="3607" w:name="_Toc53173540"/>
      <w:bookmarkStart w:id="3608" w:name="_Toc61119922"/>
      <w:bookmarkStart w:id="3609" w:name="_Toc67925980"/>
      <w:bookmarkStart w:id="3610" w:name="_Toc75273618"/>
      <w:bookmarkStart w:id="3611" w:name="_Toc76510518"/>
      <w:bookmarkStart w:id="3612" w:name="_Toc83129675"/>
      <w:bookmarkStart w:id="3613" w:name="_Toc90591207"/>
      <w:bookmarkStart w:id="3614" w:name="_Toc98864237"/>
      <w:bookmarkStart w:id="3615" w:name="_Toc99733486"/>
      <w:bookmarkStart w:id="3616" w:name="_Toc106577386"/>
      <w:bookmarkStart w:id="3617" w:name="_Toc114537137"/>
      <w:bookmarkStart w:id="3618" w:name="_Toc115257405"/>
      <w:bookmarkStart w:id="3619" w:name="_Toc123086725"/>
      <w:bookmarkStart w:id="3620" w:name="_Toc123088460"/>
      <w:bookmarkStart w:id="3621" w:name="_Toc124298116"/>
      <w:bookmarkStart w:id="3622" w:name="_Toc130574867"/>
      <w:bookmarkStart w:id="3623" w:name="_Toc131767277"/>
      <w:bookmarkStart w:id="3624" w:name="_Toc138887863"/>
      <w:bookmarkStart w:id="3625" w:name="_Toc145920062"/>
      <w:bookmarkStart w:id="3626" w:name="_Toc155389297"/>
      <w:bookmarkStart w:id="3627" w:name="_Toc155406356"/>
      <w:bookmarkStart w:id="3628" w:name="_Toc161831641"/>
      <w:bookmarkStart w:id="3629" w:name="_Toc163204738"/>
      <w:bookmarkStart w:id="3630" w:name="_Toc169888416"/>
      <w:bookmarkStart w:id="3631" w:name="_Toc171551605"/>
      <w:bookmarkStart w:id="3632" w:name="_Toc176775327"/>
      <w:bookmarkStart w:id="3633" w:name="_Toc187243922"/>
      <w:r>
        <w:t>9</w:t>
      </w:r>
      <w:r w:rsidRPr="00C04A08">
        <w:t>.4.2.</w:t>
      </w:r>
      <w:r>
        <w:t>1</w:t>
      </w:r>
      <w:r w:rsidRPr="00C04A08">
        <w:tab/>
        <w:t>General</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3634" w:name="_Hlk522654542"/>
      <w:r w:rsidRPr="00C04A08">
        <w:rPr>
          <w:lang w:val="en-US"/>
        </w:rPr>
        <w:t>(as defined in TS 38.331</w:t>
      </w:r>
      <w:r w:rsidRPr="00C04A08">
        <w:t> [</w:t>
      </w:r>
      <w:r>
        <w:t>11</w:t>
      </w:r>
      <w:r w:rsidRPr="00C04A08">
        <w:t>]</w:t>
      </w:r>
      <w:r w:rsidRPr="00C04A08">
        <w:rPr>
          <w:lang w:val="en-US"/>
        </w:rPr>
        <w:t xml:space="preserve">) </w:t>
      </w:r>
      <w:bookmarkEnd w:id="3634"/>
      <w:r w:rsidRPr="00C04A08">
        <w:rPr>
          <w:lang w:val="en-US"/>
        </w:rPr>
        <w:t>of UE, enabled one at a time.</w:t>
      </w:r>
    </w:p>
    <w:p w14:paraId="44A8BB7B" w14:textId="77777777" w:rsidR="00293BE9" w:rsidRPr="00C04A08" w:rsidRDefault="00293BE9" w:rsidP="00293BE9">
      <w:pPr>
        <w:pStyle w:val="Heading4"/>
      </w:pPr>
      <w:bookmarkStart w:id="3635" w:name="_Toc21340860"/>
      <w:bookmarkStart w:id="3636" w:name="_Toc29805307"/>
      <w:bookmarkStart w:id="3637" w:name="_Toc36456516"/>
      <w:bookmarkStart w:id="3638" w:name="_Toc36469614"/>
      <w:bookmarkStart w:id="3639" w:name="_Toc37254023"/>
      <w:bookmarkStart w:id="3640" w:name="_Toc37322880"/>
      <w:bookmarkStart w:id="3641" w:name="_Toc37324286"/>
      <w:bookmarkStart w:id="3642" w:name="_Toc45889809"/>
      <w:bookmarkStart w:id="3643" w:name="_Toc52196469"/>
      <w:bookmarkStart w:id="3644" w:name="_Toc52197449"/>
      <w:bookmarkStart w:id="3645" w:name="_Toc53173172"/>
      <w:bookmarkStart w:id="3646" w:name="_Toc53173541"/>
      <w:bookmarkStart w:id="3647" w:name="_Toc61119923"/>
      <w:bookmarkStart w:id="3648" w:name="_Toc67925981"/>
      <w:bookmarkStart w:id="3649" w:name="_Toc75273619"/>
      <w:bookmarkStart w:id="3650" w:name="_Toc76510519"/>
      <w:bookmarkStart w:id="3651" w:name="_Toc83129676"/>
      <w:bookmarkStart w:id="3652" w:name="_Toc90591208"/>
      <w:bookmarkStart w:id="3653" w:name="_Toc98864238"/>
      <w:bookmarkStart w:id="3654" w:name="_Toc99733487"/>
      <w:bookmarkStart w:id="3655" w:name="_Toc106577387"/>
      <w:bookmarkStart w:id="3656" w:name="_Toc114537138"/>
      <w:bookmarkStart w:id="3657" w:name="_Toc115257406"/>
      <w:bookmarkStart w:id="3658" w:name="_Toc123086726"/>
      <w:bookmarkStart w:id="3659" w:name="_Toc123088461"/>
      <w:bookmarkStart w:id="3660" w:name="_Toc124298117"/>
      <w:bookmarkStart w:id="3661" w:name="_Toc130574868"/>
      <w:bookmarkStart w:id="3662" w:name="_Toc131767278"/>
      <w:bookmarkStart w:id="3663" w:name="_Toc138887864"/>
      <w:bookmarkStart w:id="3664" w:name="_Toc145920063"/>
      <w:bookmarkStart w:id="3665" w:name="_Toc155389298"/>
      <w:bookmarkStart w:id="3666" w:name="_Toc155406357"/>
      <w:bookmarkStart w:id="3667" w:name="_Toc161831642"/>
      <w:bookmarkStart w:id="3668" w:name="_Toc163204739"/>
      <w:bookmarkStart w:id="3669" w:name="_Toc169888417"/>
      <w:bookmarkStart w:id="3670" w:name="_Toc171551606"/>
      <w:bookmarkStart w:id="3671" w:name="_Toc176775328"/>
      <w:bookmarkStart w:id="3672" w:name="_Toc187243923"/>
      <w:r>
        <w:t>9</w:t>
      </w:r>
      <w:r w:rsidRPr="00C04A08">
        <w:t>.4.2.</w:t>
      </w:r>
      <w:r>
        <w:t>2</w:t>
      </w:r>
      <w:r w:rsidRPr="00C04A08">
        <w:tab/>
        <w:t>Error vector magnitude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lastRenderedPageBreak/>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3673" w:name="_Toc161753968"/>
      <w:bookmarkStart w:id="3674" w:name="_Toc161754589"/>
      <w:bookmarkStart w:id="3675" w:name="_Toc163202162"/>
      <w:bookmarkStart w:id="3676" w:name="_Toc169888418"/>
      <w:bookmarkStart w:id="3677" w:name="_Toc171551607"/>
      <w:bookmarkStart w:id="3678" w:name="_Toc176775329"/>
      <w:bookmarkStart w:id="3679" w:name="_Toc187243924"/>
      <w:r>
        <w:rPr>
          <w:rFonts w:hint="eastAsia"/>
          <w:lang w:val="en-US"/>
        </w:rPr>
        <w:t>9</w:t>
      </w:r>
      <w:r>
        <w:t>.</w:t>
      </w:r>
      <w:r>
        <w:rPr>
          <w:rFonts w:hint="eastAsia"/>
          <w:lang w:val="en-US"/>
        </w:rPr>
        <w:t>5</w:t>
      </w:r>
      <w:r>
        <w:tab/>
      </w:r>
      <w:r>
        <w:rPr>
          <w:rFonts w:hint="eastAsia"/>
        </w:rPr>
        <w:t>Output</w:t>
      </w:r>
      <w:r>
        <w:t xml:space="preserve"> RF spectrum emissions</w:t>
      </w:r>
      <w:bookmarkEnd w:id="3673"/>
      <w:bookmarkEnd w:id="3674"/>
      <w:bookmarkEnd w:id="3675"/>
      <w:bookmarkEnd w:id="3676"/>
      <w:bookmarkEnd w:id="3677"/>
      <w:bookmarkEnd w:id="3678"/>
      <w:bookmarkEnd w:id="3679"/>
    </w:p>
    <w:p w14:paraId="48A74892" w14:textId="77777777" w:rsidR="00796090" w:rsidRDefault="00796090" w:rsidP="00796090">
      <w:pPr>
        <w:pStyle w:val="Heading3"/>
      </w:pPr>
      <w:bookmarkStart w:id="3680" w:name="_Toc161753969"/>
      <w:bookmarkStart w:id="3681" w:name="_Toc161754590"/>
      <w:bookmarkStart w:id="3682" w:name="_Toc163202163"/>
      <w:bookmarkStart w:id="3683" w:name="_Toc169888419"/>
      <w:bookmarkStart w:id="3684" w:name="_Toc171551608"/>
      <w:bookmarkStart w:id="3685" w:name="_Toc176775330"/>
      <w:bookmarkStart w:id="3686" w:name="_Toc187243925"/>
      <w:r>
        <w:t>9.5.1</w:t>
      </w:r>
      <w:r>
        <w:tab/>
        <w:t>Occupied bandwidth</w:t>
      </w:r>
      <w:bookmarkEnd w:id="3680"/>
      <w:bookmarkEnd w:id="3681"/>
      <w:bookmarkEnd w:id="3682"/>
      <w:bookmarkEnd w:id="3683"/>
      <w:bookmarkEnd w:id="3684"/>
      <w:bookmarkEnd w:id="3685"/>
      <w:bookmarkEnd w:id="3686"/>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40F5AD98" w14:textId="77777777" w:rsidR="00796090" w:rsidRDefault="00796090" w:rsidP="00796090">
      <w:pPr>
        <w:pStyle w:val="Heading3"/>
      </w:pPr>
      <w:bookmarkStart w:id="3687" w:name="_Toc161753970"/>
      <w:bookmarkStart w:id="3688" w:name="_Toc161754591"/>
      <w:bookmarkStart w:id="3689" w:name="_Toc163202164"/>
      <w:bookmarkStart w:id="3690" w:name="_Toc169888420"/>
      <w:bookmarkStart w:id="3691" w:name="_Toc171551609"/>
      <w:bookmarkStart w:id="3692" w:name="_Toc176775331"/>
      <w:bookmarkStart w:id="3693" w:name="_Toc187243926"/>
      <w:r>
        <w:t>9.5.2</w:t>
      </w:r>
      <w:r>
        <w:tab/>
        <w:t>Out of Band Emissions</w:t>
      </w:r>
      <w:bookmarkEnd w:id="3687"/>
      <w:bookmarkEnd w:id="3688"/>
      <w:bookmarkEnd w:id="3689"/>
      <w:bookmarkEnd w:id="3690"/>
      <w:bookmarkEnd w:id="3691"/>
      <w:bookmarkEnd w:id="3692"/>
      <w:bookmarkEnd w:id="3693"/>
    </w:p>
    <w:p w14:paraId="2C118453" w14:textId="77777777" w:rsidR="00796090" w:rsidRDefault="00796090" w:rsidP="00796090">
      <w:pPr>
        <w:pStyle w:val="Heading4"/>
      </w:pPr>
      <w:bookmarkStart w:id="3694" w:name="_Toc21340902"/>
      <w:bookmarkStart w:id="3695" w:name="_Toc36456558"/>
      <w:bookmarkStart w:id="3696" w:name="_Toc37322922"/>
      <w:bookmarkStart w:id="3697" w:name="_Toc37324328"/>
      <w:bookmarkStart w:id="3698" w:name="_Toc45889851"/>
      <w:bookmarkStart w:id="3699" w:name="_Toc53173584"/>
      <w:bookmarkStart w:id="3700" w:name="_Toc29805349"/>
      <w:bookmarkStart w:id="3701" w:name="_Toc61119966"/>
      <w:bookmarkStart w:id="3702" w:name="_Toc75273666"/>
      <w:bookmarkStart w:id="3703" w:name="_Toc52197492"/>
      <w:bookmarkStart w:id="3704" w:name="_Toc67926028"/>
      <w:bookmarkStart w:id="3705" w:name="_Toc76510566"/>
      <w:bookmarkStart w:id="3706" w:name="_Toc36469656"/>
      <w:bookmarkStart w:id="3707" w:name="_Toc83129723"/>
      <w:bookmarkStart w:id="3708" w:name="_Toc90591255"/>
      <w:bookmarkStart w:id="3709" w:name="_Toc98864290"/>
      <w:bookmarkStart w:id="3710" w:name="_Toc106577439"/>
      <w:bookmarkStart w:id="3711" w:name="_Toc53173215"/>
      <w:bookmarkStart w:id="3712" w:name="_Toc99733539"/>
      <w:bookmarkStart w:id="3713" w:name="_Toc114537190"/>
      <w:bookmarkStart w:id="3714" w:name="_Toc115257458"/>
      <w:bookmarkStart w:id="3715" w:name="_Toc61119584"/>
      <w:bookmarkStart w:id="3716" w:name="_Toc123086778"/>
      <w:bookmarkStart w:id="3717" w:name="_Toc37254065"/>
      <w:bookmarkStart w:id="3718" w:name="_Toc52196512"/>
      <w:bookmarkStart w:id="3719" w:name="_Toc145920117"/>
      <w:bookmarkStart w:id="3720" w:name="_Toc123088513"/>
      <w:bookmarkStart w:id="3721" w:name="_Toc138887916"/>
      <w:bookmarkStart w:id="3722" w:name="_Toc130574920"/>
      <w:bookmarkStart w:id="3723" w:name="_Toc131767330"/>
      <w:bookmarkStart w:id="3724" w:name="_Toc124298169"/>
      <w:bookmarkStart w:id="3725" w:name="_Toc161753971"/>
      <w:bookmarkStart w:id="3726" w:name="_Toc161754592"/>
      <w:bookmarkStart w:id="3727" w:name="_Toc163202165"/>
      <w:bookmarkStart w:id="3728" w:name="_Toc169888421"/>
      <w:bookmarkStart w:id="3729" w:name="_Toc171551610"/>
      <w:bookmarkStart w:id="3730" w:name="_Toc176775332"/>
      <w:bookmarkStart w:id="3731" w:name="_Toc187243927"/>
      <w:r>
        <w:t>9.5.2.1</w:t>
      </w:r>
      <w:r>
        <w:tab/>
        <w:t>General</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3732" w:name="_Toc161753972"/>
      <w:bookmarkStart w:id="3733" w:name="_Toc161754593"/>
      <w:bookmarkStart w:id="3734" w:name="_Toc163202166"/>
      <w:bookmarkStart w:id="3735" w:name="_Toc169888422"/>
      <w:bookmarkStart w:id="3736" w:name="_Toc171551611"/>
      <w:bookmarkStart w:id="3737" w:name="_Toc176775333"/>
      <w:bookmarkStart w:id="3738" w:name="_Toc187243928"/>
      <w:r>
        <w:t>9.5.2.2</w:t>
      </w:r>
      <w:r>
        <w:tab/>
        <w:t>Spectrum emission mask</w:t>
      </w:r>
      <w:bookmarkEnd w:id="3732"/>
      <w:bookmarkEnd w:id="3733"/>
      <w:bookmarkEnd w:id="3734"/>
      <w:bookmarkEnd w:id="3735"/>
      <w:bookmarkEnd w:id="3736"/>
      <w:bookmarkEnd w:id="3737"/>
      <w:bookmarkEnd w:id="3738"/>
    </w:p>
    <w:p w14:paraId="6899F8DE" w14:textId="77777777" w:rsidR="00796090" w:rsidRDefault="00796090" w:rsidP="00796090">
      <w:pPr>
        <w:pStyle w:val="Heading5"/>
      </w:pPr>
      <w:bookmarkStart w:id="3739" w:name="_Toc161753973"/>
      <w:bookmarkStart w:id="3740" w:name="_Toc161754594"/>
      <w:bookmarkStart w:id="3741" w:name="_Toc163202167"/>
      <w:bookmarkStart w:id="3742" w:name="_Toc169888423"/>
      <w:bookmarkStart w:id="3743" w:name="_Toc171551612"/>
      <w:bookmarkStart w:id="3744" w:name="_Toc176775334"/>
      <w:bookmarkStart w:id="3745" w:name="_Toc187243929"/>
      <w:r>
        <w:t>9.5.2.2.1</w:t>
      </w:r>
      <w:r>
        <w:tab/>
        <w:t>General NR spectrum emission mask</w:t>
      </w:r>
      <w:bookmarkEnd w:id="3739"/>
      <w:bookmarkEnd w:id="3740"/>
      <w:bookmarkEnd w:id="3741"/>
      <w:bookmarkEnd w:id="3742"/>
      <w:bookmarkEnd w:id="3743"/>
      <w:bookmarkEnd w:id="3744"/>
      <w:bookmarkEnd w:id="3745"/>
    </w:p>
    <w:p w14:paraId="5EB13B77" w14:textId="6CA552BF" w:rsidR="0014330D" w:rsidRDefault="0014330D" w:rsidP="0014330D">
      <w:pPr>
        <w:rPr>
          <w:rFonts w:cs="v5.0.0"/>
        </w:rPr>
      </w:pPr>
      <w:bookmarkStart w:id="3746" w:name="_Toc161753974"/>
      <w:bookmarkStart w:id="3747" w:name="_Toc161754595"/>
      <w:bookmarkStart w:id="3748"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3749" w:name="_Hlk497218315"/>
      <w:r w:rsidRPr="00347785">
        <w:sym w:font="Symbol" w:char="F044"/>
      </w:r>
      <w:r w:rsidRPr="00347785">
        <w:t>f</w:t>
      </w:r>
      <w:bookmarkEnd w:id="3749"/>
      <w:r w:rsidRPr="00347785">
        <w:t xml:space="preserve"> is the </w:t>
      </w:r>
      <w:bookmarkStart w:id="3750"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3750"/>
      <w:r w:rsidRPr="00347785">
        <w:t>.</w:t>
      </w:r>
    </w:p>
    <w:p w14:paraId="1EB42E42" w14:textId="2F3F42AC" w:rsidR="0014330D" w:rsidRDefault="0014330D" w:rsidP="0014330D">
      <w:pPr>
        <w:pStyle w:val="TH"/>
        <w:rPr>
          <w:lang w:val="en-US"/>
        </w:rPr>
      </w:pPr>
      <w:r w:rsidRPr="00347785">
        <w:lastRenderedPageBreak/>
        <w:t>-</w:t>
      </w:r>
      <w:r w:rsidRPr="00347785">
        <w:tab/>
      </w:r>
      <w:bookmarkStart w:id="3751" w:name="_Hlk497218343"/>
      <w:r w:rsidRPr="002D095A">
        <w:t xml:space="preserve">f_offset </w:t>
      </w:r>
      <w:bookmarkEnd w:id="3751"/>
      <w:r w:rsidRPr="002D095A">
        <w:t xml:space="preserve">is the </w:t>
      </w:r>
      <w:bookmarkStart w:id="3752" w:name="_Hlk497218356"/>
      <w:r w:rsidRPr="002D095A">
        <w:t xml:space="preserve">separation between the </w:t>
      </w:r>
      <w:r w:rsidRPr="002D095A">
        <w:rPr>
          <w:i/>
        </w:rPr>
        <w:t>channel edge</w:t>
      </w:r>
      <w:r w:rsidRPr="002D095A">
        <w:t xml:space="preserve"> frequency and the centre of the measuring filter</w:t>
      </w:r>
      <w:bookmarkEnd w:id="3752"/>
      <w:r w:rsidRPr="002D095A">
        <w:t>.</w:t>
      </w: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Default="00C9115C" w:rsidP="00C9115C">
            <w:pPr>
              <w:pStyle w:val="TAN"/>
              <w:rPr>
                <w:lang w:val="en-US"/>
              </w:rPr>
            </w:pPr>
            <w:r>
              <w:rPr>
                <w:lang w:val="en-US"/>
              </w:rPr>
              <w:t>NOTE 1:</w:t>
            </w:r>
            <w:r>
              <w:t xml:space="preserve"> </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51FF3E25" w:rsidR="003D73E7" w:rsidRDefault="00C9115C" w:rsidP="00C9115C">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4D41076A" w14:textId="374B1679" w:rsidR="003D73E7" w:rsidRPr="00446A10" w:rsidRDefault="003D73E7" w:rsidP="007159D8">
            <w:pPr>
              <w:pStyle w:val="TAN"/>
              <w:rPr>
                <w:lang w:val="en-US"/>
              </w:rPr>
            </w:pPr>
            <w:r>
              <w:rPr>
                <w:lang w:val="en-US"/>
              </w:rPr>
              <w:t>NOTE 3:</w:t>
            </w:r>
            <w:r>
              <w:t xml:space="preserve"> </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77777777" w:rsidR="003D73E7" w:rsidRPr="00446A10" w:rsidRDefault="003D73E7" w:rsidP="007159D8">
            <w:pPr>
              <w:pStyle w:val="TAN"/>
              <w:rPr>
                <w:lang w:val="en-US"/>
              </w:rPr>
            </w:pPr>
            <w:r>
              <w:rPr>
                <w:lang w:val="en-US"/>
              </w:rPr>
              <w:t>NOTE 4:</w:t>
            </w:r>
            <w:r>
              <w:t xml:space="preserve"> </w:t>
            </w:r>
            <w:r>
              <w:tab/>
            </w:r>
            <w:r w:rsidRPr="00446A10">
              <w:rPr>
                <w:lang w:val="en-US"/>
              </w:rPr>
              <w:t>PSD attenuation as in ITU-R SM.1541-6 [6], Annex 5 OoB domain emission limits for earth stations.</w:t>
            </w:r>
          </w:p>
        </w:tc>
      </w:tr>
    </w:tbl>
    <w:p w14:paraId="57BE1F29" w14:textId="77777777" w:rsidR="003D73E7" w:rsidRDefault="003D73E7" w:rsidP="003D73E7"/>
    <w:p w14:paraId="71E41884" w14:textId="77777777" w:rsidR="00796090" w:rsidRDefault="00796090" w:rsidP="00775266">
      <w:pPr>
        <w:pStyle w:val="Heading5"/>
      </w:pPr>
      <w:bookmarkStart w:id="3753" w:name="_Toc169888424"/>
      <w:bookmarkStart w:id="3754" w:name="_Toc171551613"/>
      <w:bookmarkStart w:id="3755" w:name="_Toc176775335"/>
      <w:bookmarkStart w:id="3756" w:name="_Toc187243930"/>
      <w:r>
        <w:t>9.5.2.2.2</w:t>
      </w:r>
      <w:r>
        <w:tab/>
        <w:t>Additional spectrum emission mask</w:t>
      </w:r>
      <w:bookmarkEnd w:id="3746"/>
      <w:bookmarkEnd w:id="3747"/>
      <w:bookmarkEnd w:id="3748"/>
      <w:bookmarkEnd w:id="3753"/>
      <w:bookmarkEnd w:id="3754"/>
      <w:bookmarkEnd w:id="3755"/>
      <w:bookmarkEnd w:id="3756"/>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3757" w:name="_Toc145920120"/>
      <w:bookmarkStart w:id="3758" w:name="_Toc131767333"/>
      <w:bookmarkStart w:id="3759" w:name="_Toc124298172"/>
      <w:bookmarkStart w:id="3760" w:name="_Toc130574923"/>
      <w:bookmarkStart w:id="3761" w:name="_Toc138887919"/>
      <w:bookmarkStart w:id="3762" w:name="_Toc21340905"/>
      <w:bookmarkStart w:id="3763" w:name="_Toc29805352"/>
      <w:bookmarkStart w:id="3764" w:name="_Toc36456561"/>
      <w:bookmarkStart w:id="3765" w:name="_Toc36469659"/>
      <w:bookmarkStart w:id="3766" w:name="_Toc37254068"/>
      <w:bookmarkStart w:id="3767" w:name="_Toc37322925"/>
      <w:bookmarkStart w:id="3768" w:name="_Toc45889854"/>
      <w:bookmarkStart w:id="3769" w:name="_Toc53173587"/>
      <w:bookmarkStart w:id="3770" w:name="_Toc37324331"/>
      <w:bookmarkStart w:id="3771" w:name="_Toc52196515"/>
      <w:bookmarkStart w:id="3772" w:name="_Toc52197495"/>
      <w:bookmarkStart w:id="3773" w:name="_Toc53173218"/>
      <w:bookmarkStart w:id="3774" w:name="_Toc61119587"/>
      <w:bookmarkStart w:id="3775" w:name="_Toc61119969"/>
      <w:bookmarkStart w:id="3776" w:name="_Toc67926031"/>
      <w:bookmarkStart w:id="3777" w:name="_Toc75273669"/>
      <w:bookmarkStart w:id="3778" w:name="_Toc83129726"/>
      <w:bookmarkStart w:id="3779" w:name="_Toc98864293"/>
      <w:bookmarkStart w:id="3780" w:name="_Toc99733542"/>
      <w:bookmarkStart w:id="3781" w:name="_Toc106577442"/>
      <w:bookmarkStart w:id="3782" w:name="_Toc114537193"/>
      <w:bookmarkStart w:id="3783" w:name="_Toc115257461"/>
      <w:bookmarkStart w:id="3784" w:name="_Toc123086781"/>
      <w:bookmarkStart w:id="3785" w:name="_Toc123088516"/>
      <w:bookmarkStart w:id="3786" w:name="_Toc90591258"/>
      <w:bookmarkStart w:id="3787" w:name="_Toc76510569"/>
      <w:bookmarkStart w:id="3788" w:name="_Toc161753975"/>
      <w:bookmarkStart w:id="3789" w:name="_Toc161754596"/>
      <w:bookmarkStart w:id="3790"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3791" w:name="_Toc169888425"/>
      <w:bookmarkStart w:id="3792" w:name="_Toc171551614"/>
      <w:bookmarkStart w:id="3793" w:name="_Toc176775336"/>
      <w:bookmarkStart w:id="3794" w:name="_Toc187243931"/>
      <w:r>
        <w:t>9.5.2.3</w:t>
      </w:r>
      <w:r>
        <w:tab/>
        <w:t>Adjacent channel leakage ratio</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w:t>
      </w:r>
      <w:r>
        <w:rPr>
          <w:rFonts w:eastAsia="Times New Roman"/>
        </w:rPr>
        <w:lastRenderedPageBreak/>
        <w:t xml:space="preserve">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3795" w:name="_Toc161753976"/>
      <w:bookmarkStart w:id="3796" w:name="_Toc161754597"/>
      <w:bookmarkStart w:id="3797" w:name="_Toc163202170"/>
      <w:bookmarkStart w:id="3798" w:name="_Toc169888426"/>
      <w:bookmarkStart w:id="3799" w:name="_Toc171551615"/>
      <w:bookmarkStart w:id="3800" w:name="_Toc176775337"/>
      <w:bookmarkStart w:id="3801" w:name="_Toc187243932"/>
      <w:r>
        <w:t>9.5.3</w:t>
      </w:r>
      <w:r>
        <w:tab/>
        <w:t>Spurious Emissions</w:t>
      </w:r>
      <w:bookmarkEnd w:id="3795"/>
      <w:bookmarkEnd w:id="3796"/>
      <w:bookmarkEnd w:id="3797"/>
      <w:bookmarkEnd w:id="3798"/>
      <w:bookmarkEnd w:id="3799"/>
      <w:bookmarkEnd w:id="3800"/>
      <w:bookmarkEnd w:id="3801"/>
    </w:p>
    <w:p w14:paraId="70BBF900" w14:textId="77777777" w:rsidR="00796090" w:rsidRDefault="00796090" w:rsidP="00796090">
      <w:pPr>
        <w:pStyle w:val="Heading4"/>
        <w:rPr>
          <w:lang w:val="en-US"/>
        </w:rPr>
      </w:pPr>
      <w:bookmarkStart w:id="3802" w:name="_Toc161753977"/>
      <w:bookmarkStart w:id="3803" w:name="_Toc161754598"/>
      <w:bookmarkStart w:id="3804" w:name="_Toc163202171"/>
      <w:bookmarkStart w:id="3805" w:name="_Toc169888427"/>
      <w:bookmarkStart w:id="3806" w:name="_Toc171551616"/>
      <w:bookmarkStart w:id="3807" w:name="_Toc176775338"/>
      <w:bookmarkStart w:id="3808" w:name="_Toc187243933"/>
      <w:r>
        <w:rPr>
          <w:lang w:val="en-US"/>
        </w:rPr>
        <w:t>9.5.3.1</w:t>
      </w:r>
      <w:r>
        <w:rPr>
          <w:lang w:val="en-US"/>
        </w:rPr>
        <w:tab/>
        <w:t>General</w:t>
      </w:r>
      <w:bookmarkEnd w:id="3802"/>
      <w:bookmarkEnd w:id="3803"/>
      <w:bookmarkEnd w:id="3804"/>
      <w:bookmarkEnd w:id="3805"/>
      <w:bookmarkEnd w:id="3806"/>
      <w:bookmarkEnd w:id="3807"/>
      <w:bookmarkEnd w:id="3808"/>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3809" w:name="_Toc161753978"/>
      <w:bookmarkStart w:id="3810" w:name="_Toc161754599"/>
      <w:bookmarkStart w:id="3811" w:name="_Toc163202172"/>
      <w:bookmarkStart w:id="3812" w:name="_Toc169888428"/>
      <w:bookmarkStart w:id="3813" w:name="_Toc171551617"/>
      <w:bookmarkStart w:id="3814" w:name="_Toc176775339"/>
      <w:bookmarkStart w:id="3815" w:name="_Toc187243934"/>
      <w:r>
        <w:rPr>
          <w:rFonts w:hint="eastAsia"/>
          <w:lang w:val="en-US"/>
        </w:rPr>
        <w:lastRenderedPageBreak/>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3809"/>
      <w:bookmarkEnd w:id="3810"/>
      <w:bookmarkEnd w:id="3811"/>
      <w:bookmarkEnd w:id="3812"/>
      <w:bookmarkEnd w:id="3813"/>
      <w:bookmarkEnd w:id="3814"/>
      <w:bookmarkEnd w:id="3815"/>
    </w:p>
    <w:p w14:paraId="5AE24257" w14:textId="77777777" w:rsidR="00796090" w:rsidRDefault="00796090" w:rsidP="00796090">
      <w:pPr>
        <w:pStyle w:val="Heading5"/>
        <w:rPr>
          <w:lang w:val="en-US"/>
        </w:rPr>
      </w:pPr>
      <w:bookmarkStart w:id="3816" w:name="_Toc161753979"/>
      <w:bookmarkStart w:id="3817" w:name="_Toc161754600"/>
      <w:bookmarkStart w:id="3818" w:name="_Toc163202173"/>
      <w:bookmarkStart w:id="3819" w:name="_Toc169888429"/>
      <w:bookmarkStart w:id="3820" w:name="_Toc171551618"/>
      <w:bookmarkStart w:id="3821" w:name="_Toc176775340"/>
      <w:bookmarkStart w:id="3822" w:name="_Toc187243935"/>
      <w:r>
        <w:rPr>
          <w:rFonts w:hint="eastAsia"/>
          <w:lang w:val="en-US"/>
        </w:rPr>
        <w:t>9</w:t>
      </w:r>
      <w:r>
        <w:t>.</w:t>
      </w:r>
      <w:r>
        <w:rPr>
          <w:lang w:val="en-US"/>
        </w:rPr>
        <w:t>5</w:t>
      </w:r>
      <w:r>
        <w:t>.3.2.1</w:t>
      </w:r>
      <w:r>
        <w:rPr>
          <w:lang w:val="en-US"/>
        </w:rPr>
        <w:tab/>
        <w:t>Applicability</w:t>
      </w:r>
      <w:bookmarkEnd w:id="3816"/>
      <w:bookmarkEnd w:id="3817"/>
      <w:bookmarkEnd w:id="3818"/>
      <w:bookmarkEnd w:id="3819"/>
      <w:bookmarkEnd w:id="3820"/>
      <w:bookmarkEnd w:id="3821"/>
      <w:bookmarkEnd w:id="3822"/>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3823" w:name="_Toc161753980"/>
      <w:bookmarkStart w:id="3824" w:name="_Toc161754601"/>
      <w:bookmarkStart w:id="3825" w:name="_Toc163202174"/>
      <w:bookmarkStart w:id="3826" w:name="_Toc169888430"/>
      <w:bookmarkStart w:id="3827" w:name="_Toc171551619"/>
      <w:bookmarkStart w:id="3828" w:name="_Toc176775341"/>
      <w:bookmarkStart w:id="3829" w:name="_Toc187243936"/>
      <w:r>
        <w:rPr>
          <w:lang w:val="en-US"/>
        </w:rPr>
        <w:t>9.5.3.2.2</w:t>
      </w:r>
      <w:r>
        <w:rPr>
          <w:lang w:val="en-US"/>
        </w:rPr>
        <w:tab/>
        <w:t>“Emissions disabled” and “Carrier-off” states</w:t>
      </w:r>
      <w:bookmarkEnd w:id="3823"/>
      <w:bookmarkEnd w:id="3824"/>
      <w:bookmarkEnd w:id="3825"/>
      <w:bookmarkEnd w:id="3826"/>
      <w:bookmarkEnd w:id="3827"/>
      <w:bookmarkEnd w:id="3828"/>
      <w:bookmarkEnd w:id="3829"/>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3830" w:name="_Toc161753981"/>
      <w:bookmarkStart w:id="3831" w:name="_Toc161754602"/>
      <w:bookmarkStart w:id="3832" w:name="_Toc163202175"/>
      <w:bookmarkStart w:id="3833" w:name="_Toc169888431"/>
      <w:bookmarkStart w:id="3834" w:name="_Toc171551620"/>
      <w:bookmarkStart w:id="3835" w:name="_Toc176775342"/>
      <w:bookmarkStart w:id="3836" w:name="_Toc187243937"/>
      <w:r>
        <w:rPr>
          <w:lang w:val="en-US"/>
        </w:rPr>
        <w:t>9.5.3.2.3</w:t>
      </w:r>
      <w:r>
        <w:rPr>
          <w:lang w:val="en-US"/>
        </w:rPr>
        <w:tab/>
        <w:t>“Carrier-on” state</w:t>
      </w:r>
      <w:bookmarkEnd w:id="3830"/>
      <w:bookmarkEnd w:id="3831"/>
      <w:bookmarkEnd w:id="3832"/>
      <w:bookmarkEnd w:id="3833"/>
      <w:bookmarkEnd w:id="3834"/>
      <w:bookmarkEnd w:id="3835"/>
      <w:bookmarkEnd w:id="3836"/>
    </w:p>
    <w:p w14:paraId="6CC8497D" w14:textId="220880AC" w:rsidR="00391255" w:rsidRDefault="00391255" w:rsidP="00391255">
      <w:pPr>
        <w:rPr>
          <w:lang w:val="en-US" w:eastAsia="fr-FR"/>
        </w:rPr>
      </w:pPr>
      <w:bookmarkStart w:id="3837" w:name="_Toc161753982"/>
      <w:bookmarkStart w:id="3838" w:name="_Toc161754603"/>
      <w:bookmarkStart w:id="3839"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3840" w:name="_Toc169888432"/>
      <w:bookmarkStart w:id="3841" w:name="_Toc171551621"/>
      <w:bookmarkStart w:id="3842" w:name="_Toc176775343"/>
      <w:bookmarkStart w:id="3843" w:name="_Toc187243938"/>
      <w:r>
        <w:rPr>
          <w:rFonts w:hint="eastAsia"/>
          <w:lang w:val="en-US"/>
        </w:rPr>
        <w:lastRenderedPageBreak/>
        <w:t>9</w:t>
      </w:r>
      <w:r>
        <w:t>.</w:t>
      </w:r>
      <w:r>
        <w:rPr>
          <w:lang w:val="en-US"/>
        </w:rPr>
        <w:t>5.3.3</w:t>
      </w:r>
      <w:r>
        <w:rPr>
          <w:rFonts w:hint="eastAsia"/>
        </w:rPr>
        <w:tab/>
      </w:r>
      <w:r>
        <w:rPr>
          <w:rFonts w:hint="eastAsia"/>
          <w:lang w:val="en-US"/>
        </w:rPr>
        <w:t>Off-axis spurious requirement</w:t>
      </w:r>
      <w:bookmarkEnd w:id="3837"/>
      <w:bookmarkEnd w:id="3838"/>
      <w:bookmarkEnd w:id="3839"/>
      <w:bookmarkEnd w:id="3840"/>
      <w:bookmarkEnd w:id="3841"/>
      <w:bookmarkEnd w:id="3842"/>
      <w:bookmarkEnd w:id="3843"/>
    </w:p>
    <w:p w14:paraId="7F6773FC" w14:textId="77777777" w:rsidR="00796090" w:rsidRDefault="00796090" w:rsidP="00796090">
      <w:pPr>
        <w:pStyle w:val="Heading5"/>
        <w:rPr>
          <w:lang w:val="en-US"/>
        </w:rPr>
      </w:pPr>
      <w:bookmarkStart w:id="3844" w:name="_Toc161753983"/>
      <w:bookmarkStart w:id="3845" w:name="_Toc161754604"/>
      <w:bookmarkStart w:id="3846" w:name="_Toc163202177"/>
      <w:bookmarkStart w:id="3847" w:name="_Toc169888433"/>
      <w:bookmarkStart w:id="3848" w:name="_Toc171551622"/>
      <w:bookmarkStart w:id="3849" w:name="_Toc176775344"/>
      <w:bookmarkStart w:id="3850" w:name="_Toc187243939"/>
      <w:r>
        <w:rPr>
          <w:rFonts w:hint="eastAsia"/>
          <w:lang w:val="en-US"/>
        </w:rPr>
        <w:t>9</w:t>
      </w:r>
      <w:r>
        <w:t>.</w:t>
      </w:r>
      <w:r>
        <w:rPr>
          <w:lang w:val="en-US"/>
        </w:rPr>
        <w:t>5</w:t>
      </w:r>
      <w:r>
        <w:t>.3.3.1</w:t>
      </w:r>
      <w:r>
        <w:rPr>
          <w:lang w:val="en-US"/>
        </w:rPr>
        <w:tab/>
        <w:t>Applicability</w:t>
      </w:r>
      <w:bookmarkEnd w:id="3844"/>
      <w:bookmarkEnd w:id="3845"/>
      <w:bookmarkEnd w:id="3846"/>
      <w:bookmarkEnd w:id="3847"/>
      <w:bookmarkEnd w:id="3848"/>
      <w:bookmarkEnd w:id="3849"/>
      <w:bookmarkEnd w:id="3850"/>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3851" w:name="_Toc161753984"/>
      <w:bookmarkStart w:id="3852" w:name="_Toc161754605"/>
      <w:bookmarkStart w:id="3853" w:name="_Toc163202178"/>
      <w:bookmarkStart w:id="3854" w:name="_Toc169888434"/>
      <w:bookmarkStart w:id="3855" w:name="_Toc171551623"/>
      <w:bookmarkStart w:id="3856" w:name="_Toc176775345"/>
      <w:bookmarkStart w:id="3857" w:name="_Toc187243940"/>
      <w:r>
        <w:rPr>
          <w:lang w:val="en-US"/>
        </w:rPr>
        <w:t>9.5.3.3.2</w:t>
      </w:r>
      <w:r>
        <w:rPr>
          <w:lang w:val="en-US"/>
        </w:rPr>
        <w:tab/>
        <w:t>General</w:t>
      </w:r>
      <w:bookmarkEnd w:id="3851"/>
      <w:bookmarkEnd w:id="3852"/>
      <w:bookmarkEnd w:id="3853"/>
      <w:bookmarkEnd w:id="3854"/>
      <w:bookmarkEnd w:id="3855"/>
      <w:bookmarkEnd w:id="3856"/>
      <w:bookmarkEnd w:id="3857"/>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3858" w:name="_Toc161753985"/>
      <w:bookmarkStart w:id="3859" w:name="_Toc161754606"/>
      <w:bookmarkStart w:id="3860" w:name="_Toc163202179"/>
      <w:bookmarkStart w:id="3861" w:name="_Toc169888435"/>
      <w:bookmarkStart w:id="3862" w:name="_Toc171551624"/>
      <w:bookmarkStart w:id="3863" w:name="_Toc176775346"/>
      <w:bookmarkStart w:id="3864" w:name="_Toc187243941"/>
      <w:r>
        <w:rPr>
          <w:lang w:val="en-US"/>
        </w:rPr>
        <w:t>9.5.3.3.3</w:t>
      </w:r>
      <w:r>
        <w:rPr>
          <w:lang w:val="en-US"/>
        </w:rPr>
        <w:tab/>
        <w:t>“Emissions disabled” state</w:t>
      </w:r>
      <w:bookmarkEnd w:id="3858"/>
      <w:bookmarkEnd w:id="3859"/>
      <w:bookmarkEnd w:id="3860"/>
      <w:bookmarkEnd w:id="3861"/>
      <w:bookmarkEnd w:id="3862"/>
      <w:bookmarkEnd w:id="3863"/>
      <w:bookmarkEnd w:id="3864"/>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3865" w:name="_Toc161753986"/>
      <w:bookmarkStart w:id="3866" w:name="_Toc161754607"/>
      <w:bookmarkStart w:id="3867" w:name="_Toc163202180"/>
      <w:bookmarkStart w:id="3868" w:name="_Toc169888436"/>
      <w:bookmarkStart w:id="3869" w:name="_Toc171551625"/>
      <w:bookmarkStart w:id="3870" w:name="_Toc176775347"/>
      <w:bookmarkStart w:id="3871" w:name="_Toc187243942"/>
      <w:r>
        <w:rPr>
          <w:lang w:val="en-US"/>
        </w:rPr>
        <w:t>9.5.3.3.4</w:t>
      </w:r>
      <w:r>
        <w:rPr>
          <w:lang w:val="en-US"/>
        </w:rPr>
        <w:tab/>
        <w:t>“Carrier-on” and “Carrier-off” states</w:t>
      </w:r>
      <w:bookmarkEnd w:id="3865"/>
      <w:bookmarkEnd w:id="3866"/>
      <w:bookmarkEnd w:id="3867"/>
      <w:bookmarkEnd w:id="3868"/>
      <w:bookmarkEnd w:id="3869"/>
      <w:bookmarkEnd w:id="3870"/>
      <w:bookmarkEnd w:id="387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3872" w:name="_Toc161753987"/>
      <w:bookmarkStart w:id="3873" w:name="_Toc161754608"/>
      <w:bookmarkStart w:id="3874" w:name="_Toc163202181"/>
      <w:bookmarkStart w:id="3875" w:name="_Toc169888437"/>
      <w:bookmarkStart w:id="3876" w:name="_Toc171551626"/>
      <w:bookmarkStart w:id="3877" w:name="_Toc176775348"/>
      <w:bookmarkStart w:id="3878" w:name="_Toc187243943"/>
      <w:r>
        <w:rPr>
          <w:rFonts w:hint="eastAsia"/>
          <w:lang w:val="en-US"/>
        </w:rPr>
        <w:lastRenderedPageBreak/>
        <w:t>9</w:t>
      </w:r>
      <w:r>
        <w:t>.</w:t>
      </w:r>
      <w:r>
        <w:rPr>
          <w:rFonts w:hint="eastAsia"/>
          <w:lang w:val="en-US"/>
        </w:rPr>
        <w:t>6</w:t>
      </w:r>
      <w:r>
        <w:rPr>
          <w:rFonts w:hint="eastAsia"/>
        </w:rPr>
        <w:tab/>
      </w:r>
      <w:bookmarkEnd w:id="3872"/>
      <w:bookmarkEnd w:id="3873"/>
      <w:bookmarkEnd w:id="387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3875"/>
      <w:bookmarkEnd w:id="3876"/>
      <w:bookmarkEnd w:id="3877"/>
      <w:bookmarkEnd w:id="3878"/>
    </w:p>
    <w:p w14:paraId="27B0055E" w14:textId="1F429CA0" w:rsidR="00796090" w:rsidRDefault="00796090" w:rsidP="00575D07">
      <w:pPr>
        <w:pStyle w:val="Heading3"/>
        <w:rPr>
          <w:lang w:val="en-US"/>
        </w:rPr>
      </w:pPr>
      <w:bookmarkStart w:id="3879" w:name="_Toc161753988"/>
      <w:bookmarkStart w:id="3880" w:name="_Toc161754609"/>
      <w:bookmarkStart w:id="3881" w:name="_Toc163202182"/>
      <w:bookmarkStart w:id="3882" w:name="_Toc169888438"/>
      <w:bookmarkStart w:id="3883" w:name="_Toc171551627"/>
      <w:bookmarkStart w:id="3884" w:name="_Toc176775349"/>
      <w:bookmarkStart w:id="3885" w:name="_Toc187243944"/>
      <w:r>
        <w:rPr>
          <w:rFonts w:hint="eastAsia"/>
          <w:lang w:val="en-US"/>
        </w:rPr>
        <w:t>9</w:t>
      </w:r>
      <w:r>
        <w:t>.</w:t>
      </w:r>
      <w:r>
        <w:rPr>
          <w:rFonts w:hint="eastAsia"/>
          <w:lang w:val="en-US"/>
        </w:rPr>
        <w:t>6</w:t>
      </w:r>
      <w:r>
        <w:t>.1</w:t>
      </w:r>
      <w:r>
        <w:rPr>
          <w:lang w:val="en-US"/>
        </w:rPr>
        <w:tab/>
      </w:r>
      <w:bookmarkStart w:id="3886" w:name="_Hlk169885968"/>
      <w:bookmarkEnd w:id="3879"/>
      <w:bookmarkEnd w:id="3880"/>
      <w:bookmarkEnd w:id="3881"/>
      <w:r w:rsidR="00A5294B" w:rsidRPr="006E32C1">
        <w:rPr>
          <w:lang w:val="en-US"/>
        </w:rPr>
        <w:t>Antenna pointing accuracy</w:t>
      </w:r>
      <w:bookmarkEnd w:id="3882"/>
      <w:bookmarkEnd w:id="3883"/>
      <w:bookmarkEnd w:id="3884"/>
      <w:bookmarkEnd w:id="3885"/>
      <w:bookmarkEnd w:id="3886"/>
    </w:p>
    <w:p w14:paraId="57EBBE78" w14:textId="144A61DD" w:rsidR="000D3064" w:rsidRPr="000D3064" w:rsidRDefault="000D3064" w:rsidP="00F15778">
      <w:pPr>
        <w:pStyle w:val="Heading4"/>
        <w:rPr>
          <w:lang w:val="en-US"/>
        </w:rPr>
      </w:pPr>
      <w:bookmarkStart w:id="3887" w:name="_Toc169888439"/>
      <w:bookmarkStart w:id="3888" w:name="_Toc171551628"/>
      <w:bookmarkStart w:id="3889" w:name="_Toc176775350"/>
      <w:bookmarkStart w:id="3890" w:name="_Toc187243945"/>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3887"/>
      <w:bookmarkEnd w:id="3888"/>
      <w:bookmarkEnd w:id="3889"/>
      <w:bookmarkEnd w:id="3890"/>
    </w:p>
    <w:p w14:paraId="29FF10BD" w14:textId="77777777" w:rsidR="006B5B1E" w:rsidRPr="00451D16" w:rsidRDefault="006B5B1E" w:rsidP="006B5B1E">
      <w:pPr>
        <w:pStyle w:val="Heading5"/>
        <w:rPr>
          <w:lang w:val="en-US"/>
        </w:rPr>
      </w:pPr>
      <w:bookmarkStart w:id="3891" w:name="_Toc169888440"/>
      <w:bookmarkStart w:id="3892" w:name="_Toc171551629"/>
      <w:bookmarkStart w:id="3893" w:name="_Toc176775351"/>
      <w:bookmarkStart w:id="3894" w:name="_Toc187243946"/>
      <w:r w:rsidRPr="00451D16">
        <w:rPr>
          <w:lang w:val="en-US"/>
        </w:rPr>
        <w:t>9.6.1.1.1</w:t>
      </w:r>
      <w:r w:rsidRPr="00451D16">
        <w:rPr>
          <w:lang w:val="en-US"/>
        </w:rPr>
        <w:tab/>
        <w:t>Applicability</w:t>
      </w:r>
      <w:bookmarkEnd w:id="3891"/>
      <w:bookmarkEnd w:id="3892"/>
      <w:bookmarkEnd w:id="3893"/>
      <w:bookmarkEnd w:id="3894"/>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3895" w:name="_Toc169888441"/>
      <w:bookmarkStart w:id="3896" w:name="_Toc171551630"/>
      <w:bookmarkStart w:id="3897" w:name="_Toc176775352"/>
      <w:bookmarkStart w:id="3898" w:name="_Toc187243947"/>
      <w:r w:rsidRPr="00451D16">
        <w:rPr>
          <w:lang w:val="en-US"/>
        </w:rPr>
        <w:t>9.6.1.1.2</w:t>
      </w:r>
      <w:r w:rsidRPr="00451D16">
        <w:rPr>
          <w:lang w:val="en-US"/>
        </w:rPr>
        <w:tab/>
      </w:r>
      <w:r w:rsidRPr="00451D16">
        <w:rPr>
          <w:rFonts w:hint="eastAsia"/>
          <w:lang w:val="en-US"/>
        </w:rPr>
        <w:t>P</w:t>
      </w:r>
      <w:r w:rsidRPr="00451D16">
        <w:rPr>
          <w:lang w:val="en-US"/>
        </w:rPr>
        <w:t>ointing Accuracy</w:t>
      </w:r>
      <w:bookmarkEnd w:id="3895"/>
      <w:bookmarkEnd w:id="3896"/>
      <w:bookmarkEnd w:id="3897"/>
      <w:bookmarkEnd w:id="3898"/>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3899" w:name="_Toc169888442"/>
      <w:bookmarkStart w:id="3900" w:name="_Toc171551631"/>
      <w:bookmarkStart w:id="3901" w:name="_Toc176775353"/>
      <w:bookmarkStart w:id="3902" w:name="_Toc187243948"/>
      <w:r>
        <w:rPr>
          <w:lang w:val="en-US"/>
        </w:rPr>
        <w:t>9.6.1.1.3</w:t>
      </w:r>
      <w:r>
        <w:rPr>
          <w:lang w:val="en-US"/>
        </w:rPr>
        <w:tab/>
        <w:t>On-axis cross polarization isolation</w:t>
      </w:r>
      <w:bookmarkEnd w:id="3899"/>
      <w:bookmarkEnd w:id="3900"/>
      <w:bookmarkEnd w:id="3901"/>
      <w:bookmarkEnd w:id="3902"/>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3903" w:name="_Toc161753989"/>
      <w:bookmarkStart w:id="3904" w:name="_Toc161754610"/>
      <w:bookmarkStart w:id="3905" w:name="_Toc163202183"/>
      <w:bookmarkStart w:id="3906" w:name="_Toc169888443"/>
      <w:bookmarkStart w:id="3907" w:name="_Toc171551632"/>
      <w:bookmarkStart w:id="3908" w:name="_Toc176775354"/>
      <w:bookmarkStart w:id="3909" w:name="_Toc187243949"/>
      <w:r>
        <w:rPr>
          <w:rFonts w:hint="eastAsia"/>
          <w:lang w:val="en-US"/>
        </w:rPr>
        <w:t>9</w:t>
      </w:r>
      <w:r>
        <w:t>.</w:t>
      </w:r>
      <w:r>
        <w:rPr>
          <w:rFonts w:hint="eastAsia"/>
          <w:lang w:val="en-US"/>
        </w:rPr>
        <w:t>6</w:t>
      </w:r>
      <w:r>
        <w:t>.</w:t>
      </w:r>
      <w:r w:rsidR="006F0149">
        <w:t>1.</w:t>
      </w:r>
      <w:r>
        <w:rPr>
          <w:rFonts w:hint="eastAsia"/>
          <w:lang w:val="en-US"/>
        </w:rPr>
        <w:t>2</w:t>
      </w:r>
      <w:r>
        <w:rPr>
          <w:lang w:val="en-US"/>
        </w:rPr>
        <w:tab/>
      </w:r>
      <w:bookmarkEnd w:id="3903"/>
      <w:bookmarkEnd w:id="3904"/>
      <w:bookmarkEnd w:id="3905"/>
      <w:r w:rsidR="006F0149">
        <w:rPr>
          <w:rFonts w:hint="eastAsia"/>
          <w:lang w:val="en-US"/>
        </w:rPr>
        <w:t>Minimum requirement for Fixed VSAT</w:t>
      </w:r>
      <w:r w:rsidR="006F0149">
        <w:rPr>
          <w:lang w:val="en-US"/>
        </w:rPr>
        <w:t xml:space="preserve"> types 1 or 2</w:t>
      </w:r>
      <w:bookmarkEnd w:id="3906"/>
      <w:bookmarkEnd w:id="3907"/>
      <w:bookmarkEnd w:id="3908"/>
      <w:bookmarkEnd w:id="3909"/>
    </w:p>
    <w:p w14:paraId="7D6118CA" w14:textId="77777777" w:rsidR="006F0149" w:rsidRDefault="006F0149" w:rsidP="006F0149">
      <w:pPr>
        <w:pStyle w:val="Heading5"/>
      </w:pPr>
      <w:bookmarkStart w:id="3910" w:name="_Toc169888444"/>
      <w:bookmarkStart w:id="3911" w:name="_Toc171551633"/>
      <w:bookmarkStart w:id="3912" w:name="_Toc176775355"/>
      <w:bookmarkStart w:id="3913" w:name="_Toc187243950"/>
      <w:r>
        <w:rPr>
          <w:lang w:val="en-US"/>
        </w:rPr>
        <w:t>9.6.1.2.1</w:t>
      </w:r>
      <w:r>
        <w:rPr>
          <w:lang w:val="en-US"/>
        </w:rPr>
        <w:tab/>
        <w:t>Applicability</w:t>
      </w:r>
      <w:bookmarkEnd w:id="3910"/>
      <w:bookmarkEnd w:id="3911"/>
      <w:bookmarkEnd w:id="3912"/>
      <w:bookmarkEnd w:id="3913"/>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3914" w:name="_Toc169888445"/>
      <w:bookmarkStart w:id="3915" w:name="_Toc171551634"/>
      <w:bookmarkStart w:id="3916" w:name="_Toc176775356"/>
      <w:bookmarkStart w:id="3917" w:name="_Toc187243951"/>
      <w:r>
        <w:t>9.6.1.2.2</w:t>
      </w:r>
      <w:r>
        <w:tab/>
        <w:t>Pointing Stability</w:t>
      </w:r>
      <w:bookmarkEnd w:id="3914"/>
      <w:bookmarkEnd w:id="3915"/>
      <w:bookmarkEnd w:id="3916"/>
      <w:bookmarkEnd w:id="3917"/>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3918" w:name="_Toc169888446"/>
      <w:bookmarkStart w:id="3919" w:name="_Toc171551635"/>
      <w:bookmarkStart w:id="3920" w:name="_Toc176775357"/>
      <w:bookmarkStart w:id="3921" w:name="_Toc187243952"/>
      <w:r>
        <w:lastRenderedPageBreak/>
        <w:t>9.6.1.2.3</w:t>
      </w:r>
      <w:r>
        <w:tab/>
        <w:t>Pointing Accuracy</w:t>
      </w:r>
      <w:bookmarkEnd w:id="3918"/>
      <w:bookmarkEnd w:id="3919"/>
      <w:bookmarkEnd w:id="3920"/>
      <w:bookmarkEnd w:id="392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3922" w:name="_Toc169888447"/>
      <w:bookmarkStart w:id="3923" w:name="_Toc171551636"/>
      <w:bookmarkStart w:id="3924" w:name="_Toc176775358"/>
      <w:bookmarkStart w:id="3925" w:name="_Toc187243953"/>
      <w:r>
        <w:t>9.6.1.2.4</w:t>
      </w:r>
      <w:r>
        <w:tab/>
      </w:r>
      <w:r>
        <w:rPr>
          <w:lang w:val="en-US"/>
        </w:rPr>
        <w:t>P</w:t>
      </w:r>
      <w:r w:rsidRPr="00891D10">
        <w:rPr>
          <w:lang w:val="en-US"/>
        </w:rPr>
        <w:t>olarization angle alignment capability f</w:t>
      </w:r>
      <w:r>
        <w:rPr>
          <w:lang w:val="en-US"/>
        </w:rPr>
        <w:t>or linear polarization</w:t>
      </w:r>
      <w:bookmarkEnd w:id="3922"/>
      <w:bookmarkEnd w:id="3923"/>
      <w:bookmarkEnd w:id="3924"/>
      <w:bookmarkEnd w:id="3925"/>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3926" w:name="_Toc169888448"/>
      <w:bookmarkStart w:id="3927" w:name="_Toc171551637"/>
      <w:bookmarkStart w:id="3928" w:name="_Toc176775359"/>
      <w:bookmarkStart w:id="3929" w:name="_Toc187243954"/>
      <w:r>
        <w:t>9.6.2</w:t>
      </w:r>
      <w:r>
        <w:tab/>
      </w:r>
      <w:r w:rsidRPr="000E0D8D">
        <w:t>Antenna performance</w:t>
      </w:r>
      <w:bookmarkEnd w:id="3926"/>
      <w:bookmarkEnd w:id="3927"/>
      <w:bookmarkEnd w:id="3928"/>
      <w:bookmarkEnd w:id="3929"/>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lastRenderedPageBreak/>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3930" w:name="_Toc169888449"/>
      <w:bookmarkStart w:id="3931" w:name="_Toc171551638"/>
      <w:bookmarkStart w:id="3932" w:name="_Toc176775360"/>
      <w:bookmarkStart w:id="3933" w:name="_Toc187243955"/>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3930"/>
      <w:bookmarkEnd w:id="3931"/>
      <w:bookmarkEnd w:id="3932"/>
      <w:bookmarkEnd w:id="3933"/>
    </w:p>
    <w:p w14:paraId="5A66108B" w14:textId="77777777" w:rsidR="00290137" w:rsidRDefault="00290137" w:rsidP="00290137">
      <w:pPr>
        <w:pStyle w:val="Heading3"/>
        <w:rPr>
          <w:lang w:val="en-US"/>
        </w:rPr>
      </w:pPr>
      <w:bookmarkStart w:id="3934" w:name="_Toc169888450"/>
      <w:bookmarkStart w:id="3935" w:name="_Toc171551639"/>
      <w:bookmarkStart w:id="3936" w:name="_Toc176775361"/>
      <w:bookmarkStart w:id="3937" w:name="_Toc187243956"/>
      <w:r>
        <w:rPr>
          <w:rFonts w:hint="eastAsia"/>
          <w:lang w:val="en-US"/>
        </w:rPr>
        <w:t>9</w:t>
      </w:r>
      <w:r>
        <w:t>.</w:t>
      </w:r>
      <w:r>
        <w:rPr>
          <w:lang w:val="en-US"/>
        </w:rPr>
        <w:t>7</w:t>
      </w:r>
      <w:r>
        <w:t>.1</w:t>
      </w:r>
      <w:r>
        <w:rPr>
          <w:lang w:val="en-US"/>
        </w:rPr>
        <w:tab/>
        <w:t>General</w:t>
      </w:r>
      <w:bookmarkEnd w:id="3934"/>
      <w:bookmarkEnd w:id="3935"/>
      <w:bookmarkEnd w:id="3936"/>
      <w:bookmarkEnd w:id="3937"/>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3938" w:name="_Toc161753990"/>
            <w:bookmarkStart w:id="3939" w:name="_Toc161754611"/>
            <w:bookmarkStart w:id="3940" w:name="_Toc163202184"/>
            <w:bookmarkStart w:id="3941" w:name="_Toc169888451"/>
            <w:bookmarkStart w:id="3942"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3943" w:name="_Toc176775362"/>
      <w:bookmarkStart w:id="3944" w:name="_Toc187243957"/>
      <w:r>
        <w:rPr>
          <w:rFonts w:hint="eastAsia"/>
          <w:lang w:val="en-US"/>
        </w:rPr>
        <w:lastRenderedPageBreak/>
        <w:t>10</w:t>
      </w:r>
      <w:r>
        <w:tab/>
      </w:r>
      <w:r>
        <w:rPr>
          <w:rFonts w:hint="eastAsia"/>
          <w:lang w:val="en-US"/>
        </w:rPr>
        <w:t>Radiated</w:t>
      </w:r>
      <w:r>
        <w:t xml:space="preserve"> </w:t>
      </w:r>
      <w:r>
        <w:rPr>
          <w:rFonts w:hint="eastAsia"/>
          <w:lang w:val="en-US"/>
        </w:rPr>
        <w:t>receiver</w:t>
      </w:r>
      <w:r>
        <w:t xml:space="preserve"> characteristics</w:t>
      </w:r>
      <w:bookmarkEnd w:id="3938"/>
      <w:bookmarkEnd w:id="3939"/>
      <w:bookmarkEnd w:id="3940"/>
      <w:bookmarkEnd w:id="3941"/>
      <w:bookmarkEnd w:id="3942"/>
      <w:bookmarkEnd w:id="3943"/>
      <w:bookmarkEnd w:id="3944"/>
    </w:p>
    <w:p w14:paraId="75986D3B" w14:textId="77777777" w:rsidR="00796090" w:rsidRDefault="00796090" w:rsidP="00796090">
      <w:pPr>
        <w:pStyle w:val="Heading2"/>
      </w:pPr>
      <w:bookmarkStart w:id="3945" w:name="_Toc161753991"/>
      <w:bookmarkStart w:id="3946" w:name="_Toc161754612"/>
      <w:bookmarkStart w:id="3947" w:name="_Toc163202185"/>
      <w:bookmarkStart w:id="3948" w:name="_Toc169888452"/>
      <w:bookmarkStart w:id="3949" w:name="_Toc171551641"/>
      <w:bookmarkStart w:id="3950" w:name="_Toc176775363"/>
      <w:bookmarkStart w:id="3951" w:name="_Toc187243958"/>
      <w:r>
        <w:rPr>
          <w:rFonts w:hint="eastAsia"/>
          <w:lang w:val="en-US"/>
        </w:rPr>
        <w:t>10</w:t>
      </w:r>
      <w:r>
        <w:t>.1</w:t>
      </w:r>
      <w:r>
        <w:tab/>
        <w:t>General</w:t>
      </w:r>
      <w:bookmarkEnd w:id="3945"/>
      <w:bookmarkEnd w:id="3946"/>
      <w:bookmarkEnd w:id="3947"/>
      <w:bookmarkEnd w:id="3948"/>
      <w:bookmarkEnd w:id="3949"/>
      <w:bookmarkEnd w:id="3950"/>
      <w:bookmarkEnd w:id="3951"/>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3952" w:name="_Toc21339486"/>
      <w:bookmarkStart w:id="3953" w:name="_Toc29804703"/>
      <w:bookmarkStart w:id="3954" w:name="_Toc161753992"/>
      <w:bookmarkStart w:id="3955" w:name="_Toc161754613"/>
      <w:bookmarkStart w:id="3956" w:name="_Toc163202186"/>
      <w:bookmarkStart w:id="3957" w:name="_Toc169888453"/>
      <w:bookmarkStart w:id="3958" w:name="_Toc171551642"/>
      <w:bookmarkStart w:id="3959" w:name="_Toc176775364"/>
      <w:bookmarkStart w:id="3960" w:name="_Toc187243959"/>
      <w:r>
        <w:rPr>
          <w:rFonts w:hint="eastAsia"/>
          <w:lang w:val="en-US"/>
        </w:rPr>
        <w:t>10</w:t>
      </w:r>
      <w:r>
        <w:t>.2</w:t>
      </w:r>
      <w:r>
        <w:tab/>
        <w:t>Polarization characteristics</w:t>
      </w:r>
      <w:bookmarkEnd w:id="3952"/>
      <w:bookmarkEnd w:id="3953"/>
      <w:bookmarkEnd w:id="3954"/>
      <w:bookmarkEnd w:id="3955"/>
      <w:bookmarkEnd w:id="3956"/>
      <w:bookmarkEnd w:id="3957"/>
      <w:bookmarkEnd w:id="3958"/>
      <w:bookmarkEnd w:id="3959"/>
      <w:bookmarkEnd w:id="3960"/>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3961" w:name="_Toc21339487"/>
      <w:bookmarkStart w:id="3962" w:name="_Toc29804704"/>
      <w:bookmarkStart w:id="3963" w:name="_Toc161753993"/>
      <w:bookmarkStart w:id="3964" w:name="_Toc161754614"/>
      <w:bookmarkStart w:id="3965" w:name="_Toc163202187"/>
      <w:bookmarkStart w:id="3966" w:name="_Toc169888454"/>
      <w:bookmarkStart w:id="3967" w:name="_Toc171551643"/>
      <w:bookmarkStart w:id="3968" w:name="_Toc176775365"/>
      <w:bookmarkStart w:id="3969" w:name="_Toc187243960"/>
      <w:r>
        <w:rPr>
          <w:rFonts w:hint="eastAsia"/>
          <w:lang w:val="en-US"/>
        </w:rPr>
        <w:t>10</w:t>
      </w:r>
      <w:r>
        <w:t>.3</w:t>
      </w:r>
      <w:r>
        <w:tab/>
        <w:t>OTA reference sensitivity</w:t>
      </w:r>
      <w:bookmarkEnd w:id="3961"/>
      <w:bookmarkEnd w:id="3962"/>
      <w:r>
        <w:t xml:space="preserve"> level</w:t>
      </w:r>
      <w:bookmarkEnd w:id="3963"/>
      <w:bookmarkEnd w:id="3964"/>
      <w:bookmarkEnd w:id="3965"/>
      <w:bookmarkEnd w:id="3966"/>
      <w:bookmarkEnd w:id="3967"/>
      <w:bookmarkEnd w:id="3968"/>
      <w:bookmarkEnd w:id="3969"/>
    </w:p>
    <w:p w14:paraId="67ED6072" w14:textId="77777777" w:rsidR="00796090" w:rsidRDefault="00796090" w:rsidP="00796090">
      <w:pPr>
        <w:pStyle w:val="Heading3"/>
      </w:pPr>
      <w:bookmarkStart w:id="3970" w:name="_Toc29804705"/>
      <w:bookmarkStart w:id="3971" w:name="_Toc21339488"/>
      <w:bookmarkStart w:id="3972" w:name="_Toc161753994"/>
      <w:bookmarkStart w:id="3973" w:name="_Toc161754615"/>
      <w:bookmarkStart w:id="3974" w:name="_Toc163202188"/>
      <w:bookmarkStart w:id="3975" w:name="_Toc169888455"/>
      <w:bookmarkStart w:id="3976" w:name="_Toc171551644"/>
      <w:bookmarkStart w:id="3977" w:name="_Toc176775366"/>
      <w:bookmarkStart w:id="3978" w:name="_Toc187243961"/>
      <w:r>
        <w:rPr>
          <w:rFonts w:hint="eastAsia"/>
          <w:lang w:val="en-US"/>
        </w:rPr>
        <w:t>10</w:t>
      </w:r>
      <w:r>
        <w:t>.3.1</w:t>
      </w:r>
      <w:r>
        <w:tab/>
        <w:t>General</w:t>
      </w:r>
      <w:bookmarkEnd w:id="3970"/>
      <w:bookmarkEnd w:id="3971"/>
      <w:bookmarkEnd w:id="3972"/>
      <w:bookmarkEnd w:id="3973"/>
      <w:bookmarkEnd w:id="3974"/>
      <w:bookmarkEnd w:id="3975"/>
      <w:bookmarkEnd w:id="3976"/>
      <w:bookmarkEnd w:id="3977"/>
      <w:bookmarkEnd w:id="3978"/>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3979" w:name="_Toc161753995"/>
      <w:bookmarkStart w:id="3980" w:name="_Toc161754616"/>
      <w:bookmarkStart w:id="3981" w:name="_Toc163202189"/>
      <w:bookmarkStart w:id="3982" w:name="_Toc169888456"/>
      <w:bookmarkStart w:id="3983" w:name="_Toc171551645"/>
      <w:bookmarkStart w:id="3984" w:name="_Toc176775367"/>
      <w:bookmarkStart w:id="3985" w:name="_Toc187243962"/>
      <w:r>
        <w:rPr>
          <w:rFonts w:hint="eastAsia"/>
          <w:lang w:val="en-US"/>
        </w:rPr>
        <w:t>10</w:t>
      </w:r>
      <w:r>
        <w:t>.3.2</w:t>
      </w:r>
      <w:r>
        <w:tab/>
      </w:r>
      <w:bookmarkEnd w:id="3979"/>
      <w:bookmarkEnd w:id="3980"/>
      <w:bookmarkEnd w:id="3981"/>
      <w:r w:rsidR="00F467F8" w:rsidRPr="003471E7">
        <w:t>Minimum requirement</w:t>
      </w:r>
      <w:bookmarkEnd w:id="3982"/>
      <w:bookmarkEnd w:id="3983"/>
      <w:bookmarkEnd w:id="3984"/>
      <w:bookmarkEnd w:id="3985"/>
    </w:p>
    <w:p w14:paraId="1D65D21E" w14:textId="2513636F" w:rsidR="00F467F8" w:rsidRDefault="009F790D" w:rsidP="00F467F8">
      <w:bookmarkStart w:id="3986" w:name="_Toc161753996"/>
      <w:bookmarkStart w:id="3987" w:name="_Toc161754617"/>
      <w:bookmarkStart w:id="398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3989" w:name="_Hlk44411793"/>
      <w:r>
        <w:t>The requirement is verified with the test metric of EIS (Link=RX beam peak direction, Meas=Link Angle).</w:t>
      </w:r>
      <w:bookmarkEnd w:id="398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F467F8">
      <w:pPr>
        <w:pStyle w:val="TF"/>
      </w:pPr>
    </w:p>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3990" w:name="_Toc29804719"/>
      <w:bookmarkStart w:id="3991" w:name="_Toc21339502"/>
      <w:bookmarkStart w:id="3992" w:name="_Toc161753997"/>
      <w:bookmarkStart w:id="3993" w:name="_Toc161754618"/>
      <w:bookmarkStart w:id="3994" w:name="_Toc163202191"/>
      <w:bookmarkStart w:id="3995" w:name="_Toc169888457"/>
      <w:bookmarkStart w:id="3996" w:name="_Toc171551646"/>
      <w:bookmarkStart w:id="3997" w:name="_Toc176775368"/>
      <w:bookmarkStart w:id="3998" w:name="_Toc187243963"/>
      <w:bookmarkEnd w:id="3986"/>
      <w:bookmarkEnd w:id="3987"/>
      <w:bookmarkEnd w:id="3988"/>
      <w:r>
        <w:rPr>
          <w:rFonts w:hint="eastAsia"/>
          <w:lang w:val="en-US"/>
        </w:rPr>
        <w:t>10</w:t>
      </w:r>
      <w:r>
        <w:t>.4</w:t>
      </w:r>
      <w:r>
        <w:tab/>
        <w:t>Maximum input level</w:t>
      </w:r>
      <w:bookmarkEnd w:id="3990"/>
      <w:bookmarkEnd w:id="3991"/>
      <w:bookmarkEnd w:id="3992"/>
      <w:bookmarkEnd w:id="3993"/>
      <w:bookmarkEnd w:id="3994"/>
      <w:bookmarkEnd w:id="3995"/>
      <w:bookmarkEnd w:id="3996"/>
      <w:bookmarkEnd w:id="3997"/>
      <w:bookmarkEnd w:id="3998"/>
    </w:p>
    <w:p w14:paraId="3268AE34" w14:textId="77777777" w:rsidR="00796090" w:rsidRDefault="00796090" w:rsidP="00796090">
      <w:pPr>
        <w:pStyle w:val="Heading3"/>
        <w:rPr>
          <w:lang w:val="en-US"/>
        </w:rPr>
      </w:pPr>
      <w:bookmarkStart w:id="3999" w:name="_Toc161753998"/>
      <w:bookmarkStart w:id="4000" w:name="_Toc161754619"/>
      <w:bookmarkStart w:id="4001" w:name="_Toc163202192"/>
      <w:bookmarkStart w:id="4002" w:name="_Toc169888458"/>
      <w:bookmarkStart w:id="4003" w:name="_Toc171551647"/>
      <w:bookmarkStart w:id="4004" w:name="_Toc176775369"/>
      <w:bookmarkStart w:id="4005" w:name="_Toc187243964"/>
      <w:r>
        <w:rPr>
          <w:rFonts w:hint="eastAsia"/>
          <w:lang w:val="en-US"/>
        </w:rPr>
        <w:t>10</w:t>
      </w:r>
      <w:r>
        <w:t>.</w:t>
      </w:r>
      <w:r>
        <w:rPr>
          <w:rFonts w:hint="eastAsia"/>
          <w:lang w:val="en-US"/>
        </w:rPr>
        <w:t>4</w:t>
      </w:r>
      <w:r>
        <w:t>.</w:t>
      </w:r>
      <w:r>
        <w:rPr>
          <w:rFonts w:hint="eastAsia"/>
          <w:lang w:val="en-US"/>
        </w:rPr>
        <w:t>1</w:t>
      </w:r>
      <w:r>
        <w:tab/>
        <w:t>General</w:t>
      </w:r>
      <w:bookmarkEnd w:id="3999"/>
      <w:bookmarkEnd w:id="4000"/>
      <w:bookmarkEnd w:id="4001"/>
      <w:bookmarkEnd w:id="4002"/>
      <w:bookmarkEnd w:id="4003"/>
      <w:bookmarkEnd w:id="4004"/>
      <w:bookmarkEnd w:id="4005"/>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006" w:name="_Toc161753999"/>
      <w:bookmarkStart w:id="4007" w:name="_Toc161754620"/>
      <w:bookmarkStart w:id="4008" w:name="_Toc163202193"/>
      <w:bookmarkStart w:id="4009" w:name="_Toc169888459"/>
      <w:bookmarkStart w:id="4010" w:name="_Toc171551648"/>
      <w:bookmarkStart w:id="4011" w:name="_Toc176775370"/>
      <w:bookmarkStart w:id="4012" w:name="_Toc187243965"/>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006"/>
      <w:bookmarkEnd w:id="4007"/>
      <w:bookmarkEnd w:id="4008"/>
      <w:bookmarkEnd w:id="4009"/>
      <w:bookmarkEnd w:id="4010"/>
      <w:bookmarkEnd w:id="4011"/>
      <w:bookmarkEnd w:id="4012"/>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013" w:name="_Toc161754000"/>
      <w:bookmarkStart w:id="4014" w:name="_Toc161754621"/>
      <w:bookmarkStart w:id="4015" w:name="_Toc163202194"/>
      <w:bookmarkStart w:id="4016" w:name="_Toc169888460"/>
      <w:bookmarkStart w:id="4017"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018" w:name="_Toc176775371"/>
      <w:bookmarkStart w:id="4019" w:name="_Toc187243966"/>
      <w:r>
        <w:rPr>
          <w:lang w:val="en-US"/>
        </w:rPr>
        <w:t>10.4.3</w:t>
      </w:r>
      <w:r>
        <w:rPr>
          <w:lang w:val="en-US"/>
        </w:rPr>
        <w:tab/>
      </w:r>
      <w:r>
        <w:rPr>
          <w:rFonts w:hint="eastAsia"/>
          <w:lang w:val="en-US"/>
        </w:rPr>
        <w:t>Minimum requirement</w:t>
      </w:r>
      <w:r>
        <w:t xml:space="preserve"> for </w:t>
      </w:r>
      <w:r>
        <w:rPr>
          <w:rFonts w:hint="eastAsia"/>
          <w:lang w:val="en-US"/>
        </w:rPr>
        <w:t>Fixed VSAT</w:t>
      </w:r>
      <w:bookmarkEnd w:id="4013"/>
      <w:bookmarkEnd w:id="4014"/>
      <w:bookmarkEnd w:id="4015"/>
      <w:bookmarkEnd w:id="4016"/>
      <w:bookmarkEnd w:id="4017"/>
      <w:bookmarkEnd w:id="4018"/>
      <w:bookmarkEnd w:id="4019"/>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 xml:space="preserve">.1) with </w:t>
      </w:r>
      <w:r>
        <w:lastRenderedPageBreak/>
        <w:t>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020" w:name="_Toc21339505"/>
      <w:bookmarkStart w:id="4021" w:name="_Toc29804722"/>
      <w:bookmarkStart w:id="4022" w:name="_Toc161754001"/>
      <w:bookmarkStart w:id="4023" w:name="_Toc161754622"/>
      <w:bookmarkStart w:id="4024" w:name="_Toc163202195"/>
      <w:bookmarkStart w:id="4025" w:name="_Toc169888461"/>
      <w:bookmarkStart w:id="4026"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027" w:name="_Toc176775372"/>
      <w:bookmarkStart w:id="4028" w:name="_Toc187243967"/>
      <w:r>
        <w:rPr>
          <w:rFonts w:hint="eastAsia"/>
          <w:lang w:val="en-US"/>
        </w:rPr>
        <w:t>10</w:t>
      </w:r>
      <w:r>
        <w:t>.5</w:t>
      </w:r>
      <w:r>
        <w:tab/>
        <w:t>Adjacent channel selectivity</w:t>
      </w:r>
      <w:bookmarkEnd w:id="4020"/>
      <w:bookmarkEnd w:id="4021"/>
      <w:bookmarkEnd w:id="4022"/>
      <w:bookmarkEnd w:id="4023"/>
      <w:bookmarkEnd w:id="4024"/>
      <w:bookmarkEnd w:id="4025"/>
      <w:bookmarkEnd w:id="4026"/>
      <w:bookmarkEnd w:id="4027"/>
      <w:bookmarkEnd w:id="4028"/>
    </w:p>
    <w:p w14:paraId="75AE5A3A" w14:textId="77777777" w:rsidR="00796090" w:rsidRDefault="00796090" w:rsidP="00796090">
      <w:pPr>
        <w:pStyle w:val="Heading3"/>
        <w:spacing w:line="260" w:lineRule="auto"/>
        <w:ind w:left="1417" w:hanging="1417"/>
        <w:rPr>
          <w:lang w:val="en-US"/>
        </w:rPr>
      </w:pPr>
      <w:bookmarkStart w:id="4029" w:name="_Toc161754002"/>
      <w:bookmarkStart w:id="4030" w:name="_Toc161754623"/>
      <w:bookmarkStart w:id="4031" w:name="_Toc163202196"/>
      <w:bookmarkStart w:id="4032" w:name="_Toc169888462"/>
      <w:bookmarkStart w:id="4033" w:name="_Toc171551651"/>
      <w:bookmarkStart w:id="4034" w:name="_Toc176775373"/>
      <w:bookmarkStart w:id="4035" w:name="_Toc187243968"/>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029"/>
      <w:bookmarkEnd w:id="4030"/>
      <w:bookmarkEnd w:id="4031"/>
      <w:bookmarkEnd w:id="4032"/>
      <w:bookmarkEnd w:id="4033"/>
      <w:bookmarkEnd w:id="4034"/>
      <w:bookmarkEnd w:id="4035"/>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036" w:name="_Toc161754003"/>
      <w:bookmarkStart w:id="4037" w:name="_Toc161754624"/>
      <w:bookmarkStart w:id="4038" w:name="_Toc163202197"/>
      <w:bookmarkStart w:id="4039" w:name="_Toc169888463"/>
      <w:bookmarkStart w:id="4040" w:name="_Toc171551652"/>
      <w:r>
        <w:rPr>
          <w:lang w:eastAsia="en-US"/>
        </w:rPr>
        <w:lastRenderedPageBreak/>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041" w:name="_Toc176775374"/>
      <w:bookmarkStart w:id="4042" w:name="_Toc187243969"/>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036"/>
      <w:bookmarkEnd w:id="4037"/>
      <w:bookmarkEnd w:id="4038"/>
      <w:bookmarkEnd w:id="4039"/>
      <w:bookmarkEnd w:id="4040"/>
      <w:bookmarkEnd w:id="4041"/>
      <w:bookmarkEnd w:id="4042"/>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043" w:name="_Toc29804725"/>
      <w:bookmarkStart w:id="4044" w:name="_Toc21339508"/>
      <w:bookmarkStart w:id="4045" w:name="_Toc161754004"/>
      <w:bookmarkStart w:id="4046" w:name="_Toc161754625"/>
      <w:bookmarkStart w:id="4047" w:name="_Toc163202198"/>
      <w:bookmarkStart w:id="4048" w:name="_Toc169888464"/>
      <w:bookmarkStart w:id="4049"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050" w:name="_Toc176775375"/>
      <w:bookmarkStart w:id="4051" w:name="_Toc187243970"/>
      <w:r>
        <w:rPr>
          <w:rFonts w:hint="eastAsia"/>
          <w:lang w:val="en-US"/>
        </w:rPr>
        <w:t>10</w:t>
      </w:r>
      <w:r>
        <w:t>.6</w:t>
      </w:r>
      <w:r>
        <w:tab/>
        <w:t>Blocking characteristics</w:t>
      </w:r>
      <w:bookmarkEnd w:id="4043"/>
      <w:bookmarkEnd w:id="4044"/>
      <w:bookmarkEnd w:id="4045"/>
      <w:bookmarkEnd w:id="4046"/>
      <w:bookmarkEnd w:id="4047"/>
      <w:bookmarkEnd w:id="4048"/>
      <w:bookmarkEnd w:id="4049"/>
      <w:bookmarkEnd w:id="4050"/>
      <w:bookmarkEnd w:id="4051"/>
    </w:p>
    <w:p w14:paraId="6281122C" w14:textId="77777777" w:rsidR="00796090" w:rsidRDefault="00796090" w:rsidP="00796090">
      <w:pPr>
        <w:pStyle w:val="Heading3"/>
        <w:spacing w:line="260" w:lineRule="auto"/>
        <w:ind w:left="1417" w:hanging="1417"/>
        <w:rPr>
          <w:lang w:val="en-US"/>
        </w:rPr>
      </w:pPr>
      <w:bookmarkStart w:id="4052" w:name="_Toc161754005"/>
      <w:bookmarkStart w:id="4053" w:name="_Toc161754626"/>
      <w:bookmarkStart w:id="4054" w:name="_Toc163202199"/>
      <w:bookmarkStart w:id="4055" w:name="_Toc169888465"/>
      <w:bookmarkStart w:id="4056" w:name="_Toc171551654"/>
      <w:bookmarkStart w:id="4057" w:name="_Toc176775376"/>
      <w:bookmarkStart w:id="4058" w:name="_Toc187243971"/>
      <w:r>
        <w:rPr>
          <w:rFonts w:hint="eastAsia"/>
          <w:lang w:val="en-US"/>
        </w:rPr>
        <w:t>10</w:t>
      </w:r>
      <w:r>
        <w:t>.</w:t>
      </w:r>
      <w:r>
        <w:rPr>
          <w:rFonts w:hint="eastAsia"/>
          <w:lang w:val="en-US"/>
        </w:rPr>
        <w:t>6</w:t>
      </w:r>
      <w:r>
        <w:t>.</w:t>
      </w:r>
      <w:r>
        <w:rPr>
          <w:rFonts w:hint="eastAsia"/>
          <w:lang w:val="en-US"/>
        </w:rPr>
        <w:t>1</w:t>
      </w:r>
      <w:r>
        <w:tab/>
        <w:t>General</w:t>
      </w:r>
      <w:bookmarkEnd w:id="4052"/>
      <w:bookmarkEnd w:id="4053"/>
      <w:bookmarkEnd w:id="4054"/>
      <w:bookmarkEnd w:id="4055"/>
      <w:bookmarkEnd w:id="4056"/>
      <w:bookmarkEnd w:id="4057"/>
      <w:bookmarkEnd w:id="4058"/>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059" w:name="_Toc161754006"/>
      <w:bookmarkStart w:id="4060" w:name="_Toc161754627"/>
      <w:bookmarkStart w:id="4061" w:name="_Toc163202200"/>
      <w:bookmarkStart w:id="4062" w:name="_Toc169888466"/>
      <w:bookmarkStart w:id="4063" w:name="_Toc171551655"/>
      <w:bookmarkStart w:id="4064" w:name="_Toc176775377"/>
      <w:bookmarkStart w:id="4065" w:name="_Toc187243972"/>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059"/>
      <w:bookmarkEnd w:id="4060"/>
      <w:bookmarkEnd w:id="4061"/>
      <w:bookmarkEnd w:id="4062"/>
      <w:bookmarkEnd w:id="4063"/>
      <w:bookmarkEnd w:id="4064"/>
      <w:bookmarkEnd w:id="40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066" w:name="_Toc161754007"/>
      <w:bookmarkStart w:id="4067" w:name="_Toc161754628"/>
      <w:bookmarkStart w:id="4068" w:name="_Toc163202201"/>
      <w:bookmarkStart w:id="4069" w:name="_Toc169888467"/>
      <w:bookmarkStart w:id="4070"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071" w:name="_Toc176775378"/>
      <w:bookmarkStart w:id="4072" w:name="_Toc187243973"/>
      <w:r>
        <w:rPr>
          <w:lang w:val="en-US"/>
        </w:rPr>
        <w:t>10.6.3</w:t>
      </w:r>
      <w:r>
        <w:rPr>
          <w:lang w:val="en-US"/>
        </w:rPr>
        <w:tab/>
      </w:r>
      <w:r>
        <w:rPr>
          <w:rFonts w:hint="eastAsia"/>
          <w:lang w:val="en-US"/>
        </w:rPr>
        <w:t>Minimum requirement</w:t>
      </w:r>
      <w:r>
        <w:t xml:space="preserve"> for </w:t>
      </w:r>
      <w:r>
        <w:rPr>
          <w:rFonts w:hint="eastAsia"/>
          <w:lang w:val="en-US"/>
        </w:rPr>
        <w:t>Fixed VSAT</w:t>
      </w:r>
      <w:bookmarkEnd w:id="4066"/>
      <w:bookmarkEnd w:id="4067"/>
      <w:bookmarkEnd w:id="4068"/>
      <w:bookmarkEnd w:id="4069"/>
      <w:bookmarkEnd w:id="4070"/>
      <w:bookmarkEnd w:id="4071"/>
      <w:bookmarkEnd w:id="4072"/>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073" w:name="_Toc29804735"/>
      <w:bookmarkStart w:id="4074" w:name="_Toc21339518"/>
      <w:bookmarkStart w:id="4075" w:name="_Toc161754008"/>
      <w:bookmarkStart w:id="4076" w:name="_Toc161754629"/>
      <w:bookmarkStart w:id="4077" w:name="_Toc163202202"/>
      <w:bookmarkStart w:id="4078" w:name="_Toc169888468"/>
      <w:bookmarkStart w:id="4079"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080" w:name="_Toc176775379"/>
      <w:bookmarkStart w:id="4081" w:name="_Toc187243974"/>
      <w:r>
        <w:rPr>
          <w:rFonts w:hint="eastAsia"/>
          <w:lang w:val="en-US"/>
        </w:rPr>
        <w:t>10</w:t>
      </w:r>
      <w:r>
        <w:t>.</w:t>
      </w:r>
      <w:r>
        <w:rPr>
          <w:rFonts w:hint="eastAsia"/>
          <w:lang w:val="en-US"/>
        </w:rPr>
        <w:t>7</w:t>
      </w:r>
      <w:r>
        <w:tab/>
        <w:t>Spurious emissions</w:t>
      </w:r>
      <w:bookmarkEnd w:id="4073"/>
      <w:bookmarkEnd w:id="4074"/>
      <w:bookmarkEnd w:id="4075"/>
      <w:bookmarkEnd w:id="4076"/>
      <w:bookmarkEnd w:id="4077"/>
      <w:bookmarkEnd w:id="4078"/>
      <w:bookmarkEnd w:id="4079"/>
      <w:bookmarkEnd w:id="4080"/>
      <w:bookmarkEnd w:id="4081"/>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082" w:name="_Toc169888469"/>
      <w:bookmarkStart w:id="4083" w:name="_Toc171551658"/>
      <w:bookmarkStart w:id="4084" w:name="_Toc176775380"/>
      <w:bookmarkStart w:id="4085" w:name="_Toc187243975"/>
      <w:r>
        <w:rPr>
          <w:rFonts w:hint="eastAsia"/>
          <w:lang w:val="en-US"/>
        </w:rPr>
        <w:t>10</w:t>
      </w:r>
      <w:r>
        <w:t>.8</w:t>
      </w:r>
      <w:r>
        <w:tab/>
        <w:t>Receiver antenna off-axis performance</w:t>
      </w:r>
      <w:bookmarkEnd w:id="4082"/>
      <w:bookmarkEnd w:id="4083"/>
      <w:bookmarkEnd w:id="4084"/>
      <w:bookmarkEnd w:id="4085"/>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086" w:name="_Toc169888470"/>
      <w:bookmarkStart w:id="4087" w:name="_Toc171551659"/>
      <w:bookmarkStart w:id="4088" w:name="_Toc176775381"/>
      <w:bookmarkStart w:id="4089" w:name="_Toc187243976"/>
      <w:r>
        <w:rPr>
          <w:lang w:val="en-US"/>
        </w:rPr>
        <w:t>11</w:t>
      </w:r>
      <w:r>
        <w:tab/>
        <w:t>Demodulation performance requirements (Radiated requirements)</w:t>
      </w:r>
      <w:bookmarkEnd w:id="4086"/>
      <w:bookmarkEnd w:id="4087"/>
      <w:bookmarkEnd w:id="4088"/>
      <w:bookmarkEnd w:id="4089"/>
    </w:p>
    <w:p w14:paraId="5FAADDC2" w14:textId="77777777" w:rsidR="00DF026E" w:rsidRDefault="00DF026E" w:rsidP="00DF026E">
      <w:pPr>
        <w:pStyle w:val="Heading2"/>
      </w:pPr>
      <w:bookmarkStart w:id="4090" w:name="_Toc169888471"/>
      <w:bookmarkStart w:id="4091" w:name="_Toc171551660"/>
      <w:bookmarkStart w:id="4092" w:name="_Toc176775382"/>
      <w:bookmarkStart w:id="4093" w:name="_Toc187243977"/>
      <w:r>
        <w:t>11.1</w:t>
      </w:r>
      <w:r>
        <w:tab/>
        <w:t>General</w:t>
      </w:r>
      <w:bookmarkEnd w:id="4090"/>
      <w:bookmarkEnd w:id="4091"/>
      <w:bookmarkEnd w:id="4092"/>
      <w:bookmarkEnd w:id="4093"/>
    </w:p>
    <w:p w14:paraId="390A3B29" w14:textId="77777777" w:rsidR="00DF026E" w:rsidRPr="00652012" w:rsidRDefault="00DF026E" w:rsidP="00DF026E">
      <w:pPr>
        <w:pStyle w:val="Heading3"/>
      </w:pPr>
      <w:bookmarkStart w:id="4094" w:name="_Toc169888472"/>
      <w:bookmarkStart w:id="4095" w:name="_Toc171551661"/>
      <w:bookmarkStart w:id="4096" w:name="_Toc176775383"/>
      <w:bookmarkStart w:id="4097" w:name="_Toc187243978"/>
      <w:r>
        <w:t>11</w:t>
      </w:r>
      <w:r w:rsidRPr="00652012">
        <w:t>.1.2</w:t>
      </w:r>
      <w:r w:rsidRPr="00652012">
        <w:rPr>
          <w:rFonts w:hint="eastAsia"/>
        </w:rPr>
        <w:tab/>
      </w:r>
      <w:r w:rsidRPr="00652012">
        <w:t>Applicability of minimum requirements</w:t>
      </w:r>
      <w:bookmarkEnd w:id="4094"/>
      <w:bookmarkEnd w:id="4095"/>
      <w:bookmarkEnd w:id="4096"/>
      <w:bookmarkEnd w:id="4097"/>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098" w:name="_Toc169888473"/>
      <w:bookmarkStart w:id="4099" w:name="_Toc171551662"/>
      <w:bookmarkStart w:id="4100" w:name="_Toc176775384"/>
      <w:bookmarkStart w:id="4101" w:name="_Toc187243979"/>
      <w:r>
        <w:t>11</w:t>
      </w:r>
      <w:r w:rsidRPr="00652012">
        <w:t>.1.3</w:t>
      </w:r>
      <w:r w:rsidRPr="00652012">
        <w:rPr>
          <w:rFonts w:hint="eastAsia"/>
        </w:rPr>
        <w:tab/>
      </w:r>
      <w:bookmarkEnd w:id="4098"/>
      <w:bookmarkEnd w:id="4099"/>
      <w:r w:rsidR="00C57926">
        <w:t>Radiated</w:t>
      </w:r>
      <w:r w:rsidR="00C57926" w:rsidRPr="00652012">
        <w:t xml:space="preserve"> requirements</w:t>
      </w:r>
      <w:bookmarkEnd w:id="4100"/>
      <w:bookmarkEnd w:id="4101"/>
    </w:p>
    <w:p w14:paraId="2C0AFE00" w14:textId="77777777" w:rsidR="00DF026E" w:rsidRPr="00652012" w:rsidRDefault="00DF026E" w:rsidP="00DF026E">
      <w:pPr>
        <w:pStyle w:val="Heading4"/>
      </w:pPr>
      <w:bookmarkStart w:id="4102" w:name="_Toc169888474"/>
      <w:bookmarkStart w:id="4103" w:name="_Toc171551663"/>
      <w:bookmarkStart w:id="4104" w:name="_Toc176775385"/>
      <w:bookmarkStart w:id="4105" w:name="_Toc187243980"/>
      <w:r>
        <w:t>11</w:t>
      </w:r>
      <w:r w:rsidRPr="00652012">
        <w:t>.1.3.1</w:t>
      </w:r>
      <w:r w:rsidRPr="00652012">
        <w:rPr>
          <w:rFonts w:hint="eastAsia"/>
        </w:rPr>
        <w:tab/>
      </w:r>
      <w:r w:rsidRPr="00652012">
        <w:t>Introduction</w:t>
      </w:r>
      <w:bookmarkEnd w:id="4102"/>
      <w:bookmarkEnd w:id="4103"/>
      <w:bookmarkEnd w:id="4104"/>
      <w:bookmarkEnd w:id="4105"/>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106" w:name="_Toc169888475"/>
      <w:bookmarkStart w:id="4107" w:name="_Toc171551664"/>
      <w:bookmarkStart w:id="4108" w:name="_Toc176775386"/>
      <w:bookmarkStart w:id="4109" w:name="_Toc187243981"/>
      <w:r>
        <w:t>11.1.3</w:t>
      </w:r>
      <w:r w:rsidRPr="00186E68">
        <w:t>.</w:t>
      </w:r>
      <w:r>
        <w:t>2</w:t>
      </w:r>
      <w:r w:rsidRPr="00186E68">
        <w:rPr>
          <w:rFonts w:hint="eastAsia"/>
        </w:rPr>
        <w:tab/>
        <w:t>R</w:t>
      </w:r>
      <w:r w:rsidRPr="00186E68">
        <w:t>eference point</w:t>
      </w:r>
      <w:bookmarkEnd w:id="4106"/>
      <w:bookmarkEnd w:id="4107"/>
      <w:bookmarkEnd w:id="4108"/>
      <w:bookmarkEnd w:id="4109"/>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110" w:name="_Toc169888476"/>
      <w:bookmarkStart w:id="4111" w:name="_Toc171551665"/>
      <w:bookmarkStart w:id="4112" w:name="_Toc176775387"/>
      <w:bookmarkStart w:id="4113" w:name="_Toc187243982"/>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110"/>
      <w:bookmarkEnd w:id="4111"/>
      <w:bookmarkEnd w:id="4112"/>
      <w:bookmarkEnd w:id="411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114" w:name="_Toc169888477"/>
      <w:bookmarkStart w:id="4115" w:name="_Toc171551666"/>
      <w:bookmarkStart w:id="4116" w:name="_Toc176775388"/>
      <w:bookmarkStart w:id="4117" w:name="_Toc187243983"/>
      <w:r>
        <w:t>11</w:t>
      </w:r>
      <w:r w:rsidRPr="00652012">
        <w:t>.1.3.4</w:t>
      </w:r>
      <w:r w:rsidRPr="00652012">
        <w:rPr>
          <w:rFonts w:hint="eastAsia"/>
        </w:rPr>
        <w:tab/>
      </w:r>
      <w:r w:rsidRPr="00652012">
        <w:t>Noc</w:t>
      </w:r>
      <w:bookmarkEnd w:id="4114"/>
      <w:bookmarkEnd w:id="4115"/>
      <w:bookmarkEnd w:id="4116"/>
      <w:bookmarkEnd w:id="4117"/>
    </w:p>
    <w:p w14:paraId="404C1C20" w14:textId="77777777" w:rsidR="00DF026E" w:rsidRPr="00186E68" w:rsidRDefault="00DF026E" w:rsidP="00E21E1D">
      <w:pPr>
        <w:pStyle w:val="Heading5"/>
      </w:pPr>
      <w:bookmarkStart w:id="4118" w:name="_Toc169888478"/>
      <w:bookmarkStart w:id="4119" w:name="_Toc171551667"/>
      <w:bookmarkStart w:id="4120" w:name="_Toc176775389"/>
      <w:bookmarkStart w:id="4121" w:name="_Toc187243984"/>
      <w:r>
        <w:t>11.1.3</w:t>
      </w:r>
      <w:r w:rsidRPr="00186E68">
        <w:t>.</w:t>
      </w:r>
      <w:r>
        <w:t>4</w:t>
      </w:r>
      <w:r w:rsidRPr="00186E68">
        <w:t>.1</w:t>
      </w:r>
      <w:r w:rsidRPr="00186E68">
        <w:tab/>
        <w:t>Introduction</w:t>
      </w:r>
      <w:bookmarkEnd w:id="4118"/>
      <w:bookmarkEnd w:id="4119"/>
      <w:bookmarkEnd w:id="4120"/>
      <w:bookmarkEnd w:id="4121"/>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122" w:name="_Toc169888479"/>
      <w:bookmarkStart w:id="4123" w:name="_Toc171551668"/>
      <w:bookmarkStart w:id="4124" w:name="_Toc176775390"/>
      <w:bookmarkStart w:id="4125" w:name="_Toc187243985"/>
      <w:r>
        <w:t>11.1.3</w:t>
      </w:r>
      <w:r w:rsidRPr="00186E68">
        <w:t>.</w:t>
      </w:r>
      <w:r>
        <w:t>4</w:t>
      </w:r>
      <w:r w:rsidRPr="00186E68">
        <w:t>.2</w:t>
      </w:r>
      <w:r w:rsidRPr="00186E68">
        <w:tab/>
        <w:t xml:space="preserve">Noc for operating bands in </w:t>
      </w:r>
      <w:r>
        <w:t>FR2-NTN</w:t>
      </w:r>
      <w:bookmarkEnd w:id="4122"/>
      <w:bookmarkEnd w:id="4123"/>
      <w:bookmarkEnd w:id="4124"/>
      <w:bookmarkEnd w:id="4125"/>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126" w:name="_Toc169888480"/>
      <w:bookmarkStart w:id="4127" w:name="_Toc171551669"/>
      <w:bookmarkStart w:id="4128" w:name="_Toc176775391"/>
      <w:bookmarkStart w:id="4129" w:name="_Toc187243986"/>
      <w:r>
        <w:t>11.2</w:t>
      </w:r>
      <w:r>
        <w:tab/>
        <w:t>Demodulation performance requirements</w:t>
      </w:r>
      <w:bookmarkEnd w:id="4126"/>
      <w:bookmarkEnd w:id="4127"/>
      <w:bookmarkEnd w:id="4128"/>
      <w:bookmarkEnd w:id="4129"/>
    </w:p>
    <w:p w14:paraId="1D6D43F1" w14:textId="77777777" w:rsidR="00DF026E" w:rsidRPr="00683DC0" w:rsidRDefault="00DF026E" w:rsidP="008A70EA">
      <w:pPr>
        <w:pStyle w:val="Heading3"/>
      </w:pPr>
      <w:bookmarkStart w:id="4130" w:name="_Toc169888481"/>
      <w:bookmarkStart w:id="4131" w:name="_Toc171551670"/>
      <w:bookmarkStart w:id="4132" w:name="_Toc176775392"/>
      <w:bookmarkStart w:id="4133" w:name="_Toc187243987"/>
      <w:r>
        <w:t>11.2.1</w:t>
      </w:r>
      <w:r w:rsidRPr="00683DC0">
        <w:rPr>
          <w:rFonts w:hint="eastAsia"/>
        </w:rPr>
        <w:tab/>
        <w:t>General</w:t>
      </w:r>
      <w:bookmarkEnd w:id="4130"/>
      <w:bookmarkEnd w:id="4131"/>
      <w:bookmarkEnd w:id="4132"/>
      <w:bookmarkEnd w:id="4133"/>
    </w:p>
    <w:p w14:paraId="03D43A76" w14:textId="77777777" w:rsidR="00DF026E" w:rsidRPr="00683DC0" w:rsidRDefault="00DF026E" w:rsidP="008A70EA">
      <w:pPr>
        <w:pStyle w:val="Heading4"/>
      </w:pPr>
      <w:bookmarkStart w:id="4134" w:name="_Toc169888482"/>
      <w:bookmarkStart w:id="4135" w:name="_Toc171551671"/>
      <w:bookmarkStart w:id="4136" w:name="_Toc176775393"/>
      <w:bookmarkStart w:id="4137" w:name="_Toc187243988"/>
      <w:r>
        <w:t>11.2.1</w:t>
      </w:r>
      <w:r w:rsidRPr="00683DC0">
        <w:t>.1</w:t>
      </w:r>
      <w:r w:rsidRPr="00683DC0">
        <w:rPr>
          <w:rFonts w:hint="eastAsia"/>
        </w:rPr>
        <w:tab/>
      </w:r>
      <w:r w:rsidRPr="00683DC0">
        <w:t>Applicability of requirements</w:t>
      </w:r>
      <w:bookmarkEnd w:id="4134"/>
      <w:bookmarkEnd w:id="4135"/>
      <w:bookmarkEnd w:id="4136"/>
      <w:bookmarkEnd w:id="4137"/>
    </w:p>
    <w:p w14:paraId="7FD38666" w14:textId="77777777" w:rsidR="00DF026E" w:rsidRPr="00683DC0" w:rsidRDefault="00DF026E" w:rsidP="008A70EA">
      <w:pPr>
        <w:pStyle w:val="Heading5"/>
      </w:pPr>
      <w:bookmarkStart w:id="4138" w:name="_Toc169888483"/>
      <w:bookmarkStart w:id="4139" w:name="_Toc171551672"/>
      <w:bookmarkStart w:id="4140" w:name="_Toc176775394"/>
      <w:bookmarkStart w:id="4141" w:name="_Toc187243989"/>
      <w:r>
        <w:t>11.2.1</w:t>
      </w:r>
      <w:r w:rsidRPr="00683DC0">
        <w:t>.1.1</w:t>
      </w:r>
      <w:r w:rsidRPr="00683DC0">
        <w:rPr>
          <w:rFonts w:hint="eastAsia"/>
        </w:rPr>
        <w:tab/>
      </w:r>
      <w:r w:rsidRPr="00683DC0">
        <w:t>General</w:t>
      </w:r>
      <w:bookmarkEnd w:id="4138"/>
      <w:bookmarkEnd w:id="4139"/>
      <w:bookmarkEnd w:id="4140"/>
      <w:bookmarkEnd w:id="4141"/>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142" w:name="_Toc169888484"/>
      <w:bookmarkStart w:id="4143" w:name="_Toc171551673"/>
      <w:bookmarkStart w:id="4144" w:name="_Toc176775395"/>
      <w:bookmarkStart w:id="4145" w:name="_Toc187243990"/>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142"/>
      <w:bookmarkEnd w:id="4143"/>
      <w:bookmarkEnd w:id="4144"/>
      <w:bookmarkEnd w:id="4145"/>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4146" w:name="_Toc169888485"/>
      <w:bookmarkStart w:id="4147" w:name="_Toc171551674"/>
      <w:bookmarkStart w:id="4148" w:name="_Toc176775396"/>
      <w:bookmarkStart w:id="4149" w:name="_Toc187243991"/>
      <w:r>
        <w:lastRenderedPageBreak/>
        <w:t>11.2.2</w:t>
      </w:r>
      <w:r>
        <w:tab/>
      </w:r>
      <w:r w:rsidRPr="00D066FC">
        <w:t>PDSCH demodulation requirements</w:t>
      </w:r>
      <w:bookmarkEnd w:id="4146"/>
      <w:bookmarkEnd w:id="4147"/>
      <w:bookmarkEnd w:id="4148"/>
      <w:bookmarkEnd w:id="4149"/>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7159D8">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4150"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4150"/>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4151" w:name="_Toc169888486"/>
      <w:bookmarkStart w:id="4152" w:name="_Toc171551675"/>
      <w:bookmarkStart w:id="4153" w:name="_Toc176775397"/>
      <w:bookmarkStart w:id="4154" w:name="_Toc187243992"/>
      <w:r>
        <w:t>11.2.2.1</w:t>
      </w:r>
      <w:r>
        <w:tab/>
        <w:t>1Rx requirements</w:t>
      </w:r>
      <w:bookmarkEnd w:id="4151"/>
      <w:bookmarkEnd w:id="4152"/>
      <w:bookmarkEnd w:id="4153"/>
      <w:bookmarkEnd w:id="4154"/>
    </w:p>
    <w:p w14:paraId="4A54B2BB" w14:textId="77777777" w:rsidR="00DF026E" w:rsidRDefault="00DF026E" w:rsidP="00BB2CEB">
      <w:pPr>
        <w:pStyle w:val="Heading5"/>
      </w:pPr>
      <w:bookmarkStart w:id="4155" w:name="_Toc169888487"/>
      <w:bookmarkStart w:id="4156" w:name="_Toc171551676"/>
      <w:bookmarkStart w:id="4157" w:name="_Toc176775398"/>
      <w:bookmarkStart w:id="4158" w:name="_Toc187243993"/>
      <w:r>
        <w:t>11</w:t>
      </w:r>
      <w:r w:rsidRPr="00C25669">
        <w:t>.</w:t>
      </w:r>
      <w:r w:rsidRPr="00C25669">
        <w:rPr>
          <w:rFonts w:hint="eastAsia"/>
        </w:rPr>
        <w:t>2</w:t>
      </w:r>
      <w:r w:rsidRPr="00C25669">
        <w:t>.</w:t>
      </w:r>
      <w:r>
        <w:t>2</w:t>
      </w:r>
      <w:r w:rsidRPr="00C25669">
        <w:t>.</w:t>
      </w:r>
      <w:r>
        <w:t>1.1</w:t>
      </w:r>
      <w:r>
        <w:tab/>
        <w:t>FDD</w:t>
      </w:r>
      <w:bookmarkEnd w:id="4155"/>
      <w:bookmarkEnd w:id="4156"/>
      <w:bookmarkEnd w:id="4157"/>
      <w:bookmarkEnd w:id="4158"/>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473147">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4159" w:name="_Toc61121039"/>
      <w:bookmarkStart w:id="4160" w:name="_Toc67918225"/>
      <w:bookmarkStart w:id="4161" w:name="_Toc76298269"/>
      <w:bookmarkStart w:id="4162" w:name="_Toc76572281"/>
      <w:bookmarkStart w:id="4163" w:name="_Toc76652148"/>
      <w:bookmarkStart w:id="4164" w:name="_Toc76652986"/>
      <w:bookmarkStart w:id="4165" w:name="_Toc83742259"/>
      <w:bookmarkStart w:id="4166" w:name="_Toc91440749"/>
      <w:bookmarkStart w:id="4167" w:name="_Toc98849539"/>
      <w:bookmarkStart w:id="4168" w:name="_Toc106543393"/>
      <w:bookmarkStart w:id="4169" w:name="_Toc106737491"/>
      <w:bookmarkStart w:id="4170" w:name="_Toc107233258"/>
      <w:bookmarkStart w:id="4171" w:name="_Toc107234873"/>
      <w:bookmarkStart w:id="4172" w:name="_Toc107419843"/>
      <w:bookmarkStart w:id="4173" w:name="_Toc107477139"/>
      <w:bookmarkStart w:id="4174" w:name="_Toc114565996"/>
      <w:bookmarkStart w:id="4175" w:name="_Toc123936308"/>
      <w:bookmarkStart w:id="4176" w:name="_Toc124377323"/>
      <w:bookmarkStart w:id="4177" w:name="_Toc169888488"/>
      <w:bookmarkStart w:id="4178" w:name="_Toc171551677"/>
      <w:bookmarkStart w:id="4179" w:name="_Toc176775399"/>
      <w:bookmarkStart w:id="4180" w:name="_Toc187243994"/>
      <w:r w:rsidRPr="001E7EA3">
        <w:t>11.2.</w:t>
      </w:r>
      <w:r w:rsidRPr="001E7EA3">
        <w:rPr>
          <w:rFonts w:hint="eastAsia"/>
        </w:rPr>
        <w:t>3</w:t>
      </w:r>
      <w:r w:rsidRPr="001E7EA3">
        <w:rPr>
          <w:rFonts w:hint="eastAsia"/>
        </w:rPr>
        <w:tab/>
      </w:r>
      <w:r w:rsidRPr="001E7EA3">
        <w:t>PDCCH demodulation requirements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7159D8">
        <w:trP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4181" w:name="_Toc21338276"/>
      <w:bookmarkStart w:id="4182" w:name="_Toc29808384"/>
      <w:bookmarkStart w:id="4183" w:name="_Toc37068303"/>
      <w:bookmarkStart w:id="4184" w:name="_Toc37083848"/>
      <w:bookmarkStart w:id="4185" w:name="_Toc37084190"/>
      <w:bookmarkStart w:id="4186" w:name="_Toc40209552"/>
      <w:bookmarkStart w:id="4187" w:name="_Toc40209894"/>
      <w:bookmarkStart w:id="4188" w:name="_Toc45892853"/>
      <w:bookmarkStart w:id="4189" w:name="_Toc53176718"/>
      <w:bookmarkStart w:id="4190" w:name="_Toc61121040"/>
      <w:bookmarkStart w:id="4191" w:name="_Toc67918226"/>
      <w:bookmarkStart w:id="4192" w:name="_Toc76298270"/>
      <w:bookmarkStart w:id="4193" w:name="_Toc76572282"/>
      <w:bookmarkStart w:id="4194" w:name="_Toc76652149"/>
      <w:bookmarkStart w:id="4195" w:name="_Toc76652987"/>
      <w:bookmarkStart w:id="4196" w:name="_Toc83742260"/>
      <w:bookmarkStart w:id="4197" w:name="_Toc91440750"/>
      <w:bookmarkStart w:id="4198" w:name="_Toc98849540"/>
      <w:bookmarkStart w:id="4199" w:name="_Toc106543394"/>
      <w:bookmarkStart w:id="4200" w:name="_Toc106737492"/>
      <w:bookmarkStart w:id="4201" w:name="_Toc107233259"/>
      <w:bookmarkStart w:id="4202" w:name="_Toc107234874"/>
      <w:bookmarkStart w:id="4203" w:name="_Toc107419844"/>
      <w:bookmarkStart w:id="4204" w:name="_Toc107477140"/>
      <w:bookmarkStart w:id="4205" w:name="_Toc114565997"/>
      <w:bookmarkStart w:id="4206" w:name="_Toc123936309"/>
      <w:bookmarkStart w:id="4207" w:name="_Toc124377324"/>
      <w:bookmarkStart w:id="4208" w:name="_Toc169888489"/>
      <w:bookmarkStart w:id="4209" w:name="_Toc171551678"/>
      <w:bookmarkStart w:id="4210" w:name="_Toc176775400"/>
      <w:bookmarkStart w:id="4211" w:name="_Toc187243995"/>
      <w:r w:rsidRPr="001E7EA3">
        <w:t>11.2.</w:t>
      </w:r>
      <w:r w:rsidRPr="001E7EA3">
        <w:rPr>
          <w:rFonts w:hint="eastAsia"/>
        </w:rPr>
        <w:t>3</w:t>
      </w:r>
      <w:r w:rsidRPr="001E7EA3">
        <w:t>.1</w:t>
      </w:r>
      <w:r w:rsidRPr="001E7EA3">
        <w:rPr>
          <w:rFonts w:hint="eastAsia"/>
        </w:rPr>
        <w:tab/>
        <w:t>1</w:t>
      </w:r>
      <w:r w:rsidRPr="001E7EA3">
        <w:t>RX requirements</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4212" w:name="_Toc169888490"/>
      <w:bookmarkStart w:id="4213" w:name="_Toc171551679"/>
      <w:bookmarkStart w:id="4214" w:name="_Toc176775401"/>
      <w:bookmarkStart w:id="4215" w:name="_Toc187243996"/>
      <w:r w:rsidRPr="001E7EA3">
        <w:t>11.</w:t>
      </w:r>
      <w:r w:rsidRPr="001E7EA3">
        <w:rPr>
          <w:rFonts w:hint="eastAsia"/>
        </w:rPr>
        <w:t>2</w:t>
      </w:r>
      <w:r w:rsidRPr="001E7EA3">
        <w:t>.3.1.1</w:t>
      </w:r>
      <w:r w:rsidRPr="001E7EA3">
        <w:rPr>
          <w:rFonts w:hint="eastAsia"/>
        </w:rPr>
        <w:tab/>
      </w:r>
      <w:r w:rsidRPr="001E7EA3">
        <w:t>Minimum requirements with 1Tx Antenna</w:t>
      </w:r>
      <w:bookmarkEnd w:id="4212"/>
      <w:bookmarkEnd w:id="4213"/>
      <w:bookmarkEnd w:id="4214"/>
      <w:bookmarkEnd w:id="4215"/>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4216" w:name="startOfAnnexes"/>
      <w:bookmarkStart w:id="4217" w:name="_Toc97562325"/>
      <w:bookmarkStart w:id="4218" w:name="_Toc104122559"/>
      <w:bookmarkStart w:id="4219" w:name="_Toc104205510"/>
      <w:bookmarkStart w:id="4220" w:name="_Toc104206717"/>
      <w:bookmarkStart w:id="4221" w:name="_Toc104503677"/>
      <w:bookmarkStart w:id="4222" w:name="_Toc106127608"/>
      <w:bookmarkStart w:id="4223" w:name="_Toc123057990"/>
      <w:bookmarkStart w:id="4224" w:name="_Toc124256683"/>
      <w:bookmarkStart w:id="4225" w:name="_Toc131734996"/>
      <w:bookmarkStart w:id="4226" w:name="_Toc137372773"/>
      <w:bookmarkStart w:id="4227" w:name="_Toc138885159"/>
      <w:bookmarkStart w:id="4228" w:name="_Toc145690662"/>
      <w:bookmarkStart w:id="4229" w:name="_Toc155382217"/>
      <w:bookmarkStart w:id="4230" w:name="_Toc161754009"/>
      <w:bookmarkStart w:id="4231" w:name="_Toc161754630"/>
      <w:bookmarkStart w:id="4232" w:name="_Toc163202203"/>
      <w:bookmarkStart w:id="4233" w:name="_Toc169888491"/>
      <w:bookmarkStart w:id="4234" w:name="_Toc171551680"/>
      <w:bookmarkStart w:id="4235" w:name="_Toc176775402"/>
      <w:bookmarkStart w:id="4236" w:name="_Toc187243997"/>
      <w:bookmarkEnd w:id="4216"/>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8B394E7" w14:textId="77777777" w:rsidR="00635740" w:rsidRPr="00C25669" w:rsidRDefault="00635740" w:rsidP="00635740">
      <w:pPr>
        <w:pStyle w:val="Heading1"/>
      </w:pPr>
      <w:bookmarkStart w:id="4237" w:name="_Toc76298424"/>
      <w:bookmarkStart w:id="4238" w:name="_Toc76572436"/>
      <w:bookmarkStart w:id="4239" w:name="_Toc76652303"/>
      <w:bookmarkStart w:id="4240" w:name="_Toc76653141"/>
      <w:bookmarkStart w:id="4241" w:name="_Toc83742414"/>
      <w:bookmarkStart w:id="4242" w:name="_Toc91440904"/>
      <w:bookmarkStart w:id="4243" w:name="_Toc98849694"/>
      <w:bookmarkStart w:id="4244" w:name="_Toc106543548"/>
      <w:bookmarkStart w:id="4245" w:name="_Toc106737646"/>
      <w:bookmarkStart w:id="4246" w:name="_Toc107233413"/>
      <w:bookmarkStart w:id="4247" w:name="_Toc107235031"/>
      <w:bookmarkStart w:id="4248" w:name="_Toc107420001"/>
      <w:bookmarkStart w:id="4249" w:name="_Toc107477299"/>
      <w:bookmarkStart w:id="4250" w:name="_Toc123057991"/>
      <w:bookmarkStart w:id="4251" w:name="_Toc124256684"/>
      <w:bookmarkStart w:id="4252" w:name="_Toc131734997"/>
      <w:bookmarkStart w:id="4253" w:name="_Toc137372774"/>
      <w:bookmarkStart w:id="4254" w:name="_Toc138885160"/>
      <w:bookmarkStart w:id="4255" w:name="_Toc145690663"/>
      <w:bookmarkStart w:id="4256" w:name="_Toc155382218"/>
      <w:bookmarkStart w:id="4257" w:name="_Toc161754010"/>
      <w:bookmarkStart w:id="4258" w:name="_Toc161754631"/>
      <w:bookmarkStart w:id="4259" w:name="_Toc163202204"/>
      <w:bookmarkStart w:id="4260" w:name="_Toc169888492"/>
      <w:bookmarkStart w:id="4261" w:name="_Toc171551681"/>
      <w:bookmarkStart w:id="4262" w:name="_Toc176775403"/>
      <w:bookmarkStart w:id="4263" w:name="_Toc187243998"/>
      <w:r w:rsidRPr="00C25669">
        <w:t>A.1</w:t>
      </w:r>
      <w:r w:rsidRPr="00C25669">
        <w:rPr>
          <w:rFonts w:hint="eastAsia"/>
          <w:snapToGrid w:val="0"/>
        </w:rPr>
        <w:tab/>
      </w:r>
      <w:r w:rsidRPr="00C25669">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C643AEE" w14:textId="77777777" w:rsidR="00635740" w:rsidRPr="00C25669" w:rsidRDefault="00635740" w:rsidP="00635740">
      <w:pPr>
        <w:pStyle w:val="Heading2"/>
        <w:rPr>
          <w:snapToGrid w:val="0"/>
        </w:rPr>
      </w:pPr>
      <w:bookmarkStart w:id="4264" w:name="_Toc21338389"/>
      <w:bookmarkStart w:id="4265" w:name="_Toc29808497"/>
      <w:bookmarkStart w:id="4266" w:name="_Toc37068416"/>
      <w:bookmarkStart w:id="4267" w:name="_Toc37083961"/>
      <w:bookmarkStart w:id="4268" w:name="_Toc37084303"/>
      <w:bookmarkStart w:id="4269" w:name="_Toc40209665"/>
      <w:bookmarkStart w:id="4270" w:name="_Toc40210007"/>
      <w:bookmarkStart w:id="4271" w:name="_Toc45892966"/>
      <w:bookmarkStart w:id="4272" w:name="_Toc53176831"/>
      <w:bookmarkStart w:id="4273" w:name="_Toc61121159"/>
      <w:bookmarkStart w:id="4274" w:name="_Toc67918355"/>
      <w:bookmarkStart w:id="4275" w:name="_Toc76298425"/>
      <w:bookmarkStart w:id="4276" w:name="_Toc76572437"/>
      <w:bookmarkStart w:id="4277" w:name="_Toc76652304"/>
      <w:bookmarkStart w:id="4278" w:name="_Toc76653142"/>
      <w:bookmarkStart w:id="4279" w:name="_Toc83742415"/>
      <w:bookmarkStart w:id="4280" w:name="_Toc91440905"/>
      <w:bookmarkStart w:id="4281" w:name="_Toc98849695"/>
      <w:bookmarkStart w:id="4282" w:name="_Toc106543549"/>
      <w:bookmarkStart w:id="4283" w:name="_Toc106737647"/>
      <w:bookmarkStart w:id="4284" w:name="_Toc107233414"/>
      <w:bookmarkStart w:id="4285" w:name="_Toc107235032"/>
      <w:bookmarkStart w:id="4286" w:name="_Toc107420002"/>
      <w:bookmarkStart w:id="4287" w:name="_Toc107477300"/>
      <w:bookmarkStart w:id="4288" w:name="_Toc123057992"/>
      <w:bookmarkStart w:id="4289" w:name="_Toc124256685"/>
      <w:bookmarkStart w:id="4290" w:name="_Toc131734998"/>
      <w:bookmarkStart w:id="4291" w:name="_Toc137372775"/>
      <w:bookmarkStart w:id="4292" w:name="_Toc138885161"/>
      <w:bookmarkStart w:id="4293" w:name="_Toc145690664"/>
      <w:bookmarkStart w:id="4294" w:name="_Toc155382219"/>
      <w:bookmarkStart w:id="4295" w:name="_Toc161754011"/>
      <w:bookmarkStart w:id="4296" w:name="_Toc161754632"/>
      <w:bookmarkStart w:id="4297" w:name="_Toc163202205"/>
      <w:bookmarkStart w:id="4298" w:name="_Toc169888493"/>
      <w:bookmarkStart w:id="4299" w:name="_Toc171551682"/>
      <w:bookmarkStart w:id="4300" w:name="_Toc176775404"/>
      <w:bookmarkStart w:id="4301" w:name="_Toc187243999"/>
      <w:r w:rsidRPr="00C25669">
        <w:rPr>
          <w:snapToGrid w:val="0"/>
        </w:rPr>
        <w:t>A.1.1</w:t>
      </w:r>
      <w:r w:rsidRPr="00C25669">
        <w:rPr>
          <w:snapToGrid w:val="0"/>
        </w:rPr>
        <w:tab/>
        <w:t>Throughput definition</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302" w:name="_Toc123057993"/>
      <w:bookmarkStart w:id="4303" w:name="_Toc124256686"/>
      <w:bookmarkStart w:id="4304" w:name="_Toc131734999"/>
      <w:bookmarkStart w:id="4305" w:name="_Toc137372776"/>
      <w:bookmarkStart w:id="4306" w:name="_Toc138885162"/>
      <w:bookmarkStart w:id="4307" w:name="_Toc145690665"/>
      <w:bookmarkStart w:id="4308" w:name="_Toc155382220"/>
      <w:bookmarkStart w:id="4309" w:name="_Toc161754012"/>
      <w:bookmarkStart w:id="4310" w:name="_Toc161754633"/>
      <w:bookmarkStart w:id="4311" w:name="_Toc163202206"/>
      <w:bookmarkStart w:id="4312" w:name="_Toc169888494"/>
      <w:bookmarkStart w:id="4313" w:name="_Toc171551683"/>
      <w:bookmarkStart w:id="4314" w:name="_Toc176775405"/>
      <w:bookmarkStart w:id="4315" w:name="_Toc187244000"/>
      <w:r w:rsidRPr="00C25669">
        <w:t>A.</w:t>
      </w:r>
      <w:r>
        <w:t>2</w:t>
      </w:r>
      <w:r w:rsidRPr="00C25669">
        <w:rPr>
          <w:rFonts w:hint="eastAsia"/>
          <w:snapToGrid w:val="0"/>
        </w:rPr>
        <w:tab/>
      </w:r>
      <w:r w:rsidR="00E13F74">
        <w:t>U</w:t>
      </w:r>
      <w:r w:rsidRPr="00C25669">
        <w:t>L reference measurement channels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6414DD73" w14:textId="77777777" w:rsidR="00AA6209" w:rsidRDefault="00AA6209" w:rsidP="00AA6209">
      <w:pPr>
        <w:pStyle w:val="Heading2"/>
      </w:pPr>
      <w:bookmarkStart w:id="4316" w:name="_Toc27478673"/>
      <w:bookmarkStart w:id="4317" w:name="_Toc36227387"/>
      <w:bookmarkStart w:id="4318" w:name="_Toc161754013"/>
      <w:bookmarkStart w:id="4319" w:name="_Toc161754634"/>
      <w:bookmarkStart w:id="4320" w:name="_Toc163202207"/>
      <w:bookmarkStart w:id="4321" w:name="_Toc169888495"/>
      <w:bookmarkStart w:id="4322" w:name="_Toc171551684"/>
      <w:bookmarkStart w:id="4323" w:name="_Toc176775406"/>
      <w:bookmarkStart w:id="4324" w:name="_Toc187244001"/>
      <w:r>
        <w:t>A.2.1</w:t>
      </w:r>
      <w:r>
        <w:tab/>
        <w:t>General</w:t>
      </w:r>
      <w:bookmarkEnd w:id="4316"/>
      <w:bookmarkEnd w:id="4317"/>
      <w:bookmarkEnd w:id="4318"/>
      <w:bookmarkEnd w:id="4319"/>
      <w:bookmarkEnd w:id="4320"/>
      <w:bookmarkEnd w:id="4321"/>
      <w:bookmarkEnd w:id="4322"/>
      <w:bookmarkEnd w:id="4323"/>
      <w:bookmarkEnd w:id="4324"/>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037BD032" w14:textId="5CD878DD" w:rsidR="00155BE5" w:rsidRDefault="00155BE5" w:rsidP="00155BE5">
      <w:pPr>
        <w:pStyle w:val="Heading2"/>
      </w:pPr>
      <w:bookmarkStart w:id="4325" w:name="_Toc27478674"/>
      <w:bookmarkStart w:id="4326" w:name="_Toc36227388"/>
      <w:bookmarkStart w:id="4327" w:name="_Toc161754014"/>
      <w:bookmarkStart w:id="4328" w:name="_Toc161754635"/>
      <w:bookmarkStart w:id="4329" w:name="_Toc163202208"/>
      <w:bookmarkStart w:id="4330" w:name="_Toc169888496"/>
      <w:bookmarkStart w:id="4331" w:name="_Toc171551685"/>
      <w:bookmarkStart w:id="4332" w:name="_Toc176775407"/>
      <w:bookmarkStart w:id="4333" w:name="_Toc187244002"/>
      <w:r>
        <w:lastRenderedPageBreak/>
        <w:t>A.2.2</w:t>
      </w:r>
      <w:r>
        <w:tab/>
      </w:r>
      <w:bookmarkEnd w:id="4325"/>
      <w:bookmarkEnd w:id="4326"/>
      <w:bookmarkEnd w:id="4327"/>
      <w:bookmarkEnd w:id="4328"/>
      <w:bookmarkEnd w:id="4329"/>
      <w:bookmarkEnd w:id="4330"/>
      <w:bookmarkEnd w:id="4331"/>
      <w:r w:rsidR="00041B27">
        <w:t>Reference measurement channels for FR1-NTN FDD</w:t>
      </w:r>
      <w:bookmarkEnd w:id="4332"/>
      <w:bookmarkEnd w:id="4333"/>
    </w:p>
    <w:p w14:paraId="3FEECB9B" w14:textId="77777777" w:rsidR="00155BE5" w:rsidRDefault="00155BE5" w:rsidP="00155BE5">
      <w:pPr>
        <w:pStyle w:val="Heading3"/>
      </w:pPr>
      <w:bookmarkStart w:id="4334" w:name="_Toc27478675"/>
      <w:bookmarkStart w:id="4335" w:name="_Toc36227389"/>
      <w:bookmarkStart w:id="4336" w:name="_Toc161754015"/>
      <w:bookmarkStart w:id="4337" w:name="_Toc161754636"/>
      <w:bookmarkStart w:id="4338" w:name="_Toc163202209"/>
      <w:bookmarkStart w:id="4339" w:name="_Toc169888497"/>
      <w:bookmarkStart w:id="4340" w:name="_Toc171551686"/>
      <w:bookmarkStart w:id="4341" w:name="_Toc176775408"/>
      <w:bookmarkStart w:id="4342" w:name="_Toc187244003"/>
      <w:r>
        <w:t>A.2.2.1</w:t>
      </w:r>
      <w:r>
        <w:tab/>
        <w:t>DFT-s-OFDM Pi/2-BPSK</w:t>
      </w:r>
      <w:bookmarkEnd w:id="4334"/>
      <w:bookmarkEnd w:id="4335"/>
      <w:bookmarkEnd w:id="4336"/>
      <w:bookmarkEnd w:id="4337"/>
      <w:bookmarkEnd w:id="4338"/>
      <w:bookmarkEnd w:id="4339"/>
      <w:bookmarkEnd w:id="4340"/>
      <w:bookmarkEnd w:id="4341"/>
      <w:bookmarkEnd w:id="4342"/>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4343" w:name="_Toc27478676"/>
      <w:bookmarkStart w:id="4344" w:name="_Toc36227390"/>
      <w:bookmarkStart w:id="4345" w:name="_Toc161754016"/>
      <w:bookmarkStart w:id="4346" w:name="_Toc161754637"/>
      <w:bookmarkStart w:id="4347" w:name="_Toc163202210"/>
      <w:bookmarkStart w:id="4348" w:name="_Toc169888498"/>
      <w:bookmarkStart w:id="4349" w:name="_Toc171551687"/>
      <w:bookmarkStart w:id="4350" w:name="_Toc176775409"/>
      <w:bookmarkStart w:id="4351" w:name="_Toc187244004"/>
      <w:r>
        <w:lastRenderedPageBreak/>
        <w:t>A.2.2.2</w:t>
      </w:r>
      <w:r>
        <w:tab/>
        <w:t>DFT-s-OFDM QPSK</w:t>
      </w:r>
      <w:bookmarkEnd w:id="4343"/>
      <w:bookmarkEnd w:id="4344"/>
      <w:bookmarkEnd w:id="4345"/>
      <w:bookmarkEnd w:id="4346"/>
      <w:bookmarkEnd w:id="4347"/>
      <w:bookmarkEnd w:id="4348"/>
      <w:bookmarkEnd w:id="4349"/>
      <w:bookmarkEnd w:id="4350"/>
      <w:bookmarkEnd w:id="4351"/>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4352" w:name="_Toc27478677"/>
      <w:bookmarkStart w:id="4353" w:name="_Toc36227391"/>
      <w:bookmarkStart w:id="4354" w:name="_Toc161754017"/>
      <w:bookmarkStart w:id="4355" w:name="_Toc161754638"/>
      <w:bookmarkStart w:id="4356" w:name="_Toc163202211"/>
      <w:bookmarkStart w:id="4357" w:name="_Toc169888499"/>
      <w:bookmarkStart w:id="4358" w:name="_Toc171551688"/>
      <w:bookmarkStart w:id="4359" w:name="_Toc176775410"/>
      <w:bookmarkStart w:id="4360" w:name="_Toc187244005"/>
      <w:r>
        <w:lastRenderedPageBreak/>
        <w:t>A.2.2.3</w:t>
      </w:r>
      <w:r>
        <w:tab/>
        <w:t>DFT-s-OFDM 16QAM</w:t>
      </w:r>
      <w:bookmarkEnd w:id="4352"/>
      <w:bookmarkEnd w:id="4353"/>
      <w:bookmarkEnd w:id="4354"/>
      <w:bookmarkEnd w:id="4355"/>
      <w:bookmarkEnd w:id="4356"/>
      <w:bookmarkEnd w:id="4357"/>
      <w:bookmarkEnd w:id="4358"/>
      <w:bookmarkEnd w:id="4359"/>
      <w:bookmarkEnd w:id="4360"/>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4361" w:name="_Toc27478678"/>
      <w:bookmarkStart w:id="4362" w:name="_Toc36227392"/>
      <w:bookmarkStart w:id="4363" w:name="_Toc161754018"/>
      <w:bookmarkStart w:id="4364" w:name="_Toc161754639"/>
      <w:bookmarkStart w:id="4365" w:name="_Toc163202212"/>
      <w:bookmarkStart w:id="4366" w:name="_Toc169888500"/>
      <w:bookmarkStart w:id="4367" w:name="_Toc171551689"/>
      <w:bookmarkStart w:id="4368" w:name="_Toc176775411"/>
      <w:bookmarkStart w:id="4369" w:name="_Toc187244006"/>
      <w:r>
        <w:lastRenderedPageBreak/>
        <w:t>A.2.2.4</w:t>
      </w:r>
      <w:r>
        <w:tab/>
        <w:t>DFT-s-OFDM 64QAM</w:t>
      </w:r>
      <w:bookmarkEnd w:id="4361"/>
      <w:bookmarkEnd w:id="4362"/>
      <w:bookmarkEnd w:id="4363"/>
      <w:bookmarkEnd w:id="4364"/>
      <w:bookmarkEnd w:id="4365"/>
      <w:bookmarkEnd w:id="4366"/>
      <w:bookmarkEnd w:id="4367"/>
      <w:bookmarkEnd w:id="4368"/>
      <w:bookmarkEnd w:id="4369"/>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7777777" w:rsidR="00155BE5" w:rsidRDefault="00155BE5" w:rsidP="00155BE5">
      <w:pPr>
        <w:pStyle w:val="Heading3"/>
      </w:pPr>
      <w:bookmarkStart w:id="4370" w:name="_Toc27478679"/>
      <w:bookmarkStart w:id="4371" w:name="_Toc36227393"/>
      <w:bookmarkStart w:id="4372" w:name="_Toc161754019"/>
      <w:bookmarkStart w:id="4373" w:name="_Toc161754640"/>
      <w:bookmarkStart w:id="4374" w:name="_Toc163202213"/>
      <w:bookmarkStart w:id="4375" w:name="_Toc169888501"/>
      <w:bookmarkStart w:id="4376" w:name="_Toc171551690"/>
      <w:bookmarkStart w:id="4377" w:name="_Toc176775412"/>
      <w:bookmarkStart w:id="4378" w:name="_Toc187244007"/>
      <w:r>
        <w:lastRenderedPageBreak/>
        <w:t>A.2.2.5</w:t>
      </w:r>
      <w:r>
        <w:tab/>
        <w:t>DFT-s-OFDM 256QAM</w:t>
      </w:r>
      <w:bookmarkEnd w:id="4370"/>
      <w:bookmarkEnd w:id="4371"/>
      <w:bookmarkEnd w:id="4372"/>
      <w:bookmarkEnd w:id="4373"/>
      <w:bookmarkEnd w:id="4374"/>
      <w:bookmarkEnd w:id="4375"/>
      <w:bookmarkEnd w:id="4376"/>
      <w:bookmarkEnd w:id="4377"/>
      <w:bookmarkEnd w:id="4378"/>
    </w:p>
    <w:p w14:paraId="69C30ECE" w14:textId="77777777" w:rsidR="00155BE5" w:rsidRDefault="00155BE5" w:rsidP="00155BE5">
      <w:pPr>
        <w:pStyle w:val="TH"/>
      </w:pPr>
      <w:r>
        <w:t>Table A.2.2.5-1: Reference Channels for DFT-s-OFDM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8F2887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7B1BE16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7A3342F"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15F45F"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44CBFBF"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F64D70F"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A9B17AA"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AE7BDF5"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676F3ABD"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12D639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552662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525DF41" w14:textId="77777777" w:rsidR="00155BE5" w:rsidRDefault="00155BE5" w:rsidP="007159D8">
            <w:pPr>
              <w:pStyle w:val="TAH"/>
              <w:rPr>
                <w:rFonts w:eastAsia="MS Mincho"/>
              </w:rPr>
            </w:pPr>
            <w:r>
              <w:rPr>
                <w:rFonts w:eastAsia="MS Mincho"/>
              </w:rPr>
              <w:t>Total modulated symbols per slot</w:t>
            </w:r>
          </w:p>
        </w:tc>
      </w:tr>
      <w:tr w:rsidR="00155BE5" w14:paraId="4F6B33C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B6A44D9"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16E03032"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31A5AF34"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C3F2AD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E5B68D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73D23880"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2CE8760"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282C57E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834ED38"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17D4EF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F4A45F9" w14:textId="77777777" w:rsidR="00155BE5" w:rsidRDefault="00155BE5" w:rsidP="007159D8">
            <w:pPr>
              <w:pStyle w:val="TAC"/>
              <w:rPr>
                <w:rFonts w:eastAsia="MS Mincho"/>
              </w:rPr>
            </w:pPr>
            <w:r>
              <w:rPr>
                <w:rFonts w:eastAsia="MS Mincho"/>
              </w:rPr>
              <w:t> </w:t>
            </w:r>
          </w:p>
        </w:tc>
      </w:tr>
      <w:tr w:rsidR="00155BE5" w14:paraId="7199F68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AF313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1FFDA7C"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4F6D6FC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34672AD9"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bottom"/>
            <w:hideMark/>
          </w:tcPr>
          <w:p w14:paraId="74E39EB8"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bottom"/>
            <w:hideMark/>
          </w:tcPr>
          <w:p w14:paraId="5B4CFB84" w14:textId="77777777" w:rsidR="00155BE5" w:rsidRDefault="00155BE5" w:rsidP="007159D8">
            <w:pPr>
              <w:pStyle w:val="TAC"/>
            </w:pPr>
            <w:r>
              <w:t>704</w:t>
            </w:r>
          </w:p>
        </w:tc>
        <w:tc>
          <w:tcPr>
            <w:tcW w:w="1057" w:type="dxa"/>
            <w:tcBorders>
              <w:top w:val="nil"/>
              <w:left w:val="nil"/>
              <w:bottom w:val="single" w:sz="4" w:space="0" w:color="auto"/>
              <w:right w:val="single" w:sz="4" w:space="0" w:color="auto"/>
            </w:tcBorders>
            <w:noWrap/>
            <w:vAlign w:val="bottom"/>
            <w:hideMark/>
          </w:tcPr>
          <w:p w14:paraId="3359EE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1C2999B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02F9CF8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49B38AC" w14:textId="77777777" w:rsidR="00155BE5" w:rsidRDefault="00155BE5" w:rsidP="007159D8">
            <w:pPr>
              <w:pStyle w:val="TAC"/>
            </w:pPr>
            <w:r>
              <w:t>1056</w:t>
            </w:r>
          </w:p>
        </w:tc>
        <w:tc>
          <w:tcPr>
            <w:tcW w:w="1127" w:type="dxa"/>
            <w:tcBorders>
              <w:top w:val="nil"/>
              <w:left w:val="nil"/>
              <w:bottom w:val="single" w:sz="4" w:space="0" w:color="auto"/>
              <w:right w:val="single" w:sz="4" w:space="0" w:color="auto"/>
            </w:tcBorders>
            <w:noWrap/>
            <w:vAlign w:val="bottom"/>
            <w:hideMark/>
          </w:tcPr>
          <w:p w14:paraId="11D9F508" w14:textId="77777777" w:rsidR="00155BE5" w:rsidRDefault="00155BE5" w:rsidP="007159D8">
            <w:pPr>
              <w:pStyle w:val="TAC"/>
            </w:pPr>
            <w:r>
              <w:t>132</w:t>
            </w:r>
          </w:p>
        </w:tc>
      </w:tr>
      <w:tr w:rsidR="00155BE5" w14:paraId="4CEB3F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93122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72C20BC"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32F099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33C943E"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560FEDD5"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3C23E004" w14:textId="77777777" w:rsidR="00155BE5" w:rsidRDefault="00155BE5" w:rsidP="007159D8">
            <w:pPr>
              <w:pStyle w:val="TAC"/>
            </w:pPr>
            <w:r>
              <w:t>3496</w:t>
            </w:r>
          </w:p>
        </w:tc>
        <w:tc>
          <w:tcPr>
            <w:tcW w:w="1057" w:type="dxa"/>
            <w:tcBorders>
              <w:top w:val="nil"/>
              <w:left w:val="nil"/>
              <w:bottom w:val="single" w:sz="4" w:space="0" w:color="auto"/>
              <w:right w:val="single" w:sz="4" w:space="0" w:color="auto"/>
            </w:tcBorders>
            <w:noWrap/>
            <w:vAlign w:val="center"/>
            <w:hideMark/>
          </w:tcPr>
          <w:p w14:paraId="4755D8E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36F4C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FCBD79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A197345"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6D68149A" w14:textId="77777777" w:rsidR="00155BE5" w:rsidRDefault="00155BE5" w:rsidP="007159D8">
            <w:pPr>
              <w:pStyle w:val="TAC"/>
            </w:pPr>
            <w:r>
              <w:t>660</w:t>
            </w:r>
          </w:p>
        </w:tc>
      </w:tr>
      <w:tr w:rsidR="00155BE5" w14:paraId="0AA35CA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ECE63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564930A9"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50DCAB5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CA54028"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2A9B106E"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19D213E5" w14:textId="77777777" w:rsidR="00155BE5" w:rsidRDefault="00155BE5" w:rsidP="007159D8">
            <w:pPr>
              <w:pStyle w:val="TAC"/>
            </w:pPr>
            <w:r>
              <w:t>6272</w:t>
            </w:r>
          </w:p>
        </w:tc>
        <w:tc>
          <w:tcPr>
            <w:tcW w:w="1057" w:type="dxa"/>
            <w:tcBorders>
              <w:top w:val="nil"/>
              <w:left w:val="nil"/>
              <w:bottom w:val="single" w:sz="4" w:space="0" w:color="auto"/>
              <w:right w:val="single" w:sz="4" w:space="0" w:color="auto"/>
            </w:tcBorders>
            <w:noWrap/>
            <w:vAlign w:val="center"/>
            <w:hideMark/>
          </w:tcPr>
          <w:p w14:paraId="2B51FA0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2F2B7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488402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A1194DF"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3F892027" w14:textId="77777777" w:rsidR="00155BE5" w:rsidRDefault="00155BE5" w:rsidP="007159D8">
            <w:pPr>
              <w:pStyle w:val="TAC"/>
            </w:pPr>
            <w:r>
              <w:t>1188</w:t>
            </w:r>
          </w:p>
        </w:tc>
      </w:tr>
      <w:tr w:rsidR="00155BE5" w14:paraId="5515BA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82616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82826EC"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2769E26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2086BB"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0EDD7593"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60F4405F"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155670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2C7EF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60FFB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E23328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7564EB1" w14:textId="77777777" w:rsidR="00155BE5" w:rsidRDefault="00155BE5" w:rsidP="007159D8">
            <w:pPr>
              <w:pStyle w:val="TAC"/>
              <w:rPr>
                <w:rFonts w:eastAsia="MS Mincho"/>
              </w:rPr>
            </w:pPr>
            <w:r>
              <w:rPr>
                <w:rFonts w:eastAsia="MS Mincho"/>
              </w:rPr>
              <w:t>1320</w:t>
            </w:r>
          </w:p>
        </w:tc>
      </w:tr>
      <w:tr w:rsidR="00155BE5" w14:paraId="68EEF3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A00D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02920CC"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04DC16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A47497E"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6BDB2CE7"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52569AB8" w14:textId="77777777" w:rsidR="00155BE5" w:rsidRDefault="00155BE5" w:rsidP="007159D8">
            <w:pPr>
              <w:pStyle w:val="TAC"/>
            </w:pPr>
            <w:r>
              <w:t>8456</w:t>
            </w:r>
          </w:p>
        </w:tc>
        <w:tc>
          <w:tcPr>
            <w:tcW w:w="1057" w:type="dxa"/>
            <w:tcBorders>
              <w:top w:val="nil"/>
              <w:left w:val="nil"/>
              <w:bottom w:val="single" w:sz="4" w:space="0" w:color="auto"/>
              <w:right w:val="single" w:sz="4" w:space="0" w:color="auto"/>
            </w:tcBorders>
            <w:noWrap/>
            <w:vAlign w:val="center"/>
            <w:hideMark/>
          </w:tcPr>
          <w:p w14:paraId="5F7A67F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5F3A13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7C61B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4BDA63D" w14:textId="77777777" w:rsidR="00155BE5" w:rsidRDefault="00155BE5" w:rsidP="007159D8">
            <w:pPr>
              <w:pStyle w:val="TAC"/>
            </w:pPr>
            <w:r>
              <w:t>12672</w:t>
            </w:r>
          </w:p>
        </w:tc>
        <w:tc>
          <w:tcPr>
            <w:tcW w:w="1127" w:type="dxa"/>
            <w:tcBorders>
              <w:top w:val="nil"/>
              <w:left w:val="nil"/>
              <w:bottom w:val="single" w:sz="4" w:space="0" w:color="auto"/>
              <w:right w:val="single" w:sz="4" w:space="0" w:color="auto"/>
            </w:tcBorders>
            <w:noWrap/>
            <w:vAlign w:val="center"/>
            <w:hideMark/>
          </w:tcPr>
          <w:p w14:paraId="1A9F3633" w14:textId="77777777" w:rsidR="00155BE5" w:rsidRDefault="00155BE5" w:rsidP="007159D8">
            <w:pPr>
              <w:pStyle w:val="TAC"/>
            </w:pPr>
            <w:r>
              <w:t>1584</w:t>
            </w:r>
          </w:p>
        </w:tc>
      </w:tr>
      <w:tr w:rsidR="00155BE5" w14:paraId="5F295A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F8DAB1"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2EA8C99"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6B208A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A67433B"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468B0760"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5EA6B8A7"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3D06C32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779528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460216C"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6EEE2EF" w14:textId="77777777" w:rsidR="00155BE5" w:rsidRDefault="00155BE5" w:rsidP="007159D8">
            <w:pPr>
              <w:pStyle w:val="TAC"/>
            </w:pPr>
            <w:r>
              <w:t>15840</w:t>
            </w:r>
          </w:p>
        </w:tc>
        <w:tc>
          <w:tcPr>
            <w:tcW w:w="1127" w:type="dxa"/>
            <w:tcBorders>
              <w:top w:val="nil"/>
              <w:left w:val="nil"/>
              <w:bottom w:val="single" w:sz="4" w:space="0" w:color="auto"/>
              <w:right w:val="single" w:sz="4" w:space="0" w:color="auto"/>
            </w:tcBorders>
            <w:noWrap/>
            <w:vAlign w:val="center"/>
            <w:hideMark/>
          </w:tcPr>
          <w:p w14:paraId="5584B53A" w14:textId="77777777" w:rsidR="00155BE5" w:rsidRDefault="00155BE5" w:rsidP="007159D8">
            <w:pPr>
              <w:pStyle w:val="TAC"/>
            </w:pPr>
            <w:r>
              <w:t>1980</w:t>
            </w:r>
          </w:p>
        </w:tc>
      </w:tr>
      <w:tr w:rsidR="00155BE5" w14:paraId="546166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7142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41F5927"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61ABF57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CF507A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7F33BD07"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7EE79F30" w14:textId="77777777" w:rsidR="00155BE5" w:rsidRDefault="00155BE5" w:rsidP="007159D8">
            <w:pPr>
              <w:pStyle w:val="TAC"/>
              <w:rPr>
                <w:rFonts w:eastAsia="MS Mincho"/>
              </w:rPr>
            </w:pPr>
            <w:r>
              <w:rPr>
                <w:rFonts w:eastAsia="MS Mincho"/>
              </w:rPr>
              <w:t>12552</w:t>
            </w:r>
          </w:p>
        </w:tc>
        <w:tc>
          <w:tcPr>
            <w:tcW w:w="1057" w:type="dxa"/>
            <w:tcBorders>
              <w:top w:val="nil"/>
              <w:left w:val="nil"/>
              <w:bottom w:val="single" w:sz="4" w:space="0" w:color="auto"/>
              <w:right w:val="single" w:sz="4" w:space="0" w:color="auto"/>
            </w:tcBorders>
            <w:noWrap/>
            <w:vAlign w:val="center"/>
            <w:hideMark/>
          </w:tcPr>
          <w:p w14:paraId="16D2F9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AC819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F366F4"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C158D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7A7ACEED" w14:textId="77777777" w:rsidR="00155BE5" w:rsidRDefault="00155BE5" w:rsidP="007159D8">
            <w:pPr>
              <w:pStyle w:val="TAC"/>
              <w:rPr>
                <w:rFonts w:eastAsia="MS Mincho"/>
              </w:rPr>
            </w:pPr>
            <w:r>
              <w:rPr>
                <w:rFonts w:eastAsia="MS Mincho"/>
              </w:rPr>
              <w:t>2376</w:t>
            </w:r>
          </w:p>
        </w:tc>
      </w:tr>
      <w:tr w:rsidR="00155BE5" w14:paraId="3CC3F4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A97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810244"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F40F24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99A4B5B"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4F49AE2F"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58AC2FE4" w14:textId="77777777" w:rsidR="00155BE5" w:rsidRDefault="00155BE5" w:rsidP="007159D8">
            <w:pPr>
              <w:pStyle w:val="TAC"/>
              <w:rPr>
                <w:rFonts w:eastAsia="MS Mincho"/>
              </w:rPr>
            </w:pPr>
            <w:r>
              <w:rPr>
                <w:rFonts w:eastAsia="MS Mincho"/>
              </w:rPr>
              <w:t>16896</w:t>
            </w:r>
          </w:p>
        </w:tc>
        <w:tc>
          <w:tcPr>
            <w:tcW w:w="1057" w:type="dxa"/>
            <w:tcBorders>
              <w:top w:val="nil"/>
              <w:left w:val="nil"/>
              <w:bottom w:val="single" w:sz="4" w:space="0" w:color="auto"/>
              <w:right w:val="single" w:sz="4" w:space="0" w:color="auto"/>
            </w:tcBorders>
            <w:noWrap/>
            <w:vAlign w:val="center"/>
            <w:hideMark/>
          </w:tcPr>
          <w:p w14:paraId="60B6307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86E41F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8E64AF2"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45D5FD0E" w14:textId="77777777" w:rsidR="00155BE5" w:rsidRDefault="00155BE5" w:rsidP="007159D8">
            <w:pPr>
              <w:pStyle w:val="TAC"/>
              <w:rPr>
                <w:rFonts w:eastAsia="MS Mincho"/>
              </w:rPr>
            </w:pPr>
            <w:r>
              <w:rPr>
                <w:rFonts w:eastAsia="MS Mincho"/>
              </w:rPr>
              <w:t>25344</w:t>
            </w:r>
          </w:p>
        </w:tc>
        <w:tc>
          <w:tcPr>
            <w:tcW w:w="1127" w:type="dxa"/>
            <w:tcBorders>
              <w:top w:val="nil"/>
              <w:left w:val="nil"/>
              <w:bottom w:val="single" w:sz="4" w:space="0" w:color="auto"/>
              <w:right w:val="single" w:sz="4" w:space="0" w:color="auto"/>
            </w:tcBorders>
            <w:noWrap/>
            <w:vAlign w:val="center"/>
            <w:hideMark/>
          </w:tcPr>
          <w:p w14:paraId="3D59E571" w14:textId="77777777" w:rsidR="00155BE5" w:rsidRDefault="00155BE5" w:rsidP="007159D8">
            <w:pPr>
              <w:pStyle w:val="TAC"/>
              <w:rPr>
                <w:rFonts w:eastAsia="MS Mincho"/>
              </w:rPr>
            </w:pPr>
            <w:r>
              <w:rPr>
                <w:rFonts w:eastAsia="MS Mincho"/>
              </w:rPr>
              <w:t>3168</w:t>
            </w:r>
          </w:p>
        </w:tc>
      </w:tr>
      <w:tr w:rsidR="00155BE5" w14:paraId="7461D8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81BB1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F278FB"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54180E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DFCC89"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59B66601"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45742415"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13990CC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18CDF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4719DD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5C07AE6"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54379BD3" w14:textId="77777777" w:rsidR="00155BE5" w:rsidRDefault="00155BE5" w:rsidP="007159D8">
            <w:pPr>
              <w:pStyle w:val="TAC"/>
              <w:rPr>
                <w:rFonts w:eastAsia="MS Mincho"/>
              </w:rPr>
            </w:pPr>
            <w:r>
              <w:rPr>
                <w:rFonts w:eastAsia="MS Mincho"/>
              </w:rPr>
              <w:t>3300</w:t>
            </w:r>
          </w:p>
        </w:tc>
      </w:tr>
      <w:tr w:rsidR="00155BE5" w14:paraId="3C2E19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B8A13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E0DB019"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3E295EE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429FFF5"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6A4D3D82"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303D8675"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435C155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EAC68F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74410A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93F4AE8"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5C296C56" w14:textId="77777777" w:rsidR="00155BE5" w:rsidRDefault="00155BE5" w:rsidP="007159D8">
            <w:pPr>
              <w:pStyle w:val="TAC"/>
              <w:rPr>
                <w:rFonts w:eastAsia="MS Mincho"/>
              </w:rPr>
            </w:pPr>
            <w:r>
              <w:rPr>
                <w:rFonts w:eastAsia="MS Mincho"/>
              </w:rPr>
              <w:t>3960</w:t>
            </w:r>
          </w:p>
        </w:tc>
      </w:tr>
      <w:tr w:rsidR="00155BE5" w14:paraId="2F42B67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84D51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5EF3EAD"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3644479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47B5667"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3AAE927F"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5636ED53" w14:textId="77777777" w:rsidR="00155BE5" w:rsidRDefault="00155BE5" w:rsidP="007159D8">
            <w:pPr>
              <w:pStyle w:val="TAC"/>
            </w:pPr>
            <w:r>
              <w:t>22536</w:t>
            </w:r>
          </w:p>
        </w:tc>
        <w:tc>
          <w:tcPr>
            <w:tcW w:w="1057" w:type="dxa"/>
            <w:tcBorders>
              <w:top w:val="nil"/>
              <w:left w:val="nil"/>
              <w:bottom w:val="single" w:sz="4" w:space="0" w:color="auto"/>
              <w:right w:val="single" w:sz="4" w:space="0" w:color="auto"/>
            </w:tcBorders>
            <w:noWrap/>
            <w:vAlign w:val="center"/>
            <w:hideMark/>
          </w:tcPr>
          <w:p w14:paraId="143B65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5A4D832"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006CB2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7FABB070" w14:textId="77777777" w:rsidR="00155BE5" w:rsidRDefault="00155BE5" w:rsidP="007159D8">
            <w:pPr>
              <w:pStyle w:val="TAC"/>
            </w:pPr>
            <w:r>
              <w:t>33792</w:t>
            </w:r>
          </w:p>
        </w:tc>
        <w:tc>
          <w:tcPr>
            <w:tcW w:w="1127" w:type="dxa"/>
            <w:tcBorders>
              <w:top w:val="nil"/>
              <w:left w:val="nil"/>
              <w:bottom w:val="single" w:sz="4" w:space="0" w:color="auto"/>
              <w:right w:val="single" w:sz="4" w:space="0" w:color="auto"/>
            </w:tcBorders>
            <w:noWrap/>
            <w:vAlign w:val="center"/>
            <w:hideMark/>
          </w:tcPr>
          <w:p w14:paraId="789CB7C3" w14:textId="77777777" w:rsidR="00155BE5" w:rsidRDefault="00155BE5" w:rsidP="007159D8">
            <w:pPr>
              <w:pStyle w:val="TAC"/>
            </w:pPr>
            <w:r>
              <w:t>4224</w:t>
            </w:r>
          </w:p>
        </w:tc>
      </w:tr>
      <w:tr w:rsidR="00155BE5" w14:paraId="155CD0A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DD79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42524E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2004C8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80F4B0"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5837EB90"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7454D53E" w14:textId="77777777" w:rsidR="00155BE5" w:rsidRDefault="00155BE5" w:rsidP="007159D8">
            <w:pPr>
              <w:pStyle w:val="TAC"/>
              <w:rPr>
                <w:rFonts w:eastAsia="MS Mincho"/>
              </w:rPr>
            </w:pPr>
            <w:r>
              <w:rPr>
                <w:rFonts w:eastAsia="MS Mincho"/>
              </w:rPr>
              <w:t>25104</w:t>
            </w:r>
          </w:p>
        </w:tc>
        <w:tc>
          <w:tcPr>
            <w:tcW w:w="1057" w:type="dxa"/>
            <w:tcBorders>
              <w:top w:val="nil"/>
              <w:left w:val="nil"/>
              <w:bottom w:val="single" w:sz="4" w:space="0" w:color="auto"/>
              <w:right w:val="single" w:sz="4" w:space="0" w:color="auto"/>
            </w:tcBorders>
            <w:noWrap/>
            <w:vAlign w:val="center"/>
            <w:hideMark/>
          </w:tcPr>
          <w:p w14:paraId="758594D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AD17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B784B1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40E50C0B" w14:textId="77777777" w:rsidR="00155BE5" w:rsidRDefault="00155BE5" w:rsidP="007159D8">
            <w:pPr>
              <w:pStyle w:val="TAC"/>
              <w:rPr>
                <w:rFonts w:eastAsia="MS Mincho"/>
              </w:rPr>
            </w:pPr>
            <w:r>
              <w:rPr>
                <w:rFonts w:eastAsia="MS Mincho"/>
              </w:rPr>
              <w:t>38016</w:t>
            </w:r>
          </w:p>
        </w:tc>
        <w:tc>
          <w:tcPr>
            <w:tcW w:w="1127" w:type="dxa"/>
            <w:tcBorders>
              <w:top w:val="nil"/>
              <w:left w:val="nil"/>
              <w:bottom w:val="single" w:sz="4" w:space="0" w:color="auto"/>
              <w:right w:val="single" w:sz="4" w:space="0" w:color="auto"/>
            </w:tcBorders>
            <w:noWrap/>
            <w:vAlign w:val="center"/>
            <w:hideMark/>
          </w:tcPr>
          <w:p w14:paraId="2E0BCA4E" w14:textId="77777777" w:rsidR="00155BE5" w:rsidRDefault="00155BE5" w:rsidP="007159D8">
            <w:pPr>
              <w:pStyle w:val="TAC"/>
              <w:rPr>
                <w:rFonts w:eastAsia="MS Mincho"/>
              </w:rPr>
            </w:pPr>
            <w:r>
              <w:rPr>
                <w:rFonts w:eastAsia="MS Mincho"/>
              </w:rPr>
              <w:t>4752</w:t>
            </w:r>
          </w:p>
        </w:tc>
      </w:tr>
      <w:tr w:rsidR="00155BE5" w14:paraId="27C5BF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BE5B7C"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5C86755"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6431061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C27A04"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0ACFBC01"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5E6C2FF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77788951"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638D4EC"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D4D3C2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70A470B"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3054296B" w14:textId="77777777" w:rsidR="00155BE5" w:rsidRDefault="00155BE5" w:rsidP="007159D8">
            <w:pPr>
              <w:pStyle w:val="TAC"/>
            </w:pPr>
            <w:r>
              <w:t>5940</w:t>
            </w:r>
          </w:p>
        </w:tc>
      </w:tr>
      <w:tr w:rsidR="00155BE5" w14:paraId="6DC6D9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40D1A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B82759"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48CA4AD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3A5D4D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5BE37241"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3FA31742" w14:textId="77777777" w:rsidR="00155BE5" w:rsidRDefault="00155BE5" w:rsidP="007159D8">
            <w:pPr>
              <w:pStyle w:val="TAC"/>
              <w:rPr>
                <w:rFonts w:eastAsia="MS Mincho"/>
              </w:rPr>
            </w:pPr>
            <w:r>
              <w:rPr>
                <w:rFonts w:eastAsia="MS Mincho"/>
              </w:rPr>
              <w:t>34816</w:t>
            </w:r>
          </w:p>
        </w:tc>
        <w:tc>
          <w:tcPr>
            <w:tcW w:w="1057" w:type="dxa"/>
            <w:tcBorders>
              <w:top w:val="nil"/>
              <w:left w:val="nil"/>
              <w:bottom w:val="single" w:sz="4" w:space="0" w:color="auto"/>
              <w:right w:val="single" w:sz="4" w:space="0" w:color="auto"/>
            </w:tcBorders>
            <w:noWrap/>
            <w:vAlign w:val="center"/>
            <w:hideMark/>
          </w:tcPr>
          <w:p w14:paraId="6EC00B2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879B32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DA0DDF"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7B52FAC6"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396B8B2C" w14:textId="77777777" w:rsidR="00155BE5" w:rsidRDefault="00155BE5" w:rsidP="007159D8">
            <w:pPr>
              <w:pStyle w:val="TAC"/>
              <w:rPr>
                <w:rFonts w:eastAsia="MS Mincho"/>
              </w:rPr>
            </w:pPr>
            <w:r>
              <w:rPr>
                <w:rFonts w:eastAsia="MS Mincho"/>
              </w:rPr>
              <w:t>6600</w:t>
            </w:r>
          </w:p>
        </w:tc>
      </w:tr>
      <w:tr w:rsidR="00155BE5" w14:paraId="32670CF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96886B"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29FC2F70"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AB4A8D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FBF0F13"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2FB2138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5DA43B1F" w14:textId="77777777" w:rsidR="00155BE5" w:rsidRDefault="00155BE5" w:rsidP="007159D8">
            <w:pPr>
              <w:pStyle w:val="TAC"/>
            </w:pPr>
            <w:r>
              <w:t>42016</w:t>
            </w:r>
          </w:p>
        </w:tc>
        <w:tc>
          <w:tcPr>
            <w:tcW w:w="1057" w:type="dxa"/>
            <w:tcBorders>
              <w:top w:val="nil"/>
              <w:left w:val="nil"/>
              <w:bottom w:val="single" w:sz="4" w:space="0" w:color="auto"/>
              <w:right w:val="single" w:sz="4" w:space="0" w:color="auto"/>
            </w:tcBorders>
            <w:noWrap/>
            <w:vAlign w:val="center"/>
            <w:hideMark/>
          </w:tcPr>
          <w:p w14:paraId="007CF1A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4E470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A082226"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0512F71B"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439E7E7B" w14:textId="77777777" w:rsidR="00155BE5" w:rsidRDefault="00155BE5" w:rsidP="007159D8">
            <w:pPr>
              <w:pStyle w:val="TAC"/>
            </w:pPr>
            <w:r>
              <w:t>7920</w:t>
            </w:r>
          </w:p>
        </w:tc>
      </w:tr>
      <w:tr w:rsidR="00155BE5" w14:paraId="4B385F3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6689F1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AB3261"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50B89F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5DD6959"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2A1F5207"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0E9A9017" w14:textId="77777777" w:rsidR="00155BE5" w:rsidRDefault="00155BE5" w:rsidP="007159D8">
            <w:pPr>
              <w:pStyle w:val="TAC"/>
              <w:rPr>
                <w:rFonts w:eastAsia="MS Mincho"/>
              </w:rPr>
            </w:pPr>
            <w:r>
              <w:rPr>
                <w:rFonts w:eastAsia="MS Mincho"/>
              </w:rPr>
              <w:t>45096</w:t>
            </w:r>
          </w:p>
        </w:tc>
        <w:tc>
          <w:tcPr>
            <w:tcW w:w="1057" w:type="dxa"/>
            <w:tcBorders>
              <w:top w:val="nil"/>
              <w:left w:val="nil"/>
              <w:bottom w:val="single" w:sz="4" w:space="0" w:color="auto"/>
              <w:right w:val="single" w:sz="4" w:space="0" w:color="auto"/>
            </w:tcBorders>
            <w:noWrap/>
            <w:vAlign w:val="center"/>
            <w:hideMark/>
          </w:tcPr>
          <w:p w14:paraId="5A96890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C131CF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44A361F" w14:textId="77777777" w:rsidR="00155BE5" w:rsidRDefault="00155BE5" w:rsidP="007159D8">
            <w:pPr>
              <w:pStyle w:val="TAC"/>
              <w:rPr>
                <w:rFonts w:eastAsia="MS Mincho"/>
              </w:rPr>
            </w:pPr>
            <w:r>
              <w:rPr>
                <w:rFonts w:eastAsia="MS Mincho"/>
              </w:rPr>
              <w:t>6</w:t>
            </w:r>
          </w:p>
        </w:tc>
        <w:tc>
          <w:tcPr>
            <w:tcW w:w="925" w:type="dxa"/>
            <w:tcBorders>
              <w:top w:val="nil"/>
              <w:left w:val="nil"/>
              <w:bottom w:val="single" w:sz="4" w:space="0" w:color="auto"/>
              <w:right w:val="single" w:sz="4" w:space="0" w:color="auto"/>
            </w:tcBorders>
            <w:noWrap/>
            <w:vAlign w:val="center"/>
            <w:hideMark/>
          </w:tcPr>
          <w:p w14:paraId="0E0B24AC" w14:textId="77777777" w:rsidR="00155BE5" w:rsidRDefault="00155BE5" w:rsidP="007159D8">
            <w:pPr>
              <w:pStyle w:val="TAC"/>
              <w:rPr>
                <w:rFonts w:eastAsia="MS Mincho"/>
              </w:rPr>
            </w:pPr>
            <w:r>
              <w:rPr>
                <w:rFonts w:eastAsia="MS Mincho"/>
              </w:rPr>
              <w:t>67584</w:t>
            </w:r>
          </w:p>
        </w:tc>
        <w:tc>
          <w:tcPr>
            <w:tcW w:w="1127" w:type="dxa"/>
            <w:tcBorders>
              <w:top w:val="nil"/>
              <w:left w:val="nil"/>
              <w:bottom w:val="single" w:sz="4" w:space="0" w:color="auto"/>
              <w:right w:val="single" w:sz="4" w:space="0" w:color="auto"/>
            </w:tcBorders>
            <w:noWrap/>
            <w:vAlign w:val="center"/>
            <w:hideMark/>
          </w:tcPr>
          <w:p w14:paraId="5C8A930E" w14:textId="77777777" w:rsidR="00155BE5" w:rsidRDefault="00155BE5" w:rsidP="007159D8">
            <w:pPr>
              <w:pStyle w:val="TAC"/>
              <w:rPr>
                <w:rFonts w:eastAsia="MS Mincho"/>
              </w:rPr>
            </w:pPr>
            <w:r>
              <w:rPr>
                <w:rFonts w:eastAsia="MS Mincho"/>
              </w:rPr>
              <w:t>8448</w:t>
            </w:r>
          </w:p>
        </w:tc>
      </w:tr>
      <w:tr w:rsidR="00155BE5" w14:paraId="35A028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AAC1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D17F31"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7909639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3FCF62"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4303CFEC"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044C6B2D" w14:textId="77777777" w:rsidR="00155BE5" w:rsidRDefault="00155BE5" w:rsidP="007159D8">
            <w:pPr>
              <w:pStyle w:val="TAC"/>
              <w:rPr>
                <w:rFonts w:eastAsia="MS Mincho"/>
              </w:rPr>
            </w:pPr>
            <w:r>
              <w:rPr>
                <w:rFonts w:eastAsia="MS Mincho"/>
              </w:rPr>
              <w:t>53288</w:t>
            </w:r>
          </w:p>
        </w:tc>
        <w:tc>
          <w:tcPr>
            <w:tcW w:w="1057" w:type="dxa"/>
            <w:tcBorders>
              <w:top w:val="nil"/>
              <w:left w:val="nil"/>
              <w:bottom w:val="single" w:sz="4" w:space="0" w:color="auto"/>
              <w:right w:val="single" w:sz="4" w:space="0" w:color="auto"/>
            </w:tcBorders>
            <w:noWrap/>
            <w:vAlign w:val="center"/>
            <w:hideMark/>
          </w:tcPr>
          <w:p w14:paraId="02B85A0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63106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479AA18" w14:textId="77777777" w:rsidR="00155BE5" w:rsidRDefault="00155BE5" w:rsidP="007159D8">
            <w:pPr>
              <w:pStyle w:val="TAC"/>
              <w:rPr>
                <w:rFonts w:eastAsia="MS Mincho"/>
              </w:rPr>
            </w:pPr>
            <w:r>
              <w:rPr>
                <w:rFonts w:eastAsia="MS Mincho"/>
              </w:rPr>
              <w:t>7</w:t>
            </w:r>
          </w:p>
        </w:tc>
        <w:tc>
          <w:tcPr>
            <w:tcW w:w="925" w:type="dxa"/>
            <w:tcBorders>
              <w:top w:val="nil"/>
              <w:left w:val="nil"/>
              <w:bottom w:val="single" w:sz="4" w:space="0" w:color="auto"/>
              <w:right w:val="single" w:sz="4" w:space="0" w:color="auto"/>
            </w:tcBorders>
            <w:noWrap/>
            <w:vAlign w:val="center"/>
            <w:hideMark/>
          </w:tcPr>
          <w:p w14:paraId="7A7F47BC" w14:textId="77777777" w:rsidR="00155BE5" w:rsidRDefault="00155BE5" w:rsidP="007159D8">
            <w:pPr>
              <w:pStyle w:val="TAC"/>
              <w:rPr>
                <w:rFonts w:eastAsia="MS Mincho"/>
              </w:rPr>
            </w:pPr>
            <w:r>
              <w:rPr>
                <w:rFonts w:eastAsia="MS Mincho"/>
              </w:rPr>
              <w:t>79200</w:t>
            </w:r>
          </w:p>
        </w:tc>
        <w:tc>
          <w:tcPr>
            <w:tcW w:w="1127" w:type="dxa"/>
            <w:tcBorders>
              <w:top w:val="nil"/>
              <w:left w:val="nil"/>
              <w:bottom w:val="single" w:sz="4" w:space="0" w:color="auto"/>
              <w:right w:val="single" w:sz="4" w:space="0" w:color="auto"/>
            </w:tcBorders>
            <w:noWrap/>
            <w:vAlign w:val="center"/>
            <w:hideMark/>
          </w:tcPr>
          <w:p w14:paraId="7FF00296" w14:textId="77777777" w:rsidR="00155BE5" w:rsidRDefault="00155BE5" w:rsidP="007159D8">
            <w:pPr>
              <w:pStyle w:val="TAC"/>
              <w:rPr>
                <w:rFonts w:eastAsia="MS Mincho"/>
              </w:rPr>
            </w:pPr>
            <w:r>
              <w:rPr>
                <w:rFonts w:eastAsia="MS Mincho"/>
              </w:rPr>
              <w:t>9900</w:t>
            </w:r>
          </w:p>
        </w:tc>
      </w:tr>
      <w:tr w:rsidR="00155BE5" w14:paraId="0EAB6E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2F782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2420B8DF"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16611AE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51EC3B"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2FE064E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4E8AF696" w14:textId="77777777" w:rsidR="00155BE5" w:rsidRDefault="00155BE5" w:rsidP="007159D8">
            <w:pPr>
              <w:pStyle w:val="TAC"/>
            </w:pPr>
            <w:r>
              <w:t>56368</w:t>
            </w:r>
          </w:p>
        </w:tc>
        <w:tc>
          <w:tcPr>
            <w:tcW w:w="1057" w:type="dxa"/>
            <w:tcBorders>
              <w:top w:val="nil"/>
              <w:left w:val="nil"/>
              <w:bottom w:val="single" w:sz="4" w:space="0" w:color="auto"/>
              <w:right w:val="single" w:sz="4" w:space="0" w:color="auto"/>
            </w:tcBorders>
            <w:noWrap/>
            <w:vAlign w:val="center"/>
            <w:hideMark/>
          </w:tcPr>
          <w:p w14:paraId="4422B31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23CF74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E67584"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vAlign w:val="center"/>
            <w:hideMark/>
          </w:tcPr>
          <w:p w14:paraId="5F37414A" w14:textId="77777777" w:rsidR="00155BE5" w:rsidRDefault="00155BE5" w:rsidP="007159D8">
            <w:pPr>
              <w:pStyle w:val="TAC"/>
            </w:pPr>
            <w:r>
              <w:t>84480</w:t>
            </w:r>
          </w:p>
        </w:tc>
        <w:tc>
          <w:tcPr>
            <w:tcW w:w="1127" w:type="dxa"/>
            <w:tcBorders>
              <w:top w:val="nil"/>
              <w:left w:val="nil"/>
              <w:bottom w:val="single" w:sz="4" w:space="0" w:color="auto"/>
              <w:right w:val="single" w:sz="4" w:space="0" w:color="auto"/>
            </w:tcBorders>
            <w:noWrap/>
            <w:vAlign w:val="center"/>
            <w:hideMark/>
          </w:tcPr>
          <w:p w14:paraId="65D099DC" w14:textId="77777777" w:rsidR="00155BE5" w:rsidRDefault="00155BE5" w:rsidP="007159D8">
            <w:pPr>
              <w:pStyle w:val="TAC"/>
            </w:pPr>
            <w:r>
              <w:t>10560</w:t>
            </w:r>
          </w:p>
        </w:tc>
      </w:tr>
      <w:tr w:rsidR="00155BE5" w14:paraId="733AD2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CB6A6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53BE4910"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4605BB8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4F75C1E"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0095C857"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0D335221" w14:textId="77777777" w:rsidR="00155BE5" w:rsidRDefault="00155BE5" w:rsidP="007159D8">
            <w:pPr>
              <w:pStyle w:val="TAC"/>
            </w:pPr>
            <w:r>
              <w:t>57376</w:t>
            </w:r>
          </w:p>
        </w:tc>
        <w:tc>
          <w:tcPr>
            <w:tcW w:w="1057" w:type="dxa"/>
            <w:tcBorders>
              <w:top w:val="nil"/>
              <w:left w:val="nil"/>
              <w:bottom w:val="single" w:sz="4" w:space="0" w:color="auto"/>
              <w:right w:val="single" w:sz="4" w:space="0" w:color="auto"/>
            </w:tcBorders>
            <w:noWrap/>
            <w:vAlign w:val="center"/>
            <w:hideMark/>
          </w:tcPr>
          <w:p w14:paraId="04E2690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CE3D086"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AC395DC"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vAlign w:val="center"/>
            <w:hideMark/>
          </w:tcPr>
          <w:p w14:paraId="4C58EDD1" w14:textId="77777777" w:rsidR="00155BE5" w:rsidRDefault="00155BE5" w:rsidP="007159D8">
            <w:pPr>
              <w:pStyle w:val="TAC"/>
            </w:pPr>
            <w:r>
              <w:t>85536</w:t>
            </w:r>
          </w:p>
        </w:tc>
        <w:tc>
          <w:tcPr>
            <w:tcW w:w="1127" w:type="dxa"/>
            <w:tcBorders>
              <w:top w:val="nil"/>
              <w:left w:val="nil"/>
              <w:bottom w:val="single" w:sz="4" w:space="0" w:color="auto"/>
              <w:right w:val="single" w:sz="4" w:space="0" w:color="auto"/>
            </w:tcBorders>
            <w:noWrap/>
            <w:vAlign w:val="center"/>
            <w:hideMark/>
          </w:tcPr>
          <w:p w14:paraId="0AA83D0D" w14:textId="77777777" w:rsidR="00155BE5" w:rsidRDefault="00155BE5" w:rsidP="007159D8">
            <w:pPr>
              <w:pStyle w:val="TAC"/>
            </w:pPr>
            <w:r>
              <w:t>10692</w:t>
            </w:r>
          </w:p>
        </w:tc>
      </w:tr>
      <w:tr w:rsidR="00155BE5" w14:paraId="50C546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9EA407"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0B076EB2"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372E677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A4376E1"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59344FE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46E96924" w14:textId="77777777" w:rsidR="00155BE5" w:rsidRDefault="00155BE5" w:rsidP="007159D8">
            <w:pPr>
              <w:pStyle w:val="TAC"/>
            </w:pPr>
            <w:r>
              <w:t>63528</w:t>
            </w:r>
          </w:p>
        </w:tc>
        <w:tc>
          <w:tcPr>
            <w:tcW w:w="1057" w:type="dxa"/>
            <w:tcBorders>
              <w:top w:val="nil"/>
              <w:left w:val="nil"/>
              <w:bottom w:val="single" w:sz="4" w:space="0" w:color="auto"/>
              <w:right w:val="single" w:sz="4" w:space="0" w:color="auto"/>
            </w:tcBorders>
            <w:noWrap/>
            <w:vAlign w:val="center"/>
            <w:hideMark/>
          </w:tcPr>
          <w:p w14:paraId="0373745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F4283B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5C41571" w14:textId="77777777" w:rsidR="00155BE5" w:rsidRDefault="00155BE5" w:rsidP="007159D8">
            <w:pPr>
              <w:pStyle w:val="TAC"/>
            </w:pPr>
            <w:r>
              <w:t>8</w:t>
            </w:r>
          </w:p>
        </w:tc>
        <w:tc>
          <w:tcPr>
            <w:tcW w:w="925" w:type="dxa"/>
            <w:tcBorders>
              <w:top w:val="nil"/>
              <w:left w:val="nil"/>
              <w:bottom w:val="single" w:sz="4" w:space="0" w:color="auto"/>
              <w:right w:val="single" w:sz="4" w:space="0" w:color="auto"/>
            </w:tcBorders>
            <w:noWrap/>
            <w:vAlign w:val="center"/>
            <w:hideMark/>
          </w:tcPr>
          <w:p w14:paraId="3E776399" w14:textId="77777777" w:rsidR="00155BE5" w:rsidRDefault="00155BE5" w:rsidP="007159D8">
            <w:pPr>
              <w:pStyle w:val="TAC"/>
            </w:pPr>
            <w:r>
              <w:t>95040</w:t>
            </w:r>
          </w:p>
        </w:tc>
        <w:tc>
          <w:tcPr>
            <w:tcW w:w="1127" w:type="dxa"/>
            <w:tcBorders>
              <w:top w:val="nil"/>
              <w:left w:val="nil"/>
              <w:bottom w:val="single" w:sz="4" w:space="0" w:color="auto"/>
              <w:right w:val="single" w:sz="4" w:space="0" w:color="auto"/>
            </w:tcBorders>
            <w:noWrap/>
            <w:vAlign w:val="center"/>
            <w:hideMark/>
          </w:tcPr>
          <w:p w14:paraId="0534AC5E" w14:textId="77777777" w:rsidR="00155BE5" w:rsidRDefault="00155BE5" w:rsidP="007159D8">
            <w:pPr>
              <w:pStyle w:val="TAC"/>
            </w:pPr>
            <w:r>
              <w:t>11880</w:t>
            </w:r>
          </w:p>
        </w:tc>
      </w:tr>
      <w:tr w:rsidR="00155BE5" w14:paraId="547B12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B1E1C0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D25D2D9"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7F1678F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C2A928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28447BA5"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664835AA" w14:textId="77777777" w:rsidR="00155BE5" w:rsidRDefault="00155BE5" w:rsidP="007159D8">
            <w:pPr>
              <w:pStyle w:val="TAC"/>
              <w:rPr>
                <w:rFonts w:eastAsia="MS Mincho"/>
              </w:rPr>
            </w:pPr>
            <w:r>
              <w:rPr>
                <w:rFonts w:eastAsia="MS Mincho"/>
              </w:rPr>
              <w:t>69672</w:t>
            </w:r>
          </w:p>
        </w:tc>
        <w:tc>
          <w:tcPr>
            <w:tcW w:w="1057" w:type="dxa"/>
            <w:tcBorders>
              <w:top w:val="nil"/>
              <w:left w:val="nil"/>
              <w:bottom w:val="single" w:sz="4" w:space="0" w:color="auto"/>
              <w:right w:val="single" w:sz="4" w:space="0" w:color="auto"/>
            </w:tcBorders>
            <w:noWrap/>
            <w:vAlign w:val="center"/>
            <w:hideMark/>
          </w:tcPr>
          <w:p w14:paraId="7B3FBAF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F441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36FF62B" w14:textId="77777777" w:rsidR="00155BE5" w:rsidRDefault="00155BE5" w:rsidP="007159D8">
            <w:pPr>
              <w:pStyle w:val="TAC"/>
              <w:rPr>
                <w:rFonts w:eastAsia="MS Mincho"/>
              </w:rPr>
            </w:pPr>
            <w:r>
              <w:rPr>
                <w:rFonts w:eastAsia="MS Mincho"/>
              </w:rPr>
              <w:t>9</w:t>
            </w:r>
          </w:p>
        </w:tc>
        <w:tc>
          <w:tcPr>
            <w:tcW w:w="925" w:type="dxa"/>
            <w:tcBorders>
              <w:top w:val="nil"/>
              <w:left w:val="nil"/>
              <w:bottom w:val="single" w:sz="4" w:space="0" w:color="auto"/>
              <w:right w:val="single" w:sz="4" w:space="0" w:color="auto"/>
            </w:tcBorders>
            <w:noWrap/>
            <w:vAlign w:val="center"/>
            <w:hideMark/>
          </w:tcPr>
          <w:p w14:paraId="2943D226" w14:textId="77777777" w:rsidR="00155BE5" w:rsidRDefault="00155BE5" w:rsidP="007159D8">
            <w:pPr>
              <w:pStyle w:val="TAC"/>
              <w:rPr>
                <w:rFonts w:eastAsia="MS Mincho"/>
              </w:rPr>
            </w:pPr>
            <w:r>
              <w:rPr>
                <w:rFonts w:eastAsia="MS Mincho"/>
              </w:rPr>
              <w:t>105600</w:t>
            </w:r>
          </w:p>
        </w:tc>
        <w:tc>
          <w:tcPr>
            <w:tcW w:w="1127" w:type="dxa"/>
            <w:tcBorders>
              <w:top w:val="nil"/>
              <w:left w:val="nil"/>
              <w:bottom w:val="single" w:sz="4" w:space="0" w:color="auto"/>
              <w:right w:val="single" w:sz="4" w:space="0" w:color="auto"/>
            </w:tcBorders>
            <w:noWrap/>
            <w:vAlign w:val="center"/>
            <w:hideMark/>
          </w:tcPr>
          <w:p w14:paraId="29E1BF77" w14:textId="77777777" w:rsidR="00155BE5" w:rsidRDefault="00155BE5" w:rsidP="007159D8">
            <w:pPr>
              <w:pStyle w:val="TAC"/>
              <w:rPr>
                <w:rFonts w:eastAsia="MS Mincho"/>
              </w:rPr>
            </w:pPr>
            <w:r>
              <w:rPr>
                <w:rFonts w:eastAsia="MS Mincho"/>
              </w:rPr>
              <w:t>13200</w:t>
            </w:r>
          </w:p>
        </w:tc>
      </w:tr>
      <w:tr w:rsidR="00155BE5" w14:paraId="6B31C7A3"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090ACCB"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194193CE" w14:textId="77777777" w:rsidR="00155BE5" w:rsidRDefault="00155BE5" w:rsidP="007159D8">
            <w:pPr>
              <w:pStyle w:val="TAN"/>
              <w:rPr>
                <w:rFonts w:eastAsia="MS Mincho"/>
              </w:rPr>
            </w:pPr>
            <w:r>
              <w:rPr>
                <w:rFonts w:eastAsia="MS Mincho"/>
              </w:rPr>
              <w:t>NOTE 2:</w:t>
            </w:r>
            <w:r>
              <w:rPr>
                <w:rFonts w:eastAsia="MS Mincho"/>
              </w:rPr>
              <w:tab/>
              <w:t>MCS Index is based on MCS table 5.1.3.1-2 defined in TS 38.214 [14].</w:t>
            </w:r>
          </w:p>
          <w:p w14:paraId="03D01830"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13C8E73"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6FC4ADB3" w14:textId="77777777" w:rsidR="00155BE5" w:rsidRDefault="00155BE5" w:rsidP="00155BE5">
      <w:pPr>
        <w:rPr>
          <w:lang w:val="en-US"/>
        </w:rPr>
      </w:pPr>
    </w:p>
    <w:p w14:paraId="6748A509" w14:textId="77777777" w:rsidR="00155BE5" w:rsidRDefault="00155BE5" w:rsidP="00155BE5">
      <w:pPr>
        <w:pStyle w:val="Heading3"/>
      </w:pPr>
      <w:bookmarkStart w:id="4379" w:name="_Toc27478680"/>
      <w:bookmarkStart w:id="4380" w:name="_Toc36227394"/>
      <w:bookmarkStart w:id="4381" w:name="_Toc161754020"/>
      <w:bookmarkStart w:id="4382" w:name="_Toc161754641"/>
      <w:bookmarkStart w:id="4383" w:name="_Toc163202214"/>
      <w:bookmarkStart w:id="4384" w:name="_Toc169888502"/>
      <w:bookmarkStart w:id="4385" w:name="_Toc171551691"/>
      <w:bookmarkStart w:id="4386" w:name="_Toc176775413"/>
      <w:bookmarkStart w:id="4387" w:name="_Toc187244008"/>
      <w:r>
        <w:lastRenderedPageBreak/>
        <w:t>A.2.2.6</w:t>
      </w:r>
      <w:r>
        <w:tab/>
        <w:t>CP-OFDM QPSK</w:t>
      </w:r>
      <w:bookmarkEnd w:id="4379"/>
      <w:bookmarkEnd w:id="4380"/>
      <w:bookmarkEnd w:id="4381"/>
      <w:bookmarkEnd w:id="4382"/>
      <w:bookmarkEnd w:id="4383"/>
      <w:bookmarkEnd w:id="4384"/>
      <w:bookmarkEnd w:id="4385"/>
      <w:bookmarkEnd w:id="4386"/>
      <w:bookmarkEnd w:id="4387"/>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4388" w:name="_Toc27478681"/>
      <w:bookmarkStart w:id="4389" w:name="_Toc36227395"/>
      <w:bookmarkStart w:id="4390" w:name="_Toc161754021"/>
      <w:bookmarkStart w:id="4391" w:name="_Toc161754642"/>
      <w:bookmarkStart w:id="4392" w:name="_Toc163202215"/>
      <w:bookmarkStart w:id="4393" w:name="_Toc169888503"/>
      <w:bookmarkStart w:id="4394" w:name="_Toc171551692"/>
      <w:bookmarkStart w:id="4395" w:name="_Toc176775414"/>
      <w:bookmarkStart w:id="4396" w:name="_Toc187244009"/>
      <w:r>
        <w:lastRenderedPageBreak/>
        <w:t>A.2.2.7</w:t>
      </w:r>
      <w:r>
        <w:tab/>
        <w:t>CP-OFDM 16QAM</w:t>
      </w:r>
      <w:bookmarkEnd w:id="4388"/>
      <w:bookmarkEnd w:id="4389"/>
      <w:bookmarkEnd w:id="4390"/>
      <w:bookmarkEnd w:id="4391"/>
      <w:bookmarkEnd w:id="4392"/>
      <w:bookmarkEnd w:id="4393"/>
      <w:bookmarkEnd w:id="4394"/>
      <w:bookmarkEnd w:id="4395"/>
      <w:bookmarkEnd w:id="4396"/>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4397" w:name="_Toc27478682"/>
      <w:bookmarkStart w:id="4398" w:name="_Toc36227396"/>
      <w:bookmarkStart w:id="4399" w:name="_Toc161754022"/>
      <w:bookmarkStart w:id="4400" w:name="_Toc161754643"/>
      <w:bookmarkStart w:id="4401" w:name="_Toc163202216"/>
      <w:bookmarkStart w:id="4402" w:name="_Toc169888504"/>
      <w:bookmarkStart w:id="4403" w:name="_Toc171551693"/>
      <w:bookmarkStart w:id="4404" w:name="_Toc176775415"/>
      <w:bookmarkStart w:id="4405" w:name="_Toc187244010"/>
      <w:r>
        <w:lastRenderedPageBreak/>
        <w:t>A.2.2.8</w:t>
      </w:r>
      <w:r>
        <w:tab/>
        <w:t>CP-OFDM 64QAM</w:t>
      </w:r>
      <w:bookmarkEnd w:id="4397"/>
      <w:bookmarkEnd w:id="4398"/>
      <w:bookmarkEnd w:id="4399"/>
      <w:bookmarkEnd w:id="4400"/>
      <w:bookmarkEnd w:id="4401"/>
      <w:bookmarkEnd w:id="4402"/>
      <w:bookmarkEnd w:id="4403"/>
      <w:bookmarkEnd w:id="4404"/>
      <w:bookmarkEnd w:id="4405"/>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77777777" w:rsidR="00155BE5" w:rsidRDefault="00155BE5" w:rsidP="00155BE5">
      <w:pPr>
        <w:pStyle w:val="Heading3"/>
      </w:pPr>
      <w:bookmarkStart w:id="4406" w:name="_Toc27478683"/>
      <w:bookmarkStart w:id="4407" w:name="_Toc36227397"/>
      <w:bookmarkStart w:id="4408" w:name="_Toc161754023"/>
      <w:bookmarkStart w:id="4409" w:name="_Toc161754644"/>
      <w:bookmarkStart w:id="4410" w:name="_Toc163202217"/>
      <w:bookmarkStart w:id="4411" w:name="_Toc169888505"/>
      <w:bookmarkStart w:id="4412" w:name="_Toc171551694"/>
      <w:bookmarkStart w:id="4413" w:name="_Toc176775416"/>
      <w:bookmarkStart w:id="4414" w:name="_Toc187244011"/>
      <w:r>
        <w:lastRenderedPageBreak/>
        <w:t>A.2.2.9</w:t>
      </w:r>
      <w:r>
        <w:tab/>
        <w:t>CP-OFDM 256QAM</w:t>
      </w:r>
      <w:bookmarkEnd w:id="4406"/>
      <w:bookmarkEnd w:id="4407"/>
      <w:bookmarkEnd w:id="4408"/>
      <w:bookmarkEnd w:id="4409"/>
      <w:bookmarkEnd w:id="4410"/>
      <w:bookmarkEnd w:id="4411"/>
      <w:bookmarkEnd w:id="4412"/>
      <w:bookmarkEnd w:id="4413"/>
      <w:bookmarkEnd w:id="4414"/>
    </w:p>
    <w:p w14:paraId="6234923F" w14:textId="77777777" w:rsidR="00155BE5" w:rsidRDefault="00155BE5" w:rsidP="00155BE5">
      <w:pPr>
        <w:pStyle w:val="TH"/>
      </w:pPr>
      <w:r>
        <w:t>Table A.2.2.9-1: Reference Channels for CP-OFDM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E0124FD"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15DB704D"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E7005A7"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A959CAD"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8A87DD9"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2F0E858"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F0E2AC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2D8BA740"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619C1A5D"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CAC530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9F9127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23458B63" w14:textId="77777777" w:rsidR="00155BE5" w:rsidRDefault="00155BE5" w:rsidP="007159D8">
            <w:pPr>
              <w:pStyle w:val="TAH"/>
              <w:rPr>
                <w:rFonts w:eastAsia="MS Mincho"/>
              </w:rPr>
            </w:pPr>
            <w:r>
              <w:rPr>
                <w:rFonts w:eastAsia="MS Mincho"/>
              </w:rPr>
              <w:t>Total modulated symbols per slot</w:t>
            </w:r>
          </w:p>
        </w:tc>
      </w:tr>
      <w:tr w:rsidR="00155BE5" w14:paraId="0D6EFC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4CF4D77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7FA32F0"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04810B11"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5923189"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48354F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2D5FA621"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9751961"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2C5B6C77"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A5CDCFC"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7967B8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30DA491" w14:textId="77777777" w:rsidR="00155BE5" w:rsidRDefault="00155BE5" w:rsidP="007159D8">
            <w:pPr>
              <w:pStyle w:val="TAC"/>
              <w:rPr>
                <w:rFonts w:eastAsia="MS Mincho"/>
              </w:rPr>
            </w:pPr>
            <w:r>
              <w:rPr>
                <w:rFonts w:eastAsia="MS Mincho"/>
              </w:rPr>
              <w:t> </w:t>
            </w:r>
          </w:p>
        </w:tc>
      </w:tr>
      <w:tr w:rsidR="00155BE5" w14:paraId="5F30B9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E64D0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1F25AA43"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0301801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B9CC614"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bottom"/>
            <w:hideMark/>
          </w:tcPr>
          <w:p w14:paraId="7867DC8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bottom"/>
            <w:hideMark/>
          </w:tcPr>
          <w:p w14:paraId="43845A7F" w14:textId="77777777" w:rsidR="00155BE5" w:rsidRDefault="00155BE5" w:rsidP="007159D8">
            <w:pPr>
              <w:pStyle w:val="TAC"/>
            </w:pPr>
            <w:r>
              <w:t>704</w:t>
            </w:r>
          </w:p>
        </w:tc>
        <w:tc>
          <w:tcPr>
            <w:tcW w:w="1057" w:type="dxa"/>
            <w:tcBorders>
              <w:top w:val="nil"/>
              <w:left w:val="nil"/>
              <w:bottom w:val="single" w:sz="4" w:space="0" w:color="auto"/>
              <w:right w:val="single" w:sz="4" w:space="0" w:color="auto"/>
            </w:tcBorders>
            <w:noWrap/>
            <w:vAlign w:val="bottom"/>
            <w:hideMark/>
          </w:tcPr>
          <w:p w14:paraId="4790952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10B7AD6D"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7184EC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136E72BB" w14:textId="77777777" w:rsidR="00155BE5" w:rsidRDefault="00155BE5" w:rsidP="007159D8">
            <w:pPr>
              <w:pStyle w:val="TAC"/>
            </w:pPr>
            <w:r>
              <w:t>1056</w:t>
            </w:r>
          </w:p>
        </w:tc>
        <w:tc>
          <w:tcPr>
            <w:tcW w:w="1127" w:type="dxa"/>
            <w:tcBorders>
              <w:top w:val="nil"/>
              <w:left w:val="nil"/>
              <w:bottom w:val="single" w:sz="4" w:space="0" w:color="auto"/>
              <w:right w:val="single" w:sz="4" w:space="0" w:color="auto"/>
            </w:tcBorders>
            <w:noWrap/>
            <w:vAlign w:val="bottom"/>
            <w:hideMark/>
          </w:tcPr>
          <w:p w14:paraId="0F3429B5" w14:textId="77777777" w:rsidR="00155BE5" w:rsidRDefault="00155BE5" w:rsidP="007159D8">
            <w:pPr>
              <w:pStyle w:val="TAC"/>
            </w:pPr>
            <w:r>
              <w:t>132</w:t>
            </w:r>
          </w:p>
        </w:tc>
      </w:tr>
      <w:tr w:rsidR="00155BE5" w14:paraId="597962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B5A9E21"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0E7145B0"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hideMark/>
          </w:tcPr>
          <w:p w14:paraId="2A8B21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68DCD5B"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790BDA7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56C9398F" w14:textId="77777777" w:rsidR="00155BE5" w:rsidRDefault="00155BE5" w:rsidP="007159D8">
            <w:pPr>
              <w:pStyle w:val="TAC"/>
            </w:pPr>
            <w:r>
              <w:t>3496</w:t>
            </w:r>
          </w:p>
        </w:tc>
        <w:tc>
          <w:tcPr>
            <w:tcW w:w="1057" w:type="dxa"/>
            <w:tcBorders>
              <w:top w:val="nil"/>
              <w:left w:val="nil"/>
              <w:bottom w:val="single" w:sz="4" w:space="0" w:color="auto"/>
              <w:right w:val="single" w:sz="4" w:space="0" w:color="auto"/>
            </w:tcBorders>
            <w:noWrap/>
            <w:hideMark/>
          </w:tcPr>
          <w:p w14:paraId="00B2087B"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hideMark/>
          </w:tcPr>
          <w:p w14:paraId="48FC0EE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hideMark/>
          </w:tcPr>
          <w:p w14:paraId="08D3B06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hideMark/>
          </w:tcPr>
          <w:p w14:paraId="3C23E6A4"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hideMark/>
          </w:tcPr>
          <w:p w14:paraId="4853FF63" w14:textId="77777777" w:rsidR="00155BE5" w:rsidRDefault="00155BE5" w:rsidP="007159D8">
            <w:pPr>
              <w:pStyle w:val="TAC"/>
            </w:pPr>
            <w:r>
              <w:t>660</w:t>
            </w:r>
          </w:p>
        </w:tc>
      </w:tr>
      <w:tr w:rsidR="00155BE5" w14:paraId="629ED42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0CBDF18"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483A5770"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hideMark/>
          </w:tcPr>
          <w:p w14:paraId="0139349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AA4251C"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56304DE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628AA9D" w14:textId="77777777" w:rsidR="00155BE5" w:rsidRDefault="00155BE5" w:rsidP="007159D8">
            <w:pPr>
              <w:pStyle w:val="TAC"/>
            </w:pPr>
            <w:r>
              <w:t>6272</w:t>
            </w:r>
          </w:p>
        </w:tc>
        <w:tc>
          <w:tcPr>
            <w:tcW w:w="1057" w:type="dxa"/>
            <w:tcBorders>
              <w:top w:val="nil"/>
              <w:left w:val="nil"/>
              <w:bottom w:val="single" w:sz="4" w:space="0" w:color="auto"/>
              <w:right w:val="single" w:sz="4" w:space="0" w:color="auto"/>
            </w:tcBorders>
            <w:noWrap/>
            <w:hideMark/>
          </w:tcPr>
          <w:p w14:paraId="3125FA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18FBE346"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24AB41F"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hideMark/>
          </w:tcPr>
          <w:p w14:paraId="56ECCBDF"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hideMark/>
          </w:tcPr>
          <w:p w14:paraId="55561635" w14:textId="77777777" w:rsidR="00155BE5" w:rsidRDefault="00155BE5" w:rsidP="007159D8">
            <w:pPr>
              <w:pStyle w:val="TAC"/>
            </w:pPr>
            <w:r>
              <w:t>1188</w:t>
            </w:r>
          </w:p>
        </w:tc>
      </w:tr>
      <w:tr w:rsidR="00155BE5" w14:paraId="2723E0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3EDC41"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40946089"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hideMark/>
          </w:tcPr>
          <w:p w14:paraId="1748471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4ADBBCE8"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6AEAE6AC"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50A03EE2" w14:textId="77777777" w:rsidR="00155BE5" w:rsidRDefault="00155BE5" w:rsidP="007159D8">
            <w:pPr>
              <w:pStyle w:val="TAC"/>
            </w:pPr>
            <w:r>
              <w:t>7040</w:t>
            </w:r>
          </w:p>
        </w:tc>
        <w:tc>
          <w:tcPr>
            <w:tcW w:w="1057" w:type="dxa"/>
            <w:tcBorders>
              <w:top w:val="nil"/>
              <w:left w:val="nil"/>
              <w:bottom w:val="single" w:sz="4" w:space="0" w:color="auto"/>
              <w:right w:val="single" w:sz="4" w:space="0" w:color="auto"/>
            </w:tcBorders>
            <w:noWrap/>
            <w:hideMark/>
          </w:tcPr>
          <w:p w14:paraId="2E993B3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47829CE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8C9380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hideMark/>
          </w:tcPr>
          <w:p w14:paraId="5A777202" w14:textId="77777777" w:rsidR="00155BE5" w:rsidRDefault="00155BE5" w:rsidP="007159D8">
            <w:pPr>
              <w:pStyle w:val="TAC"/>
            </w:pPr>
            <w:r>
              <w:t>10560</w:t>
            </w:r>
          </w:p>
        </w:tc>
        <w:tc>
          <w:tcPr>
            <w:tcW w:w="1127" w:type="dxa"/>
            <w:tcBorders>
              <w:top w:val="nil"/>
              <w:left w:val="nil"/>
              <w:bottom w:val="single" w:sz="4" w:space="0" w:color="auto"/>
              <w:right w:val="single" w:sz="4" w:space="0" w:color="auto"/>
            </w:tcBorders>
            <w:noWrap/>
            <w:hideMark/>
          </w:tcPr>
          <w:p w14:paraId="335D8E2B" w14:textId="77777777" w:rsidR="00155BE5" w:rsidRDefault="00155BE5" w:rsidP="007159D8">
            <w:pPr>
              <w:pStyle w:val="TAC"/>
            </w:pPr>
            <w:r>
              <w:t>1320</w:t>
            </w:r>
          </w:p>
        </w:tc>
      </w:tr>
      <w:tr w:rsidR="00155BE5" w14:paraId="0F1C729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67D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9EB4FF1"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hideMark/>
          </w:tcPr>
          <w:p w14:paraId="5366C04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7EAEA50"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A2BD155"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7E0A94A6" w14:textId="77777777" w:rsidR="00155BE5" w:rsidRDefault="00155BE5" w:rsidP="007159D8">
            <w:pPr>
              <w:pStyle w:val="TAC"/>
              <w:rPr>
                <w:rFonts w:eastAsia="MS Mincho"/>
              </w:rPr>
            </w:pPr>
            <w:r>
              <w:rPr>
                <w:rFonts w:eastAsia="MS Mincho"/>
              </w:rPr>
              <w:t>7680</w:t>
            </w:r>
          </w:p>
        </w:tc>
        <w:tc>
          <w:tcPr>
            <w:tcW w:w="1057" w:type="dxa"/>
            <w:tcBorders>
              <w:top w:val="nil"/>
              <w:left w:val="nil"/>
              <w:bottom w:val="single" w:sz="4" w:space="0" w:color="auto"/>
              <w:right w:val="single" w:sz="4" w:space="0" w:color="auto"/>
            </w:tcBorders>
            <w:noWrap/>
            <w:hideMark/>
          </w:tcPr>
          <w:p w14:paraId="76F59E5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47C92B9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0B99A5D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07C9B47" w14:textId="77777777" w:rsidR="00155BE5" w:rsidRDefault="00155BE5" w:rsidP="007159D8">
            <w:pPr>
              <w:pStyle w:val="TAC"/>
              <w:rPr>
                <w:rFonts w:eastAsia="MS Mincho"/>
              </w:rPr>
            </w:pPr>
            <w:r>
              <w:rPr>
                <w:rFonts w:eastAsia="MS Mincho"/>
              </w:rPr>
              <w:t>11616</w:t>
            </w:r>
          </w:p>
        </w:tc>
        <w:tc>
          <w:tcPr>
            <w:tcW w:w="1127" w:type="dxa"/>
            <w:tcBorders>
              <w:top w:val="nil"/>
              <w:left w:val="nil"/>
              <w:bottom w:val="single" w:sz="4" w:space="0" w:color="auto"/>
              <w:right w:val="single" w:sz="4" w:space="0" w:color="auto"/>
            </w:tcBorders>
            <w:noWrap/>
            <w:hideMark/>
          </w:tcPr>
          <w:p w14:paraId="675DA8AA" w14:textId="77777777" w:rsidR="00155BE5" w:rsidRDefault="00155BE5" w:rsidP="007159D8">
            <w:pPr>
              <w:pStyle w:val="TAC"/>
              <w:rPr>
                <w:rFonts w:eastAsia="MS Mincho"/>
              </w:rPr>
            </w:pPr>
            <w:r>
              <w:rPr>
                <w:rFonts w:eastAsia="MS Mincho"/>
              </w:rPr>
              <w:t>1452</w:t>
            </w:r>
          </w:p>
        </w:tc>
      </w:tr>
      <w:tr w:rsidR="00155BE5" w14:paraId="121FB9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65468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35506970"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hideMark/>
          </w:tcPr>
          <w:p w14:paraId="68E9BB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69D7EBE3"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1B8159EE"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C63B99B" w14:textId="77777777" w:rsidR="00155BE5" w:rsidRDefault="00155BE5" w:rsidP="007159D8">
            <w:pPr>
              <w:pStyle w:val="TAC"/>
            </w:pPr>
            <w:r>
              <w:t>8456</w:t>
            </w:r>
          </w:p>
        </w:tc>
        <w:tc>
          <w:tcPr>
            <w:tcW w:w="1057" w:type="dxa"/>
            <w:tcBorders>
              <w:top w:val="nil"/>
              <w:left w:val="nil"/>
              <w:bottom w:val="single" w:sz="4" w:space="0" w:color="auto"/>
              <w:right w:val="single" w:sz="4" w:space="0" w:color="auto"/>
            </w:tcBorders>
            <w:noWrap/>
            <w:hideMark/>
          </w:tcPr>
          <w:p w14:paraId="28D4475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72C20B94"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9431C56"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3EA2D48D" w14:textId="77777777" w:rsidR="00155BE5" w:rsidRDefault="00155BE5" w:rsidP="007159D8">
            <w:pPr>
              <w:pStyle w:val="TAC"/>
            </w:pPr>
            <w:r>
              <w:t>12672</w:t>
            </w:r>
          </w:p>
        </w:tc>
        <w:tc>
          <w:tcPr>
            <w:tcW w:w="1127" w:type="dxa"/>
            <w:tcBorders>
              <w:top w:val="nil"/>
              <w:left w:val="nil"/>
              <w:bottom w:val="single" w:sz="4" w:space="0" w:color="auto"/>
              <w:right w:val="single" w:sz="4" w:space="0" w:color="auto"/>
            </w:tcBorders>
            <w:noWrap/>
            <w:hideMark/>
          </w:tcPr>
          <w:p w14:paraId="07C0FFBD" w14:textId="77777777" w:rsidR="00155BE5" w:rsidRDefault="00155BE5" w:rsidP="007159D8">
            <w:pPr>
              <w:pStyle w:val="TAC"/>
            </w:pPr>
            <w:r>
              <w:t>1584</w:t>
            </w:r>
          </w:p>
        </w:tc>
      </w:tr>
      <w:tr w:rsidR="00155BE5" w14:paraId="4414A3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155973"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5C1588BC"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hideMark/>
          </w:tcPr>
          <w:p w14:paraId="412B8D1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ED030FA"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53F3B233"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7081E07" w14:textId="77777777" w:rsidR="00155BE5" w:rsidRDefault="00155BE5" w:rsidP="007159D8">
            <w:pPr>
              <w:pStyle w:val="TAC"/>
            </w:pPr>
            <w:r>
              <w:t>9224</w:t>
            </w:r>
          </w:p>
        </w:tc>
        <w:tc>
          <w:tcPr>
            <w:tcW w:w="1057" w:type="dxa"/>
            <w:tcBorders>
              <w:top w:val="nil"/>
              <w:left w:val="nil"/>
              <w:bottom w:val="single" w:sz="4" w:space="0" w:color="auto"/>
              <w:right w:val="single" w:sz="4" w:space="0" w:color="auto"/>
            </w:tcBorders>
            <w:noWrap/>
            <w:hideMark/>
          </w:tcPr>
          <w:p w14:paraId="1D74C1A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23368F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F36397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5E46FC84" w14:textId="77777777" w:rsidR="00155BE5" w:rsidRDefault="00155BE5" w:rsidP="007159D8">
            <w:pPr>
              <w:pStyle w:val="TAC"/>
            </w:pPr>
            <w:r>
              <w:t>13728</w:t>
            </w:r>
          </w:p>
        </w:tc>
        <w:tc>
          <w:tcPr>
            <w:tcW w:w="1127" w:type="dxa"/>
            <w:tcBorders>
              <w:top w:val="nil"/>
              <w:left w:val="nil"/>
              <w:bottom w:val="single" w:sz="4" w:space="0" w:color="auto"/>
              <w:right w:val="single" w:sz="4" w:space="0" w:color="auto"/>
            </w:tcBorders>
            <w:noWrap/>
            <w:hideMark/>
          </w:tcPr>
          <w:p w14:paraId="64524B03" w14:textId="77777777" w:rsidR="00155BE5" w:rsidRDefault="00155BE5" w:rsidP="007159D8">
            <w:pPr>
              <w:pStyle w:val="TAC"/>
            </w:pPr>
            <w:r>
              <w:t>1716</w:t>
            </w:r>
          </w:p>
        </w:tc>
      </w:tr>
      <w:tr w:rsidR="00155BE5" w14:paraId="57244B7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E3B19E"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4821E7A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hideMark/>
          </w:tcPr>
          <w:p w14:paraId="57C0785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DD55B74"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4D222D4F"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33310412"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hideMark/>
          </w:tcPr>
          <w:p w14:paraId="7A75EE3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1941BA36"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09915C7F"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2896346D" w14:textId="77777777" w:rsidR="00155BE5" w:rsidRDefault="00155BE5" w:rsidP="007159D8">
            <w:pPr>
              <w:pStyle w:val="TAC"/>
            </w:pPr>
            <w:r>
              <w:t>15840</w:t>
            </w:r>
          </w:p>
        </w:tc>
        <w:tc>
          <w:tcPr>
            <w:tcW w:w="1127" w:type="dxa"/>
            <w:tcBorders>
              <w:top w:val="nil"/>
              <w:left w:val="nil"/>
              <w:bottom w:val="single" w:sz="4" w:space="0" w:color="auto"/>
              <w:right w:val="single" w:sz="4" w:space="0" w:color="auto"/>
            </w:tcBorders>
            <w:noWrap/>
            <w:hideMark/>
          </w:tcPr>
          <w:p w14:paraId="25660D98" w14:textId="77777777" w:rsidR="00155BE5" w:rsidRDefault="00155BE5" w:rsidP="007159D8">
            <w:pPr>
              <w:pStyle w:val="TAC"/>
            </w:pPr>
            <w:r>
              <w:t>1980</w:t>
            </w:r>
          </w:p>
        </w:tc>
      </w:tr>
      <w:tr w:rsidR="00155BE5" w14:paraId="0B46677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6F3C5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6AACFA"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5B7A9E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19D0FE"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1B736223"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3488A598" w14:textId="77777777" w:rsidR="00155BE5" w:rsidRDefault="00155BE5" w:rsidP="007159D8">
            <w:pPr>
              <w:pStyle w:val="TAC"/>
              <w:rPr>
                <w:rFonts w:eastAsia="MS Mincho"/>
              </w:rPr>
            </w:pPr>
            <w:r>
              <w:rPr>
                <w:rFonts w:eastAsia="MS Mincho"/>
              </w:rPr>
              <w:t>12552</w:t>
            </w:r>
          </w:p>
        </w:tc>
        <w:tc>
          <w:tcPr>
            <w:tcW w:w="1057" w:type="dxa"/>
            <w:tcBorders>
              <w:top w:val="nil"/>
              <w:left w:val="nil"/>
              <w:bottom w:val="single" w:sz="4" w:space="0" w:color="auto"/>
              <w:right w:val="single" w:sz="4" w:space="0" w:color="auto"/>
            </w:tcBorders>
            <w:noWrap/>
            <w:hideMark/>
          </w:tcPr>
          <w:p w14:paraId="794579A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95805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40CF754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1D3ABD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hideMark/>
          </w:tcPr>
          <w:p w14:paraId="60753385" w14:textId="77777777" w:rsidR="00155BE5" w:rsidRDefault="00155BE5" w:rsidP="007159D8">
            <w:pPr>
              <w:pStyle w:val="TAC"/>
              <w:rPr>
                <w:rFonts w:eastAsia="MS Mincho"/>
              </w:rPr>
            </w:pPr>
            <w:r>
              <w:rPr>
                <w:rFonts w:eastAsia="MS Mincho"/>
              </w:rPr>
              <w:t>2376</w:t>
            </w:r>
          </w:p>
        </w:tc>
      </w:tr>
      <w:tr w:rsidR="00155BE5" w14:paraId="4D5D68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FAD94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006F3FDC"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hideMark/>
          </w:tcPr>
          <w:p w14:paraId="46F1891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B2499E9"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06315631"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2DC44169" w14:textId="77777777" w:rsidR="00155BE5" w:rsidRDefault="00155BE5" w:rsidP="007159D8">
            <w:pPr>
              <w:pStyle w:val="TAC"/>
            </w:pPr>
            <w:r>
              <w:t>13320</w:t>
            </w:r>
          </w:p>
        </w:tc>
        <w:tc>
          <w:tcPr>
            <w:tcW w:w="1057" w:type="dxa"/>
            <w:tcBorders>
              <w:top w:val="nil"/>
              <w:left w:val="nil"/>
              <w:bottom w:val="single" w:sz="4" w:space="0" w:color="auto"/>
              <w:right w:val="single" w:sz="4" w:space="0" w:color="auto"/>
            </w:tcBorders>
            <w:noWrap/>
            <w:hideMark/>
          </w:tcPr>
          <w:p w14:paraId="5D0E28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0323121B"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37A3CB2"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33775CEC" w14:textId="77777777" w:rsidR="00155BE5" w:rsidRDefault="00155BE5" w:rsidP="007159D8">
            <w:pPr>
              <w:pStyle w:val="TAC"/>
            </w:pPr>
            <w:r>
              <w:t>20064</w:t>
            </w:r>
          </w:p>
        </w:tc>
        <w:tc>
          <w:tcPr>
            <w:tcW w:w="1127" w:type="dxa"/>
            <w:tcBorders>
              <w:top w:val="nil"/>
              <w:left w:val="nil"/>
              <w:bottom w:val="single" w:sz="4" w:space="0" w:color="auto"/>
              <w:right w:val="single" w:sz="4" w:space="0" w:color="auto"/>
            </w:tcBorders>
            <w:noWrap/>
            <w:hideMark/>
          </w:tcPr>
          <w:p w14:paraId="053495A4" w14:textId="77777777" w:rsidR="00155BE5" w:rsidRDefault="00155BE5" w:rsidP="007159D8">
            <w:pPr>
              <w:pStyle w:val="TAC"/>
            </w:pPr>
            <w:r>
              <w:t>2508</w:t>
            </w:r>
          </w:p>
        </w:tc>
      </w:tr>
      <w:tr w:rsidR="00155BE5" w14:paraId="140A97E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092A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0B5FFC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4121841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DD4BB7F"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2529D4E0"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50D851C4" w14:textId="77777777" w:rsidR="00155BE5" w:rsidRDefault="00155BE5" w:rsidP="007159D8">
            <w:pPr>
              <w:pStyle w:val="TAC"/>
              <w:rPr>
                <w:rFonts w:eastAsia="MS Mincho"/>
              </w:rPr>
            </w:pPr>
            <w:r>
              <w:rPr>
                <w:rFonts w:eastAsia="MS Mincho"/>
              </w:rPr>
              <w:t>16896</w:t>
            </w:r>
          </w:p>
        </w:tc>
        <w:tc>
          <w:tcPr>
            <w:tcW w:w="1057" w:type="dxa"/>
            <w:tcBorders>
              <w:top w:val="nil"/>
              <w:left w:val="nil"/>
              <w:bottom w:val="single" w:sz="4" w:space="0" w:color="auto"/>
              <w:right w:val="single" w:sz="4" w:space="0" w:color="auto"/>
            </w:tcBorders>
            <w:noWrap/>
            <w:hideMark/>
          </w:tcPr>
          <w:p w14:paraId="15C5B57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CCFEB0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2F783FF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hideMark/>
          </w:tcPr>
          <w:p w14:paraId="333B9B96" w14:textId="77777777" w:rsidR="00155BE5" w:rsidRDefault="00155BE5" w:rsidP="007159D8">
            <w:pPr>
              <w:pStyle w:val="TAC"/>
              <w:rPr>
                <w:rFonts w:eastAsia="MS Mincho"/>
              </w:rPr>
            </w:pPr>
            <w:r>
              <w:rPr>
                <w:rFonts w:eastAsia="MS Mincho"/>
              </w:rPr>
              <w:t>25344</w:t>
            </w:r>
          </w:p>
        </w:tc>
        <w:tc>
          <w:tcPr>
            <w:tcW w:w="1127" w:type="dxa"/>
            <w:tcBorders>
              <w:top w:val="nil"/>
              <w:left w:val="nil"/>
              <w:bottom w:val="single" w:sz="4" w:space="0" w:color="auto"/>
              <w:right w:val="single" w:sz="4" w:space="0" w:color="auto"/>
            </w:tcBorders>
            <w:noWrap/>
            <w:hideMark/>
          </w:tcPr>
          <w:p w14:paraId="10CC98B2" w14:textId="77777777" w:rsidR="00155BE5" w:rsidRDefault="00155BE5" w:rsidP="007159D8">
            <w:pPr>
              <w:pStyle w:val="TAC"/>
              <w:rPr>
                <w:rFonts w:eastAsia="MS Mincho"/>
              </w:rPr>
            </w:pPr>
            <w:r>
              <w:rPr>
                <w:rFonts w:eastAsia="MS Mincho"/>
              </w:rPr>
              <w:t>3168</w:t>
            </w:r>
          </w:p>
        </w:tc>
      </w:tr>
      <w:tr w:rsidR="00155BE5" w14:paraId="1D099F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72CF2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081577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D056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D439B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42B74965"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C8783B5"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hideMark/>
          </w:tcPr>
          <w:p w14:paraId="45D46C5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14CA77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4C21922"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hideMark/>
          </w:tcPr>
          <w:p w14:paraId="554B2C6E"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3FF45FBD" w14:textId="77777777" w:rsidR="00155BE5" w:rsidRDefault="00155BE5" w:rsidP="007159D8">
            <w:pPr>
              <w:pStyle w:val="TAC"/>
              <w:rPr>
                <w:rFonts w:eastAsia="MS Mincho"/>
              </w:rPr>
            </w:pPr>
            <w:r>
              <w:rPr>
                <w:rFonts w:eastAsia="MS Mincho"/>
              </w:rPr>
              <w:t>3300</w:t>
            </w:r>
          </w:p>
        </w:tc>
      </w:tr>
      <w:tr w:rsidR="00155BE5" w14:paraId="79D1E0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290F7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63444251"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hideMark/>
          </w:tcPr>
          <w:p w14:paraId="4CB10C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F40D863"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35BA31FF"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31CC9EB" w14:textId="77777777" w:rsidR="00155BE5" w:rsidRDefault="00155BE5" w:rsidP="007159D8">
            <w:pPr>
              <w:pStyle w:val="TAC"/>
            </w:pPr>
            <w:r>
              <w:t>18432</w:t>
            </w:r>
          </w:p>
        </w:tc>
        <w:tc>
          <w:tcPr>
            <w:tcW w:w="1057" w:type="dxa"/>
            <w:tcBorders>
              <w:top w:val="nil"/>
              <w:left w:val="nil"/>
              <w:bottom w:val="single" w:sz="4" w:space="0" w:color="auto"/>
              <w:right w:val="single" w:sz="4" w:space="0" w:color="auto"/>
            </w:tcBorders>
            <w:noWrap/>
            <w:hideMark/>
          </w:tcPr>
          <w:p w14:paraId="427B24B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093D8E34"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9851A10"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hideMark/>
          </w:tcPr>
          <w:p w14:paraId="2245A1FE" w14:textId="77777777" w:rsidR="00155BE5" w:rsidRDefault="00155BE5" w:rsidP="007159D8">
            <w:pPr>
              <w:pStyle w:val="TAC"/>
            </w:pPr>
            <w:r>
              <w:t>27456</w:t>
            </w:r>
          </w:p>
        </w:tc>
        <w:tc>
          <w:tcPr>
            <w:tcW w:w="1127" w:type="dxa"/>
            <w:tcBorders>
              <w:top w:val="nil"/>
              <w:left w:val="nil"/>
              <w:bottom w:val="single" w:sz="4" w:space="0" w:color="auto"/>
              <w:right w:val="single" w:sz="4" w:space="0" w:color="auto"/>
            </w:tcBorders>
            <w:noWrap/>
            <w:hideMark/>
          </w:tcPr>
          <w:p w14:paraId="6464605E" w14:textId="77777777" w:rsidR="00155BE5" w:rsidRDefault="00155BE5" w:rsidP="007159D8">
            <w:pPr>
              <w:pStyle w:val="TAC"/>
            </w:pPr>
            <w:r>
              <w:t>3432</w:t>
            </w:r>
          </w:p>
        </w:tc>
      </w:tr>
      <w:tr w:rsidR="00155BE5" w14:paraId="644A663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ABB1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CC4B4FD"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hideMark/>
          </w:tcPr>
          <w:p w14:paraId="516051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7119B4F"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9802C1E"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45297601" w14:textId="77777777" w:rsidR="00155BE5" w:rsidRDefault="00155BE5" w:rsidP="007159D8">
            <w:pPr>
              <w:pStyle w:val="TAC"/>
              <w:rPr>
                <w:rFonts w:eastAsia="MS Mincho"/>
              </w:rPr>
            </w:pPr>
            <w:r>
              <w:rPr>
                <w:rFonts w:eastAsia="MS Mincho"/>
              </w:rPr>
              <w:t>22032</w:t>
            </w:r>
          </w:p>
        </w:tc>
        <w:tc>
          <w:tcPr>
            <w:tcW w:w="1057" w:type="dxa"/>
            <w:tcBorders>
              <w:top w:val="nil"/>
              <w:left w:val="nil"/>
              <w:bottom w:val="single" w:sz="4" w:space="0" w:color="auto"/>
              <w:right w:val="single" w:sz="4" w:space="0" w:color="auto"/>
            </w:tcBorders>
            <w:noWrap/>
            <w:hideMark/>
          </w:tcPr>
          <w:p w14:paraId="62A0EEF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2FD259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54980F36"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hideMark/>
          </w:tcPr>
          <w:p w14:paraId="688C6009" w14:textId="77777777" w:rsidR="00155BE5" w:rsidRDefault="00155BE5" w:rsidP="007159D8">
            <w:pPr>
              <w:pStyle w:val="TAC"/>
              <w:rPr>
                <w:rFonts w:eastAsia="MS Mincho"/>
              </w:rPr>
            </w:pPr>
            <w:r>
              <w:rPr>
                <w:rFonts w:eastAsia="MS Mincho"/>
              </w:rPr>
              <w:t>32736</w:t>
            </w:r>
          </w:p>
        </w:tc>
        <w:tc>
          <w:tcPr>
            <w:tcW w:w="1127" w:type="dxa"/>
            <w:tcBorders>
              <w:top w:val="nil"/>
              <w:left w:val="nil"/>
              <w:bottom w:val="single" w:sz="4" w:space="0" w:color="auto"/>
              <w:right w:val="single" w:sz="4" w:space="0" w:color="auto"/>
            </w:tcBorders>
            <w:noWrap/>
            <w:hideMark/>
          </w:tcPr>
          <w:p w14:paraId="6C4D15CE" w14:textId="77777777" w:rsidR="00155BE5" w:rsidRDefault="00155BE5" w:rsidP="007159D8">
            <w:pPr>
              <w:pStyle w:val="TAC"/>
              <w:rPr>
                <w:rFonts w:eastAsia="MS Mincho"/>
              </w:rPr>
            </w:pPr>
            <w:r>
              <w:rPr>
                <w:rFonts w:eastAsia="MS Mincho"/>
              </w:rPr>
              <w:t>4092</w:t>
            </w:r>
          </w:p>
        </w:tc>
      </w:tr>
      <w:tr w:rsidR="00155BE5" w14:paraId="7B0CCA2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3F1E1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31718230"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hideMark/>
          </w:tcPr>
          <w:p w14:paraId="6A9C499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8C13EF8"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78995A46"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2E2939C0" w14:textId="77777777" w:rsidR="00155BE5" w:rsidRDefault="00155BE5" w:rsidP="007159D8">
            <w:pPr>
              <w:pStyle w:val="TAC"/>
            </w:pPr>
            <w:r>
              <w:t>23040</w:t>
            </w:r>
          </w:p>
        </w:tc>
        <w:tc>
          <w:tcPr>
            <w:tcW w:w="1057" w:type="dxa"/>
            <w:tcBorders>
              <w:top w:val="nil"/>
              <w:left w:val="nil"/>
              <w:bottom w:val="single" w:sz="4" w:space="0" w:color="auto"/>
              <w:right w:val="single" w:sz="4" w:space="0" w:color="auto"/>
            </w:tcBorders>
            <w:noWrap/>
            <w:hideMark/>
          </w:tcPr>
          <w:p w14:paraId="7E993A3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575B240D"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5E82D91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hideMark/>
          </w:tcPr>
          <w:p w14:paraId="5CCE52EA" w14:textId="77777777" w:rsidR="00155BE5" w:rsidRDefault="00155BE5" w:rsidP="007159D8">
            <w:pPr>
              <w:pStyle w:val="TAC"/>
            </w:pPr>
            <w:r>
              <w:t>34848</w:t>
            </w:r>
          </w:p>
        </w:tc>
        <w:tc>
          <w:tcPr>
            <w:tcW w:w="1127" w:type="dxa"/>
            <w:tcBorders>
              <w:top w:val="nil"/>
              <w:left w:val="nil"/>
              <w:bottom w:val="single" w:sz="4" w:space="0" w:color="auto"/>
              <w:right w:val="single" w:sz="4" w:space="0" w:color="auto"/>
            </w:tcBorders>
            <w:noWrap/>
            <w:hideMark/>
          </w:tcPr>
          <w:p w14:paraId="724FD0DE" w14:textId="77777777" w:rsidR="00155BE5" w:rsidRDefault="00155BE5" w:rsidP="007159D8">
            <w:pPr>
              <w:pStyle w:val="TAC"/>
            </w:pPr>
            <w:r>
              <w:t>4356</w:t>
            </w:r>
          </w:p>
        </w:tc>
      </w:tr>
      <w:tr w:rsidR="00155BE5" w14:paraId="56B6EE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3735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35D77B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hideMark/>
          </w:tcPr>
          <w:p w14:paraId="13C7C6B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21FE6CC"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4CE60B68"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305072D1" w14:textId="77777777" w:rsidR="00155BE5" w:rsidRDefault="00155BE5" w:rsidP="007159D8">
            <w:pPr>
              <w:pStyle w:val="TAC"/>
              <w:rPr>
                <w:rFonts w:eastAsia="MS Mincho"/>
              </w:rPr>
            </w:pPr>
            <w:r>
              <w:rPr>
                <w:rFonts w:eastAsia="MS Mincho"/>
              </w:rPr>
              <w:t>26632</w:t>
            </w:r>
          </w:p>
        </w:tc>
        <w:tc>
          <w:tcPr>
            <w:tcW w:w="1057" w:type="dxa"/>
            <w:tcBorders>
              <w:top w:val="nil"/>
              <w:left w:val="nil"/>
              <w:bottom w:val="single" w:sz="4" w:space="0" w:color="auto"/>
              <w:right w:val="single" w:sz="4" w:space="0" w:color="auto"/>
            </w:tcBorders>
            <w:noWrap/>
            <w:hideMark/>
          </w:tcPr>
          <w:p w14:paraId="1951943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9AEF49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7EA280F"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hideMark/>
          </w:tcPr>
          <w:p w14:paraId="6D0FB42B" w14:textId="77777777" w:rsidR="00155BE5" w:rsidRDefault="00155BE5" w:rsidP="007159D8">
            <w:pPr>
              <w:pStyle w:val="TAC"/>
              <w:rPr>
                <w:rFonts w:eastAsia="MS Mincho"/>
              </w:rPr>
            </w:pPr>
            <w:r>
              <w:rPr>
                <w:rFonts w:eastAsia="MS Mincho"/>
              </w:rPr>
              <w:t>40128</w:t>
            </w:r>
          </w:p>
        </w:tc>
        <w:tc>
          <w:tcPr>
            <w:tcW w:w="1127" w:type="dxa"/>
            <w:tcBorders>
              <w:top w:val="nil"/>
              <w:left w:val="nil"/>
              <w:bottom w:val="single" w:sz="4" w:space="0" w:color="auto"/>
              <w:right w:val="single" w:sz="4" w:space="0" w:color="auto"/>
            </w:tcBorders>
            <w:noWrap/>
            <w:hideMark/>
          </w:tcPr>
          <w:p w14:paraId="0E7FC50B" w14:textId="77777777" w:rsidR="00155BE5" w:rsidRDefault="00155BE5" w:rsidP="007159D8">
            <w:pPr>
              <w:pStyle w:val="TAC"/>
              <w:rPr>
                <w:rFonts w:eastAsia="MS Mincho"/>
              </w:rPr>
            </w:pPr>
            <w:r>
              <w:rPr>
                <w:rFonts w:eastAsia="MS Mincho"/>
              </w:rPr>
              <w:t>5016</w:t>
            </w:r>
          </w:p>
        </w:tc>
      </w:tr>
      <w:tr w:rsidR="00155BE5" w14:paraId="13FFE87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E36EE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2A227D32"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hideMark/>
          </w:tcPr>
          <w:p w14:paraId="0829A28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404C29AC"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44E77A2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7F464617" w14:textId="77777777" w:rsidR="00155BE5" w:rsidRDefault="00155BE5" w:rsidP="007159D8">
            <w:pPr>
              <w:pStyle w:val="TAC"/>
            </w:pPr>
            <w:r>
              <w:t>27656</w:t>
            </w:r>
          </w:p>
        </w:tc>
        <w:tc>
          <w:tcPr>
            <w:tcW w:w="1057" w:type="dxa"/>
            <w:tcBorders>
              <w:top w:val="nil"/>
              <w:left w:val="nil"/>
              <w:bottom w:val="single" w:sz="4" w:space="0" w:color="auto"/>
              <w:right w:val="single" w:sz="4" w:space="0" w:color="auto"/>
            </w:tcBorders>
            <w:noWrap/>
            <w:hideMark/>
          </w:tcPr>
          <w:p w14:paraId="45FBE05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6ADA0002"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483F327B"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hideMark/>
          </w:tcPr>
          <w:p w14:paraId="3B8065EF" w14:textId="77777777" w:rsidR="00155BE5" w:rsidRDefault="00155BE5" w:rsidP="007159D8">
            <w:pPr>
              <w:pStyle w:val="TAC"/>
            </w:pPr>
            <w:r>
              <w:t>41184</w:t>
            </w:r>
          </w:p>
        </w:tc>
        <w:tc>
          <w:tcPr>
            <w:tcW w:w="1127" w:type="dxa"/>
            <w:tcBorders>
              <w:top w:val="nil"/>
              <w:left w:val="nil"/>
              <w:bottom w:val="single" w:sz="4" w:space="0" w:color="auto"/>
              <w:right w:val="single" w:sz="4" w:space="0" w:color="auto"/>
            </w:tcBorders>
            <w:noWrap/>
            <w:hideMark/>
          </w:tcPr>
          <w:p w14:paraId="47D36614" w14:textId="77777777" w:rsidR="00155BE5" w:rsidRDefault="00155BE5" w:rsidP="007159D8">
            <w:pPr>
              <w:pStyle w:val="TAC"/>
            </w:pPr>
            <w:r>
              <w:t>5148</w:t>
            </w:r>
          </w:p>
        </w:tc>
      </w:tr>
      <w:tr w:rsidR="00155BE5" w14:paraId="15F24D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858627"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2C78621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hideMark/>
          </w:tcPr>
          <w:p w14:paraId="21587A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5A6AFD62"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55877151"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8130CAA" w14:textId="77777777" w:rsidR="00155BE5" w:rsidRDefault="00155BE5" w:rsidP="007159D8">
            <w:pPr>
              <w:pStyle w:val="TAC"/>
            </w:pPr>
            <w:r>
              <w:t>32776</w:t>
            </w:r>
          </w:p>
        </w:tc>
        <w:tc>
          <w:tcPr>
            <w:tcW w:w="1057" w:type="dxa"/>
            <w:tcBorders>
              <w:top w:val="nil"/>
              <w:left w:val="nil"/>
              <w:bottom w:val="single" w:sz="4" w:space="0" w:color="auto"/>
              <w:right w:val="single" w:sz="4" w:space="0" w:color="auto"/>
            </w:tcBorders>
            <w:noWrap/>
            <w:hideMark/>
          </w:tcPr>
          <w:p w14:paraId="1DD9A03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40E50CC4"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2E27956B"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hideMark/>
          </w:tcPr>
          <w:p w14:paraId="3F9BF806" w14:textId="77777777" w:rsidR="00155BE5" w:rsidRDefault="00155BE5" w:rsidP="007159D8">
            <w:pPr>
              <w:pStyle w:val="TAC"/>
            </w:pPr>
            <w:r>
              <w:t>49632</w:t>
            </w:r>
          </w:p>
        </w:tc>
        <w:tc>
          <w:tcPr>
            <w:tcW w:w="1127" w:type="dxa"/>
            <w:tcBorders>
              <w:top w:val="nil"/>
              <w:left w:val="nil"/>
              <w:bottom w:val="single" w:sz="4" w:space="0" w:color="auto"/>
              <w:right w:val="single" w:sz="4" w:space="0" w:color="auto"/>
            </w:tcBorders>
            <w:noWrap/>
            <w:hideMark/>
          </w:tcPr>
          <w:p w14:paraId="5D86C2F6" w14:textId="77777777" w:rsidR="00155BE5" w:rsidRDefault="00155BE5" w:rsidP="007159D8">
            <w:pPr>
              <w:pStyle w:val="TAC"/>
            </w:pPr>
            <w:r>
              <w:t>6204</w:t>
            </w:r>
          </w:p>
        </w:tc>
      </w:tr>
      <w:tr w:rsidR="00155BE5" w14:paraId="70B4937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A09E8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EE52B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hideMark/>
          </w:tcPr>
          <w:p w14:paraId="70E847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FC2CED"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A544567"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DF7814C" w14:textId="77777777" w:rsidR="00155BE5" w:rsidRDefault="00155BE5" w:rsidP="007159D8">
            <w:pPr>
              <w:pStyle w:val="TAC"/>
              <w:rPr>
                <w:rFonts w:eastAsia="MS Mincho"/>
              </w:rPr>
            </w:pPr>
            <w:r>
              <w:rPr>
                <w:rFonts w:eastAsia="MS Mincho"/>
              </w:rPr>
              <w:t>35856</w:t>
            </w:r>
          </w:p>
        </w:tc>
        <w:tc>
          <w:tcPr>
            <w:tcW w:w="1057" w:type="dxa"/>
            <w:tcBorders>
              <w:top w:val="nil"/>
              <w:left w:val="nil"/>
              <w:bottom w:val="single" w:sz="4" w:space="0" w:color="auto"/>
              <w:right w:val="single" w:sz="4" w:space="0" w:color="auto"/>
            </w:tcBorders>
            <w:noWrap/>
            <w:hideMark/>
          </w:tcPr>
          <w:p w14:paraId="6B28044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938A5B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0D3AC8AF"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hideMark/>
          </w:tcPr>
          <w:p w14:paraId="23319BA5" w14:textId="77777777" w:rsidR="00155BE5" w:rsidRDefault="00155BE5" w:rsidP="007159D8">
            <w:pPr>
              <w:pStyle w:val="TAC"/>
              <w:rPr>
                <w:rFonts w:eastAsia="MS Mincho"/>
              </w:rPr>
            </w:pPr>
            <w:r>
              <w:rPr>
                <w:rFonts w:eastAsia="MS Mincho"/>
              </w:rPr>
              <w:t>53856</w:t>
            </w:r>
          </w:p>
        </w:tc>
        <w:tc>
          <w:tcPr>
            <w:tcW w:w="1127" w:type="dxa"/>
            <w:tcBorders>
              <w:top w:val="nil"/>
              <w:left w:val="nil"/>
              <w:bottom w:val="single" w:sz="4" w:space="0" w:color="auto"/>
              <w:right w:val="single" w:sz="4" w:space="0" w:color="auto"/>
            </w:tcBorders>
            <w:noWrap/>
            <w:hideMark/>
          </w:tcPr>
          <w:p w14:paraId="412CDA04" w14:textId="77777777" w:rsidR="00155BE5" w:rsidRDefault="00155BE5" w:rsidP="007159D8">
            <w:pPr>
              <w:pStyle w:val="TAC"/>
              <w:rPr>
                <w:rFonts w:eastAsia="MS Mincho"/>
              </w:rPr>
            </w:pPr>
            <w:r>
              <w:rPr>
                <w:rFonts w:eastAsia="MS Mincho"/>
              </w:rPr>
              <w:t>6732</w:t>
            </w:r>
          </w:p>
        </w:tc>
      </w:tr>
      <w:tr w:rsidR="00155BE5" w14:paraId="13E54B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89DEB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63141C8"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hideMark/>
          </w:tcPr>
          <w:p w14:paraId="5AB57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FA83441"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2E99B72"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6FD4BBE" w14:textId="77777777" w:rsidR="00155BE5" w:rsidRDefault="00155BE5" w:rsidP="007159D8">
            <w:pPr>
              <w:pStyle w:val="TAC"/>
              <w:rPr>
                <w:rFonts w:eastAsia="MS Mincho"/>
              </w:rPr>
            </w:pPr>
            <w:r>
              <w:rPr>
                <w:rFonts w:eastAsia="MS Mincho"/>
              </w:rPr>
              <w:t>36896</w:t>
            </w:r>
          </w:p>
        </w:tc>
        <w:tc>
          <w:tcPr>
            <w:tcW w:w="1057" w:type="dxa"/>
            <w:tcBorders>
              <w:top w:val="nil"/>
              <w:left w:val="nil"/>
              <w:bottom w:val="single" w:sz="4" w:space="0" w:color="auto"/>
              <w:right w:val="single" w:sz="4" w:space="0" w:color="auto"/>
            </w:tcBorders>
            <w:noWrap/>
            <w:hideMark/>
          </w:tcPr>
          <w:p w14:paraId="3E4F7E1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AA4BF1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6D440941"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hideMark/>
          </w:tcPr>
          <w:p w14:paraId="66240762" w14:textId="77777777" w:rsidR="00155BE5" w:rsidRDefault="00155BE5" w:rsidP="007159D8">
            <w:pPr>
              <w:pStyle w:val="TAC"/>
              <w:rPr>
                <w:rFonts w:eastAsia="MS Mincho"/>
              </w:rPr>
            </w:pPr>
            <w:r>
              <w:rPr>
                <w:rFonts w:eastAsia="MS Mincho"/>
              </w:rPr>
              <w:t>54912</w:t>
            </w:r>
          </w:p>
        </w:tc>
        <w:tc>
          <w:tcPr>
            <w:tcW w:w="1127" w:type="dxa"/>
            <w:tcBorders>
              <w:top w:val="nil"/>
              <w:left w:val="nil"/>
              <w:bottom w:val="single" w:sz="4" w:space="0" w:color="auto"/>
              <w:right w:val="single" w:sz="4" w:space="0" w:color="auto"/>
            </w:tcBorders>
            <w:noWrap/>
            <w:hideMark/>
          </w:tcPr>
          <w:p w14:paraId="0F3C35B6" w14:textId="77777777" w:rsidR="00155BE5" w:rsidRDefault="00155BE5" w:rsidP="007159D8">
            <w:pPr>
              <w:pStyle w:val="TAC"/>
              <w:rPr>
                <w:rFonts w:eastAsia="MS Mincho"/>
              </w:rPr>
            </w:pPr>
            <w:r>
              <w:rPr>
                <w:rFonts w:eastAsia="MS Mincho"/>
              </w:rPr>
              <w:t>6864</w:t>
            </w:r>
          </w:p>
        </w:tc>
      </w:tr>
      <w:tr w:rsidR="00155BE5" w14:paraId="53A8D6C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86AE0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6FD003D5"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hideMark/>
          </w:tcPr>
          <w:p w14:paraId="1A2FFDCA"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E27E827"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1C01FBBC"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3230D6D"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hideMark/>
          </w:tcPr>
          <w:p w14:paraId="42C6D5E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6109E24D"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533B91D1"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hideMark/>
          </w:tcPr>
          <w:p w14:paraId="2F55E3B5" w14:textId="77777777" w:rsidR="00155BE5" w:rsidRDefault="00155BE5" w:rsidP="007159D8">
            <w:pPr>
              <w:pStyle w:val="TAC"/>
            </w:pPr>
            <w:r>
              <w:t>55968</w:t>
            </w:r>
          </w:p>
        </w:tc>
        <w:tc>
          <w:tcPr>
            <w:tcW w:w="1127" w:type="dxa"/>
            <w:tcBorders>
              <w:top w:val="nil"/>
              <w:left w:val="nil"/>
              <w:bottom w:val="single" w:sz="4" w:space="0" w:color="auto"/>
              <w:right w:val="single" w:sz="4" w:space="0" w:color="auto"/>
            </w:tcBorders>
            <w:noWrap/>
            <w:hideMark/>
          </w:tcPr>
          <w:p w14:paraId="0D0D55FF" w14:textId="77777777" w:rsidR="00155BE5" w:rsidRDefault="00155BE5" w:rsidP="007159D8">
            <w:pPr>
              <w:pStyle w:val="TAC"/>
            </w:pPr>
            <w:r>
              <w:t>6996</w:t>
            </w:r>
          </w:p>
        </w:tc>
      </w:tr>
      <w:tr w:rsidR="00155BE5" w14:paraId="7323F5A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F4555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71DBF696"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hideMark/>
          </w:tcPr>
          <w:p w14:paraId="1E8FBAC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AFE09F1"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4ED0104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F0C862D" w14:textId="77777777" w:rsidR="00155BE5" w:rsidRDefault="00155BE5" w:rsidP="007159D8">
            <w:pPr>
              <w:pStyle w:val="TAC"/>
            </w:pPr>
            <w:r>
              <w:t>43032</w:t>
            </w:r>
          </w:p>
        </w:tc>
        <w:tc>
          <w:tcPr>
            <w:tcW w:w="1057" w:type="dxa"/>
            <w:tcBorders>
              <w:top w:val="nil"/>
              <w:left w:val="nil"/>
              <w:bottom w:val="single" w:sz="4" w:space="0" w:color="auto"/>
              <w:right w:val="single" w:sz="4" w:space="0" w:color="auto"/>
            </w:tcBorders>
            <w:noWrap/>
            <w:hideMark/>
          </w:tcPr>
          <w:p w14:paraId="3E8429C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6F4402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F125401" w14:textId="77777777" w:rsidR="00155BE5" w:rsidRDefault="00155BE5" w:rsidP="007159D8">
            <w:pPr>
              <w:pStyle w:val="TAC"/>
            </w:pPr>
            <w:r>
              <w:t>6</w:t>
            </w:r>
          </w:p>
        </w:tc>
        <w:tc>
          <w:tcPr>
            <w:tcW w:w="925" w:type="dxa"/>
            <w:tcBorders>
              <w:top w:val="nil"/>
              <w:left w:val="nil"/>
              <w:bottom w:val="single" w:sz="4" w:space="0" w:color="auto"/>
              <w:right w:val="single" w:sz="4" w:space="0" w:color="auto"/>
            </w:tcBorders>
            <w:noWrap/>
            <w:hideMark/>
          </w:tcPr>
          <w:p w14:paraId="1D2D5DD7" w14:textId="77777777" w:rsidR="00155BE5" w:rsidRDefault="00155BE5" w:rsidP="007159D8">
            <w:pPr>
              <w:pStyle w:val="TAC"/>
            </w:pPr>
            <w:r>
              <w:t>64416</w:t>
            </w:r>
          </w:p>
        </w:tc>
        <w:tc>
          <w:tcPr>
            <w:tcW w:w="1127" w:type="dxa"/>
            <w:tcBorders>
              <w:top w:val="nil"/>
              <w:left w:val="nil"/>
              <w:bottom w:val="single" w:sz="4" w:space="0" w:color="auto"/>
              <w:right w:val="single" w:sz="4" w:space="0" w:color="auto"/>
            </w:tcBorders>
            <w:noWrap/>
            <w:hideMark/>
          </w:tcPr>
          <w:p w14:paraId="7075D2C6" w14:textId="77777777" w:rsidR="00155BE5" w:rsidRDefault="00155BE5" w:rsidP="007159D8">
            <w:pPr>
              <w:pStyle w:val="TAC"/>
            </w:pPr>
            <w:r>
              <w:t>8052</w:t>
            </w:r>
          </w:p>
        </w:tc>
      </w:tr>
      <w:tr w:rsidR="00155BE5" w14:paraId="775FA5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9508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824C2D"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hideMark/>
          </w:tcPr>
          <w:p w14:paraId="7EB102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C59C56"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230B6C3B"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843D6DF" w14:textId="77777777" w:rsidR="00155BE5" w:rsidRDefault="00155BE5" w:rsidP="007159D8">
            <w:pPr>
              <w:pStyle w:val="TAC"/>
              <w:rPr>
                <w:rFonts w:eastAsia="MS Mincho"/>
              </w:rPr>
            </w:pPr>
            <w:r>
              <w:rPr>
                <w:rFonts w:eastAsia="MS Mincho"/>
              </w:rPr>
              <w:t>46104</w:t>
            </w:r>
          </w:p>
        </w:tc>
        <w:tc>
          <w:tcPr>
            <w:tcW w:w="1057" w:type="dxa"/>
            <w:tcBorders>
              <w:top w:val="nil"/>
              <w:left w:val="nil"/>
              <w:bottom w:val="single" w:sz="4" w:space="0" w:color="auto"/>
              <w:right w:val="single" w:sz="4" w:space="0" w:color="auto"/>
            </w:tcBorders>
            <w:noWrap/>
            <w:hideMark/>
          </w:tcPr>
          <w:p w14:paraId="2D96EE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1252D98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0F6FE158" w14:textId="77777777" w:rsidR="00155BE5" w:rsidRDefault="00155BE5" w:rsidP="007159D8">
            <w:pPr>
              <w:pStyle w:val="TAC"/>
              <w:rPr>
                <w:rFonts w:eastAsia="MS Mincho"/>
              </w:rPr>
            </w:pPr>
            <w:r>
              <w:rPr>
                <w:rFonts w:eastAsia="MS Mincho"/>
              </w:rPr>
              <w:t>6</w:t>
            </w:r>
          </w:p>
        </w:tc>
        <w:tc>
          <w:tcPr>
            <w:tcW w:w="925" w:type="dxa"/>
            <w:tcBorders>
              <w:top w:val="nil"/>
              <w:left w:val="nil"/>
              <w:bottom w:val="single" w:sz="4" w:space="0" w:color="auto"/>
              <w:right w:val="single" w:sz="4" w:space="0" w:color="auto"/>
            </w:tcBorders>
            <w:noWrap/>
            <w:hideMark/>
          </w:tcPr>
          <w:p w14:paraId="5224A384" w14:textId="77777777" w:rsidR="00155BE5" w:rsidRDefault="00155BE5" w:rsidP="007159D8">
            <w:pPr>
              <w:pStyle w:val="TAC"/>
              <w:rPr>
                <w:rFonts w:eastAsia="MS Mincho"/>
              </w:rPr>
            </w:pPr>
            <w:r>
              <w:rPr>
                <w:rFonts w:eastAsia="MS Mincho"/>
              </w:rPr>
              <w:t>68640</w:t>
            </w:r>
          </w:p>
        </w:tc>
        <w:tc>
          <w:tcPr>
            <w:tcW w:w="1127" w:type="dxa"/>
            <w:tcBorders>
              <w:top w:val="nil"/>
              <w:left w:val="nil"/>
              <w:bottom w:val="single" w:sz="4" w:space="0" w:color="auto"/>
              <w:right w:val="single" w:sz="4" w:space="0" w:color="auto"/>
            </w:tcBorders>
            <w:noWrap/>
            <w:hideMark/>
          </w:tcPr>
          <w:p w14:paraId="62A1E1C8" w14:textId="77777777" w:rsidR="00155BE5" w:rsidRDefault="00155BE5" w:rsidP="007159D8">
            <w:pPr>
              <w:pStyle w:val="TAC"/>
              <w:rPr>
                <w:rFonts w:eastAsia="MS Mincho"/>
              </w:rPr>
            </w:pPr>
            <w:r>
              <w:rPr>
                <w:rFonts w:eastAsia="MS Mincho"/>
              </w:rPr>
              <w:t>8580</w:t>
            </w:r>
          </w:p>
        </w:tc>
      </w:tr>
      <w:tr w:rsidR="00155BE5" w14:paraId="40BA37F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6C462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73CBA7F8"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hideMark/>
          </w:tcPr>
          <w:p w14:paraId="66F7CD9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4B96839A"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684386CE"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01978134" w14:textId="77777777" w:rsidR="00155BE5" w:rsidRDefault="00155BE5" w:rsidP="007159D8">
            <w:pPr>
              <w:pStyle w:val="TAC"/>
            </w:pPr>
            <w:r>
              <w:t>47112</w:t>
            </w:r>
          </w:p>
        </w:tc>
        <w:tc>
          <w:tcPr>
            <w:tcW w:w="1057" w:type="dxa"/>
            <w:tcBorders>
              <w:top w:val="nil"/>
              <w:left w:val="nil"/>
              <w:bottom w:val="single" w:sz="4" w:space="0" w:color="auto"/>
              <w:right w:val="single" w:sz="4" w:space="0" w:color="auto"/>
            </w:tcBorders>
            <w:noWrap/>
            <w:hideMark/>
          </w:tcPr>
          <w:p w14:paraId="2C445EB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55F351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2775842" w14:textId="77777777" w:rsidR="00155BE5" w:rsidRDefault="00155BE5" w:rsidP="007159D8">
            <w:pPr>
              <w:pStyle w:val="TAC"/>
            </w:pPr>
            <w:r>
              <w:t>6</w:t>
            </w:r>
          </w:p>
        </w:tc>
        <w:tc>
          <w:tcPr>
            <w:tcW w:w="925" w:type="dxa"/>
            <w:tcBorders>
              <w:top w:val="nil"/>
              <w:left w:val="nil"/>
              <w:bottom w:val="single" w:sz="4" w:space="0" w:color="auto"/>
              <w:right w:val="single" w:sz="4" w:space="0" w:color="auto"/>
            </w:tcBorders>
            <w:noWrap/>
            <w:hideMark/>
          </w:tcPr>
          <w:p w14:paraId="6781C9AB" w14:textId="77777777" w:rsidR="00155BE5" w:rsidRDefault="00155BE5" w:rsidP="007159D8">
            <w:pPr>
              <w:pStyle w:val="TAC"/>
            </w:pPr>
            <w:r>
              <w:t>70752</w:t>
            </w:r>
          </w:p>
        </w:tc>
        <w:tc>
          <w:tcPr>
            <w:tcW w:w="1127" w:type="dxa"/>
            <w:tcBorders>
              <w:top w:val="nil"/>
              <w:left w:val="nil"/>
              <w:bottom w:val="single" w:sz="4" w:space="0" w:color="auto"/>
              <w:right w:val="single" w:sz="4" w:space="0" w:color="auto"/>
            </w:tcBorders>
            <w:noWrap/>
            <w:hideMark/>
          </w:tcPr>
          <w:p w14:paraId="7922A253" w14:textId="77777777" w:rsidR="00155BE5" w:rsidRDefault="00155BE5" w:rsidP="007159D8">
            <w:pPr>
              <w:pStyle w:val="TAC"/>
            </w:pPr>
            <w:r>
              <w:t>8844</w:t>
            </w:r>
          </w:p>
        </w:tc>
      </w:tr>
      <w:tr w:rsidR="00155BE5" w14:paraId="751D844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0316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8585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hideMark/>
          </w:tcPr>
          <w:p w14:paraId="656CD97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BE022FF"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00AB45EA"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45A5DB1A" w14:textId="77777777" w:rsidR="00155BE5" w:rsidRDefault="00155BE5" w:rsidP="007159D8">
            <w:pPr>
              <w:pStyle w:val="TAC"/>
              <w:rPr>
                <w:rFonts w:eastAsia="MS Mincho"/>
              </w:rPr>
            </w:pPr>
            <w:r>
              <w:rPr>
                <w:rFonts w:eastAsia="MS Mincho"/>
              </w:rPr>
              <w:t>55304</w:t>
            </w:r>
          </w:p>
        </w:tc>
        <w:tc>
          <w:tcPr>
            <w:tcW w:w="1057" w:type="dxa"/>
            <w:tcBorders>
              <w:top w:val="nil"/>
              <w:left w:val="nil"/>
              <w:bottom w:val="single" w:sz="4" w:space="0" w:color="auto"/>
              <w:right w:val="single" w:sz="4" w:space="0" w:color="auto"/>
            </w:tcBorders>
            <w:noWrap/>
            <w:hideMark/>
          </w:tcPr>
          <w:p w14:paraId="06D35E0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5CAC87E"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F7A9270" w14:textId="77777777" w:rsidR="00155BE5" w:rsidRDefault="00155BE5" w:rsidP="007159D8">
            <w:pPr>
              <w:pStyle w:val="TAC"/>
              <w:rPr>
                <w:rFonts w:eastAsia="MS Mincho"/>
              </w:rPr>
            </w:pPr>
            <w:r>
              <w:rPr>
                <w:rFonts w:eastAsia="MS Mincho"/>
              </w:rPr>
              <w:t>7</w:t>
            </w:r>
          </w:p>
        </w:tc>
        <w:tc>
          <w:tcPr>
            <w:tcW w:w="925" w:type="dxa"/>
            <w:tcBorders>
              <w:top w:val="nil"/>
              <w:left w:val="nil"/>
              <w:bottom w:val="single" w:sz="4" w:space="0" w:color="auto"/>
              <w:right w:val="single" w:sz="4" w:space="0" w:color="auto"/>
            </w:tcBorders>
            <w:noWrap/>
            <w:hideMark/>
          </w:tcPr>
          <w:p w14:paraId="1C50DEE1" w14:textId="77777777" w:rsidR="00155BE5" w:rsidRDefault="00155BE5" w:rsidP="007159D8">
            <w:pPr>
              <w:pStyle w:val="TAC"/>
              <w:rPr>
                <w:rFonts w:eastAsia="MS Mincho"/>
              </w:rPr>
            </w:pPr>
            <w:r>
              <w:rPr>
                <w:rFonts w:eastAsia="MS Mincho"/>
              </w:rPr>
              <w:t>82368</w:t>
            </w:r>
          </w:p>
        </w:tc>
        <w:tc>
          <w:tcPr>
            <w:tcW w:w="1127" w:type="dxa"/>
            <w:tcBorders>
              <w:top w:val="nil"/>
              <w:left w:val="nil"/>
              <w:bottom w:val="single" w:sz="4" w:space="0" w:color="auto"/>
              <w:right w:val="single" w:sz="4" w:space="0" w:color="auto"/>
            </w:tcBorders>
            <w:noWrap/>
            <w:hideMark/>
          </w:tcPr>
          <w:p w14:paraId="658331E1" w14:textId="77777777" w:rsidR="00155BE5" w:rsidRDefault="00155BE5" w:rsidP="007159D8">
            <w:pPr>
              <w:pStyle w:val="TAC"/>
              <w:rPr>
                <w:rFonts w:eastAsia="MS Mincho"/>
              </w:rPr>
            </w:pPr>
            <w:r>
              <w:rPr>
                <w:rFonts w:eastAsia="MS Mincho"/>
              </w:rPr>
              <w:t>10296</w:t>
            </w:r>
          </w:p>
        </w:tc>
      </w:tr>
      <w:tr w:rsidR="00155BE5" w14:paraId="3CADD7F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804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97D2228"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hideMark/>
          </w:tcPr>
          <w:p w14:paraId="70942A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F29A605"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BD2FA3C"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67D6C9B4" w14:textId="77777777" w:rsidR="00155BE5" w:rsidRDefault="00155BE5" w:rsidP="007159D8">
            <w:pPr>
              <w:pStyle w:val="TAC"/>
              <w:rPr>
                <w:rFonts w:eastAsia="MS Mincho"/>
              </w:rPr>
            </w:pPr>
            <w:r>
              <w:rPr>
                <w:rFonts w:eastAsia="MS Mincho"/>
              </w:rPr>
              <w:t>55304</w:t>
            </w:r>
          </w:p>
        </w:tc>
        <w:tc>
          <w:tcPr>
            <w:tcW w:w="1057" w:type="dxa"/>
            <w:tcBorders>
              <w:top w:val="nil"/>
              <w:left w:val="nil"/>
              <w:bottom w:val="single" w:sz="4" w:space="0" w:color="auto"/>
              <w:right w:val="single" w:sz="4" w:space="0" w:color="auto"/>
            </w:tcBorders>
            <w:noWrap/>
            <w:hideMark/>
          </w:tcPr>
          <w:p w14:paraId="3604EC9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5F5FDE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91B6475" w14:textId="77777777" w:rsidR="00155BE5" w:rsidRDefault="00155BE5" w:rsidP="007159D8">
            <w:pPr>
              <w:pStyle w:val="TAC"/>
              <w:rPr>
                <w:rFonts w:eastAsia="MS Mincho"/>
              </w:rPr>
            </w:pPr>
            <w:r>
              <w:rPr>
                <w:rFonts w:eastAsia="MS Mincho"/>
              </w:rPr>
              <w:t>7</w:t>
            </w:r>
          </w:p>
        </w:tc>
        <w:tc>
          <w:tcPr>
            <w:tcW w:w="925" w:type="dxa"/>
            <w:tcBorders>
              <w:top w:val="nil"/>
              <w:left w:val="nil"/>
              <w:bottom w:val="single" w:sz="4" w:space="0" w:color="auto"/>
              <w:right w:val="single" w:sz="4" w:space="0" w:color="auto"/>
            </w:tcBorders>
            <w:noWrap/>
            <w:hideMark/>
          </w:tcPr>
          <w:p w14:paraId="2AE9C3FB" w14:textId="77777777" w:rsidR="00155BE5" w:rsidRDefault="00155BE5" w:rsidP="007159D8">
            <w:pPr>
              <w:pStyle w:val="TAC"/>
              <w:rPr>
                <w:rFonts w:eastAsia="MS Mincho"/>
              </w:rPr>
            </w:pPr>
            <w:r>
              <w:rPr>
                <w:rFonts w:eastAsia="MS Mincho"/>
              </w:rPr>
              <w:t>83424</w:t>
            </w:r>
          </w:p>
        </w:tc>
        <w:tc>
          <w:tcPr>
            <w:tcW w:w="1127" w:type="dxa"/>
            <w:tcBorders>
              <w:top w:val="nil"/>
              <w:left w:val="nil"/>
              <w:bottom w:val="single" w:sz="4" w:space="0" w:color="auto"/>
              <w:right w:val="single" w:sz="4" w:space="0" w:color="auto"/>
            </w:tcBorders>
            <w:noWrap/>
            <w:hideMark/>
          </w:tcPr>
          <w:p w14:paraId="6510482D" w14:textId="77777777" w:rsidR="00155BE5" w:rsidRDefault="00155BE5" w:rsidP="007159D8">
            <w:pPr>
              <w:pStyle w:val="TAC"/>
              <w:rPr>
                <w:rFonts w:eastAsia="MS Mincho"/>
              </w:rPr>
            </w:pPr>
            <w:r>
              <w:rPr>
                <w:rFonts w:eastAsia="MS Mincho"/>
              </w:rPr>
              <w:t>10428</w:t>
            </w:r>
          </w:p>
        </w:tc>
      </w:tr>
      <w:tr w:rsidR="00155BE5" w14:paraId="3A25DA6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441FA1C"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222501E7"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hideMark/>
          </w:tcPr>
          <w:p w14:paraId="00C6CCF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65B1F599"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7727CE90"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D2C69C4" w14:textId="77777777" w:rsidR="00155BE5" w:rsidRDefault="00155BE5" w:rsidP="007159D8">
            <w:pPr>
              <w:pStyle w:val="TAC"/>
            </w:pPr>
            <w:r>
              <w:t>56368</w:t>
            </w:r>
          </w:p>
        </w:tc>
        <w:tc>
          <w:tcPr>
            <w:tcW w:w="1057" w:type="dxa"/>
            <w:tcBorders>
              <w:top w:val="nil"/>
              <w:left w:val="nil"/>
              <w:bottom w:val="single" w:sz="4" w:space="0" w:color="auto"/>
              <w:right w:val="single" w:sz="4" w:space="0" w:color="auto"/>
            </w:tcBorders>
            <w:noWrap/>
            <w:hideMark/>
          </w:tcPr>
          <w:p w14:paraId="3BE25CF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76165F7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5359B80A"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hideMark/>
          </w:tcPr>
          <w:p w14:paraId="33F6470D" w14:textId="77777777" w:rsidR="00155BE5" w:rsidRDefault="00155BE5" w:rsidP="007159D8">
            <w:pPr>
              <w:pStyle w:val="TAC"/>
            </w:pPr>
            <w:r>
              <w:t>84480</w:t>
            </w:r>
          </w:p>
        </w:tc>
        <w:tc>
          <w:tcPr>
            <w:tcW w:w="1127" w:type="dxa"/>
            <w:tcBorders>
              <w:top w:val="nil"/>
              <w:left w:val="nil"/>
              <w:bottom w:val="single" w:sz="4" w:space="0" w:color="auto"/>
              <w:right w:val="single" w:sz="4" w:space="0" w:color="auto"/>
            </w:tcBorders>
            <w:noWrap/>
            <w:hideMark/>
          </w:tcPr>
          <w:p w14:paraId="0A109B63" w14:textId="77777777" w:rsidR="00155BE5" w:rsidRDefault="00155BE5" w:rsidP="007159D8">
            <w:pPr>
              <w:pStyle w:val="TAC"/>
            </w:pPr>
            <w:r>
              <w:t>10560</w:t>
            </w:r>
          </w:p>
        </w:tc>
      </w:tr>
      <w:tr w:rsidR="00155BE5" w14:paraId="4F57E7C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37F55C"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52CCABC1"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hideMark/>
          </w:tcPr>
          <w:p w14:paraId="10E5E31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5E45598B"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25891D30"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8317F4D" w14:textId="77777777" w:rsidR="00155BE5" w:rsidRDefault="00155BE5" w:rsidP="007159D8">
            <w:pPr>
              <w:pStyle w:val="TAC"/>
            </w:pPr>
            <w:r>
              <w:t>57376</w:t>
            </w:r>
          </w:p>
        </w:tc>
        <w:tc>
          <w:tcPr>
            <w:tcW w:w="1057" w:type="dxa"/>
            <w:tcBorders>
              <w:top w:val="nil"/>
              <w:left w:val="nil"/>
              <w:bottom w:val="single" w:sz="4" w:space="0" w:color="auto"/>
              <w:right w:val="single" w:sz="4" w:space="0" w:color="auto"/>
            </w:tcBorders>
            <w:noWrap/>
            <w:hideMark/>
          </w:tcPr>
          <w:p w14:paraId="3DED5DA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562F923C"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A09E036"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hideMark/>
          </w:tcPr>
          <w:p w14:paraId="67EB5E57" w14:textId="77777777" w:rsidR="00155BE5" w:rsidRDefault="00155BE5" w:rsidP="007159D8">
            <w:pPr>
              <w:pStyle w:val="TAC"/>
            </w:pPr>
            <w:r>
              <w:t>85536</w:t>
            </w:r>
          </w:p>
        </w:tc>
        <w:tc>
          <w:tcPr>
            <w:tcW w:w="1127" w:type="dxa"/>
            <w:tcBorders>
              <w:top w:val="nil"/>
              <w:left w:val="nil"/>
              <w:bottom w:val="single" w:sz="4" w:space="0" w:color="auto"/>
              <w:right w:val="single" w:sz="4" w:space="0" w:color="auto"/>
            </w:tcBorders>
            <w:noWrap/>
            <w:hideMark/>
          </w:tcPr>
          <w:p w14:paraId="4B8F3102" w14:textId="77777777" w:rsidR="00155BE5" w:rsidRDefault="00155BE5" w:rsidP="007159D8">
            <w:pPr>
              <w:pStyle w:val="TAC"/>
            </w:pPr>
            <w:r>
              <w:t>10692</w:t>
            </w:r>
          </w:p>
        </w:tc>
      </w:tr>
      <w:tr w:rsidR="00155BE5" w14:paraId="0A326BB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6487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B4E5E2" w14:textId="77777777" w:rsidR="00155BE5" w:rsidRDefault="00155BE5" w:rsidP="007159D8">
            <w:pPr>
              <w:pStyle w:val="TAC"/>
              <w:rPr>
                <w:rFonts w:eastAsia="MS Mincho"/>
              </w:rPr>
            </w:pPr>
            <w:r>
              <w:rPr>
                <w:rFonts w:eastAsia="MS Mincho"/>
              </w:rPr>
              <w:t>93</w:t>
            </w:r>
          </w:p>
        </w:tc>
        <w:tc>
          <w:tcPr>
            <w:tcW w:w="967" w:type="dxa"/>
            <w:tcBorders>
              <w:top w:val="nil"/>
              <w:left w:val="nil"/>
              <w:bottom w:val="single" w:sz="4" w:space="0" w:color="auto"/>
              <w:right w:val="single" w:sz="4" w:space="0" w:color="auto"/>
            </w:tcBorders>
            <w:noWrap/>
            <w:hideMark/>
          </w:tcPr>
          <w:p w14:paraId="1FE4159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C1D6A39"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5F80C5CD"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6A31330B" w14:textId="77777777" w:rsidR="00155BE5" w:rsidRDefault="00155BE5" w:rsidP="007159D8">
            <w:pPr>
              <w:pStyle w:val="TAC"/>
              <w:rPr>
                <w:rFonts w:eastAsia="MS Mincho"/>
              </w:rPr>
            </w:pPr>
            <w:r>
              <w:rPr>
                <w:rFonts w:eastAsia="MS Mincho"/>
              </w:rPr>
              <w:t>65576</w:t>
            </w:r>
          </w:p>
        </w:tc>
        <w:tc>
          <w:tcPr>
            <w:tcW w:w="1057" w:type="dxa"/>
            <w:tcBorders>
              <w:top w:val="nil"/>
              <w:left w:val="nil"/>
              <w:bottom w:val="single" w:sz="4" w:space="0" w:color="auto"/>
              <w:right w:val="single" w:sz="4" w:space="0" w:color="auto"/>
            </w:tcBorders>
            <w:noWrap/>
            <w:hideMark/>
          </w:tcPr>
          <w:p w14:paraId="7C802A9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BEE33B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5C4336D1" w14:textId="77777777" w:rsidR="00155BE5" w:rsidRDefault="00155BE5" w:rsidP="007159D8">
            <w:pPr>
              <w:pStyle w:val="TAC"/>
              <w:rPr>
                <w:rFonts w:eastAsia="MS Mincho"/>
              </w:rPr>
            </w:pPr>
            <w:r>
              <w:rPr>
                <w:rFonts w:eastAsia="MS Mincho"/>
              </w:rPr>
              <w:t>8</w:t>
            </w:r>
          </w:p>
        </w:tc>
        <w:tc>
          <w:tcPr>
            <w:tcW w:w="925" w:type="dxa"/>
            <w:tcBorders>
              <w:top w:val="nil"/>
              <w:left w:val="nil"/>
              <w:bottom w:val="single" w:sz="4" w:space="0" w:color="auto"/>
              <w:right w:val="single" w:sz="4" w:space="0" w:color="auto"/>
            </w:tcBorders>
            <w:noWrap/>
            <w:hideMark/>
          </w:tcPr>
          <w:p w14:paraId="199ADE5F" w14:textId="77777777" w:rsidR="00155BE5" w:rsidRDefault="00155BE5" w:rsidP="007159D8">
            <w:pPr>
              <w:pStyle w:val="TAC"/>
              <w:rPr>
                <w:rFonts w:eastAsia="MS Mincho"/>
              </w:rPr>
            </w:pPr>
            <w:r>
              <w:rPr>
                <w:rFonts w:eastAsia="MS Mincho"/>
              </w:rPr>
              <w:t>98208</w:t>
            </w:r>
          </w:p>
        </w:tc>
        <w:tc>
          <w:tcPr>
            <w:tcW w:w="1127" w:type="dxa"/>
            <w:tcBorders>
              <w:top w:val="nil"/>
              <w:left w:val="nil"/>
              <w:bottom w:val="single" w:sz="4" w:space="0" w:color="auto"/>
              <w:right w:val="single" w:sz="4" w:space="0" w:color="auto"/>
            </w:tcBorders>
            <w:noWrap/>
            <w:hideMark/>
          </w:tcPr>
          <w:p w14:paraId="6551B24F" w14:textId="77777777" w:rsidR="00155BE5" w:rsidRDefault="00155BE5" w:rsidP="007159D8">
            <w:pPr>
              <w:pStyle w:val="TAC"/>
              <w:rPr>
                <w:rFonts w:eastAsia="MS Mincho"/>
              </w:rPr>
            </w:pPr>
            <w:r>
              <w:rPr>
                <w:rFonts w:eastAsia="MS Mincho"/>
              </w:rPr>
              <w:t>12276</w:t>
            </w:r>
          </w:p>
        </w:tc>
      </w:tr>
      <w:tr w:rsidR="00155BE5" w14:paraId="0611442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B5A743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68283E2F"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hideMark/>
          </w:tcPr>
          <w:p w14:paraId="6AE68EBA"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29FE66DD"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1FBCF857"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2F8FE318" w14:textId="77777777" w:rsidR="00155BE5" w:rsidRDefault="00155BE5" w:rsidP="007159D8">
            <w:pPr>
              <w:pStyle w:val="TAC"/>
            </w:pPr>
            <w:r>
              <w:t>67584</w:t>
            </w:r>
          </w:p>
        </w:tc>
        <w:tc>
          <w:tcPr>
            <w:tcW w:w="1057" w:type="dxa"/>
            <w:tcBorders>
              <w:top w:val="nil"/>
              <w:left w:val="nil"/>
              <w:bottom w:val="single" w:sz="4" w:space="0" w:color="auto"/>
              <w:right w:val="single" w:sz="4" w:space="0" w:color="auto"/>
            </w:tcBorders>
            <w:noWrap/>
            <w:hideMark/>
          </w:tcPr>
          <w:p w14:paraId="3E07E01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4F2DB4E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278262EE" w14:textId="77777777" w:rsidR="00155BE5" w:rsidRDefault="00155BE5" w:rsidP="007159D8">
            <w:pPr>
              <w:pStyle w:val="TAC"/>
            </w:pPr>
            <w:r>
              <w:t>8</w:t>
            </w:r>
          </w:p>
        </w:tc>
        <w:tc>
          <w:tcPr>
            <w:tcW w:w="925" w:type="dxa"/>
            <w:tcBorders>
              <w:top w:val="nil"/>
              <w:left w:val="nil"/>
              <w:bottom w:val="single" w:sz="4" w:space="0" w:color="auto"/>
              <w:right w:val="single" w:sz="4" w:space="0" w:color="auto"/>
            </w:tcBorders>
            <w:noWrap/>
            <w:hideMark/>
          </w:tcPr>
          <w:p w14:paraId="501A09D8" w14:textId="77777777" w:rsidR="00155BE5" w:rsidRDefault="00155BE5" w:rsidP="007159D8">
            <w:pPr>
              <w:pStyle w:val="TAC"/>
            </w:pPr>
            <w:r>
              <w:t>100320</w:t>
            </w:r>
          </w:p>
        </w:tc>
        <w:tc>
          <w:tcPr>
            <w:tcW w:w="1127" w:type="dxa"/>
            <w:tcBorders>
              <w:top w:val="nil"/>
              <w:left w:val="nil"/>
              <w:bottom w:val="single" w:sz="4" w:space="0" w:color="auto"/>
              <w:right w:val="single" w:sz="4" w:space="0" w:color="auto"/>
            </w:tcBorders>
            <w:noWrap/>
            <w:hideMark/>
          </w:tcPr>
          <w:p w14:paraId="11F884F4" w14:textId="77777777" w:rsidR="00155BE5" w:rsidRDefault="00155BE5" w:rsidP="007159D8">
            <w:pPr>
              <w:pStyle w:val="TAC"/>
            </w:pPr>
            <w:r>
              <w:t>12540</w:t>
            </w:r>
          </w:p>
        </w:tc>
      </w:tr>
      <w:tr w:rsidR="00155BE5" w14:paraId="51E7A3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7173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E725AD4"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hideMark/>
          </w:tcPr>
          <w:p w14:paraId="241334D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FDEA39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6B3704B6"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38BCBC0B" w14:textId="77777777" w:rsidR="00155BE5" w:rsidRDefault="00155BE5" w:rsidP="007159D8">
            <w:pPr>
              <w:pStyle w:val="TAC"/>
              <w:rPr>
                <w:rFonts w:eastAsia="MS Mincho"/>
              </w:rPr>
            </w:pPr>
            <w:r>
              <w:rPr>
                <w:rFonts w:eastAsia="MS Mincho"/>
              </w:rPr>
              <w:t>73776</w:t>
            </w:r>
          </w:p>
        </w:tc>
        <w:tc>
          <w:tcPr>
            <w:tcW w:w="1057" w:type="dxa"/>
            <w:tcBorders>
              <w:top w:val="nil"/>
              <w:left w:val="nil"/>
              <w:bottom w:val="single" w:sz="4" w:space="0" w:color="auto"/>
              <w:right w:val="single" w:sz="4" w:space="0" w:color="auto"/>
            </w:tcBorders>
            <w:noWrap/>
            <w:hideMark/>
          </w:tcPr>
          <w:p w14:paraId="3B86CA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3D18A47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56AF7A5" w14:textId="77777777" w:rsidR="00155BE5" w:rsidRDefault="00155BE5" w:rsidP="007159D8">
            <w:pPr>
              <w:pStyle w:val="TAC"/>
              <w:rPr>
                <w:rFonts w:eastAsia="MS Mincho"/>
              </w:rPr>
            </w:pPr>
            <w:r>
              <w:rPr>
                <w:rFonts w:eastAsia="MS Mincho"/>
              </w:rPr>
              <w:t>9</w:t>
            </w:r>
          </w:p>
        </w:tc>
        <w:tc>
          <w:tcPr>
            <w:tcW w:w="925" w:type="dxa"/>
            <w:tcBorders>
              <w:top w:val="nil"/>
              <w:left w:val="nil"/>
              <w:bottom w:val="single" w:sz="4" w:space="0" w:color="auto"/>
              <w:right w:val="single" w:sz="4" w:space="0" w:color="auto"/>
            </w:tcBorders>
            <w:noWrap/>
            <w:hideMark/>
          </w:tcPr>
          <w:p w14:paraId="23AB638A" w14:textId="77777777" w:rsidR="00155BE5" w:rsidRDefault="00155BE5" w:rsidP="007159D8">
            <w:pPr>
              <w:pStyle w:val="TAC"/>
              <w:rPr>
                <w:rFonts w:eastAsia="MS Mincho"/>
              </w:rPr>
            </w:pPr>
            <w:r>
              <w:rPr>
                <w:rFonts w:eastAsia="MS Mincho"/>
              </w:rPr>
              <w:t>111936</w:t>
            </w:r>
          </w:p>
        </w:tc>
        <w:tc>
          <w:tcPr>
            <w:tcW w:w="1127" w:type="dxa"/>
            <w:tcBorders>
              <w:top w:val="nil"/>
              <w:left w:val="nil"/>
              <w:bottom w:val="single" w:sz="4" w:space="0" w:color="auto"/>
              <w:right w:val="single" w:sz="4" w:space="0" w:color="auto"/>
            </w:tcBorders>
            <w:noWrap/>
            <w:hideMark/>
          </w:tcPr>
          <w:p w14:paraId="01165C82" w14:textId="77777777" w:rsidR="00155BE5" w:rsidRDefault="00155BE5" w:rsidP="007159D8">
            <w:pPr>
              <w:pStyle w:val="TAC"/>
              <w:rPr>
                <w:rFonts w:eastAsia="MS Mincho"/>
              </w:rPr>
            </w:pPr>
            <w:r>
              <w:rPr>
                <w:rFonts w:eastAsia="MS Mincho"/>
              </w:rPr>
              <w:t>13992</w:t>
            </w:r>
          </w:p>
        </w:tc>
      </w:tr>
      <w:tr w:rsidR="00155BE5" w14:paraId="40DF6689"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E7CCDA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54EB2CA7" w14:textId="77777777" w:rsidR="00155BE5" w:rsidRDefault="00155BE5" w:rsidP="007159D8">
            <w:pPr>
              <w:pStyle w:val="TAN"/>
              <w:rPr>
                <w:rFonts w:eastAsia="MS Mincho"/>
              </w:rPr>
            </w:pPr>
            <w:r>
              <w:rPr>
                <w:rFonts w:eastAsia="MS Mincho"/>
              </w:rPr>
              <w:t>NOTE 2:</w:t>
            </w:r>
            <w:r>
              <w:rPr>
                <w:rFonts w:eastAsia="MS Mincho"/>
              </w:rPr>
              <w:tab/>
              <w:t>MCS Index is based on MCS table 5.1.3.1-2 defined in TS 38.214 [14].</w:t>
            </w:r>
          </w:p>
          <w:p w14:paraId="5D1CF57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B016DD5" w14:textId="3B05B1CB"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670E830D" w14:textId="77777777" w:rsidR="00AA6209" w:rsidRDefault="00AA6209" w:rsidP="00AA6209"/>
    <w:p w14:paraId="21052E02" w14:textId="77777777" w:rsidR="00041B27" w:rsidRDefault="00041B27" w:rsidP="00041B27">
      <w:pPr>
        <w:pStyle w:val="Heading2"/>
      </w:pPr>
      <w:bookmarkStart w:id="4415" w:name="_Toc176775417"/>
      <w:bookmarkStart w:id="4416" w:name="_Toc187244012"/>
      <w:r>
        <w:t>A.2.3</w:t>
      </w:r>
      <w:r>
        <w:tab/>
        <w:t>Reference measurement channels for FR2-NTN FDD</w:t>
      </w:r>
      <w:bookmarkEnd w:id="4415"/>
      <w:bookmarkEnd w:id="4416"/>
    </w:p>
    <w:p w14:paraId="5EC2D85E" w14:textId="77777777" w:rsidR="00041B27" w:rsidRPr="00C04A08" w:rsidRDefault="00041B27" w:rsidP="00041B27">
      <w:pPr>
        <w:pStyle w:val="Heading3"/>
      </w:pPr>
      <w:bookmarkStart w:id="4417" w:name="_Toc114537336"/>
      <w:bookmarkStart w:id="4418" w:name="_Toc115257604"/>
      <w:bookmarkStart w:id="4419" w:name="_Toc123086924"/>
      <w:bookmarkStart w:id="4420" w:name="_Toc123088659"/>
      <w:bookmarkStart w:id="4421" w:name="_Toc124298315"/>
      <w:bookmarkStart w:id="4422" w:name="_Toc130575066"/>
      <w:bookmarkStart w:id="4423" w:name="_Toc131767476"/>
      <w:bookmarkStart w:id="4424" w:name="_Toc176775418"/>
      <w:bookmarkStart w:id="4425" w:name="_Toc187244013"/>
      <w:r w:rsidRPr="00C04A08">
        <w:t>A.2.3.1</w:t>
      </w:r>
      <w:r w:rsidRPr="00C04A08">
        <w:tab/>
        <w:t>DFT-s-OFDM Pi/2-BPSK</w:t>
      </w:r>
      <w:bookmarkEnd w:id="4417"/>
      <w:bookmarkEnd w:id="4418"/>
      <w:bookmarkEnd w:id="4419"/>
      <w:bookmarkEnd w:id="4420"/>
      <w:bookmarkEnd w:id="4421"/>
      <w:bookmarkEnd w:id="4422"/>
      <w:bookmarkEnd w:id="4423"/>
      <w:bookmarkEnd w:id="4424"/>
      <w:bookmarkEnd w:id="4425"/>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lastRenderedPageBreak/>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4426" w:name="_Toc21340979"/>
      <w:bookmarkStart w:id="4427" w:name="_Toc29805427"/>
      <w:bookmarkStart w:id="4428" w:name="_Toc36456636"/>
      <w:bookmarkStart w:id="4429" w:name="_Toc36469734"/>
      <w:bookmarkStart w:id="4430" w:name="_Toc37254151"/>
      <w:bookmarkStart w:id="4431" w:name="_Toc37323009"/>
      <w:bookmarkStart w:id="4432" w:name="_Toc37324415"/>
      <w:bookmarkStart w:id="4433" w:name="_Toc45889939"/>
      <w:bookmarkStart w:id="4434" w:name="_Toc52196619"/>
      <w:bookmarkStart w:id="4435" w:name="_Toc52197599"/>
      <w:bookmarkStart w:id="4436" w:name="_Toc53173322"/>
      <w:bookmarkStart w:id="4437" w:name="_Toc53173691"/>
      <w:bookmarkStart w:id="4438" w:name="_Toc61119693"/>
      <w:bookmarkStart w:id="4439" w:name="_Toc61120075"/>
      <w:bookmarkStart w:id="4440" w:name="_Toc67926146"/>
      <w:bookmarkStart w:id="4441" w:name="_Toc75273784"/>
      <w:bookmarkStart w:id="4442" w:name="_Toc76510684"/>
      <w:bookmarkStart w:id="4443" w:name="_Toc83129841"/>
      <w:bookmarkStart w:id="4444" w:name="_Toc90591373"/>
      <w:bookmarkStart w:id="4445" w:name="_Toc98864432"/>
      <w:bookmarkStart w:id="4446" w:name="_Toc99733681"/>
      <w:bookmarkStart w:id="4447" w:name="_Toc106577586"/>
      <w:bookmarkStart w:id="4448" w:name="_Toc114537337"/>
      <w:bookmarkStart w:id="4449" w:name="_Toc115257605"/>
      <w:bookmarkStart w:id="4450" w:name="_Toc123086925"/>
      <w:bookmarkStart w:id="4451" w:name="_Toc123088660"/>
      <w:bookmarkStart w:id="4452" w:name="_Toc124298316"/>
      <w:bookmarkStart w:id="4453" w:name="_Toc130575067"/>
      <w:bookmarkStart w:id="4454" w:name="_Toc131767477"/>
      <w:bookmarkStart w:id="4455" w:name="_Toc176775419"/>
      <w:bookmarkStart w:id="4456" w:name="_Toc187244014"/>
      <w:r w:rsidRPr="00C04A08">
        <w:t>A.2.3.2</w:t>
      </w:r>
      <w:r w:rsidRPr="00C04A08">
        <w:tab/>
        <w:t>DFT-s-OFDM QPSK</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4457" w:name="_Toc21340980"/>
      <w:bookmarkStart w:id="4458" w:name="_Toc29805428"/>
      <w:bookmarkStart w:id="4459" w:name="_Toc36456637"/>
      <w:bookmarkStart w:id="4460" w:name="_Toc36469735"/>
      <w:bookmarkStart w:id="4461" w:name="_Toc37254152"/>
      <w:bookmarkStart w:id="4462" w:name="_Toc37323010"/>
      <w:bookmarkStart w:id="4463" w:name="_Toc37324416"/>
      <w:bookmarkStart w:id="4464" w:name="_Toc45889940"/>
      <w:bookmarkStart w:id="4465" w:name="_Toc52196620"/>
      <w:bookmarkStart w:id="4466" w:name="_Toc52197600"/>
      <w:bookmarkStart w:id="4467" w:name="_Toc53173323"/>
      <w:bookmarkStart w:id="4468" w:name="_Toc53173692"/>
      <w:bookmarkStart w:id="4469" w:name="_Toc61119694"/>
      <w:bookmarkStart w:id="4470" w:name="_Toc61120076"/>
      <w:bookmarkStart w:id="4471" w:name="_Toc67926147"/>
      <w:bookmarkStart w:id="4472" w:name="_Toc75273785"/>
      <w:bookmarkStart w:id="4473" w:name="_Toc76510685"/>
      <w:bookmarkStart w:id="4474" w:name="_Toc83129842"/>
      <w:bookmarkStart w:id="4475" w:name="_Toc90591374"/>
      <w:bookmarkStart w:id="4476" w:name="_Toc98864433"/>
      <w:bookmarkStart w:id="4477" w:name="_Toc99733682"/>
      <w:bookmarkStart w:id="4478" w:name="_Toc106577587"/>
      <w:bookmarkStart w:id="4479" w:name="_Toc114537338"/>
      <w:bookmarkStart w:id="4480" w:name="_Toc115257606"/>
      <w:bookmarkStart w:id="4481" w:name="_Toc123086926"/>
      <w:bookmarkStart w:id="4482" w:name="_Toc123088661"/>
      <w:bookmarkStart w:id="4483" w:name="_Toc124298317"/>
      <w:bookmarkStart w:id="4484" w:name="_Toc130575068"/>
      <w:bookmarkStart w:id="4485" w:name="_Toc131767478"/>
      <w:bookmarkStart w:id="4486" w:name="_Toc176775420"/>
      <w:bookmarkStart w:id="4487" w:name="_Toc187244015"/>
      <w:r w:rsidRPr="00C04A08">
        <w:t>A.2.3.3</w:t>
      </w:r>
      <w:r w:rsidRPr="00C04A08">
        <w:tab/>
        <w:t>DFT-s-OFDM 16QAM</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4488" w:name="_Toc21340981"/>
      <w:bookmarkStart w:id="4489" w:name="_Toc29805429"/>
      <w:bookmarkStart w:id="4490" w:name="_Toc36456638"/>
      <w:bookmarkStart w:id="4491" w:name="_Toc36469736"/>
      <w:bookmarkStart w:id="4492" w:name="_Toc37254153"/>
      <w:bookmarkStart w:id="4493" w:name="_Toc37323011"/>
      <w:bookmarkStart w:id="4494" w:name="_Toc37324417"/>
      <w:bookmarkStart w:id="4495" w:name="_Toc45889941"/>
      <w:bookmarkStart w:id="4496" w:name="_Toc52196621"/>
      <w:bookmarkStart w:id="4497" w:name="_Toc52197601"/>
      <w:bookmarkStart w:id="4498" w:name="_Toc53173324"/>
      <w:bookmarkStart w:id="4499" w:name="_Toc53173693"/>
      <w:bookmarkStart w:id="4500" w:name="_Toc61119695"/>
      <w:bookmarkStart w:id="4501" w:name="_Toc61120077"/>
      <w:bookmarkStart w:id="4502" w:name="_Toc67926148"/>
      <w:bookmarkStart w:id="4503" w:name="_Toc75273786"/>
      <w:bookmarkStart w:id="4504" w:name="_Toc76510686"/>
      <w:bookmarkStart w:id="4505" w:name="_Toc83129843"/>
      <w:bookmarkStart w:id="4506" w:name="_Toc90591375"/>
      <w:bookmarkStart w:id="4507" w:name="_Toc98864434"/>
      <w:bookmarkStart w:id="4508" w:name="_Toc99733683"/>
      <w:bookmarkStart w:id="4509" w:name="_Toc106577588"/>
      <w:bookmarkStart w:id="4510" w:name="_Toc114537339"/>
      <w:bookmarkStart w:id="4511" w:name="_Toc115257607"/>
      <w:bookmarkStart w:id="4512" w:name="_Toc123086927"/>
      <w:bookmarkStart w:id="4513" w:name="_Toc123088662"/>
      <w:bookmarkStart w:id="4514" w:name="_Toc124298318"/>
      <w:bookmarkStart w:id="4515" w:name="_Toc130575069"/>
      <w:bookmarkStart w:id="4516" w:name="_Toc131767479"/>
      <w:bookmarkStart w:id="4517" w:name="_Toc176775421"/>
      <w:bookmarkStart w:id="4518" w:name="_Toc187244016"/>
      <w:r w:rsidRPr="00C04A08">
        <w:t>A.2.3.4</w:t>
      </w:r>
      <w:r w:rsidRPr="00C04A08">
        <w:tab/>
        <w:t>DFT-s-OFDM 64QAM</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4519" w:name="_Toc21340982"/>
      <w:bookmarkStart w:id="4520" w:name="_Toc29805430"/>
      <w:bookmarkStart w:id="4521" w:name="_Toc36456639"/>
      <w:bookmarkStart w:id="4522" w:name="_Toc36469737"/>
      <w:bookmarkStart w:id="4523" w:name="_Toc37254154"/>
      <w:bookmarkStart w:id="4524" w:name="_Toc37323012"/>
      <w:bookmarkStart w:id="4525" w:name="_Toc37324418"/>
      <w:bookmarkStart w:id="4526" w:name="_Toc45889942"/>
      <w:bookmarkStart w:id="4527" w:name="_Toc52196622"/>
      <w:bookmarkStart w:id="4528" w:name="_Toc52197602"/>
      <w:bookmarkStart w:id="4529" w:name="_Toc53173325"/>
      <w:bookmarkStart w:id="4530" w:name="_Toc53173694"/>
      <w:bookmarkStart w:id="4531" w:name="_Toc61119696"/>
      <w:bookmarkStart w:id="4532" w:name="_Toc61120078"/>
      <w:bookmarkStart w:id="4533" w:name="_Toc67926149"/>
      <w:bookmarkStart w:id="4534" w:name="_Toc75273787"/>
      <w:bookmarkStart w:id="4535" w:name="_Toc76510687"/>
      <w:bookmarkStart w:id="4536" w:name="_Toc83129844"/>
      <w:bookmarkStart w:id="4537" w:name="_Toc90591376"/>
      <w:bookmarkStart w:id="4538" w:name="_Toc98864435"/>
      <w:bookmarkStart w:id="4539" w:name="_Toc99733684"/>
      <w:bookmarkStart w:id="4540" w:name="_Toc106577589"/>
      <w:bookmarkStart w:id="4541" w:name="_Toc114537340"/>
      <w:bookmarkStart w:id="4542" w:name="_Toc115257608"/>
      <w:bookmarkStart w:id="4543" w:name="_Toc123086928"/>
      <w:bookmarkStart w:id="4544" w:name="_Toc123088663"/>
      <w:bookmarkStart w:id="4545" w:name="_Toc124298319"/>
      <w:bookmarkStart w:id="4546" w:name="_Toc130575070"/>
      <w:bookmarkStart w:id="4547" w:name="_Toc131767480"/>
      <w:bookmarkStart w:id="4548" w:name="_Toc176775422"/>
      <w:bookmarkStart w:id="4549" w:name="_Toc187244017"/>
      <w:r w:rsidRPr="00C04A08">
        <w:t>A.2.3.5</w:t>
      </w:r>
      <w:r w:rsidRPr="00C04A08">
        <w:tab/>
        <w:t>CP-OFDM QPSK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lastRenderedPageBreak/>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4550" w:name="_Toc21340983"/>
      <w:bookmarkStart w:id="4551" w:name="_Toc29805431"/>
      <w:bookmarkStart w:id="4552" w:name="_Toc36456640"/>
      <w:bookmarkStart w:id="4553" w:name="_Toc36469738"/>
      <w:bookmarkStart w:id="4554" w:name="_Toc37254155"/>
      <w:bookmarkStart w:id="4555" w:name="_Toc37323013"/>
      <w:bookmarkStart w:id="4556" w:name="_Toc37324419"/>
      <w:bookmarkStart w:id="4557" w:name="_Toc45889943"/>
      <w:bookmarkStart w:id="4558" w:name="_Toc52196623"/>
      <w:bookmarkStart w:id="4559" w:name="_Toc52197603"/>
      <w:bookmarkStart w:id="4560" w:name="_Toc53173326"/>
      <w:bookmarkStart w:id="4561" w:name="_Toc53173695"/>
      <w:bookmarkStart w:id="4562" w:name="_Toc61119697"/>
      <w:bookmarkStart w:id="4563" w:name="_Toc61120079"/>
      <w:bookmarkStart w:id="4564" w:name="_Toc67926150"/>
      <w:bookmarkStart w:id="4565" w:name="_Toc75273788"/>
      <w:bookmarkStart w:id="4566" w:name="_Toc76510688"/>
      <w:bookmarkStart w:id="4567" w:name="_Toc83129845"/>
      <w:bookmarkStart w:id="4568" w:name="_Toc90591377"/>
      <w:bookmarkStart w:id="4569" w:name="_Toc98864436"/>
      <w:bookmarkStart w:id="4570" w:name="_Toc99733685"/>
      <w:bookmarkStart w:id="4571" w:name="_Toc106577590"/>
      <w:bookmarkStart w:id="4572" w:name="_Toc114537341"/>
      <w:bookmarkStart w:id="4573" w:name="_Toc115257609"/>
      <w:bookmarkStart w:id="4574" w:name="_Toc123086929"/>
      <w:bookmarkStart w:id="4575" w:name="_Toc123088664"/>
      <w:bookmarkStart w:id="4576" w:name="_Toc124298320"/>
      <w:bookmarkStart w:id="4577" w:name="_Toc130575071"/>
      <w:bookmarkStart w:id="4578" w:name="_Toc131767481"/>
      <w:bookmarkStart w:id="4579" w:name="_Toc176775423"/>
      <w:bookmarkStart w:id="4580" w:name="_Toc187244018"/>
      <w:r w:rsidRPr="00C04A08">
        <w:t>A.2.3.6</w:t>
      </w:r>
      <w:r w:rsidRPr="00C04A08">
        <w:tab/>
        <w:t>CP-OFDM 16QAM</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4581" w:name="_Toc21340984"/>
      <w:bookmarkStart w:id="4582" w:name="_Toc29805432"/>
      <w:bookmarkStart w:id="4583" w:name="_Toc36456641"/>
      <w:bookmarkStart w:id="4584" w:name="_Toc36469739"/>
      <w:bookmarkStart w:id="4585" w:name="_Toc37254156"/>
      <w:bookmarkStart w:id="4586" w:name="_Toc37323014"/>
      <w:bookmarkStart w:id="4587" w:name="_Toc37324420"/>
      <w:bookmarkStart w:id="4588" w:name="_Toc45889944"/>
      <w:bookmarkStart w:id="4589" w:name="_Toc52196624"/>
      <w:bookmarkStart w:id="4590" w:name="_Toc52197604"/>
      <w:bookmarkStart w:id="4591" w:name="_Toc53173327"/>
      <w:bookmarkStart w:id="4592" w:name="_Toc53173696"/>
      <w:bookmarkStart w:id="4593" w:name="_Toc61119698"/>
      <w:bookmarkStart w:id="4594" w:name="_Toc61120080"/>
      <w:bookmarkStart w:id="4595" w:name="_Toc67926151"/>
      <w:bookmarkStart w:id="4596" w:name="_Toc75273789"/>
      <w:bookmarkStart w:id="4597" w:name="_Toc76510689"/>
      <w:bookmarkStart w:id="4598" w:name="_Toc83129846"/>
      <w:bookmarkStart w:id="4599" w:name="_Toc90591378"/>
      <w:bookmarkStart w:id="4600" w:name="_Toc98864437"/>
      <w:bookmarkStart w:id="4601" w:name="_Toc99733686"/>
      <w:bookmarkStart w:id="4602" w:name="_Toc106577591"/>
      <w:bookmarkStart w:id="4603" w:name="_Toc114537342"/>
      <w:bookmarkStart w:id="4604" w:name="_Toc115257610"/>
      <w:bookmarkStart w:id="4605" w:name="_Toc123086930"/>
      <w:bookmarkStart w:id="4606" w:name="_Toc123088665"/>
      <w:bookmarkStart w:id="4607" w:name="_Toc124298321"/>
      <w:bookmarkStart w:id="4608" w:name="_Toc130575072"/>
      <w:bookmarkStart w:id="4609" w:name="_Toc131767482"/>
      <w:bookmarkStart w:id="4610" w:name="_Toc176775424"/>
      <w:bookmarkStart w:id="4611" w:name="_Toc187244019"/>
      <w:r w:rsidRPr="00C04A08">
        <w:t>A.2.3.7</w:t>
      </w:r>
      <w:r w:rsidRPr="00C04A08">
        <w:tab/>
        <w:t>CP-OFDM 64QAM</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4612" w:name="_Toc21338393"/>
      <w:bookmarkStart w:id="4613" w:name="_Toc29808501"/>
      <w:bookmarkStart w:id="4614" w:name="_Toc37068420"/>
      <w:bookmarkStart w:id="4615" w:name="_Toc37083965"/>
      <w:bookmarkStart w:id="4616" w:name="_Toc37084307"/>
      <w:bookmarkStart w:id="4617" w:name="_Toc40209669"/>
      <w:bookmarkStart w:id="4618" w:name="_Toc40210011"/>
      <w:bookmarkStart w:id="4619" w:name="_Toc45892970"/>
      <w:bookmarkStart w:id="4620" w:name="_Toc53176835"/>
      <w:bookmarkStart w:id="4621" w:name="_Toc61121163"/>
      <w:bookmarkStart w:id="4622" w:name="_Toc67918359"/>
      <w:bookmarkStart w:id="4623" w:name="_Toc76298429"/>
      <w:bookmarkStart w:id="4624" w:name="_Toc76572441"/>
      <w:bookmarkStart w:id="4625" w:name="_Toc76652308"/>
      <w:bookmarkStart w:id="4626" w:name="_Toc76653146"/>
      <w:bookmarkStart w:id="4627" w:name="_Toc83742419"/>
      <w:bookmarkStart w:id="4628" w:name="_Toc91440909"/>
      <w:bookmarkStart w:id="4629" w:name="_Toc98849699"/>
      <w:bookmarkStart w:id="4630" w:name="_Toc106543553"/>
      <w:bookmarkStart w:id="4631" w:name="_Toc106737651"/>
      <w:bookmarkStart w:id="4632" w:name="_Toc107233418"/>
      <w:bookmarkStart w:id="4633" w:name="_Toc107235036"/>
      <w:bookmarkStart w:id="4634" w:name="_Toc107420006"/>
      <w:bookmarkStart w:id="4635" w:name="_Toc107477304"/>
      <w:bookmarkStart w:id="4636" w:name="_Toc123057994"/>
      <w:bookmarkStart w:id="4637" w:name="_Toc124256687"/>
      <w:bookmarkStart w:id="4638" w:name="_Toc131735000"/>
      <w:bookmarkStart w:id="4639" w:name="_Toc137372777"/>
      <w:bookmarkStart w:id="4640" w:name="_Toc138885163"/>
      <w:bookmarkStart w:id="4641" w:name="_Toc145690666"/>
      <w:bookmarkStart w:id="4642" w:name="_Toc155382221"/>
      <w:bookmarkStart w:id="4643" w:name="_Toc161754024"/>
      <w:bookmarkStart w:id="4644" w:name="_Toc161754645"/>
      <w:bookmarkStart w:id="4645" w:name="_Toc163202218"/>
      <w:bookmarkStart w:id="4646" w:name="_Toc169888506"/>
      <w:bookmarkStart w:id="4647" w:name="_Toc171551695"/>
      <w:bookmarkStart w:id="4648" w:name="_Toc176775425"/>
      <w:bookmarkStart w:id="4649" w:name="_Toc187244020"/>
      <w:r w:rsidRPr="00C25669">
        <w:lastRenderedPageBreak/>
        <w:t>A.3</w:t>
      </w:r>
      <w:r w:rsidRPr="00C25669">
        <w:rPr>
          <w:rFonts w:hint="eastAsia"/>
          <w:snapToGrid w:val="0"/>
        </w:rPr>
        <w:tab/>
      </w:r>
      <w:r w:rsidRPr="00C25669">
        <w:t>DL reference measurement channels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3956CD8" w14:textId="77777777" w:rsidR="00635740" w:rsidRPr="00C25669" w:rsidRDefault="00635740" w:rsidP="00635740">
      <w:pPr>
        <w:pStyle w:val="Heading2"/>
      </w:pPr>
      <w:bookmarkStart w:id="4650" w:name="_Toc21338394"/>
      <w:bookmarkStart w:id="4651" w:name="_Toc29808502"/>
      <w:bookmarkStart w:id="4652" w:name="_Toc37068421"/>
      <w:bookmarkStart w:id="4653" w:name="_Toc37083966"/>
      <w:bookmarkStart w:id="4654" w:name="_Toc37084308"/>
      <w:bookmarkStart w:id="4655" w:name="_Toc40209670"/>
      <w:bookmarkStart w:id="4656" w:name="_Toc40210012"/>
      <w:bookmarkStart w:id="4657" w:name="_Toc45892971"/>
      <w:bookmarkStart w:id="4658" w:name="_Toc53176836"/>
      <w:bookmarkStart w:id="4659" w:name="_Toc61121164"/>
      <w:bookmarkStart w:id="4660" w:name="_Toc67918360"/>
      <w:bookmarkStart w:id="4661" w:name="_Toc76298430"/>
      <w:bookmarkStart w:id="4662" w:name="_Toc76572442"/>
      <w:bookmarkStart w:id="4663" w:name="_Toc76652309"/>
      <w:bookmarkStart w:id="4664" w:name="_Toc76653147"/>
      <w:bookmarkStart w:id="4665" w:name="_Toc83742420"/>
      <w:bookmarkStart w:id="4666" w:name="_Toc91440910"/>
      <w:bookmarkStart w:id="4667" w:name="_Toc98849700"/>
      <w:bookmarkStart w:id="4668" w:name="_Toc106543554"/>
      <w:bookmarkStart w:id="4669" w:name="_Toc106737652"/>
      <w:bookmarkStart w:id="4670" w:name="_Toc107233419"/>
      <w:bookmarkStart w:id="4671" w:name="_Toc107235037"/>
      <w:bookmarkStart w:id="4672" w:name="_Toc107420007"/>
      <w:bookmarkStart w:id="4673" w:name="_Toc107477305"/>
      <w:bookmarkStart w:id="4674" w:name="_Toc123057995"/>
      <w:bookmarkStart w:id="4675" w:name="_Toc124256688"/>
      <w:bookmarkStart w:id="4676" w:name="_Toc131735001"/>
      <w:bookmarkStart w:id="4677" w:name="_Toc137372778"/>
      <w:bookmarkStart w:id="4678" w:name="_Toc138885164"/>
      <w:bookmarkStart w:id="4679" w:name="_Toc145690667"/>
      <w:bookmarkStart w:id="4680" w:name="_Toc155382222"/>
      <w:bookmarkStart w:id="4681" w:name="_Toc161754025"/>
      <w:bookmarkStart w:id="4682" w:name="_Toc161754646"/>
      <w:bookmarkStart w:id="4683" w:name="_Toc163202219"/>
      <w:bookmarkStart w:id="4684" w:name="_Toc169888507"/>
      <w:bookmarkStart w:id="4685" w:name="_Toc171551696"/>
      <w:bookmarkStart w:id="4686" w:name="_Toc176775426"/>
      <w:bookmarkStart w:id="4687" w:name="_Toc187244021"/>
      <w:r w:rsidRPr="00C25669">
        <w:t>A.3.1</w:t>
      </w:r>
      <w:r w:rsidRPr="00C25669">
        <w:rPr>
          <w:rFonts w:hint="eastAsia"/>
          <w:snapToGrid w:val="0"/>
        </w:rPr>
        <w:tab/>
      </w:r>
      <w:r w:rsidRPr="00C25669">
        <w:t>General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4688" w:name="_Toc21338395"/>
      <w:bookmarkStart w:id="4689" w:name="_Toc29808503"/>
      <w:bookmarkStart w:id="4690" w:name="_Toc37068422"/>
      <w:bookmarkStart w:id="4691" w:name="_Toc37083967"/>
      <w:bookmarkStart w:id="4692" w:name="_Toc37084309"/>
      <w:bookmarkStart w:id="4693" w:name="_Toc40209671"/>
      <w:bookmarkStart w:id="4694" w:name="_Toc40210013"/>
      <w:bookmarkStart w:id="4695" w:name="_Toc45892972"/>
      <w:bookmarkStart w:id="4696" w:name="_Toc53176837"/>
      <w:bookmarkStart w:id="4697" w:name="_Toc61121165"/>
      <w:bookmarkStart w:id="4698" w:name="_Toc67918361"/>
      <w:bookmarkStart w:id="4699" w:name="_Toc76298431"/>
      <w:bookmarkStart w:id="4700" w:name="_Toc76572443"/>
      <w:bookmarkStart w:id="4701" w:name="_Toc76652310"/>
      <w:bookmarkStart w:id="4702" w:name="_Toc76653148"/>
      <w:bookmarkStart w:id="4703" w:name="_Toc83742421"/>
      <w:bookmarkStart w:id="4704" w:name="_Toc91440911"/>
      <w:bookmarkStart w:id="4705" w:name="_Toc98849701"/>
      <w:bookmarkStart w:id="4706" w:name="_Toc106543555"/>
      <w:bookmarkStart w:id="4707" w:name="_Toc106737653"/>
      <w:bookmarkStart w:id="4708" w:name="_Toc107233420"/>
      <w:bookmarkStart w:id="4709" w:name="_Toc107235038"/>
      <w:bookmarkStart w:id="4710" w:name="_Toc107420008"/>
      <w:bookmarkStart w:id="4711" w:name="_Toc107477306"/>
      <w:bookmarkStart w:id="4712" w:name="_Toc123057996"/>
      <w:bookmarkStart w:id="4713" w:name="_Toc124256689"/>
      <w:bookmarkStart w:id="4714" w:name="_Toc131735002"/>
      <w:bookmarkStart w:id="4715" w:name="_Toc137372779"/>
      <w:bookmarkStart w:id="4716" w:name="_Toc138885165"/>
      <w:bookmarkStart w:id="4717" w:name="_Toc145690668"/>
      <w:bookmarkStart w:id="4718" w:name="_Toc155382223"/>
      <w:bookmarkStart w:id="4719" w:name="_Toc161754026"/>
      <w:bookmarkStart w:id="4720" w:name="_Toc161754647"/>
      <w:bookmarkStart w:id="4721" w:name="_Toc163202220"/>
      <w:bookmarkStart w:id="4722" w:name="_Toc169888508"/>
      <w:bookmarkStart w:id="4723" w:name="_Toc171551697"/>
      <w:bookmarkStart w:id="4724" w:name="_Toc176775427"/>
      <w:bookmarkStart w:id="4725" w:name="_Toc187244022"/>
      <w:r w:rsidRPr="00C25669">
        <w:t>A.3.2</w:t>
      </w:r>
      <w:r w:rsidRPr="00C25669">
        <w:rPr>
          <w:rFonts w:hint="eastAsia"/>
          <w:snapToGrid w:val="0"/>
        </w:rPr>
        <w:tab/>
      </w:r>
      <w:r w:rsidRPr="00C25669">
        <w:t>Reference measurement channels for PDSCH performance requirements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4726" w:name="_Toc21338396"/>
      <w:bookmarkStart w:id="4727" w:name="_Toc29808504"/>
      <w:bookmarkStart w:id="4728" w:name="_Toc37068423"/>
      <w:bookmarkStart w:id="4729" w:name="_Toc37083968"/>
      <w:bookmarkStart w:id="4730" w:name="_Toc37084310"/>
      <w:bookmarkStart w:id="4731" w:name="_Toc40209672"/>
      <w:bookmarkStart w:id="4732" w:name="_Toc40210014"/>
      <w:bookmarkStart w:id="4733" w:name="_Toc45892973"/>
      <w:bookmarkStart w:id="4734" w:name="_Toc53176838"/>
      <w:bookmarkStart w:id="4735" w:name="_Toc61121166"/>
      <w:bookmarkStart w:id="4736" w:name="_Toc67918362"/>
      <w:bookmarkStart w:id="4737" w:name="_Toc76298432"/>
      <w:bookmarkStart w:id="4738" w:name="_Toc76572444"/>
      <w:bookmarkStart w:id="4739" w:name="_Toc76652311"/>
      <w:bookmarkStart w:id="4740" w:name="_Toc76653149"/>
      <w:bookmarkStart w:id="4741" w:name="_Toc83742422"/>
      <w:bookmarkStart w:id="4742" w:name="_Toc91440912"/>
      <w:bookmarkStart w:id="4743" w:name="_Toc98849702"/>
      <w:bookmarkStart w:id="4744" w:name="_Toc106543556"/>
      <w:bookmarkStart w:id="4745" w:name="_Toc106737654"/>
      <w:bookmarkStart w:id="4746" w:name="_Toc107233421"/>
      <w:bookmarkStart w:id="4747" w:name="_Toc107235039"/>
      <w:bookmarkStart w:id="4748" w:name="_Toc107420009"/>
      <w:bookmarkStart w:id="4749" w:name="_Toc107477307"/>
      <w:bookmarkStart w:id="4750" w:name="_Toc123057997"/>
      <w:bookmarkStart w:id="4751" w:name="_Toc124256690"/>
      <w:bookmarkStart w:id="4752" w:name="_Toc131735003"/>
      <w:bookmarkStart w:id="4753" w:name="_Toc137372780"/>
      <w:bookmarkStart w:id="4754" w:name="_Toc138885166"/>
      <w:bookmarkStart w:id="4755" w:name="_Toc145690669"/>
      <w:bookmarkStart w:id="4756" w:name="_Toc155382224"/>
      <w:bookmarkStart w:id="4757" w:name="_Toc161754027"/>
      <w:bookmarkStart w:id="4758" w:name="_Toc161754648"/>
      <w:bookmarkStart w:id="4759" w:name="_Toc163202221"/>
      <w:bookmarkStart w:id="4760" w:name="_Toc169888509"/>
      <w:bookmarkStart w:id="4761" w:name="_Toc171551698"/>
      <w:bookmarkStart w:id="4762" w:name="_Toc176775428"/>
      <w:bookmarkStart w:id="4763" w:name="_Toc187244023"/>
      <w:r w:rsidRPr="00C25669">
        <w:lastRenderedPageBreak/>
        <w:t>A.3.2.1</w:t>
      </w:r>
      <w:r w:rsidRPr="00C25669">
        <w:rPr>
          <w:rFonts w:hint="eastAsia"/>
          <w:snapToGrid w:val="0"/>
        </w:rPr>
        <w:tab/>
      </w:r>
      <w:r w:rsidRPr="00C25669">
        <w:t>FDD</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1C21567" w14:textId="77777777" w:rsidR="00635740" w:rsidRPr="00C25669" w:rsidRDefault="00635740" w:rsidP="007222DC">
      <w:pPr>
        <w:pStyle w:val="Heading4"/>
      </w:pPr>
      <w:bookmarkStart w:id="4764" w:name="_Toc21338397"/>
      <w:bookmarkStart w:id="4765" w:name="_Toc29808505"/>
      <w:bookmarkStart w:id="4766" w:name="_Toc37068424"/>
      <w:bookmarkStart w:id="4767" w:name="_Toc37083969"/>
      <w:bookmarkStart w:id="4768" w:name="_Toc37084311"/>
      <w:bookmarkStart w:id="4769" w:name="_Toc40209673"/>
      <w:bookmarkStart w:id="4770" w:name="_Toc40210015"/>
      <w:bookmarkStart w:id="4771" w:name="_Toc45892974"/>
      <w:bookmarkStart w:id="4772" w:name="_Toc53176839"/>
      <w:bookmarkStart w:id="4773" w:name="_Toc61121167"/>
      <w:bookmarkStart w:id="4774" w:name="_Toc67918363"/>
      <w:bookmarkStart w:id="4775" w:name="_Toc76298433"/>
      <w:bookmarkStart w:id="4776" w:name="_Toc76572445"/>
      <w:bookmarkStart w:id="4777" w:name="_Toc76652312"/>
      <w:bookmarkStart w:id="4778" w:name="_Toc76653150"/>
      <w:bookmarkStart w:id="4779" w:name="_Toc83742423"/>
      <w:bookmarkStart w:id="4780" w:name="_Toc91440913"/>
      <w:bookmarkStart w:id="4781" w:name="_Toc98849703"/>
      <w:bookmarkStart w:id="4782" w:name="_Toc106543557"/>
      <w:bookmarkStart w:id="4783" w:name="_Toc106737655"/>
      <w:bookmarkStart w:id="4784" w:name="_Toc107233422"/>
      <w:bookmarkStart w:id="4785" w:name="_Toc107235040"/>
      <w:bookmarkStart w:id="4786" w:name="_Toc107420010"/>
      <w:bookmarkStart w:id="4787" w:name="_Toc107477308"/>
      <w:bookmarkStart w:id="4788" w:name="_Toc123057998"/>
      <w:bookmarkStart w:id="4789" w:name="_Toc124256691"/>
      <w:bookmarkStart w:id="4790" w:name="_Toc131735004"/>
      <w:bookmarkStart w:id="4791" w:name="_Toc137372781"/>
      <w:bookmarkStart w:id="4792" w:name="_Toc138885167"/>
      <w:bookmarkStart w:id="4793" w:name="_Toc145690670"/>
      <w:bookmarkStart w:id="4794" w:name="_Toc155382225"/>
      <w:bookmarkStart w:id="4795" w:name="_Toc161754028"/>
      <w:bookmarkStart w:id="4796" w:name="_Toc161754649"/>
      <w:bookmarkStart w:id="4797" w:name="_Toc163202222"/>
      <w:bookmarkStart w:id="4798" w:name="_Toc169888510"/>
      <w:bookmarkStart w:id="4799" w:name="_Toc171551699"/>
      <w:bookmarkStart w:id="4800" w:name="_Toc176775429"/>
      <w:bookmarkStart w:id="4801" w:name="_Toc187244024"/>
      <w:r w:rsidRPr="00C25669">
        <w:t>A.3.2.1.1</w:t>
      </w:r>
      <w:r w:rsidRPr="00C25669">
        <w:rPr>
          <w:rFonts w:hint="eastAsia"/>
          <w:snapToGrid w:val="0"/>
        </w:rPr>
        <w:tab/>
      </w:r>
      <w:r w:rsidRPr="00C25669">
        <w:t>Reference measurement channels for SCS 15 kHz FR1</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7159D8">
        <w:trP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635740" w:rsidRPr="0037783B" w14:paraId="530E5F62" w14:textId="77777777" w:rsidTr="007159D8">
        <w:trPr>
          <w:jc w:val="center"/>
        </w:trPr>
        <w:tc>
          <w:tcPr>
            <w:tcW w:w="711" w:type="pct"/>
            <w:shd w:val="clear" w:color="auto" w:fill="auto"/>
            <w:vAlign w:val="center"/>
          </w:tcPr>
          <w:p w14:paraId="393AA2F3" w14:textId="77777777" w:rsidR="00635740" w:rsidRPr="0037783B" w:rsidRDefault="00635740" w:rsidP="007159D8">
            <w:pPr>
              <w:pStyle w:val="TAH"/>
            </w:pPr>
            <w:r w:rsidRPr="0037783B">
              <w:t>Parameter</w:t>
            </w:r>
          </w:p>
        </w:tc>
        <w:tc>
          <w:tcPr>
            <w:tcW w:w="351" w:type="pct"/>
            <w:shd w:val="clear" w:color="auto" w:fill="auto"/>
            <w:vAlign w:val="center"/>
          </w:tcPr>
          <w:p w14:paraId="198A28E9" w14:textId="77777777" w:rsidR="00635740" w:rsidRPr="0037783B" w:rsidRDefault="00635740" w:rsidP="007159D8">
            <w:pPr>
              <w:pStyle w:val="TAH"/>
            </w:pPr>
            <w:r w:rsidRPr="0037783B">
              <w:t>Unit</w:t>
            </w:r>
          </w:p>
        </w:tc>
        <w:tc>
          <w:tcPr>
            <w:tcW w:w="3294" w:type="pct"/>
            <w:gridSpan w:val="5"/>
            <w:shd w:val="clear" w:color="auto" w:fill="auto"/>
            <w:vAlign w:val="center"/>
          </w:tcPr>
          <w:p w14:paraId="645023F2" w14:textId="77777777" w:rsidR="00635740" w:rsidRPr="0037783B" w:rsidRDefault="00635740" w:rsidP="007159D8">
            <w:pPr>
              <w:pStyle w:val="TAH"/>
            </w:pPr>
            <w:r w:rsidRPr="0037783B">
              <w:t>Value</w:t>
            </w:r>
          </w:p>
        </w:tc>
        <w:tc>
          <w:tcPr>
            <w:tcW w:w="643" w:type="pct"/>
          </w:tcPr>
          <w:p w14:paraId="717FE8AE" w14:textId="77777777" w:rsidR="00635740" w:rsidRPr="0037783B" w:rsidRDefault="00635740" w:rsidP="007159D8">
            <w:pPr>
              <w:pStyle w:val="TAH"/>
            </w:pPr>
          </w:p>
        </w:tc>
      </w:tr>
      <w:tr w:rsidR="00635740" w:rsidRPr="0037783B" w14:paraId="45F73CA1" w14:textId="77777777" w:rsidTr="007159D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5" w:type="pct"/>
          </w:tcPr>
          <w:p w14:paraId="51923006" w14:textId="77777777" w:rsidR="00635740" w:rsidRPr="0037783B" w:rsidRDefault="00635740" w:rsidP="007159D8">
            <w:pPr>
              <w:pStyle w:val="TAC"/>
            </w:pPr>
          </w:p>
        </w:tc>
        <w:tc>
          <w:tcPr>
            <w:tcW w:w="643" w:type="pct"/>
          </w:tcPr>
          <w:p w14:paraId="7049455F" w14:textId="77777777" w:rsidR="00635740" w:rsidRPr="00B549FD" w:rsidRDefault="00635740" w:rsidP="007159D8">
            <w:pPr>
              <w:pStyle w:val="TAC"/>
            </w:pPr>
          </w:p>
        </w:tc>
      </w:tr>
      <w:tr w:rsidR="00635740" w:rsidRPr="0037783B" w14:paraId="35BBB870" w14:textId="77777777" w:rsidTr="007159D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5" w:type="pct"/>
          </w:tcPr>
          <w:p w14:paraId="33D3C41B" w14:textId="77777777" w:rsidR="00635740" w:rsidRPr="0037783B" w:rsidRDefault="00635740" w:rsidP="007159D8">
            <w:pPr>
              <w:pStyle w:val="TAC"/>
              <w:rPr>
                <w:rFonts w:cs="Arial"/>
              </w:rPr>
            </w:pPr>
          </w:p>
        </w:tc>
        <w:tc>
          <w:tcPr>
            <w:tcW w:w="643" w:type="pct"/>
          </w:tcPr>
          <w:p w14:paraId="5E170F88" w14:textId="77777777" w:rsidR="00635740" w:rsidRPr="00975A75" w:rsidRDefault="00635740" w:rsidP="007159D8">
            <w:pPr>
              <w:pStyle w:val="TAC"/>
            </w:pPr>
          </w:p>
        </w:tc>
      </w:tr>
      <w:tr w:rsidR="00635740" w:rsidRPr="0037783B" w14:paraId="15063240" w14:textId="77777777" w:rsidTr="007159D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5" w:type="pct"/>
          </w:tcPr>
          <w:p w14:paraId="4A8F9E7C" w14:textId="77777777" w:rsidR="00635740" w:rsidRPr="0037783B" w:rsidRDefault="00635740" w:rsidP="007159D8">
            <w:pPr>
              <w:pStyle w:val="TAC"/>
              <w:rPr>
                <w:rFonts w:cs="Arial"/>
              </w:rPr>
            </w:pPr>
          </w:p>
        </w:tc>
        <w:tc>
          <w:tcPr>
            <w:tcW w:w="643" w:type="pct"/>
          </w:tcPr>
          <w:p w14:paraId="02BFD976" w14:textId="77777777" w:rsidR="00635740" w:rsidRPr="00975A75" w:rsidRDefault="00635740" w:rsidP="007159D8">
            <w:pPr>
              <w:pStyle w:val="TAC"/>
            </w:pPr>
          </w:p>
        </w:tc>
      </w:tr>
      <w:tr w:rsidR="00635740" w:rsidRPr="0037783B" w14:paraId="28775873" w14:textId="77777777" w:rsidTr="007159D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5" w:type="pct"/>
          </w:tcPr>
          <w:p w14:paraId="018C00EB" w14:textId="77777777" w:rsidR="00635740" w:rsidRPr="0037783B" w:rsidRDefault="00635740" w:rsidP="007159D8">
            <w:pPr>
              <w:pStyle w:val="TAC"/>
              <w:rPr>
                <w:rFonts w:cs="Arial"/>
              </w:rPr>
            </w:pPr>
          </w:p>
        </w:tc>
        <w:tc>
          <w:tcPr>
            <w:tcW w:w="643" w:type="pct"/>
          </w:tcPr>
          <w:p w14:paraId="730BD856" w14:textId="77777777" w:rsidR="00635740" w:rsidRPr="00975A75" w:rsidRDefault="00635740" w:rsidP="007159D8">
            <w:pPr>
              <w:pStyle w:val="TAC"/>
            </w:pPr>
          </w:p>
        </w:tc>
      </w:tr>
      <w:tr w:rsidR="00635740" w:rsidRPr="0037783B" w14:paraId="29037E0B" w14:textId="77777777" w:rsidTr="007159D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5" w:type="pct"/>
          </w:tcPr>
          <w:p w14:paraId="4A623EB8" w14:textId="77777777" w:rsidR="00635740" w:rsidRPr="0037783B" w:rsidRDefault="00635740" w:rsidP="007159D8">
            <w:pPr>
              <w:pStyle w:val="TAC"/>
              <w:rPr>
                <w:rFonts w:cs="Arial"/>
              </w:rPr>
            </w:pPr>
          </w:p>
        </w:tc>
        <w:tc>
          <w:tcPr>
            <w:tcW w:w="643" w:type="pct"/>
          </w:tcPr>
          <w:p w14:paraId="360CED97" w14:textId="77777777" w:rsidR="00635740" w:rsidRPr="00975A75" w:rsidRDefault="00635740" w:rsidP="007159D8">
            <w:pPr>
              <w:pStyle w:val="TAC"/>
            </w:pPr>
          </w:p>
        </w:tc>
      </w:tr>
      <w:tr w:rsidR="00635740" w:rsidRPr="0037783B" w14:paraId="19934D59" w14:textId="77777777" w:rsidTr="007159D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5" w:type="pct"/>
          </w:tcPr>
          <w:p w14:paraId="701D023A" w14:textId="77777777" w:rsidR="00635740" w:rsidRPr="0037783B" w:rsidRDefault="00635740" w:rsidP="007159D8">
            <w:pPr>
              <w:pStyle w:val="TAC"/>
              <w:rPr>
                <w:rFonts w:cs="Arial"/>
              </w:rPr>
            </w:pPr>
          </w:p>
        </w:tc>
        <w:tc>
          <w:tcPr>
            <w:tcW w:w="643" w:type="pct"/>
          </w:tcPr>
          <w:p w14:paraId="23EB6BCD" w14:textId="77777777" w:rsidR="00635740" w:rsidRPr="00975A75" w:rsidRDefault="00635740" w:rsidP="007159D8">
            <w:pPr>
              <w:pStyle w:val="TAC"/>
            </w:pPr>
          </w:p>
        </w:tc>
      </w:tr>
      <w:tr w:rsidR="00635740" w:rsidRPr="0037783B" w14:paraId="2B559BE9" w14:textId="77777777" w:rsidTr="007159D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5" w:type="pct"/>
          </w:tcPr>
          <w:p w14:paraId="1BE257C6" w14:textId="77777777" w:rsidR="00635740" w:rsidRPr="0037783B" w:rsidRDefault="00635740" w:rsidP="007159D8">
            <w:pPr>
              <w:pStyle w:val="TAC"/>
              <w:rPr>
                <w:rFonts w:cs="Arial"/>
              </w:rPr>
            </w:pPr>
          </w:p>
        </w:tc>
        <w:tc>
          <w:tcPr>
            <w:tcW w:w="643" w:type="pct"/>
          </w:tcPr>
          <w:p w14:paraId="554DF8FB" w14:textId="77777777" w:rsidR="00635740" w:rsidRPr="00975A75" w:rsidRDefault="00635740" w:rsidP="007159D8">
            <w:pPr>
              <w:pStyle w:val="TAC"/>
            </w:pPr>
          </w:p>
        </w:tc>
      </w:tr>
      <w:tr w:rsidR="00635740" w:rsidRPr="0037783B" w14:paraId="7B401C5F" w14:textId="77777777" w:rsidTr="007159D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5" w:type="pct"/>
          </w:tcPr>
          <w:p w14:paraId="369FF1AC" w14:textId="77777777" w:rsidR="00635740" w:rsidRPr="0037783B" w:rsidRDefault="00635740" w:rsidP="007159D8">
            <w:pPr>
              <w:pStyle w:val="TAC"/>
              <w:rPr>
                <w:rFonts w:cs="Arial"/>
              </w:rPr>
            </w:pPr>
          </w:p>
        </w:tc>
        <w:tc>
          <w:tcPr>
            <w:tcW w:w="643" w:type="pct"/>
          </w:tcPr>
          <w:p w14:paraId="31072C6D" w14:textId="77777777" w:rsidR="00635740" w:rsidRPr="00975A75" w:rsidRDefault="00635740" w:rsidP="007159D8">
            <w:pPr>
              <w:pStyle w:val="TAC"/>
            </w:pPr>
          </w:p>
        </w:tc>
      </w:tr>
      <w:tr w:rsidR="00635740" w:rsidRPr="0037783B" w14:paraId="0222CC23" w14:textId="77777777" w:rsidTr="007159D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5" w:type="pct"/>
          </w:tcPr>
          <w:p w14:paraId="44B88AB3" w14:textId="77777777" w:rsidR="00635740" w:rsidRPr="0037783B" w:rsidRDefault="00635740" w:rsidP="007159D8">
            <w:pPr>
              <w:pStyle w:val="TAC"/>
              <w:rPr>
                <w:rFonts w:cs="Arial"/>
              </w:rPr>
            </w:pPr>
          </w:p>
        </w:tc>
        <w:tc>
          <w:tcPr>
            <w:tcW w:w="643" w:type="pct"/>
          </w:tcPr>
          <w:p w14:paraId="76ADBC6E" w14:textId="77777777" w:rsidR="00635740" w:rsidRPr="00975A75" w:rsidRDefault="00635740" w:rsidP="007159D8">
            <w:pPr>
              <w:pStyle w:val="TAC"/>
            </w:pPr>
          </w:p>
        </w:tc>
      </w:tr>
      <w:tr w:rsidR="00635740" w:rsidRPr="0037783B" w14:paraId="14F51E3F" w14:textId="77777777" w:rsidTr="007159D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5" w:type="pct"/>
          </w:tcPr>
          <w:p w14:paraId="7E478118" w14:textId="77777777" w:rsidR="00635740" w:rsidRPr="0037783B" w:rsidRDefault="00635740" w:rsidP="007159D8">
            <w:pPr>
              <w:pStyle w:val="TAC"/>
              <w:rPr>
                <w:rFonts w:cs="Arial"/>
              </w:rPr>
            </w:pPr>
          </w:p>
        </w:tc>
        <w:tc>
          <w:tcPr>
            <w:tcW w:w="643" w:type="pct"/>
          </w:tcPr>
          <w:p w14:paraId="18306DE8" w14:textId="77777777" w:rsidR="00635740" w:rsidRPr="00975A75" w:rsidRDefault="00635740" w:rsidP="007159D8">
            <w:pPr>
              <w:pStyle w:val="TAC"/>
            </w:pPr>
          </w:p>
        </w:tc>
      </w:tr>
      <w:tr w:rsidR="00635740" w:rsidRPr="0037783B" w14:paraId="24BD5059" w14:textId="77777777" w:rsidTr="007159D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5" w:type="pct"/>
          </w:tcPr>
          <w:p w14:paraId="5A826B5E" w14:textId="77777777" w:rsidR="00635740" w:rsidRPr="0037783B" w:rsidRDefault="00635740" w:rsidP="007159D8">
            <w:pPr>
              <w:pStyle w:val="TAC"/>
              <w:rPr>
                <w:rFonts w:cs="Arial"/>
              </w:rPr>
            </w:pPr>
          </w:p>
        </w:tc>
        <w:tc>
          <w:tcPr>
            <w:tcW w:w="643" w:type="pct"/>
          </w:tcPr>
          <w:p w14:paraId="585DE23E" w14:textId="77777777" w:rsidR="00635740" w:rsidRPr="00975A75" w:rsidRDefault="00635740" w:rsidP="007159D8">
            <w:pPr>
              <w:pStyle w:val="TAC"/>
            </w:pPr>
          </w:p>
        </w:tc>
      </w:tr>
      <w:tr w:rsidR="00635740" w:rsidRPr="0037783B" w14:paraId="425BB22F" w14:textId="77777777" w:rsidTr="007159D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5" w:type="pct"/>
          </w:tcPr>
          <w:p w14:paraId="35E71B95" w14:textId="77777777" w:rsidR="00635740" w:rsidRPr="0037783B" w:rsidRDefault="00635740" w:rsidP="007159D8">
            <w:pPr>
              <w:pStyle w:val="TAC"/>
              <w:rPr>
                <w:rFonts w:cs="Arial"/>
              </w:rPr>
            </w:pPr>
          </w:p>
        </w:tc>
        <w:tc>
          <w:tcPr>
            <w:tcW w:w="643" w:type="pct"/>
          </w:tcPr>
          <w:p w14:paraId="7E19E463" w14:textId="77777777" w:rsidR="00635740" w:rsidRPr="00975A75" w:rsidRDefault="00635740" w:rsidP="007159D8">
            <w:pPr>
              <w:pStyle w:val="TAC"/>
            </w:pPr>
          </w:p>
        </w:tc>
      </w:tr>
      <w:tr w:rsidR="00635740" w:rsidRPr="0037783B" w14:paraId="2A73B9CF" w14:textId="77777777" w:rsidTr="007159D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5" w:type="pct"/>
          </w:tcPr>
          <w:p w14:paraId="4B447849" w14:textId="77777777" w:rsidR="00635740" w:rsidRPr="0037783B" w:rsidRDefault="00635740" w:rsidP="007159D8">
            <w:pPr>
              <w:pStyle w:val="TAC"/>
              <w:rPr>
                <w:rFonts w:cs="Arial"/>
              </w:rPr>
            </w:pPr>
          </w:p>
        </w:tc>
        <w:tc>
          <w:tcPr>
            <w:tcW w:w="643" w:type="pct"/>
          </w:tcPr>
          <w:p w14:paraId="1CC7722C" w14:textId="77777777" w:rsidR="00635740" w:rsidRPr="00975A75" w:rsidRDefault="00635740" w:rsidP="007159D8">
            <w:pPr>
              <w:pStyle w:val="TAC"/>
            </w:pPr>
          </w:p>
        </w:tc>
      </w:tr>
      <w:tr w:rsidR="00635740" w:rsidRPr="0037783B" w14:paraId="66BA52DD" w14:textId="77777777" w:rsidTr="007159D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5" w:type="pct"/>
          </w:tcPr>
          <w:p w14:paraId="2CFAA7A1" w14:textId="77777777" w:rsidR="00635740" w:rsidRPr="0037783B" w:rsidRDefault="00635740" w:rsidP="007159D8">
            <w:pPr>
              <w:pStyle w:val="TAC"/>
              <w:rPr>
                <w:rFonts w:cs="Arial"/>
              </w:rPr>
            </w:pPr>
          </w:p>
        </w:tc>
        <w:tc>
          <w:tcPr>
            <w:tcW w:w="643" w:type="pct"/>
          </w:tcPr>
          <w:p w14:paraId="26FD83E9" w14:textId="77777777" w:rsidR="00635740" w:rsidRPr="0037783B" w:rsidRDefault="00635740" w:rsidP="007159D8">
            <w:pPr>
              <w:pStyle w:val="TAC"/>
              <w:rPr>
                <w:rFonts w:cs="Arial"/>
              </w:rPr>
            </w:pPr>
          </w:p>
        </w:tc>
      </w:tr>
      <w:tr w:rsidR="00635740" w:rsidRPr="0037783B" w14:paraId="65929954" w14:textId="77777777" w:rsidTr="007159D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5" w:type="pct"/>
          </w:tcPr>
          <w:p w14:paraId="2B6A4492" w14:textId="77777777" w:rsidR="00635740" w:rsidRPr="0037783B" w:rsidRDefault="00635740" w:rsidP="007159D8">
            <w:pPr>
              <w:pStyle w:val="TAC"/>
              <w:rPr>
                <w:rFonts w:cs="Arial"/>
              </w:rPr>
            </w:pPr>
          </w:p>
        </w:tc>
        <w:tc>
          <w:tcPr>
            <w:tcW w:w="643" w:type="pct"/>
          </w:tcPr>
          <w:p w14:paraId="26D57267" w14:textId="77777777" w:rsidR="00635740" w:rsidRPr="00975A75" w:rsidRDefault="00635740" w:rsidP="007159D8">
            <w:pPr>
              <w:pStyle w:val="TAC"/>
            </w:pPr>
          </w:p>
        </w:tc>
      </w:tr>
      <w:tr w:rsidR="00635740" w:rsidRPr="0037783B" w14:paraId="4172AF69" w14:textId="77777777" w:rsidTr="007159D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5" w:type="pct"/>
          </w:tcPr>
          <w:p w14:paraId="341A886D" w14:textId="77777777" w:rsidR="00635740" w:rsidRPr="0037783B" w:rsidRDefault="00635740" w:rsidP="007159D8">
            <w:pPr>
              <w:pStyle w:val="TAC"/>
              <w:rPr>
                <w:rFonts w:cs="Arial"/>
              </w:rPr>
            </w:pPr>
          </w:p>
        </w:tc>
        <w:tc>
          <w:tcPr>
            <w:tcW w:w="643" w:type="pct"/>
          </w:tcPr>
          <w:p w14:paraId="78F09AE1" w14:textId="77777777" w:rsidR="00635740" w:rsidRPr="00975A75" w:rsidRDefault="00635740" w:rsidP="007159D8">
            <w:pPr>
              <w:pStyle w:val="TAC"/>
            </w:pPr>
          </w:p>
        </w:tc>
      </w:tr>
      <w:tr w:rsidR="00635740" w:rsidRPr="00FB27FE" w14:paraId="571FE13A" w14:textId="77777777" w:rsidTr="007159D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5" w:type="pct"/>
          </w:tcPr>
          <w:p w14:paraId="157998C7" w14:textId="77777777" w:rsidR="00635740" w:rsidRPr="0037783B" w:rsidRDefault="00635740" w:rsidP="007159D8">
            <w:pPr>
              <w:pStyle w:val="TAC"/>
              <w:rPr>
                <w:rFonts w:cs="Arial"/>
                <w:lang w:val="sv-FI"/>
              </w:rPr>
            </w:pPr>
          </w:p>
        </w:tc>
        <w:tc>
          <w:tcPr>
            <w:tcW w:w="643"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7159D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5" w:type="pct"/>
          </w:tcPr>
          <w:p w14:paraId="5082512F" w14:textId="77777777" w:rsidR="00635740" w:rsidRPr="0037783B" w:rsidRDefault="00635740" w:rsidP="007159D8">
            <w:pPr>
              <w:pStyle w:val="TAC"/>
              <w:rPr>
                <w:rFonts w:cs="Arial"/>
              </w:rPr>
            </w:pPr>
          </w:p>
        </w:tc>
        <w:tc>
          <w:tcPr>
            <w:tcW w:w="643" w:type="pct"/>
          </w:tcPr>
          <w:p w14:paraId="32715A75" w14:textId="77777777" w:rsidR="00635740" w:rsidRPr="00975A75" w:rsidRDefault="00635740" w:rsidP="007159D8">
            <w:pPr>
              <w:pStyle w:val="TAC"/>
            </w:pPr>
          </w:p>
        </w:tc>
      </w:tr>
      <w:tr w:rsidR="00635740" w:rsidRPr="0037783B" w14:paraId="7D6470CC" w14:textId="77777777" w:rsidTr="007159D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5" w:type="pct"/>
          </w:tcPr>
          <w:p w14:paraId="6E250D8A" w14:textId="77777777" w:rsidR="00635740" w:rsidRPr="0037783B" w:rsidRDefault="00635740" w:rsidP="007159D8">
            <w:pPr>
              <w:pStyle w:val="TAC"/>
              <w:rPr>
                <w:rFonts w:cs="Arial"/>
              </w:rPr>
            </w:pPr>
          </w:p>
        </w:tc>
        <w:tc>
          <w:tcPr>
            <w:tcW w:w="643" w:type="pct"/>
          </w:tcPr>
          <w:p w14:paraId="1E855D99" w14:textId="77777777" w:rsidR="00635740" w:rsidRPr="00975A75" w:rsidRDefault="00635740" w:rsidP="007159D8">
            <w:pPr>
              <w:pStyle w:val="TAC"/>
            </w:pPr>
          </w:p>
        </w:tc>
      </w:tr>
      <w:tr w:rsidR="00635740" w:rsidRPr="0037783B" w14:paraId="0B1A6751" w14:textId="77777777" w:rsidTr="007159D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5" w:type="pct"/>
          </w:tcPr>
          <w:p w14:paraId="755FA4E1" w14:textId="77777777" w:rsidR="00635740" w:rsidRPr="0037783B" w:rsidRDefault="00635740" w:rsidP="007159D8">
            <w:pPr>
              <w:pStyle w:val="TAC"/>
              <w:rPr>
                <w:rFonts w:cs="Arial"/>
              </w:rPr>
            </w:pPr>
          </w:p>
        </w:tc>
        <w:tc>
          <w:tcPr>
            <w:tcW w:w="643" w:type="pct"/>
          </w:tcPr>
          <w:p w14:paraId="71454FFC" w14:textId="77777777" w:rsidR="00635740" w:rsidRPr="0037783B" w:rsidRDefault="00635740" w:rsidP="007159D8">
            <w:pPr>
              <w:pStyle w:val="TAC"/>
              <w:rPr>
                <w:rFonts w:cs="Arial"/>
              </w:rPr>
            </w:pPr>
          </w:p>
        </w:tc>
      </w:tr>
      <w:tr w:rsidR="00635740" w:rsidRPr="0037783B" w14:paraId="784AAC49" w14:textId="77777777" w:rsidTr="007159D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5" w:type="pct"/>
          </w:tcPr>
          <w:p w14:paraId="2238C527" w14:textId="77777777" w:rsidR="00635740" w:rsidRPr="0037783B" w:rsidRDefault="00635740" w:rsidP="007159D8">
            <w:pPr>
              <w:pStyle w:val="TAC"/>
              <w:rPr>
                <w:rFonts w:cs="Arial"/>
              </w:rPr>
            </w:pPr>
          </w:p>
        </w:tc>
        <w:tc>
          <w:tcPr>
            <w:tcW w:w="643" w:type="pct"/>
          </w:tcPr>
          <w:p w14:paraId="76F035BE" w14:textId="77777777" w:rsidR="00635740" w:rsidRPr="00975A75" w:rsidRDefault="00635740" w:rsidP="007159D8">
            <w:pPr>
              <w:pStyle w:val="TAC"/>
            </w:pPr>
          </w:p>
        </w:tc>
      </w:tr>
      <w:tr w:rsidR="00635740" w:rsidRPr="0037783B" w14:paraId="34E5B54B" w14:textId="77777777" w:rsidTr="007159D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5" w:type="pct"/>
          </w:tcPr>
          <w:p w14:paraId="68A0B986" w14:textId="77777777" w:rsidR="00635740" w:rsidRPr="0037783B" w:rsidRDefault="00635740" w:rsidP="007159D8">
            <w:pPr>
              <w:pStyle w:val="TAC"/>
              <w:rPr>
                <w:rFonts w:cs="Arial"/>
              </w:rPr>
            </w:pPr>
          </w:p>
        </w:tc>
        <w:tc>
          <w:tcPr>
            <w:tcW w:w="643" w:type="pct"/>
          </w:tcPr>
          <w:p w14:paraId="78FA4994" w14:textId="77777777" w:rsidR="00635740" w:rsidRPr="00975A75" w:rsidRDefault="00635740" w:rsidP="007159D8">
            <w:pPr>
              <w:pStyle w:val="TAC"/>
            </w:pPr>
          </w:p>
        </w:tc>
      </w:tr>
      <w:tr w:rsidR="00635740" w:rsidRPr="0037783B" w14:paraId="05B3066A" w14:textId="77777777" w:rsidTr="007159D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5" w:type="pct"/>
          </w:tcPr>
          <w:p w14:paraId="61538369" w14:textId="77777777" w:rsidR="00635740" w:rsidRPr="0037783B" w:rsidRDefault="00635740" w:rsidP="007159D8">
            <w:pPr>
              <w:pStyle w:val="TAC"/>
              <w:rPr>
                <w:rFonts w:cs="Arial"/>
              </w:rPr>
            </w:pPr>
          </w:p>
        </w:tc>
        <w:tc>
          <w:tcPr>
            <w:tcW w:w="643" w:type="pct"/>
          </w:tcPr>
          <w:p w14:paraId="5BE545C9" w14:textId="77777777" w:rsidR="00635740" w:rsidRPr="0037783B" w:rsidRDefault="00635740" w:rsidP="007159D8">
            <w:pPr>
              <w:pStyle w:val="TAC"/>
              <w:rPr>
                <w:rFonts w:cs="Arial"/>
              </w:rPr>
            </w:pPr>
          </w:p>
        </w:tc>
      </w:tr>
      <w:tr w:rsidR="00635740" w:rsidRPr="0037783B" w14:paraId="205A073B" w14:textId="77777777" w:rsidTr="007159D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5" w:type="pct"/>
          </w:tcPr>
          <w:p w14:paraId="3ED9CDFE" w14:textId="77777777" w:rsidR="00635740" w:rsidRPr="0037783B" w:rsidRDefault="00635740" w:rsidP="007159D8">
            <w:pPr>
              <w:pStyle w:val="TAC"/>
              <w:rPr>
                <w:rFonts w:cs="Arial"/>
              </w:rPr>
            </w:pPr>
          </w:p>
        </w:tc>
        <w:tc>
          <w:tcPr>
            <w:tcW w:w="643" w:type="pct"/>
          </w:tcPr>
          <w:p w14:paraId="44C04D15" w14:textId="77777777" w:rsidR="00635740" w:rsidRPr="00975A75" w:rsidRDefault="00635740" w:rsidP="007159D8">
            <w:pPr>
              <w:pStyle w:val="TAC"/>
            </w:pPr>
          </w:p>
        </w:tc>
      </w:tr>
      <w:tr w:rsidR="00635740" w:rsidRPr="0037783B" w14:paraId="196D14DC" w14:textId="77777777" w:rsidTr="007159D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5" w:type="pct"/>
          </w:tcPr>
          <w:p w14:paraId="7C0EA93F" w14:textId="77777777" w:rsidR="00635740" w:rsidRPr="0037783B" w:rsidRDefault="00635740" w:rsidP="007159D8">
            <w:pPr>
              <w:pStyle w:val="TAC"/>
              <w:rPr>
                <w:rFonts w:cs="Arial"/>
              </w:rPr>
            </w:pPr>
          </w:p>
        </w:tc>
        <w:tc>
          <w:tcPr>
            <w:tcW w:w="643" w:type="pct"/>
          </w:tcPr>
          <w:p w14:paraId="597FDDCE" w14:textId="77777777" w:rsidR="00635740" w:rsidRPr="00975A75" w:rsidRDefault="00635740" w:rsidP="007159D8">
            <w:pPr>
              <w:pStyle w:val="TAC"/>
            </w:pPr>
          </w:p>
        </w:tc>
      </w:tr>
      <w:tr w:rsidR="00635740" w:rsidRPr="0037783B" w14:paraId="7498C1BE" w14:textId="77777777" w:rsidTr="007159D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5" w:type="pct"/>
          </w:tcPr>
          <w:p w14:paraId="2E929FFD" w14:textId="77777777" w:rsidR="00635740" w:rsidRPr="0037783B" w:rsidRDefault="00635740" w:rsidP="007159D8">
            <w:pPr>
              <w:pStyle w:val="TAC"/>
              <w:rPr>
                <w:rFonts w:cs="Arial"/>
              </w:rPr>
            </w:pPr>
          </w:p>
        </w:tc>
        <w:tc>
          <w:tcPr>
            <w:tcW w:w="643" w:type="pct"/>
          </w:tcPr>
          <w:p w14:paraId="4A107657" w14:textId="77777777" w:rsidR="00635740" w:rsidRPr="00975A75" w:rsidRDefault="00635740" w:rsidP="007159D8">
            <w:pPr>
              <w:pStyle w:val="TAC"/>
            </w:pPr>
          </w:p>
        </w:tc>
      </w:tr>
      <w:tr w:rsidR="00635740" w:rsidRPr="0037783B" w14:paraId="4D518AE6" w14:textId="77777777" w:rsidTr="007159D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5" w:type="pct"/>
          </w:tcPr>
          <w:p w14:paraId="4CCE13AB" w14:textId="77777777" w:rsidR="00635740" w:rsidRPr="0037783B" w:rsidRDefault="00635740" w:rsidP="007159D8">
            <w:pPr>
              <w:pStyle w:val="TAC"/>
              <w:rPr>
                <w:rFonts w:cs="Arial"/>
              </w:rPr>
            </w:pPr>
          </w:p>
        </w:tc>
        <w:tc>
          <w:tcPr>
            <w:tcW w:w="643"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4802" w:name="_Toc161754029"/>
      <w:bookmarkStart w:id="4803" w:name="_Toc161754650"/>
      <w:bookmarkStart w:id="4804" w:name="_Toc163202223"/>
      <w:bookmarkStart w:id="4805" w:name="_Toc169888511"/>
      <w:bookmarkStart w:id="4806" w:name="_Toc171551700"/>
      <w:bookmarkStart w:id="4807" w:name="_Toc176775430"/>
      <w:bookmarkStart w:id="4808" w:name="_Toc187244025"/>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4802"/>
      <w:bookmarkEnd w:id="4803"/>
      <w:bookmarkEnd w:id="4804"/>
      <w:bookmarkEnd w:id="4805"/>
      <w:bookmarkEnd w:id="4806"/>
      <w:bookmarkEnd w:id="4807"/>
      <w:bookmarkEnd w:id="4808"/>
    </w:p>
    <w:p w14:paraId="7CCBAF77" w14:textId="703E0694" w:rsidR="00CB1E5F" w:rsidRPr="00CB1E5F" w:rsidRDefault="00CB1E5F" w:rsidP="00CB1E5F">
      <w:pPr>
        <w:rPr>
          <w:lang w:val="en-US"/>
        </w:rPr>
      </w:pPr>
    </w:p>
    <w:p w14:paraId="5F300B56" w14:textId="77777777" w:rsidR="007222DC" w:rsidRDefault="007222DC" w:rsidP="007222DC">
      <w:pPr>
        <w:pStyle w:val="TH"/>
      </w:pPr>
      <w:r>
        <w:t>Table A.3.2.1.</w:t>
      </w:r>
      <w:r>
        <w:rPr>
          <w:rFonts w:hint="eastAsia"/>
          <w:lang w:val="en-US"/>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7222DC" w14:paraId="3D5D0F46" w14:textId="77777777" w:rsidTr="007159D8">
        <w:trPr>
          <w:jc w:val="center"/>
        </w:trPr>
        <w:tc>
          <w:tcPr>
            <w:tcW w:w="3690" w:type="dxa"/>
          </w:tcPr>
          <w:p w14:paraId="512FD375" w14:textId="77777777" w:rsidR="007222DC" w:rsidRDefault="007222DC" w:rsidP="007159D8">
            <w:pPr>
              <w:pStyle w:val="TAH"/>
            </w:pPr>
            <w:r>
              <w:t>Parameter</w:t>
            </w:r>
          </w:p>
        </w:tc>
        <w:tc>
          <w:tcPr>
            <w:tcW w:w="1093" w:type="dxa"/>
          </w:tcPr>
          <w:p w14:paraId="32D01AF4" w14:textId="77777777" w:rsidR="007222DC" w:rsidRDefault="007222DC" w:rsidP="007159D8">
            <w:pPr>
              <w:pStyle w:val="TAH"/>
            </w:pPr>
            <w:r>
              <w:t>Unit</w:t>
            </w:r>
          </w:p>
        </w:tc>
        <w:tc>
          <w:tcPr>
            <w:tcW w:w="2955" w:type="dxa"/>
            <w:gridSpan w:val="3"/>
          </w:tcPr>
          <w:p w14:paraId="74A6C83F" w14:textId="77777777" w:rsidR="007222DC" w:rsidRDefault="007222DC" w:rsidP="007159D8">
            <w:pPr>
              <w:pStyle w:val="TAH"/>
            </w:pPr>
            <w:r>
              <w:t>Value</w:t>
            </w:r>
          </w:p>
        </w:tc>
      </w:tr>
      <w:tr w:rsidR="007222DC" w14:paraId="1DE84127" w14:textId="77777777" w:rsidTr="007159D8">
        <w:trPr>
          <w:jc w:val="center"/>
        </w:trPr>
        <w:tc>
          <w:tcPr>
            <w:tcW w:w="3690" w:type="dxa"/>
          </w:tcPr>
          <w:p w14:paraId="361FC9F8" w14:textId="77777777" w:rsidR="007222DC" w:rsidRDefault="007222DC" w:rsidP="007222DC">
            <w:pPr>
              <w:pStyle w:val="TAC"/>
            </w:pPr>
            <w:r>
              <w:t>Channel bandwidth</w:t>
            </w:r>
          </w:p>
        </w:tc>
        <w:tc>
          <w:tcPr>
            <w:tcW w:w="1093" w:type="dxa"/>
          </w:tcPr>
          <w:p w14:paraId="7C940B41" w14:textId="77777777" w:rsidR="007222DC" w:rsidRDefault="007222DC" w:rsidP="007222DC">
            <w:pPr>
              <w:pStyle w:val="TAC"/>
            </w:pPr>
            <w:r>
              <w:t>MHz</w:t>
            </w:r>
          </w:p>
        </w:tc>
        <w:tc>
          <w:tcPr>
            <w:tcW w:w="985" w:type="dxa"/>
          </w:tcPr>
          <w:p w14:paraId="5680A67C" w14:textId="77777777" w:rsidR="007222DC" w:rsidRDefault="007222DC" w:rsidP="007222DC">
            <w:pPr>
              <w:pStyle w:val="TAC"/>
            </w:pPr>
            <w:r>
              <w:t>50</w:t>
            </w:r>
          </w:p>
        </w:tc>
        <w:tc>
          <w:tcPr>
            <w:tcW w:w="985" w:type="dxa"/>
          </w:tcPr>
          <w:p w14:paraId="207FD637" w14:textId="77777777" w:rsidR="007222DC" w:rsidRDefault="007222DC" w:rsidP="007222DC">
            <w:pPr>
              <w:pStyle w:val="TAC"/>
            </w:pPr>
            <w:r>
              <w:t>100</w:t>
            </w:r>
          </w:p>
        </w:tc>
        <w:tc>
          <w:tcPr>
            <w:tcW w:w="985" w:type="dxa"/>
          </w:tcPr>
          <w:p w14:paraId="6349B66C" w14:textId="77777777" w:rsidR="007222DC" w:rsidRDefault="007222DC" w:rsidP="007222DC">
            <w:pPr>
              <w:pStyle w:val="TAC"/>
            </w:pPr>
            <w:r>
              <w:t>200</w:t>
            </w:r>
          </w:p>
        </w:tc>
      </w:tr>
      <w:tr w:rsidR="007222DC" w14:paraId="7B9ECF0D" w14:textId="77777777" w:rsidTr="007159D8">
        <w:trPr>
          <w:jc w:val="center"/>
        </w:trPr>
        <w:tc>
          <w:tcPr>
            <w:tcW w:w="3690" w:type="dxa"/>
          </w:tcPr>
          <w:p w14:paraId="72182891" w14:textId="77777777" w:rsidR="007222DC" w:rsidRDefault="007222DC" w:rsidP="007222DC">
            <w:pPr>
              <w:pStyle w:val="TAC"/>
            </w:pPr>
            <w:r>
              <w:t xml:space="preserve">Subcarrier spacing configuration </w:t>
            </w:r>
            <w:r>
              <w:object w:dxaOrig="160" w:dyaOrig="290" w14:anchorId="75D7499D">
                <v:shape id="_x0000_i1031" type="#_x0000_t75" style="width:8.5pt;height:14.5pt" o:ole="">
                  <v:imagedata r:id="rId40" o:title=""/>
                </v:shape>
                <o:OLEObject Type="Embed" ProgID="Equation.3" ShapeID="_x0000_i1031" DrawAspect="Content" ObjectID="_1797856605" r:id="rId41"/>
              </w:object>
            </w:r>
          </w:p>
        </w:tc>
        <w:tc>
          <w:tcPr>
            <w:tcW w:w="1093" w:type="dxa"/>
          </w:tcPr>
          <w:p w14:paraId="23D933BF" w14:textId="77777777" w:rsidR="007222DC" w:rsidRDefault="007222DC" w:rsidP="007222DC">
            <w:pPr>
              <w:pStyle w:val="TAC"/>
            </w:pPr>
          </w:p>
        </w:tc>
        <w:tc>
          <w:tcPr>
            <w:tcW w:w="985" w:type="dxa"/>
          </w:tcPr>
          <w:p w14:paraId="5EA2DD9B" w14:textId="77777777" w:rsidR="007222DC" w:rsidRDefault="007222DC" w:rsidP="007222DC">
            <w:pPr>
              <w:pStyle w:val="TAC"/>
            </w:pPr>
            <w:r>
              <w:t>2</w:t>
            </w:r>
          </w:p>
        </w:tc>
        <w:tc>
          <w:tcPr>
            <w:tcW w:w="985" w:type="dxa"/>
          </w:tcPr>
          <w:p w14:paraId="291C7E7E" w14:textId="77777777" w:rsidR="007222DC" w:rsidRDefault="007222DC" w:rsidP="007222DC">
            <w:pPr>
              <w:pStyle w:val="TAC"/>
            </w:pPr>
            <w:r>
              <w:t>2</w:t>
            </w:r>
          </w:p>
        </w:tc>
        <w:tc>
          <w:tcPr>
            <w:tcW w:w="985" w:type="dxa"/>
          </w:tcPr>
          <w:p w14:paraId="452D72ED" w14:textId="77777777" w:rsidR="007222DC" w:rsidRDefault="007222DC" w:rsidP="007222DC">
            <w:pPr>
              <w:pStyle w:val="TAC"/>
            </w:pPr>
            <w:r>
              <w:t>2</w:t>
            </w:r>
          </w:p>
        </w:tc>
      </w:tr>
      <w:tr w:rsidR="007222DC" w14:paraId="13CBB4BA" w14:textId="77777777" w:rsidTr="007159D8">
        <w:trPr>
          <w:jc w:val="center"/>
        </w:trPr>
        <w:tc>
          <w:tcPr>
            <w:tcW w:w="3690" w:type="dxa"/>
          </w:tcPr>
          <w:p w14:paraId="167A2794" w14:textId="77777777" w:rsidR="007222DC" w:rsidRDefault="007222DC" w:rsidP="007222DC">
            <w:pPr>
              <w:pStyle w:val="TAC"/>
            </w:pPr>
            <w:r>
              <w:t>Allocated resource blocks</w:t>
            </w:r>
          </w:p>
        </w:tc>
        <w:tc>
          <w:tcPr>
            <w:tcW w:w="1093" w:type="dxa"/>
          </w:tcPr>
          <w:p w14:paraId="674D03FF" w14:textId="77777777" w:rsidR="007222DC" w:rsidRDefault="007222DC" w:rsidP="007222DC">
            <w:pPr>
              <w:pStyle w:val="TAC"/>
            </w:pPr>
          </w:p>
        </w:tc>
        <w:tc>
          <w:tcPr>
            <w:tcW w:w="985" w:type="dxa"/>
          </w:tcPr>
          <w:p w14:paraId="109F466D" w14:textId="77777777" w:rsidR="007222DC" w:rsidRDefault="007222DC" w:rsidP="007222DC">
            <w:pPr>
              <w:pStyle w:val="TAC"/>
            </w:pPr>
            <w:r>
              <w:t>66</w:t>
            </w:r>
          </w:p>
        </w:tc>
        <w:tc>
          <w:tcPr>
            <w:tcW w:w="985" w:type="dxa"/>
          </w:tcPr>
          <w:p w14:paraId="495D6F95" w14:textId="77777777" w:rsidR="007222DC" w:rsidRDefault="007222DC" w:rsidP="007222DC">
            <w:pPr>
              <w:pStyle w:val="TAC"/>
            </w:pPr>
            <w:r>
              <w:t>132</w:t>
            </w:r>
          </w:p>
        </w:tc>
        <w:tc>
          <w:tcPr>
            <w:tcW w:w="985" w:type="dxa"/>
          </w:tcPr>
          <w:p w14:paraId="208E7282" w14:textId="77777777" w:rsidR="007222DC" w:rsidRDefault="007222DC" w:rsidP="007222DC">
            <w:pPr>
              <w:pStyle w:val="TAC"/>
            </w:pPr>
            <w:r>
              <w:t>264</w:t>
            </w:r>
          </w:p>
        </w:tc>
      </w:tr>
      <w:tr w:rsidR="007222DC" w14:paraId="1C9BEB98" w14:textId="77777777" w:rsidTr="007159D8">
        <w:trPr>
          <w:jc w:val="center"/>
        </w:trPr>
        <w:tc>
          <w:tcPr>
            <w:tcW w:w="3690" w:type="dxa"/>
          </w:tcPr>
          <w:p w14:paraId="08E112B3" w14:textId="77777777" w:rsidR="007222DC" w:rsidRDefault="007222DC" w:rsidP="007222DC">
            <w:pPr>
              <w:pStyle w:val="TAC"/>
            </w:pPr>
            <w:r>
              <w:t>Subcarriers per resource block</w:t>
            </w:r>
          </w:p>
        </w:tc>
        <w:tc>
          <w:tcPr>
            <w:tcW w:w="1093" w:type="dxa"/>
          </w:tcPr>
          <w:p w14:paraId="3D97094F" w14:textId="77777777" w:rsidR="007222DC" w:rsidRDefault="007222DC" w:rsidP="007222DC">
            <w:pPr>
              <w:pStyle w:val="TAC"/>
            </w:pPr>
          </w:p>
        </w:tc>
        <w:tc>
          <w:tcPr>
            <w:tcW w:w="985" w:type="dxa"/>
          </w:tcPr>
          <w:p w14:paraId="664D02F3" w14:textId="77777777" w:rsidR="007222DC" w:rsidRDefault="007222DC" w:rsidP="007222DC">
            <w:pPr>
              <w:pStyle w:val="TAC"/>
            </w:pPr>
            <w:r>
              <w:t>12</w:t>
            </w:r>
          </w:p>
        </w:tc>
        <w:tc>
          <w:tcPr>
            <w:tcW w:w="985" w:type="dxa"/>
          </w:tcPr>
          <w:p w14:paraId="337709A8" w14:textId="77777777" w:rsidR="007222DC" w:rsidRDefault="007222DC" w:rsidP="007222DC">
            <w:pPr>
              <w:pStyle w:val="TAC"/>
            </w:pPr>
            <w:r>
              <w:t>12</w:t>
            </w:r>
          </w:p>
        </w:tc>
        <w:tc>
          <w:tcPr>
            <w:tcW w:w="985" w:type="dxa"/>
          </w:tcPr>
          <w:p w14:paraId="78BA42A7" w14:textId="77777777" w:rsidR="007222DC" w:rsidRDefault="007222DC" w:rsidP="007222DC">
            <w:pPr>
              <w:pStyle w:val="TAC"/>
            </w:pPr>
            <w:r>
              <w:t>12</w:t>
            </w:r>
          </w:p>
        </w:tc>
      </w:tr>
      <w:tr w:rsidR="003F6F2C" w14:paraId="1D006511" w14:textId="77777777" w:rsidTr="007159D8">
        <w:trPr>
          <w:jc w:val="center"/>
        </w:trPr>
        <w:tc>
          <w:tcPr>
            <w:tcW w:w="3690" w:type="dxa"/>
          </w:tcPr>
          <w:p w14:paraId="24A9E17D" w14:textId="77777777" w:rsidR="003F6F2C" w:rsidRDefault="003F6F2C" w:rsidP="003F6F2C">
            <w:pPr>
              <w:pStyle w:val="TAC"/>
            </w:pPr>
            <w:r>
              <w:t>Allocated slots per Frame (NOTE 7)</w:t>
            </w:r>
          </w:p>
        </w:tc>
        <w:tc>
          <w:tcPr>
            <w:tcW w:w="1093" w:type="dxa"/>
          </w:tcPr>
          <w:p w14:paraId="243C45E3" w14:textId="77777777" w:rsidR="003F6F2C" w:rsidRDefault="003F6F2C" w:rsidP="003F6F2C">
            <w:pPr>
              <w:pStyle w:val="TAC"/>
            </w:pPr>
          </w:p>
        </w:tc>
        <w:tc>
          <w:tcPr>
            <w:tcW w:w="985" w:type="dxa"/>
          </w:tcPr>
          <w:p w14:paraId="3751E843" w14:textId="168F4B30" w:rsidR="003F6F2C" w:rsidRDefault="003F6F2C" w:rsidP="003F6F2C">
            <w:pPr>
              <w:pStyle w:val="TAC"/>
            </w:pPr>
            <w:r>
              <w:t>23/24</w:t>
            </w:r>
          </w:p>
        </w:tc>
        <w:tc>
          <w:tcPr>
            <w:tcW w:w="985" w:type="dxa"/>
          </w:tcPr>
          <w:p w14:paraId="5C48212A" w14:textId="5BB812F4" w:rsidR="003F6F2C" w:rsidRDefault="003F6F2C" w:rsidP="003F6F2C">
            <w:pPr>
              <w:pStyle w:val="TAC"/>
            </w:pPr>
            <w:r>
              <w:t>23/24</w:t>
            </w:r>
          </w:p>
        </w:tc>
        <w:tc>
          <w:tcPr>
            <w:tcW w:w="985" w:type="dxa"/>
          </w:tcPr>
          <w:p w14:paraId="562D2565" w14:textId="2AEF09B7" w:rsidR="003F6F2C" w:rsidRDefault="003F6F2C" w:rsidP="003F6F2C">
            <w:pPr>
              <w:pStyle w:val="TAC"/>
            </w:pPr>
            <w:r>
              <w:t>23/24</w:t>
            </w:r>
          </w:p>
        </w:tc>
      </w:tr>
      <w:tr w:rsidR="007222DC" w14:paraId="4D6128D0" w14:textId="77777777" w:rsidTr="007159D8">
        <w:trPr>
          <w:jc w:val="center"/>
        </w:trPr>
        <w:tc>
          <w:tcPr>
            <w:tcW w:w="3690" w:type="dxa"/>
          </w:tcPr>
          <w:p w14:paraId="3331FAB1" w14:textId="77777777" w:rsidR="007222DC" w:rsidRDefault="007222DC" w:rsidP="007222DC">
            <w:pPr>
              <w:pStyle w:val="TAC"/>
            </w:pPr>
            <w:r>
              <w:t>MCS index</w:t>
            </w:r>
          </w:p>
        </w:tc>
        <w:tc>
          <w:tcPr>
            <w:tcW w:w="1093" w:type="dxa"/>
          </w:tcPr>
          <w:p w14:paraId="1F6B3703" w14:textId="77777777" w:rsidR="007222DC" w:rsidRDefault="007222DC" w:rsidP="007222DC">
            <w:pPr>
              <w:pStyle w:val="TAC"/>
            </w:pPr>
          </w:p>
        </w:tc>
        <w:tc>
          <w:tcPr>
            <w:tcW w:w="985" w:type="dxa"/>
          </w:tcPr>
          <w:p w14:paraId="6F2A3857" w14:textId="77777777" w:rsidR="007222DC" w:rsidRDefault="007222DC" w:rsidP="007222DC">
            <w:pPr>
              <w:pStyle w:val="TAC"/>
            </w:pPr>
            <w:r>
              <w:t>4</w:t>
            </w:r>
          </w:p>
        </w:tc>
        <w:tc>
          <w:tcPr>
            <w:tcW w:w="985" w:type="dxa"/>
          </w:tcPr>
          <w:p w14:paraId="41C06208" w14:textId="77777777" w:rsidR="007222DC" w:rsidRDefault="007222DC" w:rsidP="007222DC">
            <w:pPr>
              <w:pStyle w:val="TAC"/>
            </w:pPr>
            <w:r>
              <w:t>4</w:t>
            </w:r>
          </w:p>
        </w:tc>
        <w:tc>
          <w:tcPr>
            <w:tcW w:w="985" w:type="dxa"/>
          </w:tcPr>
          <w:p w14:paraId="0C7DB3A3" w14:textId="77777777" w:rsidR="007222DC" w:rsidRDefault="007222DC" w:rsidP="007222DC">
            <w:pPr>
              <w:pStyle w:val="TAC"/>
            </w:pPr>
            <w:r>
              <w:t>4</w:t>
            </w:r>
          </w:p>
        </w:tc>
      </w:tr>
      <w:tr w:rsidR="007222DC" w14:paraId="0BC1BA98" w14:textId="77777777" w:rsidTr="007159D8">
        <w:trPr>
          <w:jc w:val="center"/>
        </w:trPr>
        <w:tc>
          <w:tcPr>
            <w:tcW w:w="3690" w:type="dxa"/>
          </w:tcPr>
          <w:p w14:paraId="2367A109" w14:textId="77777777" w:rsidR="007222DC" w:rsidRDefault="007222DC" w:rsidP="007222DC">
            <w:pPr>
              <w:pStyle w:val="TAC"/>
            </w:pPr>
            <w:r>
              <w:t>Modulation</w:t>
            </w:r>
          </w:p>
        </w:tc>
        <w:tc>
          <w:tcPr>
            <w:tcW w:w="1093" w:type="dxa"/>
          </w:tcPr>
          <w:p w14:paraId="59999835" w14:textId="77777777" w:rsidR="007222DC" w:rsidRDefault="007222DC" w:rsidP="007222DC">
            <w:pPr>
              <w:pStyle w:val="TAC"/>
            </w:pPr>
          </w:p>
        </w:tc>
        <w:tc>
          <w:tcPr>
            <w:tcW w:w="985" w:type="dxa"/>
          </w:tcPr>
          <w:p w14:paraId="7470FD19" w14:textId="77777777" w:rsidR="007222DC" w:rsidRDefault="007222DC" w:rsidP="007222DC">
            <w:pPr>
              <w:pStyle w:val="TAC"/>
            </w:pPr>
            <w:r>
              <w:t>QPSK</w:t>
            </w:r>
          </w:p>
        </w:tc>
        <w:tc>
          <w:tcPr>
            <w:tcW w:w="985" w:type="dxa"/>
          </w:tcPr>
          <w:p w14:paraId="2DAA8BBD" w14:textId="77777777" w:rsidR="007222DC" w:rsidRDefault="007222DC" w:rsidP="007222DC">
            <w:pPr>
              <w:pStyle w:val="TAC"/>
            </w:pPr>
            <w:r>
              <w:t>QPSK</w:t>
            </w:r>
          </w:p>
        </w:tc>
        <w:tc>
          <w:tcPr>
            <w:tcW w:w="985" w:type="dxa"/>
          </w:tcPr>
          <w:p w14:paraId="02BF9B9E" w14:textId="77777777" w:rsidR="007222DC" w:rsidRDefault="007222DC" w:rsidP="007222DC">
            <w:pPr>
              <w:pStyle w:val="TAC"/>
            </w:pPr>
            <w:r>
              <w:t>QPSK</w:t>
            </w:r>
          </w:p>
        </w:tc>
      </w:tr>
      <w:tr w:rsidR="007222DC" w14:paraId="6A35759D" w14:textId="77777777" w:rsidTr="007159D8">
        <w:trPr>
          <w:jc w:val="center"/>
        </w:trPr>
        <w:tc>
          <w:tcPr>
            <w:tcW w:w="3690" w:type="dxa"/>
          </w:tcPr>
          <w:p w14:paraId="2220038F" w14:textId="77777777" w:rsidR="007222DC" w:rsidRDefault="007222DC" w:rsidP="007222DC">
            <w:pPr>
              <w:pStyle w:val="TAC"/>
            </w:pPr>
            <w:r>
              <w:t>Target Coding Rate</w:t>
            </w:r>
          </w:p>
        </w:tc>
        <w:tc>
          <w:tcPr>
            <w:tcW w:w="1093" w:type="dxa"/>
          </w:tcPr>
          <w:p w14:paraId="4135411C" w14:textId="77777777" w:rsidR="007222DC" w:rsidRDefault="007222DC" w:rsidP="007222DC">
            <w:pPr>
              <w:pStyle w:val="TAC"/>
            </w:pPr>
          </w:p>
        </w:tc>
        <w:tc>
          <w:tcPr>
            <w:tcW w:w="985" w:type="dxa"/>
          </w:tcPr>
          <w:p w14:paraId="330F944B" w14:textId="77777777" w:rsidR="007222DC" w:rsidRDefault="007222DC" w:rsidP="007222DC">
            <w:pPr>
              <w:pStyle w:val="TAC"/>
            </w:pPr>
            <w:r>
              <w:t>1/3</w:t>
            </w:r>
          </w:p>
        </w:tc>
        <w:tc>
          <w:tcPr>
            <w:tcW w:w="985" w:type="dxa"/>
          </w:tcPr>
          <w:p w14:paraId="77B8DD8E" w14:textId="77777777" w:rsidR="007222DC" w:rsidRDefault="007222DC" w:rsidP="007222DC">
            <w:pPr>
              <w:pStyle w:val="TAC"/>
            </w:pPr>
            <w:r>
              <w:t>1/3</w:t>
            </w:r>
          </w:p>
        </w:tc>
        <w:tc>
          <w:tcPr>
            <w:tcW w:w="985" w:type="dxa"/>
          </w:tcPr>
          <w:p w14:paraId="0A188866" w14:textId="77777777" w:rsidR="007222DC" w:rsidRDefault="007222DC" w:rsidP="007222DC">
            <w:pPr>
              <w:pStyle w:val="TAC"/>
            </w:pPr>
            <w:r>
              <w:t>1/3</w:t>
            </w:r>
          </w:p>
        </w:tc>
      </w:tr>
      <w:tr w:rsidR="007222DC" w14:paraId="25DB7CBF" w14:textId="77777777" w:rsidTr="007159D8">
        <w:trPr>
          <w:jc w:val="center"/>
        </w:trPr>
        <w:tc>
          <w:tcPr>
            <w:tcW w:w="3690" w:type="dxa"/>
          </w:tcPr>
          <w:p w14:paraId="1FEDE998" w14:textId="77777777" w:rsidR="007222DC" w:rsidRDefault="007222DC" w:rsidP="007222DC">
            <w:pPr>
              <w:pStyle w:val="TAC"/>
            </w:pPr>
            <w:r>
              <w:t>Maximum number of HARQ transmissions</w:t>
            </w:r>
          </w:p>
        </w:tc>
        <w:tc>
          <w:tcPr>
            <w:tcW w:w="1093" w:type="dxa"/>
          </w:tcPr>
          <w:p w14:paraId="052732BB" w14:textId="77777777" w:rsidR="007222DC" w:rsidRDefault="007222DC" w:rsidP="007222DC">
            <w:pPr>
              <w:pStyle w:val="TAC"/>
            </w:pPr>
          </w:p>
        </w:tc>
        <w:tc>
          <w:tcPr>
            <w:tcW w:w="985" w:type="dxa"/>
          </w:tcPr>
          <w:p w14:paraId="4BD1E07D" w14:textId="77777777" w:rsidR="007222DC" w:rsidRDefault="007222DC" w:rsidP="007222DC">
            <w:pPr>
              <w:pStyle w:val="TAC"/>
            </w:pPr>
            <w:r>
              <w:t>1</w:t>
            </w:r>
          </w:p>
        </w:tc>
        <w:tc>
          <w:tcPr>
            <w:tcW w:w="985" w:type="dxa"/>
          </w:tcPr>
          <w:p w14:paraId="4D9DE9DC" w14:textId="77777777" w:rsidR="007222DC" w:rsidRDefault="007222DC" w:rsidP="007222DC">
            <w:pPr>
              <w:pStyle w:val="TAC"/>
            </w:pPr>
            <w:r>
              <w:t>1</w:t>
            </w:r>
          </w:p>
        </w:tc>
        <w:tc>
          <w:tcPr>
            <w:tcW w:w="985" w:type="dxa"/>
          </w:tcPr>
          <w:p w14:paraId="3E217D94" w14:textId="77777777" w:rsidR="007222DC" w:rsidRDefault="007222DC" w:rsidP="007222DC">
            <w:pPr>
              <w:pStyle w:val="TAC"/>
            </w:pPr>
            <w:r>
              <w:t>1</w:t>
            </w:r>
          </w:p>
        </w:tc>
      </w:tr>
      <w:tr w:rsidR="007222DC" w14:paraId="14B3E0AF" w14:textId="77777777" w:rsidTr="007159D8">
        <w:trPr>
          <w:jc w:val="center"/>
        </w:trPr>
        <w:tc>
          <w:tcPr>
            <w:tcW w:w="3690" w:type="dxa"/>
          </w:tcPr>
          <w:p w14:paraId="704D6707" w14:textId="77777777" w:rsidR="007222DC" w:rsidRDefault="007222DC" w:rsidP="007222DC">
            <w:pPr>
              <w:pStyle w:val="TAC"/>
            </w:pPr>
            <w:r>
              <w:t>Information Bit Payload per Slot</w:t>
            </w:r>
          </w:p>
        </w:tc>
        <w:tc>
          <w:tcPr>
            <w:tcW w:w="1093" w:type="dxa"/>
          </w:tcPr>
          <w:p w14:paraId="647667DC" w14:textId="77777777" w:rsidR="007222DC" w:rsidRDefault="007222DC" w:rsidP="007222DC">
            <w:pPr>
              <w:pStyle w:val="TAC"/>
            </w:pPr>
          </w:p>
        </w:tc>
        <w:tc>
          <w:tcPr>
            <w:tcW w:w="985" w:type="dxa"/>
          </w:tcPr>
          <w:p w14:paraId="2D7B478D" w14:textId="77777777" w:rsidR="007222DC" w:rsidRDefault="007222DC" w:rsidP="007222DC">
            <w:pPr>
              <w:pStyle w:val="TAC"/>
            </w:pPr>
          </w:p>
        </w:tc>
        <w:tc>
          <w:tcPr>
            <w:tcW w:w="985" w:type="dxa"/>
          </w:tcPr>
          <w:p w14:paraId="6D74C3E3" w14:textId="77777777" w:rsidR="007222DC" w:rsidRDefault="007222DC" w:rsidP="007222DC">
            <w:pPr>
              <w:pStyle w:val="TAC"/>
            </w:pPr>
          </w:p>
        </w:tc>
        <w:tc>
          <w:tcPr>
            <w:tcW w:w="985" w:type="dxa"/>
          </w:tcPr>
          <w:p w14:paraId="338BC93C" w14:textId="77777777" w:rsidR="007222DC" w:rsidRDefault="007222DC" w:rsidP="007222DC">
            <w:pPr>
              <w:pStyle w:val="TAC"/>
            </w:pPr>
          </w:p>
        </w:tc>
      </w:tr>
      <w:tr w:rsidR="007222DC" w14:paraId="2C47403C" w14:textId="77777777" w:rsidTr="007159D8">
        <w:trPr>
          <w:jc w:val="center"/>
        </w:trPr>
        <w:tc>
          <w:tcPr>
            <w:tcW w:w="3690" w:type="dxa"/>
          </w:tcPr>
          <w:p w14:paraId="53BF63E7" w14:textId="77777777" w:rsidR="007222DC" w:rsidRDefault="007222DC" w:rsidP="007222DC">
            <w:pPr>
              <w:pStyle w:val="TAC"/>
            </w:pPr>
            <w:r>
              <w:rPr>
                <w:rFonts w:eastAsia="Malgun Gothic"/>
              </w:rPr>
              <w:t>For Slots 0 and Slot i, if mod(i, 5) = {3,4} for i from {0,…,79} (NOTE 5)</w:t>
            </w:r>
          </w:p>
        </w:tc>
        <w:tc>
          <w:tcPr>
            <w:tcW w:w="1093" w:type="dxa"/>
          </w:tcPr>
          <w:p w14:paraId="706875F3" w14:textId="77777777" w:rsidR="007222DC" w:rsidRDefault="007222DC" w:rsidP="007222DC">
            <w:pPr>
              <w:pStyle w:val="TAC"/>
            </w:pPr>
            <w:r>
              <w:t>Bits</w:t>
            </w:r>
          </w:p>
        </w:tc>
        <w:tc>
          <w:tcPr>
            <w:tcW w:w="985" w:type="dxa"/>
          </w:tcPr>
          <w:p w14:paraId="7281CDBB" w14:textId="77777777" w:rsidR="007222DC" w:rsidRDefault="007222DC" w:rsidP="007222DC">
            <w:pPr>
              <w:pStyle w:val="TAC"/>
            </w:pPr>
            <w:r>
              <w:t>N/A</w:t>
            </w:r>
          </w:p>
        </w:tc>
        <w:tc>
          <w:tcPr>
            <w:tcW w:w="985" w:type="dxa"/>
          </w:tcPr>
          <w:p w14:paraId="78BE72D8" w14:textId="77777777" w:rsidR="007222DC" w:rsidRDefault="007222DC" w:rsidP="007222DC">
            <w:pPr>
              <w:pStyle w:val="TAC"/>
            </w:pPr>
            <w:r>
              <w:t>N/A</w:t>
            </w:r>
          </w:p>
        </w:tc>
        <w:tc>
          <w:tcPr>
            <w:tcW w:w="985" w:type="dxa"/>
          </w:tcPr>
          <w:p w14:paraId="3D48C8AC" w14:textId="77777777" w:rsidR="007222DC" w:rsidRDefault="007222DC" w:rsidP="007222DC">
            <w:pPr>
              <w:pStyle w:val="TAC"/>
            </w:pPr>
            <w:r>
              <w:t>N/A</w:t>
            </w:r>
          </w:p>
        </w:tc>
      </w:tr>
      <w:tr w:rsidR="007222DC" w14:paraId="33EA860F" w14:textId="77777777" w:rsidTr="007159D8">
        <w:trPr>
          <w:jc w:val="center"/>
        </w:trPr>
        <w:tc>
          <w:tcPr>
            <w:tcW w:w="3690" w:type="dxa"/>
          </w:tcPr>
          <w:p w14:paraId="4477F7CB" w14:textId="77777777" w:rsidR="007222DC" w:rsidRDefault="007222DC" w:rsidP="007222DC">
            <w:pPr>
              <w:pStyle w:val="TAC"/>
            </w:pPr>
            <w:r>
              <w:rPr>
                <w:rFonts w:eastAsia="Malgun Gothic"/>
              </w:rPr>
              <w:t>For Slot i, if mod(i, 5) = {0,1,2} for i from {1,…,79} (NOTE 6)</w:t>
            </w:r>
          </w:p>
        </w:tc>
        <w:tc>
          <w:tcPr>
            <w:tcW w:w="1093" w:type="dxa"/>
          </w:tcPr>
          <w:p w14:paraId="4969F0DA" w14:textId="77777777" w:rsidR="007222DC" w:rsidRDefault="007222DC" w:rsidP="007222DC">
            <w:pPr>
              <w:pStyle w:val="TAC"/>
            </w:pPr>
            <w:r>
              <w:t>Bits</w:t>
            </w:r>
          </w:p>
        </w:tc>
        <w:tc>
          <w:tcPr>
            <w:tcW w:w="985" w:type="dxa"/>
          </w:tcPr>
          <w:p w14:paraId="0049A754" w14:textId="77777777" w:rsidR="007222DC" w:rsidRDefault="007222DC" w:rsidP="007222DC">
            <w:pPr>
              <w:pStyle w:val="TAC"/>
            </w:pPr>
            <w:r>
              <w:t>4224</w:t>
            </w:r>
          </w:p>
        </w:tc>
        <w:tc>
          <w:tcPr>
            <w:tcW w:w="985" w:type="dxa"/>
          </w:tcPr>
          <w:p w14:paraId="24A4E39C" w14:textId="77777777" w:rsidR="007222DC" w:rsidRDefault="007222DC" w:rsidP="007222DC">
            <w:pPr>
              <w:pStyle w:val="TAC"/>
            </w:pPr>
            <w:r>
              <w:t>8456</w:t>
            </w:r>
          </w:p>
        </w:tc>
        <w:tc>
          <w:tcPr>
            <w:tcW w:w="985" w:type="dxa"/>
          </w:tcPr>
          <w:p w14:paraId="64BCA3F3" w14:textId="77777777" w:rsidR="007222DC" w:rsidRDefault="007222DC" w:rsidP="007222DC">
            <w:pPr>
              <w:pStyle w:val="TAC"/>
            </w:pPr>
            <w:r>
              <w:t>16896</w:t>
            </w:r>
          </w:p>
        </w:tc>
      </w:tr>
      <w:tr w:rsidR="007222DC" w14:paraId="522D04BA" w14:textId="77777777" w:rsidTr="007159D8">
        <w:trPr>
          <w:jc w:val="center"/>
        </w:trPr>
        <w:tc>
          <w:tcPr>
            <w:tcW w:w="3690" w:type="dxa"/>
          </w:tcPr>
          <w:p w14:paraId="4725ACB0" w14:textId="77777777" w:rsidR="007222DC" w:rsidRDefault="007222DC" w:rsidP="007222DC">
            <w:pPr>
              <w:pStyle w:val="TAC"/>
            </w:pPr>
            <w:r>
              <w:t>Transport block CRC</w:t>
            </w:r>
          </w:p>
        </w:tc>
        <w:tc>
          <w:tcPr>
            <w:tcW w:w="1093" w:type="dxa"/>
          </w:tcPr>
          <w:p w14:paraId="0B5EC178" w14:textId="77777777" w:rsidR="007222DC" w:rsidRDefault="007222DC" w:rsidP="007222DC">
            <w:pPr>
              <w:pStyle w:val="TAC"/>
            </w:pPr>
            <w:r>
              <w:t>Bits</w:t>
            </w:r>
          </w:p>
        </w:tc>
        <w:tc>
          <w:tcPr>
            <w:tcW w:w="985" w:type="dxa"/>
          </w:tcPr>
          <w:p w14:paraId="4D30D0CA" w14:textId="77777777" w:rsidR="007222DC" w:rsidRDefault="007222DC" w:rsidP="007222DC">
            <w:pPr>
              <w:pStyle w:val="TAC"/>
            </w:pPr>
            <w:r>
              <w:t>24</w:t>
            </w:r>
          </w:p>
        </w:tc>
        <w:tc>
          <w:tcPr>
            <w:tcW w:w="985" w:type="dxa"/>
          </w:tcPr>
          <w:p w14:paraId="64C6B810" w14:textId="77777777" w:rsidR="007222DC" w:rsidRDefault="007222DC" w:rsidP="007222DC">
            <w:pPr>
              <w:pStyle w:val="TAC"/>
            </w:pPr>
            <w:r>
              <w:t>24</w:t>
            </w:r>
          </w:p>
        </w:tc>
        <w:tc>
          <w:tcPr>
            <w:tcW w:w="985" w:type="dxa"/>
          </w:tcPr>
          <w:p w14:paraId="3690201F" w14:textId="77777777" w:rsidR="007222DC" w:rsidRDefault="007222DC" w:rsidP="007222DC">
            <w:pPr>
              <w:pStyle w:val="TAC"/>
            </w:pPr>
            <w:r>
              <w:t>24</w:t>
            </w:r>
          </w:p>
        </w:tc>
      </w:tr>
      <w:tr w:rsidR="007222DC" w14:paraId="7F7A126A" w14:textId="77777777" w:rsidTr="007159D8">
        <w:trPr>
          <w:jc w:val="center"/>
        </w:trPr>
        <w:tc>
          <w:tcPr>
            <w:tcW w:w="3690" w:type="dxa"/>
          </w:tcPr>
          <w:p w14:paraId="241B27A4" w14:textId="77777777" w:rsidR="007222DC" w:rsidRDefault="007222DC" w:rsidP="007222DC">
            <w:pPr>
              <w:pStyle w:val="TAC"/>
            </w:pPr>
            <w:r>
              <w:t>LDPC base graph</w:t>
            </w:r>
          </w:p>
        </w:tc>
        <w:tc>
          <w:tcPr>
            <w:tcW w:w="1093" w:type="dxa"/>
          </w:tcPr>
          <w:p w14:paraId="40CC90C6" w14:textId="77777777" w:rsidR="007222DC" w:rsidRDefault="007222DC" w:rsidP="007222DC">
            <w:pPr>
              <w:pStyle w:val="TAC"/>
            </w:pPr>
          </w:p>
        </w:tc>
        <w:tc>
          <w:tcPr>
            <w:tcW w:w="985" w:type="dxa"/>
          </w:tcPr>
          <w:p w14:paraId="02DADFBD" w14:textId="77777777" w:rsidR="007222DC" w:rsidRDefault="007222DC" w:rsidP="007222DC">
            <w:pPr>
              <w:pStyle w:val="TAC"/>
            </w:pPr>
            <w:r>
              <w:t>1</w:t>
            </w:r>
          </w:p>
        </w:tc>
        <w:tc>
          <w:tcPr>
            <w:tcW w:w="985" w:type="dxa"/>
          </w:tcPr>
          <w:p w14:paraId="21C6070A" w14:textId="77777777" w:rsidR="007222DC" w:rsidRDefault="007222DC" w:rsidP="007222DC">
            <w:pPr>
              <w:pStyle w:val="TAC"/>
            </w:pPr>
            <w:r>
              <w:t>1</w:t>
            </w:r>
          </w:p>
        </w:tc>
        <w:tc>
          <w:tcPr>
            <w:tcW w:w="985" w:type="dxa"/>
          </w:tcPr>
          <w:p w14:paraId="4508D903" w14:textId="77777777" w:rsidR="007222DC" w:rsidRDefault="007222DC" w:rsidP="007222DC">
            <w:pPr>
              <w:pStyle w:val="TAC"/>
            </w:pPr>
            <w:r>
              <w:t>1</w:t>
            </w:r>
          </w:p>
        </w:tc>
      </w:tr>
      <w:tr w:rsidR="007222DC" w14:paraId="23D12FE3" w14:textId="77777777" w:rsidTr="007159D8">
        <w:trPr>
          <w:jc w:val="center"/>
        </w:trPr>
        <w:tc>
          <w:tcPr>
            <w:tcW w:w="3690" w:type="dxa"/>
          </w:tcPr>
          <w:p w14:paraId="092173E8" w14:textId="77777777" w:rsidR="007222DC" w:rsidRDefault="007222DC" w:rsidP="007222DC">
            <w:pPr>
              <w:pStyle w:val="TAC"/>
            </w:pPr>
            <w:r>
              <w:t>Number of Code Blocks per Slot</w:t>
            </w:r>
          </w:p>
        </w:tc>
        <w:tc>
          <w:tcPr>
            <w:tcW w:w="1093" w:type="dxa"/>
          </w:tcPr>
          <w:p w14:paraId="63684772" w14:textId="77777777" w:rsidR="007222DC" w:rsidRDefault="007222DC" w:rsidP="007222DC">
            <w:pPr>
              <w:pStyle w:val="TAC"/>
            </w:pPr>
          </w:p>
        </w:tc>
        <w:tc>
          <w:tcPr>
            <w:tcW w:w="985" w:type="dxa"/>
          </w:tcPr>
          <w:p w14:paraId="3289DB26" w14:textId="77777777" w:rsidR="007222DC" w:rsidRDefault="007222DC" w:rsidP="007222DC">
            <w:pPr>
              <w:pStyle w:val="TAC"/>
            </w:pPr>
          </w:p>
        </w:tc>
        <w:tc>
          <w:tcPr>
            <w:tcW w:w="985" w:type="dxa"/>
          </w:tcPr>
          <w:p w14:paraId="6DA90882" w14:textId="77777777" w:rsidR="007222DC" w:rsidRDefault="007222DC" w:rsidP="007222DC">
            <w:pPr>
              <w:pStyle w:val="TAC"/>
            </w:pPr>
          </w:p>
        </w:tc>
        <w:tc>
          <w:tcPr>
            <w:tcW w:w="985" w:type="dxa"/>
          </w:tcPr>
          <w:p w14:paraId="08B85CEA" w14:textId="77777777" w:rsidR="007222DC" w:rsidRDefault="007222DC" w:rsidP="007222DC">
            <w:pPr>
              <w:pStyle w:val="TAC"/>
            </w:pPr>
          </w:p>
        </w:tc>
      </w:tr>
      <w:tr w:rsidR="007222DC" w14:paraId="4A6B831E" w14:textId="77777777" w:rsidTr="007159D8">
        <w:trPr>
          <w:jc w:val="center"/>
        </w:trPr>
        <w:tc>
          <w:tcPr>
            <w:tcW w:w="3690" w:type="dxa"/>
          </w:tcPr>
          <w:p w14:paraId="2B26D7C1"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C2FDB1D" w14:textId="77777777" w:rsidR="007222DC" w:rsidRDefault="007222DC" w:rsidP="007222DC">
            <w:pPr>
              <w:pStyle w:val="TAC"/>
            </w:pPr>
            <w:r>
              <w:t>CBs</w:t>
            </w:r>
          </w:p>
        </w:tc>
        <w:tc>
          <w:tcPr>
            <w:tcW w:w="985" w:type="dxa"/>
          </w:tcPr>
          <w:p w14:paraId="22F58C67" w14:textId="77777777" w:rsidR="007222DC" w:rsidRDefault="007222DC" w:rsidP="007222DC">
            <w:pPr>
              <w:pStyle w:val="TAC"/>
            </w:pPr>
            <w:r>
              <w:t>N/A</w:t>
            </w:r>
          </w:p>
        </w:tc>
        <w:tc>
          <w:tcPr>
            <w:tcW w:w="985" w:type="dxa"/>
          </w:tcPr>
          <w:p w14:paraId="41180CFB" w14:textId="77777777" w:rsidR="007222DC" w:rsidRDefault="007222DC" w:rsidP="007222DC">
            <w:pPr>
              <w:pStyle w:val="TAC"/>
            </w:pPr>
            <w:r>
              <w:t>N/A</w:t>
            </w:r>
          </w:p>
        </w:tc>
        <w:tc>
          <w:tcPr>
            <w:tcW w:w="985" w:type="dxa"/>
          </w:tcPr>
          <w:p w14:paraId="52B6D08D" w14:textId="77777777" w:rsidR="007222DC" w:rsidRDefault="007222DC" w:rsidP="007222DC">
            <w:pPr>
              <w:pStyle w:val="TAC"/>
            </w:pPr>
            <w:r>
              <w:t>N/A</w:t>
            </w:r>
          </w:p>
        </w:tc>
      </w:tr>
      <w:tr w:rsidR="007222DC" w14:paraId="5A090C6F" w14:textId="77777777" w:rsidTr="007159D8">
        <w:trPr>
          <w:jc w:val="center"/>
        </w:trPr>
        <w:tc>
          <w:tcPr>
            <w:tcW w:w="3690" w:type="dxa"/>
          </w:tcPr>
          <w:p w14:paraId="19920432"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11B7B407" w14:textId="77777777" w:rsidR="007222DC" w:rsidRDefault="007222DC" w:rsidP="007222DC">
            <w:pPr>
              <w:pStyle w:val="TAC"/>
            </w:pPr>
            <w:r>
              <w:t>CBs</w:t>
            </w:r>
          </w:p>
        </w:tc>
        <w:tc>
          <w:tcPr>
            <w:tcW w:w="985" w:type="dxa"/>
          </w:tcPr>
          <w:p w14:paraId="4F823D6B" w14:textId="77777777" w:rsidR="007222DC" w:rsidRDefault="007222DC" w:rsidP="007222DC">
            <w:pPr>
              <w:pStyle w:val="TAC"/>
            </w:pPr>
            <w:r>
              <w:t>1</w:t>
            </w:r>
          </w:p>
        </w:tc>
        <w:tc>
          <w:tcPr>
            <w:tcW w:w="985" w:type="dxa"/>
          </w:tcPr>
          <w:p w14:paraId="527B19A5" w14:textId="77777777" w:rsidR="007222DC" w:rsidRDefault="007222DC" w:rsidP="007222DC">
            <w:pPr>
              <w:pStyle w:val="TAC"/>
            </w:pPr>
            <w:r>
              <w:t>2</w:t>
            </w:r>
          </w:p>
        </w:tc>
        <w:tc>
          <w:tcPr>
            <w:tcW w:w="985" w:type="dxa"/>
          </w:tcPr>
          <w:p w14:paraId="5793BEBC" w14:textId="77777777" w:rsidR="007222DC" w:rsidRDefault="007222DC" w:rsidP="007222DC">
            <w:pPr>
              <w:pStyle w:val="TAC"/>
            </w:pPr>
            <w:r>
              <w:t>3</w:t>
            </w:r>
          </w:p>
        </w:tc>
      </w:tr>
      <w:tr w:rsidR="007222DC" w14:paraId="6F13A847" w14:textId="77777777" w:rsidTr="007159D8">
        <w:trPr>
          <w:jc w:val="center"/>
        </w:trPr>
        <w:tc>
          <w:tcPr>
            <w:tcW w:w="3690" w:type="dxa"/>
          </w:tcPr>
          <w:p w14:paraId="282EEBDF" w14:textId="77777777" w:rsidR="007222DC" w:rsidRDefault="007222DC" w:rsidP="007222DC">
            <w:pPr>
              <w:pStyle w:val="TAC"/>
              <w:rPr>
                <w:rFonts w:eastAsia="Malgun Gothic"/>
              </w:rPr>
            </w:pPr>
            <w:r>
              <w:rPr>
                <w:rFonts w:eastAsia="Malgun Gothic"/>
              </w:rPr>
              <w:t>Binary Channel Bits Per Slot</w:t>
            </w:r>
          </w:p>
        </w:tc>
        <w:tc>
          <w:tcPr>
            <w:tcW w:w="1093" w:type="dxa"/>
          </w:tcPr>
          <w:p w14:paraId="2B1B92EB" w14:textId="77777777" w:rsidR="007222DC" w:rsidRDefault="007222DC" w:rsidP="007222DC">
            <w:pPr>
              <w:pStyle w:val="TAC"/>
            </w:pPr>
          </w:p>
        </w:tc>
        <w:tc>
          <w:tcPr>
            <w:tcW w:w="985" w:type="dxa"/>
          </w:tcPr>
          <w:p w14:paraId="5BE01118" w14:textId="77777777" w:rsidR="007222DC" w:rsidRDefault="007222DC" w:rsidP="007222DC">
            <w:pPr>
              <w:pStyle w:val="TAC"/>
            </w:pPr>
          </w:p>
        </w:tc>
        <w:tc>
          <w:tcPr>
            <w:tcW w:w="985" w:type="dxa"/>
          </w:tcPr>
          <w:p w14:paraId="3DFCA9C0" w14:textId="77777777" w:rsidR="007222DC" w:rsidRDefault="007222DC" w:rsidP="007222DC">
            <w:pPr>
              <w:pStyle w:val="TAC"/>
            </w:pPr>
          </w:p>
        </w:tc>
        <w:tc>
          <w:tcPr>
            <w:tcW w:w="985" w:type="dxa"/>
          </w:tcPr>
          <w:p w14:paraId="2108F109" w14:textId="77777777" w:rsidR="007222DC" w:rsidRDefault="007222DC" w:rsidP="007222DC">
            <w:pPr>
              <w:pStyle w:val="TAC"/>
            </w:pPr>
          </w:p>
        </w:tc>
      </w:tr>
      <w:tr w:rsidR="007222DC" w14:paraId="4B9FB9BC" w14:textId="77777777" w:rsidTr="007159D8">
        <w:trPr>
          <w:jc w:val="center"/>
        </w:trPr>
        <w:tc>
          <w:tcPr>
            <w:tcW w:w="3690" w:type="dxa"/>
          </w:tcPr>
          <w:p w14:paraId="602BACF8"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69785A2" w14:textId="77777777" w:rsidR="007222DC" w:rsidRDefault="007222DC" w:rsidP="007222DC">
            <w:pPr>
              <w:pStyle w:val="TAC"/>
            </w:pPr>
            <w:r>
              <w:t>Bits</w:t>
            </w:r>
          </w:p>
        </w:tc>
        <w:tc>
          <w:tcPr>
            <w:tcW w:w="985" w:type="dxa"/>
          </w:tcPr>
          <w:p w14:paraId="7DEE3BAA" w14:textId="77777777" w:rsidR="007222DC" w:rsidRDefault="007222DC" w:rsidP="007222DC">
            <w:pPr>
              <w:pStyle w:val="TAC"/>
            </w:pPr>
            <w:r>
              <w:t>N/A</w:t>
            </w:r>
          </w:p>
        </w:tc>
        <w:tc>
          <w:tcPr>
            <w:tcW w:w="985" w:type="dxa"/>
          </w:tcPr>
          <w:p w14:paraId="3773E238" w14:textId="77777777" w:rsidR="007222DC" w:rsidRDefault="007222DC" w:rsidP="007222DC">
            <w:pPr>
              <w:pStyle w:val="TAC"/>
            </w:pPr>
            <w:r>
              <w:t>N/A</w:t>
            </w:r>
          </w:p>
        </w:tc>
        <w:tc>
          <w:tcPr>
            <w:tcW w:w="985" w:type="dxa"/>
          </w:tcPr>
          <w:p w14:paraId="73BA42C0" w14:textId="77777777" w:rsidR="007222DC" w:rsidRDefault="007222DC" w:rsidP="007222DC">
            <w:pPr>
              <w:pStyle w:val="TAC"/>
            </w:pPr>
            <w:r>
              <w:t>N/A</w:t>
            </w:r>
          </w:p>
        </w:tc>
      </w:tr>
      <w:tr w:rsidR="007222DC" w14:paraId="1C6CBA42" w14:textId="77777777" w:rsidTr="007159D8">
        <w:trPr>
          <w:jc w:val="center"/>
        </w:trPr>
        <w:tc>
          <w:tcPr>
            <w:tcW w:w="3690" w:type="dxa"/>
          </w:tcPr>
          <w:p w14:paraId="49A5300C"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61311286" w14:textId="77777777" w:rsidR="007222DC" w:rsidRDefault="007222DC" w:rsidP="007222DC">
            <w:pPr>
              <w:pStyle w:val="TAC"/>
            </w:pPr>
            <w:r>
              <w:t>Bits</w:t>
            </w:r>
          </w:p>
        </w:tc>
        <w:tc>
          <w:tcPr>
            <w:tcW w:w="985" w:type="dxa"/>
          </w:tcPr>
          <w:p w14:paraId="32A09A8A" w14:textId="77777777" w:rsidR="007222DC" w:rsidRDefault="007222DC" w:rsidP="007222DC">
            <w:pPr>
              <w:pStyle w:val="TAC"/>
              <w:rPr>
                <w:rFonts w:eastAsia="Malgun Gothic"/>
              </w:rPr>
            </w:pPr>
            <w:r>
              <w:rPr>
                <w:rFonts w:eastAsia="Malgun Gothic"/>
              </w:rPr>
              <w:t>14256</w:t>
            </w:r>
          </w:p>
        </w:tc>
        <w:tc>
          <w:tcPr>
            <w:tcW w:w="985" w:type="dxa"/>
          </w:tcPr>
          <w:p w14:paraId="56555D46" w14:textId="77777777" w:rsidR="007222DC" w:rsidRDefault="007222DC" w:rsidP="007222DC">
            <w:pPr>
              <w:pStyle w:val="TAC"/>
              <w:rPr>
                <w:rFonts w:eastAsia="Malgun Gothic"/>
              </w:rPr>
            </w:pPr>
            <w:r>
              <w:rPr>
                <w:rFonts w:eastAsia="Malgun Gothic"/>
              </w:rPr>
              <w:t>28512</w:t>
            </w:r>
          </w:p>
        </w:tc>
        <w:tc>
          <w:tcPr>
            <w:tcW w:w="985" w:type="dxa"/>
          </w:tcPr>
          <w:p w14:paraId="23E828AA" w14:textId="77777777" w:rsidR="007222DC" w:rsidRDefault="007222DC" w:rsidP="007222DC">
            <w:pPr>
              <w:pStyle w:val="TAC"/>
              <w:rPr>
                <w:rFonts w:eastAsia="Malgun Gothic"/>
              </w:rPr>
            </w:pPr>
            <w:r>
              <w:rPr>
                <w:rFonts w:eastAsia="Malgun Gothic"/>
              </w:rPr>
              <w:t>57024</w:t>
            </w:r>
          </w:p>
        </w:tc>
      </w:tr>
      <w:tr w:rsidR="003F6F2C" w14:paraId="744BC573" w14:textId="77777777" w:rsidTr="007159D8">
        <w:trPr>
          <w:trHeight w:val="70"/>
          <w:jc w:val="center"/>
        </w:trPr>
        <w:tc>
          <w:tcPr>
            <w:tcW w:w="3690" w:type="dxa"/>
          </w:tcPr>
          <w:p w14:paraId="123227CF" w14:textId="77777777" w:rsidR="003F6F2C" w:rsidRDefault="003F6F2C" w:rsidP="003F6F2C">
            <w:pPr>
              <w:pStyle w:val="TAC"/>
            </w:pPr>
            <w:r>
              <w:t>Max. Throughput averaged over 1 frame (NOTE 8)</w:t>
            </w:r>
          </w:p>
        </w:tc>
        <w:tc>
          <w:tcPr>
            <w:tcW w:w="1093" w:type="dxa"/>
          </w:tcPr>
          <w:p w14:paraId="292DDBA9" w14:textId="77777777" w:rsidR="003F6F2C" w:rsidRDefault="003F6F2C" w:rsidP="003F6F2C">
            <w:pPr>
              <w:pStyle w:val="TAC"/>
            </w:pPr>
            <w:r>
              <w:t>Mbps</w:t>
            </w:r>
          </w:p>
        </w:tc>
        <w:tc>
          <w:tcPr>
            <w:tcW w:w="985" w:type="dxa"/>
          </w:tcPr>
          <w:p w14:paraId="5F50A35B" w14:textId="2F5485ED" w:rsidR="003F6F2C" w:rsidRDefault="003F6F2C" w:rsidP="003F6F2C">
            <w:pPr>
              <w:pStyle w:val="TAC"/>
              <w:rPr>
                <w:lang w:val="en-US"/>
              </w:rPr>
            </w:pPr>
            <w:r>
              <w:rPr>
                <w:rFonts w:hint="eastAsia"/>
                <w:lang w:val="en-US"/>
              </w:rPr>
              <w:t>10.138</w:t>
            </w:r>
          </w:p>
        </w:tc>
        <w:tc>
          <w:tcPr>
            <w:tcW w:w="985" w:type="dxa"/>
          </w:tcPr>
          <w:p w14:paraId="3397C668" w14:textId="58A2A3C5" w:rsidR="003F6F2C" w:rsidRDefault="003F6F2C" w:rsidP="003F6F2C">
            <w:pPr>
              <w:pStyle w:val="TAC"/>
              <w:rPr>
                <w:lang w:val="en-US"/>
              </w:rPr>
            </w:pPr>
            <w:r>
              <w:rPr>
                <w:rFonts w:hint="eastAsia"/>
                <w:lang w:val="en-US"/>
              </w:rPr>
              <w:t>20.294</w:t>
            </w:r>
          </w:p>
        </w:tc>
        <w:tc>
          <w:tcPr>
            <w:tcW w:w="985" w:type="dxa"/>
          </w:tcPr>
          <w:p w14:paraId="60A35048" w14:textId="7271B220" w:rsidR="003F6F2C" w:rsidRDefault="003F6F2C" w:rsidP="003F6F2C">
            <w:pPr>
              <w:pStyle w:val="TAC"/>
              <w:rPr>
                <w:lang w:val="en-US"/>
              </w:rPr>
            </w:pPr>
            <w:r>
              <w:rPr>
                <w:rFonts w:hint="eastAsia"/>
                <w:lang w:val="en-US"/>
              </w:rPr>
              <w:t>40.550</w:t>
            </w:r>
          </w:p>
        </w:tc>
      </w:tr>
      <w:tr w:rsidR="007222DC" w14:paraId="5A4667E1" w14:textId="77777777" w:rsidTr="007159D8">
        <w:trPr>
          <w:trHeight w:val="70"/>
          <w:jc w:val="center"/>
        </w:trPr>
        <w:tc>
          <w:tcPr>
            <w:tcW w:w="7738" w:type="dxa"/>
            <w:gridSpan w:val="5"/>
          </w:tcPr>
          <w:p w14:paraId="3810FA70" w14:textId="77777777" w:rsidR="003F6F2C" w:rsidRPr="00A85085" w:rsidRDefault="003F6F2C" w:rsidP="003F6F2C">
            <w:pPr>
              <w:pStyle w:val="TAN"/>
            </w:pPr>
            <w:r w:rsidRPr="00A85085">
              <w:t>NOTE 1:</w:t>
            </w:r>
            <w:r w:rsidRPr="00A85085">
              <w:tab/>
              <w:t>Additional parameters are specified in Table A.3.1-1 and Table A.3.3.1-1.</w:t>
            </w:r>
          </w:p>
          <w:p w14:paraId="7E64793E" w14:textId="77777777" w:rsidR="003F6F2C" w:rsidRPr="00A85085" w:rsidRDefault="003F6F2C" w:rsidP="003F6F2C">
            <w:pPr>
              <w:pStyle w:val="TAN"/>
            </w:pPr>
            <w:r w:rsidRPr="00A85085">
              <w:t>NOTE 2:</w:t>
            </w:r>
            <w:r w:rsidRPr="00A85085">
              <w:tab/>
              <w:t>If more than one Code Block is present, an additional CRC sequence of L = 24 Bits is attached to each Code Block (otherwise L = 0 Bit).</w:t>
            </w:r>
          </w:p>
          <w:p w14:paraId="6F8C4891" w14:textId="77777777" w:rsidR="003F6F2C" w:rsidRPr="00A85085" w:rsidRDefault="003F6F2C" w:rsidP="003F6F2C">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73C8C50E" w14:textId="77777777" w:rsidR="003F6F2C" w:rsidRPr="00A85085" w:rsidRDefault="003F6F2C" w:rsidP="003F6F2C">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83C96F4" w14:textId="0ECB759B" w:rsidR="003F6F2C" w:rsidRPr="00A85085" w:rsidRDefault="003F6F2C" w:rsidP="003F6F2C">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47780BFF" w14:textId="2E6B7814" w:rsidR="003F6F2C" w:rsidRPr="00A85085" w:rsidRDefault="003F6F2C" w:rsidP="003F6F2C">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3710B21" w14:textId="77777777" w:rsidR="003F6F2C" w:rsidRPr="00A85085" w:rsidRDefault="003F6F2C" w:rsidP="003F6F2C">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DCF06D9" w14:textId="02C4D47F" w:rsidR="007222DC" w:rsidRDefault="003F6F2C" w:rsidP="003F6F2C">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1D619A01" w14:textId="77777777" w:rsidR="007222DC" w:rsidRDefault="007222DC" w:rsidP="00635740"/>
    <w:p w14:paraId="370E9F32" w14:textId="6BEA56A7" w:rsidR="00D76FEF" w:rsidRDefault="00D76FEF" w:rsidP="00D76FEF">
      <w:pPr>
        <w:pStyle w:val="TH"/>
      </w:pPr>
      <w:r>
        <w:lastRenderedPageBreak/>
        <w:t>Table A.3.2.1.</w:t>
      </w:r>
      <w:r>
        <w:rPr>
          <w:rFonts w:hint="eastAsia"/>
          <w:lang w:val="en-US"/>
        </w:rPr>
        <w:t>2</w:t>
      </w:r>
      <w:r>
        <w:t>-2: PDSCH Reference Chann</w:t>
      </w:r>
      <w:r w:rsidRPr="00A85085">
        <w:t xml:space="preserve">el for FDD </w:t>
      </w:r>
      <w:r w:rsidR="004A5BA2"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76493" w14:paraId="0582420A" w14:textId="77777777" w:rsidTr="007159D8">
        <w:trPr>
          <w:jc w:val="center"/>
        </w:trPr>
        <w:tc>
          <w:tcPr>
            <w:tcW w:w="3690" w:type="dxa"/>
          </w:tcPr>
          <w:p w14:paraId="211A7764" w14:textId="77777777" w:rsidR="00376493" w:rsidRDefault="00376493" w:rsidP="007159D8">
            <w:pPr>
              <w:pStyle w:val="TAH"/>
            </w:pPr>
            <w:r>
              <w:t>Parameter</w:t>
            </w:r>
          </w:p>
        </w:tc>
        <w:tc>
          <w:tcPr>
            <w:tcW w:w="1093" w:type="dxa"/>
          </w:tcPr>
          <w:p w14:paraId="0F630123" w14:textId="77777777" w:rsidR="00376493" w:rsidRDefault="00376493" w:rsidP="007159D8">
            <w:pPr>
              <w:pStyle w:val="TAH"/>
            </w:pPr>
            <w:r>
              <w:t>Unit</w:t>
            </w:r>
          </w:p>
        </w:tc>
        <w:tc>
          <w:tcPr>
            <w:tcW w:w="2955" w:type="dxa"/>
            <w:gridSpan w:val="3"/>
          </w:tcPr>
          <w:p w14:paraId="642F4BF7" w14:textId="77777777" w:rsidR="00376493" w:rsidRDefault="00376493" w:rsidP="007159D8">
            <w:pPr>
              <w:pStyle w:val="TAH"/>
            </w:pPr>
            <w:r>
              <w:t>Value</w:t>
            </w:r>
          </w:p>
        </w:tc>
      </w:tr>
      <w:tr w:rsidR="00376493" w14:paraId="046C1003" w14:textId="77777777" w:rsidTr="007159D8">
        <w:trPr>
          <w:jc w:val="center"/>
        </w:trPr>
        <w:tc>
          <w:tcPr>
            <w:tcW w:w="3690" w:type="dxa"/>
          </w:tcPr>
          <w:p w14:paraId="712C1E0C" w14:textId="77777777" w:rsidR="00376493" w:rsidRDefault="00376493" w:rsidP="007159D8">
            <w:pPr>
              <w:pStyle w:val="TAC"/>
            </w:pPr>
            <w:r>
              <w:t>Channel bandwidth</w:t>
            </w:r>
          </w:p>
        </w:tc>
        <w:tc>
          <w:tcPr>
            <w:tcW w:w="1093" w:type="dxa"/>
          </w:tcPr>
          <w:p w14:paraId="448996D7" w14:textId="77777777" w:rsidR="00376493" w:rsidRDefault="00376493" w:rsidP="007159D8">
            <w:pPr>
              <w:pStyle w:val="TAC"/>
            </w:pPr>
            <w:r>
              <w:t>MHz</w:t>
            </w:r>
          </w:p>
        </w:tc>
        <w:tc>
          <w:tcPr>
            <w:tcW w:w="985" w:type="dxa"/>
          </w:tcPr>
          <w:p w14:paraId="6D6C7FE8" w14:textId="77777777" w:rsidR="00376493" w:rsidRDefault="00376493" w:rsidP="007159D8">
            <w:pPr>
              <w:pStyle w:val="TAC"/>
            </w:pPr>
            <w:r>
              <w:t>50</w:t>
            </w:r>
          </w:p>
        </w:tc>
        <w:tc>
          <w:tcPr>
            <w:tcW w:w="985" w:type="dxa"/>
          </w:tcPr>
          <w:p w14:paraId="7673E442" w14:textId="77777777" w:rsidR="00376493" w:rsidRDefault="00376493" w:rsidP="007159D8">
            <w:pPr>
              <w:pStyle w:val="TAC"/>
            </w:pPr>
            <w:r>
              <w:t>100</w:t>
            </w:r>
          </w:p>
        </w:tc>
        <w:tc>
          <w:tcPr>
            <w:tcW w:w="985" w:type="dxa"/>
          </w:tcPr>
          <w:p w14:paraId="5708B747" w14:textId="77777777" w:rsidR="00376493" w:rsidRDefault="00376493" w:rsidP="007159D8">
            <w:pPr>
              <w:pStyle w:val="TAC"/>
            </w:pPr>
            <w:r>
              <w:t>200</w:t>
            </w:r>
          </w:p>
        </w:tc>
      </w:tr>
      <w:tr w:rsidR="00376493" w14:paraId="19D62042" w14:textId="77777777" w:rsidTr="007159D8">
        <w:trPr>
          <w:jc w:val="center"/>
        </w:trPr>
        <w:tc>
          <w:tcPr>
            <w:tcW w:w="3690" w:type="dxa"/>
          </w:tcPr>
          <w:p w14:paraId="40AF082D" w14:textId="77777777" w:rsidR="00376493" w:rsidRDefault="00376493" w:rsidP="007159D8">
            <w:pPr>
              <w:pStyle w:val="TAC"/>
            </w:pPr>
            <w:r>
              <w:t xml:space="preserve">Subcarrier spacing configuration </w:t>
            </w:r>
            <w:r>
              <w:object w:dxaOrig="160" w:dyaOrig="290" w14:anchorId="4FC3AEEC">
                <v:shape id="_x0000_i1032" type="#_x0000_t75" style="width:8.5pt;height:14.5pt" o:ole="">
                  <v:imagedata r:id="rId40" o:title=""/>
                </v:shape>
                <o:OLEObject Type="Embed" ProgID="Equation.3" ShapeID="_x0000_i1032" DrawAspect="Content" ObjectID="_1797856606" r:id="rId42"/>
              </w:object>
            </w:r>
          </w:p>
        </w:tc>
        <w:tc>
          <w:tcPr>
            <w:tcW w:w="1093" w:type="dxa"/>
          </w:tcPr>
          <w:p w14:paraId="15D96BF5" w14:textId="77777777" w:rsidR="00376493" w:rsidRDefault="00376493" w:rsidP="007159D8">
            <w:pPr>
              <w:pStyle w:val="TAC"/>
            </w:pPr>
          </w:p>
        </w:tc>
        <w:tc>
          <w:tcPr>
            <w:tcW w:w="985" w:type="dxa"/>
          </w:tcPr>
          <w:p w14:paraId="510F6607" w14:textId="77777777" w:rsidR="00376493" w:rsidRDefault="00376493" w:rsidP="007159D8">
            <w:pPr>
              <w:pStyle w:val="TAC"/>
            </w:pPr>
            <w:r>
              <w:t>2</w:t>
            </w:r>
          </w:p>
        </w:tc>
        <w:tc>
          <w:tcPr>
            <w:tcW w:w="985" w:type="dxa"/>
          </w:tcPr>
          <w:p w14:paraId="56C9F415" w14:textId="77777777" w:rsidR="00376493" w:rsidRDefault="00376493" w:rsidP="007159D8">
            <w:pPr>
              <w:pStyle w:val="TAC"/>
            </w:pPr>
            <w:r>
              <w:t>2</w:t>
            </w:r>
          </w:p>
        </w:tc>
        <w:tc>
          <w:tcPr>
            <w:tcW w:w="985" w:type="dxa"/>
          </w:tcPr>
          <w:p w14:paraId="1CA5A5CB" w14:textId="77777777" w:rsidR="00376493" w:rsidRDefault="00376493" w:rsidP="007159D8">
            <w:pPr>
              <w:pStyle w:val="TAC"/>
            </w:pPr>
            <w:r>
              <w:t>2</w:t>
            </w:r>
          </w:p>
        </w:tc>
      </w:tr>
      <w:tr w:rsidR="00376493" w14:paraId="5BDE8EDD" w14:textId="77777777" w:rsidTr="007159D8">
        <w:trPr>
          <w:jc w:val="center"/>
        </w:trPr>
        <w:tc>
          <w:tcPr>
            <w:tcW w:w="3690" w:type="dxa"/>
          </w:tcPr>
          <w:p w14:paraId="46A050B4" w14:textId="77777777" w:rsidR="00376493" w:rsidRDefault="00376493" w:rsidP="007159D8">
            <w:pPr>
              <w:pStyle w:val="TAC"/>
            </w:pPr>
            <w:r>
              <w:t>Allocated resource blocks</w:t>
            </w:r>
          </w:p>
        </w:tc>
        <w:tc>
          <w:tcPr>
            <w:tcW w:w="1093" w:type="dxa"/>
          </w:tcPr>
          <w:p w14:paraId="0F44E33C" w14:textId="77777777" w:rsidR="00376493" w:rsidRDefault="00376493" w:rsidP="007159D8">
            <w:pPr>
              <w:pStyle w:val="TAC"/>
            </w:pPr>
          </w:p>
        </w:tc>
        <w:tc>
          <w:tcPr>
            <w:tcW w:w="985" w:type="dxa"/>
          </w:tcPr>
          <w:p w14:paraId="60CE201B" w14:textId="77777777" w:rsidR="00376493" w:rsidRDefault="00376493" w:rsidP="007159D8">
            <w:pPr>
              <w:pStyle w:val="TAC"/>
            </w:pPr>
            <w:r>
              <w:t>66</w:t>
            </w:r>
          </w:p>
        </w:tc>
        <w:tc>
          <w:tcPr>
            <w:tcW w:w="985" w:type="dxa"/>
          </w:tcPr>
          <w:p w14:paraId="5EB28532" w14:textId="77777777" w:rsidR="00376493" w:rsidRDefault="00376493" w:rsidP="007159D8">
            <w:pPr>
              <w:pStyle w:val="TAC"/>
            </w:pPr>
            <w:r>
              <w:t>132</w:t>
            </w:r>
          </w:p>
        </w:tc>
        <w:tc>
          <w:tcPr>
            <w:tcW w:w="985" w:type="dxa"/>
          </w:tcPr>
          <w:p w14:paraId="01ACC3C2" w14:textId="77777777" w:rsidR="00376493" w:rsidRDefault="00376493" w:rsidP="007159D8">
            <w:pPr>
              <w:pStyle w:val="TAC"/>
            </w:pPr>
            <w:r>
              <w:t>264</w:t>
            </w:r>
          </w:p>
        </w:tc>
      </w:tr>
      <w:tr w:rsidR="00376493" w14:paraId="0E858510" w14:textId="77777777" w:rsidTr="007159D8">
        <w:trPr>
          <w:jc w:val="center"/>
        </w:trPr>
        <w:tc>
          <w:tcPr>
            <w:tcW w:w="3690" w:type="dxa"/>
          </w:tcPr>
          <w:p w14:paraId="041BA6A2" w14:textId="77777777" w:rsidR="00376493" w:rsidRDefault="00376493" w:rsidP="007159D8">
            <w:pPr>
              <w:pStyle w:val="TAC"/>
            </w:pPr>
            <w:r>
              <w:t>Subcarriers per resource block</w:t>
            </w:r>
          </w:p>
        </w:tc>
        <w:tc>
          <w:tcPr>
            <w:tcW w:w="1093" w:type="dxa"/>
          </w:tcPr>
          <w:p w14:paraId="33D44003" w14:textId="77777777" w:rsidR="00376493" w:rsidRDefault="00376493" w:rsidP="007159D8">
            <w:pPr>
              <w:pStyle w:val="TAC"/>
            </w:pPr>
          </w:p>
        </w:tc>
        <w:tc>
          <w:tcPr>
            <w:tcW w:w="985" w:type="dxa"/>
          </w:tcPr>
          <w:p w14:paraId="70A87E8A" w14:textId="77777777" w:rsidR="00376493" w:rsidRDefault="00376493" w:rsidP="007159D8">
            <w:pPr>
              <w:pStyle w:val="TAC"/>
            </w:pPr>
            <w:r>
              <w:t>12</w:t>
            </w:r>
          </w:p>
        </w:tc>
        <w:tc>
          <w:tcPr>
            <w:tcW w:w="985" w:type="dxa"/>
          </w:tcPr>
          <w:p w14:paraId="0B0B70F8" w14:textId="77777777" w:rsidR="00376493" w:rsidRDefault="00376493" w:rsidP="007159D8">
            <w:pPr>
              <w:pStyle w:val="TAC"/>
            </w:pPr>
            <w:r>
              <w:t>12</w:t>
            </w:r>
          </w:p>
        </w:tc>
        <w:tc>
          <w:tcPr>
            <w:tcW w:w="985" w:type="dxa"/>
          </w:tcPr>
          <w:p w14:paraId="50F97EE2" w14:textId="77777777" w:rsidR="00376493" w:rsidRDefault="00376493" w:rsidP="007159D8">
            <w:pPr>
              <w:pStyle w:val="TAC"/>
            </w:pPr>
            <w:r>
              <w:t>12</w:t>
            </w:r>
          </w:p>
        </w:tc>
      </w:tr>
      <w:tr w:rsidR="00376493" w14:paraId="34187388" w14:textId="77777777" w:rsidTr="007159D8">
        <w:trPr>
          <w:jc w:val="center"/>
        </w:trPr>
        <w:tc>
          <w:tcPr>
            <w:tcW w:w="3690" w:type="dxa"/>
          </w:tcPr>
          <w:p w14:paraId="334E6BF0" w14:textId="77777777" w:rsidR="00376493" w:rsidRDefault="00376493" w:rsidP="007159D8">
            <w:pPr>
              <w:pStyle w:val="TAC"/>
            </w:pPr>
            <w:r>
              <w:t>Allocated slots per Frame (NOTE 6)</w:t>
            </w:r>
          </w:p>
        </w:tc>
        <w:tc>
          <w:tcPr>
            <w:tcW w:w="1093" w:type="dxa"/>
          </w:tcPr>
          <w:p w14:paraId="628FA7B5" w14:textId="77777777" w:rsidR="00376493" w:rsidRDefault="00376493" w:rsidP="007159D8">
            <w:pPr>
              <w:pStyle w:val="TAC"/>
            </w:pPr>
          </w:p>
        </w:tc>
        <w:tc>
          <w:tcPr>
            <w:tcW w:w="985" w:type="dxa"/>
          </w:tcPr>
          <w:p w14:paraId="3C21BC92" w14:textId="017546BF" w:rsidR="00376493" w:rsidRDefault="00376493" w:rsidP="007159D8">
            <w:pPr>
              <w:pStyle w:val="TAC"/>
            </w:pPr>
            <w:r>
              <w:t>23/24</w:t>
            </w:r>
          </w:p>
        </w:tc>
        <w:tc>
          <w:tcPr>
            <w:tcW w:w="985" w:type="dxa"/>
          </w:tcPr>
          <w:p w14:paraId="754C0381" w14:textId="1199F361" w:rsidR="00376493" w:rsidRDefault="00376493" w:rsidP="007159D8">
            <w:pPr>
              <w:pStyle w:val="TAC"/>
            </w:pPr>
            <w:r>
              <w:t>23/24</w:t>
            </w:r>
          </w:p>
        </w:tc>
        <w:tc>
          <w:tcPr>
            <w:tcW w:w="985" w:type="dxa"/>
          </w:tcPr>
          <w:p w14:paraId="002F5D3C" w14:textId="496220E0" w:rsidR="00376493" w:rsidRDefault="00376493" w:rsidP="007159D8">
            <w:pPr>
              <w:pStyle w:val="TAC"/>
            </w:pPr>
            <w:r>
              <w:t>23/24</w:t>
            </w:r>
          </w:p>
        </w:tc>
      </w:tr>
      <w:tr w:rsidR="00376493" w14:paraId="2743D208" w14:textId="77777777" w:rsidTr="007159D8">
        <w:trPr>
          <w:jc w:val="center"/>
        </w:trPr>
        <w:tc>
          <w:tcPr>
            <w:tcW w:w="3690" w:type="dxa"/>
          </w:tcPr>
          <w:p w14:paraId="2914ECBE" w14:textId="77777777" w:rsidR="00376493" w:rsidRDefault="00376493" w:rsidP="007159D8">
            <w:pPr>
              <w:pStyle w:val="TAC"/>
            </w:pPr>
            <w:r>
              <w:t>MCS index</w:t>
            </w:r>
          </w:p>
        </w:tc>
        <w:tc>
          <w:tcPr>
            <w:tcW w:w="1093" w:type="dxa"/>
          </w:tcPr>
          <w:p w14:paraId="22CB1010" w14:textId="77777777" w:rsidR="00376493" w:rsidRDefault="00376493" w:rsidP="007159D8">
            <w:pPr>
              <w:pStyle w:val="TAC"/>
            </w:pPr>
          </w:p>
        </w:tc>
        <w:tc>
          <w:tcPr>
            <w:tcW w:w="985" w:type="dxa"/>
          </w:tcPr>
          <w:p w14:paraId="633403E3" w14:textId="77777777" w:rsidR="00376493" w:rsidRDefault="00376493" w:rsidP="007159D8">
            <w:pPr>
              <w:pStyle w:val="TAC"/>
            </w:pPr>
            <w:r>
              <w:rPr>
                <w:rFonts w:hint="eastAsia"/>
                <w:lang w:val="en-US"/>
              </w:rPr>
              <w:t>13</w:t>
            </w:r>
          </w:p>
        </w:tc>
        <w:tc>
          <w:tcPr>
            <w:tcW w:w="985" w:type="dxa"/>
          </w:tcPr>
          <w:p w14:paraId="5D85FFA4" w14:textId="77777777" w:rsidR="00376493" w:rsidRDefault="00376493" w:rsidP="007159D8">
            <w:pPr>
              <w:pStyle w:val="TAC"/>
            </w:pPr>
            <w:r>
              <w:rPr>
                <w:rFonts w:hint="eastAsia"/>
                <w:lang w:val="en-US"/>
              </w:rPr>
              <w:t>13</w:t>
            </w:r>
          </w:p>
        </w:tc>
        <w:tc>
          <w:tcPr>
            <w:tcW w:w="985" w:type="dxa"/>
          </w:tcPr>
          <w:p w14:paraId="78AD3128" w14:textId="77777777" w:rsidR="00376493" w:rsidRDefault="00376493" w:rsidP="007159D8">
            <w:pPr>
              <w:pStyle w:val="TAC"/>
            </w:pPr>
            <w:r>
              <w:rPr>
                <w:rFonts w:hint="eastAsia"/>
                <w:lang w:val="en-US"/>
              </w:rPr>
              <w:t>13</w:t>
            </w:r>
          </w:p>
        </w:tc>
      </w:tr>
      <w:tr w:rsidR="00376493" w14:paraId="71749DE3" w14:textId="77777777" w:rsidTr="007159D8">
        <w:trPr>
          <w:jc w:val="center"/>
        </w:trPr>
        <w:tc>
          <w:tcPr>
            <w:tcW w:w="3690" w:type="dxa"/>
          </w:tcPr>
          <w:p w14:paraId="6FDD322D" w14:textId="77777777" w:rsidR="00376493" w:rsidRDefault="00376493" w:rsidP="007159D8">
            <w:pPr>
              <w:pStyle w:val="TAC"/>
            </w:pPr>
            <w:r>
              <w:t>Modulation</w:t>
            </w:r>
          </w:p>
        </w:tc>
        <w:tc>
          <w:tcPr>
            <w:tcW w:w="1093" w:type="dxa"/>
          </w:tcPr>
          <w:p w14:paraId="13DAEE2C" w14:textId="77777777" w:rsidR="00376493" w:rsidRDefault="00376493" w:rsidP="007159D8">
            <w:pPr>
              <w:pStyle w:val="TAC"/>
            </w:pPr>
          </w:p>
        </w:tc>
        <w:tc>
          <w:tcPr>
            <w:tcW w:w="985" w:type="dxa"/>
          </w:tcPr>
          <w:p w14:paraId="50EFD158" w14:textId="77777777" w:rsidR="00376493" w:rsidRPr="00EF4A45" w:rsidRDefault="00376493" w:rsidP="007159D8">
            <w:pPr>
              <w:pStyle w:val="TAC"/>
              <w:rPr>
                <w:highlight w:val="yellow"/>
              </w:rPr>
            </w:pPr>
            <w:r>
              <w:rPr>
                <w:rFonts w:hint="eastAsia"/>
                <w:lang w:val="en-US"/>
              </w:rPr>
              <w:t>16QAM</w:t>
            </w:r>
          </w:p>
        </w:tc>
        <w:tc>
          <w:tcPr>
            <w:tcW w:w="985" w:type="dxa"/>
          </w:tcPr>
          <w:p w14:paraId="1B3F0220" w14:textId="77777777" w:rsidR="00376493" w:rsidRPr="00EF4A45" w:rsidRDefault="00376493" w:rsidP="007159D8">
            <w:pPr>
              <w:pStyle w:val="TAC"/>
              <w:rPr>
                <w:highlight w:val="yellow"/>
              </w:rPr>
            </w:pPr>
            <w:r>
              <w:rPr>
                <w:rFonts w:hint="eastAsia"/>
                <w:lang w:val="en-US"/>
              </w:rPr>
              <w:t>16QAM</w:t>
            </w:r>
          </w:p>
        </w:tc>
        <w:tc>
          <w:tcPr>
            <w:tcW w:w="985" w:type="dxa"/>
          </w:tcPr>
          <w:p w14:paraId="5B414157" w14:textId="77777777" w:rsidR="00376493" w:rsidRPr="00EF4A45" w:rsidRDefault="00376493" w:rsidP="007159D8">
            <w:pPr>
              <w:pStyle w:val="TAC"/>
              <w:rPr>
                <w:highlight w:val="yellow"/>
              </w:rPr>
            </w:pPr>
            <w:r>
              <w:rPr>
                <w:rFonts w:hint="eastAsia"/>
                <w:lang w:val="en-US"/>
              </w:rPr>
              <w:t>16QAM</w:t>
            </w:r>
          </w:p>
        </w:tc>
      </w:tr>
      <w:tr w:rsidR="00376493" w14:paraId="75460772" w14:textId="77777777" w:rsidTr="007159D8">
        <w:trPr>
          <w:jc w:val="center"/>
        </w:trPr>
        <w:tc>
          <w:tcPr>
            <w:tcW w:w="3690" w:type="dxa"/>
          </w:tcPr>
          <w:p w14:paraId="21DA1443" w14:textId="77777777" w:rsidR="00376493" w:rsidRDefault="00376493" w:rsidP="007159D8">
            <w:pPr>
              <w:pStyle w:val="TAC"/>
            </w:pPr>
            <w:r>
              <w:t>Target Coding Rate</w:t>
            </w:r>
          </w:p>
        </w:tc>
        <w:tc>
          <w:tcPr>
            <w:tcW w:w="1093" w:type="dxa"/>
          </w:tcPr>
          <w:p w14:paraId="46481F7D" w14:textId="77777777" w:rsidR="00376493" w:rsidRDefault="00376493" w:rsidP="007159D8">
            <w:pPr>
              <w:pStyle w:val="TAC"/>
            </w:pPr>
          </w:p>
        </w:tc>
        <w:tc>
          <w:tcPr>
            <w:tcW w:w="985" w:type="dxa"/>
          </w:tcPr>
          <w:p w14:paraId="57ECCD62" w14:textId="77777777" w:rsidR="00376493" w:rsidRDefault="00376493" w:rsidP="007159D8">
            <w:pPr>
              <w:pStyle w:val="TAC"/>
            </w:pPr>
            <w:r>
              <w:rPr>
                <w:rFonts w:hint="eastAsia"/>
                <w:lang w:val="en-US"/>
              </w:rPr>
              <w:t>0.48</w:t>
            </w:r>
          </w:p>
        </w:tc>
        <w:tc>
          <w:tcPr>
            <w:tcW w:w="985" w:type="dxa"/>
          </w:tcPr>
          <w:p w14:paraId="329013AD" w14:textId="77777777" w:rsidR="00376493" w:rsidRDefault="00376493" w:rsidP="007159D8">
            <w:pPr>
              <w:pStyle w:val="TAC"/>
            </w:pPr>
            <w:r>
              <w:rPr>
                <w:rFonts w:hint="eastAsia"/>
                <w:lang w:val="en-US"/>
              </w:rPr>
              <w:t>0.48</w:t>
            </w:r>
          </w:p>
        </w:tc>
        <w:tc>
          <w:tcPr>
            <w:tcW w:w="985" w:type="dxa"/>
          </w:tcPr>
          <w:p w14:paraId="5C4F9CFA" w14:textId="77777777" w:rsidR="00376493" w:rsidRDefault="00376493" w:rsidP="007159D8">
            <w:pPr>
              <w:pStyle w:val="TAC"/>
            </w:pPr>
            <w:r>
              <w:rPr>
                <w:rFonts w:hint="eastAsia"/>
                <w:lang w:val="en-US"/>
              </w:rPr>
              <w:t>0.48</w:t>
            </w:r>
          </w:p>
        </w:tc>
      </w:tr>
      <w:tr w:rsidR="00376493" w14:paraId="12399D84" w14:textId="77777777" w:rsidTr="007159D8">
        <w:trPr>
          <w:jc w:val="center"/>
        </w:trPr>
        <w:tc>
          <w:tcPr>
            <w:tcW w:w="3690" w:type="dxa"/>
          </w:tcPr>
          <w:p w14:paraId="1A989E72" w14:textId="77777777" w:rsidR="00376493" w:rsidRDefault="00376493" w:rsidP="007159D8">
            <w:pPr>
              <w:pStyle w:val="TAC"/>
            </w:pPr>
            <w:r>
              <w:t>Maximum number of HARQ transmissions</w:t>
            </w:r>
          </w:p>
        </w:tc>
        <w:tc>
          <w:tcPr>
            <w:tcW w:w="1093" w:type="dxa"/>
          </w:tcPr>
          <w:p w14:paraId="6C0342F8" w14:textId="77777777" w:rsidR="00376493" w:rsidRDefault="00376493" w:rsidP="007159D8">
            <w:pPr>
              <w:pStyle w:val="TAC"/>
            </w:pPr>
          </w:p>
        </w:tc>
        <w:tc>
          <w:tcPr>
            <w:tcW w:w="985" w:type="dxa"/>
          </w:tcPr>
          <w:p w14:paraId="542D0FD7" w14:textId="77777777" w:rsidR="00376493" w:rsidRDefault="00376493" w:rsidP="007159D8">
            <w:pPr>
              <w:pStyle w:val="TAC"/>
            </w:pPr>
            <w:r>
              <w:rPr>
                <w:rFonts w:hint="eastAsia"/>
                <w:lang w:val="en-US"/>
              </w:rPr>
              <w:t>1</w:t>
            </w:r>
          </w:p>
        </w:tc>
        <w:tc>
          <w:tcPr>
            <w:tcW w:w="985" w:type="dxa"/>
          </w:tcPr>
          <w:p w14:paraId="5FC58CBC" w14:textId="77777777" w:rsidR="00376493" w:rsidRDefault="00376493" w:rsidP="007159D8">
            <w:pPr>
              <w:pStyle w:val="TAC"/>
            </w:pPr>
            <w:r>
              <w:rPr>
                <w:rFonts w:hint="eastAsia"/>
                <w:lang w:val="en-US"/>
              </w:rPr>
              <w:t>1</w:t>
            </w:r>
          </w:p>
        </w:tc>
        <w:tc>
          <w:tcPr>
            <w:tcW w:w="985" w:type="dxa"/>
          </w:tcPr>
          <w:p w14:paraId="38B4FC23" w14:textId="77777777" w:rsidR="00376493" w:rsidRDefault="00376493" w:rsidP="007159D8">
            <w:pPr>
              <w:pStyle w:val="TAC"/>
            </w:pPr>
            <w:r>
              <w:rPr>
                <w:rFonts w:hint="eastAsia"/>
                <w:lang w:val="en-US"/>
              </w:rPr>
              <w:t>1</w:t>
            </w:r>
          </w:p>
        </w:tc>
      </w:tr>
      <w:tr w:rsidR="00376493" w14:paraId="3D4EEB98" w14:textId="77777777" w:rsidTr="007159D8">
        <w:trPr>
          <w:jc w:val="center"/>
        </w:trPr>
        <w:tc>
          <w:tcPr>
            <w:tcW w:w="3690" w:type="dxa"/>
          </w:tcPr>
          <w:p w14:paraId="475C796A" w14:textId="77777777" w:rsidR="00376493" w:rsidRDefault="00376493" w:rsidP="007159D8">
            <w:pPr>
              <w:pStyle w:val="TAC"/>
            </w:pPr>
            <w:r>
              <w:t>Information Bit Payload per Slot</w:t>
            </w:r>
          </w:p>
        </w:tc>
        <w:tc>
          <w:tcPr>
            <w:tcW w:w="1093" w:type="dxa"/>
          </w:tcPr>
          <w:p w14:paraId="41AAB4A5" w14:textId="77777777" w:rsidR="00376493" w:rsidRDefault="00376493" w:rsidP="007159D8">
            <w:pPr>
              <w:pStyle w:val="TAC"/>
            </w:pPr>
          </w:p>
        </w:tc>
        <w:tc>
          <w:tcPr>
            <w:tcW w:w="985" w:type="dxa"/>
          </w:tcPr>
          <w:p w14:paraId="4CE0EF50" w14:textId="77777777" w:rsidR="00376493" w:rsidRDefault="00376493" w:rsidP="007159D8">
            <w:pPr>
              <w:pStyle w:val="TAC"/>
            </w:pPr>
          </w:p>
        </w:tc>
        <w:tc>
          <w:tcPr>
            <w:tcW w:w="985" w:type="dxa"/>
          </w:tcPr>
          <w:p w14:paraId="6C49B3F1" w14:textId="77777777" w:rsidR="00376493" w:rsidRDefault="00376493" w:rsidP="007159D8">
            <w:pPr>
              <w:pStyle w:val="TAC"/>
            </w:pPr>
          </w:p>
        </w:tc>
        <w:tc>
          <w:tcPr>
            <w:tcW w:w="985" w:type="dxa"/>
          </w:tcPr>
          <w:p w14:paraId="62890342" w14:textId="77777777" w:rsidR="00376493" w:rsidRDefault="00376493" w:rsidP="007159D8">
            <w:pPr>
              <w:pStyle w:val="TAC"/>
            </w:pPr>
          </w:p>
        </w:tc>
      </w:tr>
      <w:tr w:rsidR="00376493" w14:paraId="7AA8CF9B" w14:textId="77777777" w:rsidTr="007159D8">
        <w:trPr>
          <w:jc w:val="center"/>
        </w:trPr>
        <w:tc>
          <w:tcPr>
            <w:tcW w:w="3690" w:type="dxa"/>
          </w:tcPr>
          <w:p w14:paraId="17B10049" w14:textId="77777777" w:rsidR="00376493" w:rsidRDefault="00376493" w:rsidP="007159D8">
            <w:pPr>
              <w:pStyle w:val="TAC"/>
            </w:pPr>
            <w:r>
              <w:rPr>
                <w:rFonts w:eastAsia="Malgun Gothic"/>
              </w:rPr>
              <w:t>For Slots 0 and Slot i, if mod(i, 5) = {3,4} for i from {0,…,79}</w:t>
            </w:r>
          </w:p>
        </w:tc>
        <w:tc>
          <w:tcPr>
            <w:tcW w:w="1093" w:type="dxa"/>
          </w:tcPr>
          <w:p w14:paraId="7C64B0BB" w14:textId="77777777" w:rsidR="00376493" w:rsidRDefault="00376493" w:rsidP="007159D8">
            <w:pPr>
              <w:pStyle w:val="TAC"/>
            </w:pPr>
            <w:r>
              <w:t>Bits</w:t>
            </w:r>
          </w:p>
        </w:tc>
        <w:tc>
          <w:tcPr>
            <w:tcW w:w="985" w:type="dxa"/>
          </w:tcPr>
          <w:p w14:paraId="3DDCE953" w14:textId="77777777" w:rsidR="00376493" w:rsidRDefault="00376493" w:rsidP="007159D8">
            <w:pPr>
              <w:pStyle w:val="TAC"/>
            </w:pPr>
            <w:r>
              <w:rPr>
                <w:rFonts w:hint="eastAsia"/>
                <w:lang w:val="en-US"/>
              </w:rPr>
              <w:t>N/A</w:t>
            </w:r>
          </w:p>
        </w:tc>
        <w:tc>
          <w:tcPr>
            <w:tcW w:w="985" w:type="dxa"/>
          </w:tcPr>
          <w:p w14:paraId="5EEFE480" w14:textId="77777777" w:rsidR="00376493" w:rsidRDefault="00376493" w:rsidP="007159D8">
            <w:pPr>
              <w:pStyle w:val="TAC"/>
            </w:pPr>
            <w:r>
              <w:rPr>
                <w:rFonts w:hint="eastAsia"/>
                <w:lang w:val="en-US"/>
              </w:rPr>
              <w:t>N/A</w:t>
            </w:r>
          </w:p>
        </w:tc>
        <w:tc>
          <w:tcPr>
            <w:tcW w:w="985" w:type="dxa"/>
          </w:tcPr>
          <w:p w14:paraId="341DEA0D" w14:textId="77777777" w:rsidR="00376493" w:rsidRDefault="00376493" w:rsidP="007159D8">
            <w:pPr>
              <w:pStyle w:val="TAC"/>
            </w:pPr>
            <w:r>
              <w:rPr>
                <w:rFonts w:hint="eastAsia"/>
                <w:lang w:val="en-US"/>
              </w:rPr>
              <w:t>N/A</w:t>
            </w:r>
          </w:p>
        </w:tc>
      </w:tr>
      <w:tr w:rsidR="00376493" w14:paraId="1A16B679" w14:textId="77777777" w:rsidTr="007159D8">
        <w:trPr>
          <w:jc w:val="center"/>
        </w:trPr>
        <w:tc>
          <w:tcPr>
            <w:tcW w:w="3690" w:type="dxa"/>
          </w:tcPr>
          <w:p w14:paraId="39317A2D"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3A28D668" w14:textId="77777777" w:rsidR="00376493" w:rsidRDefault="00376493" w:rsidP="007159D8">
            <w:pPr>
              <w:pStyle w:val="TAC"/>
            </w:pPr>
            <w:r>
              <w:t>Bits</w:t>
            </w:r>
          </w:p>
        </w:tc>
        <w:tc>
          <w:tcPr>
            <w:tcW w:w="985" w:type="dxa"/>
          </w:tcPr>
          <w:p w14:paraId="4BB62740" w14:textId="77777777" w:rsidR="00376493" w:rsidRDefault="00376493" w:rsidP="007159D8">
            <w:pPr>
              <w:pStyle w:val="TAC"/>
            </w:pPr>
            <w:r>
              <w:rPr>
                <w:rFonts w:hint="eastAsia"/>
                <w:lang w:val="en-US"/>
              </w:rPr>
              <w:t>12808</w:t>
            </w:r>
          </w:p>
        </w:tc>
        <w:tc>
          <w:tcPr>
            <w:tcW w:w="985" w:type="dxa"/>
          </w:tcPr>
          <w:p w14:paraId="260CA96E" w14:textId="77777777" w:rsidR="00376493" w:rsidRDefault="00376493" w:rsidP="007159D8">
            <w:pPr>
              <w:pStyle w:val="TAC"/>
            </w:pPr>
            <w:r>
              <w:rPr>
                <w:rFonts w:hint="eastAsia"/>
                <w:lang w:val="en-US"/>
              </w:rPr>
              <w:t>25608</w:t>
            </w:r>
          </w:p>
        </w:tc>
        <w:tc>
          <w:tcPr>
            <w:tcW w:w="985" w:type="dxa"/>
          </w:tcPr>
          <w:p w14:paraId="4ECC9902" w14:textId="77777777" w:rsidR="00376493" w:rsidRDefault="00376493" w:rsidP="007159D8">
            <w:pPr>
              <w:pStyle w:val="TAC"/>
            </w:pPr>
            <w:r>
              <w:rPr>
                <w:rFonts w:hint="eastAsia"/>
                <w:lang w:val="en-US"/>
              </w:rPr>
              <w:t>51216</w:t>
            </w:r>
          </w:p>
        </w:tc>
      </w:tr>
      <w:tr w:rsidR="00376493" w14:paraId="008F6F1C" w14:textId="77777777" w:rsidTr="007159D8">
        <w:trPr>
          <w:jc w:val="center"/>
        </w:trPr>
        <w:tc>
          <w:tcPr>
            <w:tcW w:w="3690" w:type="dxa"/>
          </w:tcPr>
          <w:p w14:paraId="74630424" w14:textId="77777777" w:rsidR="00376493" w:rsidRDefault="00376493" w:rsidP="007159D8">
            <w:pPr>
              <w:pStyle w:val="TAC"/>
            </w:pPr>
            <w:r>
              <w:t>Transport block CRC</w:t>
            </w:r>
          </w:p>
        </w:tc>
        <w:tc>
          <w:tcPr>
            <w:tcW w:w="1093" w:type="dxa"/>
          </w:tcPr>
          <w:p w14:paraId="15A2BE29" w14:textId="77777777" w:rsidR="00376493" w:rsidRDefault="00376493" w:rsidP="007159D8">
            <w:pPr>
              <w:pStyle w:val="TAC"/>
            </w:pPr>
            <w:r>
              <w:t>Bits</w:t>
            </w:r>
          </w:p>
        </w:tc>
        <w:tc>
          <w:tcPr>
            <w:tcW w:w="985" w:type="dxa"/>
          </w:tcPr>
          <w:p w14:paraId="1F65DFB9" w14:textId="77777777" w:rsidR="00376493" w:rsidRDefault="00376493" w:rsidP="007159D8">
            <w:pPr>
              <w:pStyle w:val="TAC"/>
            </w:pPr>
            <w:r>
              <w:rPr>
                <w:rFonts w:hint="eastAsia"/>
                <w:lang w:val="en-US"/>
              </w:rPr>
              <w:t>24</w:t>
            </w:r>
          </w:p>
        </w:tc>
        <w:tc>
          <w:tcPr>
            <w:tcW w:w="985" w:type="dxa"/>
          </w:tcPr>
          <w:p w14:paraId="224471DC" w14:textId="77777777" w:rsidR="00376493" w:rsidRDefault="00376493" w:rsidP="007159D8">
            <w:pPr>
              <w:pStyle w:val="TAC"/>
            </w:pPr>
            <w:r>
              <w:rPr>
                <w:rFonts w:hint="eastAsia"/>
                <w:lang w:val="en-US"/>
              </w:rPr>
              <w:t>24</w:t>
            </w:r>
          </w:p>
        </w:tc>
        <w:tc>
          <w:tcPr>
            <w:tcW w:w="985" w:type="dxa"/>
          </w:tcPr>
          <w:p w14:paraId="36D0BA7F" w14:textId="77777777" w:rsidR="00376493" w:rsidRDefault="00376493" w:rsidP="007159D8">
            <w:pPr>
              <w:pStyle w:val="TAC"/>
            </w:pPr>
            <w:r>
              <w:rPr>
                <w:rFonts w:hint="eastAsia"/>
                <w:lang w:val="en-US"/>
              </w:rPr>
              <w:t>24</w:t>
            </w:r>
          </w:p>
        </w:tc>
      </w:tr>
      <w:tr w:rsidR="00376493" w14:paraId="3AEE58CF" w14:textId="77777777" w:rsidTr="007159D8">
        <w:trPr>
          <w:jc w:val="center"/>
        </w:trPr>
        <w:tc>
          <w:tcPr>
            <w:tcW w:w="3690" w:type="dxa"/>
          </w:tcPr>
          <w:p w14:paraId="19A637E7" w14:textId="77777777" w:rsidR="00376493" w:rsidRDefault="00376493" w:rsidP="007159D8">
            <w:pPr>
              <w:pStyle w:val="TAC"/>
            </w:pPr>
            <w:r>
              <w:t>LDPC base graph</w:t>
            </w:r>
          </w:p>
        </w:tc>
        <w:tc>
          <w:tcPr>
            <w:tcW w:w="1093" w:type="dxa"/>
          </w:tcPr>
          <w:p w14:paraId="18BB4B46" w14:textId="77777777" w:rsidR="00376493" w:rsidRDefault="00376493" w:rsidP="007159D8">
            <w:pPr>
              <w:pStyle w:val="TAC"/>
            </w:pPr>
          </w:p>
        </w:tc>
        <w:tc>
          <w:tcPr>
            <w:tcW w:w="985" w:type="dxa"/>
          </w:tcPr>
          <w:p w14:paraId="64437DCE" w14:textId="77777777" w:rsidR="00376493" w:rsidRDefault="00376493" w:rsidP="007159D8">
            <w:pPr>
              <w:pStyle w:val="TAC"/>
            </w:pPr>
            <w:r>
              <w:rPr>
                <w:rFonts w:hint="eastAsia"/>
                <w:lang w:val="en-US"/>
              </w:rPr>
              <w:t>1</w:t>
            </w:r>
          </w:p>
        </w:tc>
        <w:tc>
          <w:tcPr>
            <w:tcW w:w="985" w:type="dxa"/>
          </w:tcPr>
          <w:p w14:paraId="0C3E20F7" w14:textId="77777777" w:rsidR="00376493" w:rsidRDefault="00376493" w:rsidP="007159D8">
            <w:pPr>
              <w:pStyle w:val="TAC"/>
            </w:pPr>
            <w:r>
              <w:rPr>
                <w:rFonts w:hint="eastAsia"/>
                <w:lang w:val="en-US"/>
              </w:rPr>
              <w:t>1</w:t>
            </w:r>
          </w:p>
        </w:tc>
        <w:tc>
          <w:tcPr>
            <w:tcW w:w="985" w:type="dxa"/>
          </w:tcPr>
          <w:p w14:paraId="46836CB6" w14:textId="77777777" w:rsidR="00376493" w:rsidRDefault="00376493" w:rsidP="007159D8">
            <w:pPr>
              <w:pStyle w:val="TAC"/>
            </w:pPr>
            <w:r>
              <w:rPr>
                <w:rFonts w:hint="eastAsia"/>
                <w:lang w:val="en-US"/>
              </w:rPr>
              <w:t>1</w:t>
            </w:r>
          </w:p>
        </w:tc>
      </w:tr>
      <w:tr w:rsidR="00376493" w14:paraId="68B56CA1" w14:textId="77777777" w:rsidTr="007159D8">
        <w:trPr>
          <w:jc w:val="center"/>
        </w:trPr>
        <w:tc>
          <w:tcPr>
            <w:tcW w:w="3690" w:type="dxa"/>
          </w:tcPr>
          <w:p w14:paraId="64D1DD1B" w14:textId="77777777" w:rsidR="00376493" w:rsidRDefault="00376493" w:rsidP="007159D8">
            <w:pPr>
              <w:pStyle w:val="TAC"/>
            </w:pPr>
            <w:r>
              <w:t>Number of Code Blocks per Slot</w:t>
            </w:r>
          </w:p>
        </w:tc>
        <w:tc>
          <w:tcPr>
            <w:tcW w:w="1093" w:type="dxa"/>
          </w:tcPr>
          <w:p w14:paraId="621C41D4" w14:textId="77777777" w:rsidR="00376493" w:rsidRDefault="00376493" w:rsidP="007159D8">
            <w:pPr>
              <w:pStyle w:val="TAC"/>
            </w:pPr>
          </w:p>
        </w:tc>
        <w:tc>
          <w:tcPr>
            <w:tcW w:w="985" w:type="dxa"/>
          </w:tcPr>
          <w:p w14:paraId="711646DE" w14:textId="77777777" w:rsidR="00376493" w:rsidRDefault="00376493" w:rsidP="007159D8">
            <w:pPr>
              <w:pStyle w:val="TAC"/>
            </w:pPr>
          </w:p>
        </w:tc>
        <w:tc>
          <w:tcPr>
            <w:tcW w:w="985" w:type="dxa"/>
          </w:tcPr>
          <w:p w14:paraId="7EA99F37" w14:textId="77777777" w:rsidR="00376493" w:rsidRDefault="00376493" w:rsidP="007159D8">
            <w:pPr>
              <w:pStyle w:val="TAC"/>
            </w:pPr>
          </w:p>
        </w:tc>
        <w:tc>
          <w:tcPr>
            <w:tcW w:w="985" w:type="dxa"/>
          </w:tcPr>
          <w:p w14:paraId="4C4E08D3" w14:textId="77777777" w:rsidR="00376493" w:rsidRDefault="00376493" w:rsidP="007159D8">
            <w:pPr>
              <w:pStyle w:val="TAC"/>
            </w:pPr>
          </w:p>
        </w:tc>
      </w:tr>
      <w:tr w:rsidR="00376493" w14:paraId="30876D93" w14:textId="77777777" w:rsidTr="007159D8">
        <w:trPr>
          <w:jc w:val="center"/>
        </w:trPr>
        <w:tc>
          <w:tcPr>
            <w:tcW w:w="3690" w:type="dxa"/>
          </w:tcPr>
          <w:p w14:paraId="13153E7F" w14:textId="77777777" w:rsidR="00376493" w:rsidRDefault="00376493" w:rsidP="007159D8">
            <w:pPr>
              <w:pStyle w:val="TAC"/>
            </w:pPr>
            <w:r>
              <w:rPr>
                <w:rFonts w:eastAsia="Malgun Gothic"/>
              </w:rPr>
              <w:t>For Slot i, if mod(i, 10) = {0,1,2} for i from {1,…,79}</w:t>
            </w:r>
          </w:p>
        </w:tc>
        <w:tc>
          <w:tcPr>
            <w:tcW w:w="1093" w:type="dxa"/>
          </w:tcPr>
          <w:p w14:paraId="310B5818" w14:textId="77777777" w:rsidR="00376493" w:rsidRDefault="00376493" w:rsidP="007159D8">
            <w:pPr>
              <w:pStyle w:val="TAC"/>
            </w:pPr>
            <w:r>
              <w:t>CBs</w:t>
            </w:r>
          </w:p>
        </w:tc>
        <w:tc>
          <w:tcPr>
            <w:tcW w:w="985" w:type="dxa"/>
          </w:tcPr>
          <w:p w14:paraId="1B3F4EE9" w14:textId="77777777" w:rsidR="00376493" w:rsidRDefault="00376493" w:rsidP="007159D8">
            <w:pPr>
              <w:pStyle w:val="TAC"/>
            </w:pPr>
            <w:r>
              <w:rPr>
                <w:rFonts w:hint="eastAsia"/>
                <w:lang w:val="en-US"/>
              </w:rPr>
              <w:t>N/A</w:t>
            </w:r>
          </w:p>
        </w:tc>
        <w:tc>
          <w:tcPr>
            <w:tcW w:w="985" w:type="dxa"/>
          </w:tcPr>
          <w:p w14:paraId="66C31157" w14:textId="77777777" w:rsidR="00376493" w:rsidRDefault="00376493" w:rsidP="007159D8">
            <w:pPr>
              <w:pStyle w:val="TAC"/>
            </w:pPr>
            <w:r>
              <w:rPr>
                <w:rFonts w:hint="eastAsia"/>
                <w:lang w:val="en-US"/>
              </w:rPr>
              <w:t>N/A</w:t>
            </w:r>
          </w:p>
        </w:tc>
        <w:tc>
          <w:tcPr>
            <w:tcW w:w="985" w:type="dxa"/>
          </w:tcPr>
          <w:p w14:paraId="647D287F" w14:textId="77777777" w:rsidR="00376493" w:rsidRDefault="00376493" w:rsidP="007159D8">
            <w:pPr>
              <w:pStyle w:val="TAC"/>
            </w:pPr>
            <w:r>
              <w:rPr>
                <w:rFonts w:hint="eastAsia"/>
                <w:lang w:val="en-US"/>
              </w:rPr>
              <w:t>N/A</w:t>
            </w:r>
          </w:p>
        </w:tc>
      </w:tr>
      <w:tr w:rsidR="00376493" w14:paraId="49ED8913" w14:textId="77777777" w:rsidTr="007159D8">
        <w:trPr>
          <w:jc w:val="center"/>
        </w:trPr>
        <w:tc>
          <w:tcPr>
            <w:tcW w:w="3690" w:type="dxa"/>
          </w:tcPr>
          <w:p w14:paraId="56836749"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0A1E2EEB" w14:textId="77777777" w:rsidR="00376493" w:rsidRDefault="00376493" w:rsidP="007159D8">
            <w:pPr>
              <w:pStyle w:val="TAC"/>
            </w:pPr>
            <w:r>
              <w:t>CBs</w:t>
            </w:r>
          </w:p>
        </w:tc>
        <w:tc>
          <w:tcPr>
            <w:tcW w:w="985" w:type="dxa"/>
          </w:tcPr>
          <w:p w14:paraId="42FAA737" w14:textId="77777777" w:rsidR="00376493" w:rsidRDefault="00376493" w:rsidP="007159D8">
            <w:pPr>
              <w:pStyle w:val="TAC"/>
            </w:pPr>
            <w:r>
              <w:rPr>
                <w:rFonts w:hint="eastAsia"/>
                <w:lang w:val="en-US"/>
              </w:rPr>
              <w:t>2</w:t>
            </w:r>
          </w:p>
        </w:tc>
        <w:tc>
          <w:tcPr>
            <w:tcW w:w="985" w:type="dxa"/>
          </w:tcPr>
          <w:p w14:paraId="24EDCB83" w14:textId="77777777" w:rsidR="00376493" w:rsidRDefault="00376493" w:rsidP="007159D8">
            <w:pPr>
              <w:pStyle w:val="TAC"/>
            </w:pPr>
            <w:r>
              <w:rPr>
                <w:rFonts w:hint="eastAsia"/>
                <w:lang w:val="en-US"/>
              </w:rPr>
              <w:t>4</w:t>
            </w:r>
          </w:p>
        </w:tc>
        <w:tc>
          <w:tcPr>
            <w:tcW w:w="985" w:type="dxa"/>
          </w:tcPr>
          <w:p w14:paraId="51A534F5" w14:textId="77777777" w:rsidR="00376493" w:rsidRDefault="00376493" w:rsidP="007159D8">
            <w:pPr>
              <w:pStyle w:val="TAC"/>
            </w:pPr>
            <w:r>
              <w:rPr>
                <w:rFonts w:hint="eastAsia"/>
                <w:lang w:val="en-US"/>
              </w:rPr>
              <w:t>7</w:t>
            </w:r>
          </w:p>
        </w:tc>
      </w:tr>
      <w:tr w:rsidR="00376493" w14:paraId="770D9B0A" w14:textId="77777777" w:rsidTr="007159D8">
        <w:trPr>
          <w:jc w:val="center"/>
        </w:trPr>
        <w:tc>
          <w:tcPr>
            <w:tcW w:w="3690" w:type="dxa"/>
          </w:tcPr>
          <w:p w14:paraId="38B07139" w14:textId="77777777" w:rsidR="00376493" w:rsidRDefault="00376493" w:rsidP="007159D8">
            <w:pPr>
              <w:pStyle w:val="TAC"/>
            </w:pPr>
            <w:r>
              <w:t>Binary Channel Bits Per Slot</w:t>
            </w:r>
          </w:p>
        </w:tc>
        <w:tc>
          <w:tcPr>
            <w:tcW w:w="1093" w:type="dxa"/>
          </w:tcPr>
          <w:p w14:paraId="63F470F2" w14:textId="77777777" w:rsidR="00376493" w:rsidRDefault="00376493" w:rsidP="007159D8">
            <w:pPr>
              <w:pStyle w:val="TAC"/>
            </w:pPr>
          </w:p>
        </w:tc>
        <w:tc>
          <w:tcPr>
            <w:tcW w:w="985" w:type="dxa"/>
          </w:tcPr>
          <w:p w14:paraId="339DDA91" w14:textId="77777777" w:rsidR="00376493" w:rsidRDefault="00376493" w:rsidP="007159D8">
            <w:pPr>
              <w:pStyle w:val="TAC"/>
            </w:pPr>
          </w:p>
        </w:tc>
        <w:tc>
          <w:tcPr>
            <w:tcW w:w="985" w:type="dxa"/>
          </w:tcPr>
          <w:p w14:paraId="49D6C0AC" w14:textId="77777777" w:rsidR="00376493" w:rsidRDefault="00376493" w:rsidP="007159D8">
            <w:pPr>
              <w:pStyle w:val="TAC"/>
            </w:pPr>
          </w:p>
        </w:tc>
        <w:tc>
          <w:tcPr>
            <w:tcW w:w="985" w:type="dxa"/>
          </w:tcPr>
          <w:p w14:paraId="4EAA51B6" w14:textId="77777777" w:rsidR="00376493" w:rsidRDefault="00376493" w:rsidP="007159D8">
            <w:pPr>
              <w:pStyle w:val="TAC"/>
            </w:pPr>
          </w:p>
        </w:tc>
      </w:tr>
      <w:tr w:rsidR="00376493" w14:paraId="3674A7F3" w14:textId="77777777" w:rsidTr="007159D8">
        <w:trPr>
          <w:jc w:val="center"/>
        </w:trPr>
        <w:tc>
          <w:tcPr>
            <w:tcW w:w="3690" w:type="dxa"/>
          </w:tcPr>
          <w:p w14:paraId="6001CC5C" w14:textId="77777777" w:rsidR="00376493" w:rsidRDefault="00376493" w:rsidP="007159D8">
            <w:pPr>
              <w:pStyle w:val="TAC"/>
            </w:pPr>
            <w:r>
              <w:rPr>
                <w:rFonts w:eastAsia="Malgun Gothic"/>
              </w:rPr>
              <w:t>For Slots 0 and Slot i, if mod(i, 5) = {3,4} for i from {0,…,79}</w:t>
            </w:r>
          </w:p>
        </w:tc>
        <w:tc>
          <w:tcPr>
            <w:tcW w:w="1093" w:type="dxa"/>
          </w:tcPr>
          <w:p w14:paraId="4009DDD5" w14:textId="77777777" w:rsidR="00376493" w:rsidRDefault="00376493" w:rsidP="007159D8">
            <w:pPr>
              <w:pStyle w:val="TAC"/>
            </w:pPr>
            <w:r>
              <w:t>Bits</w:t>
            </w:r>
          </w:p>
        </w:tc>
        <w:tc>
          <w:tcPr>
            <w:tcW w:w="985" w:type="dxa"/>
          </w:tcPr>
          <w:p w14:paraId="55900A3F" w14:textId="77777777" w:rsidR="00376493" w:rsidRDefault="00376493" w:rsidP="007159D8">
            <w:pPr>
              <w:pStyle w:val="TAC"/>
            </w:pPr>
            <w:r>
              <w:rPr>
                <w:rFonts w:hint="eastAsia"/>
                <w:lang w:val="en-US"/>
              </w:rPr>
              <w:t>N/A</w:t>
            </w:r>
          </w:p>
        </w:tc>
        <w:tc>
          <w:tcPr>
            <w:tcW w:w="985" w:type="dxa"/>
          </w:tcPr>
          <w:p w14:paraId="11E5F2DF" w14:textId="77777777" w:rsidR="00376493" w:rsidRDefault="00376493" w:rsidP="007159D8">
            <w:pPr>
              <w:pStyle w:val="TAC"/>
            </w:pPr>
            <w:r>
              <w:rPr>
                <w:rFonts w:hint="eastAsia"/>
                <w:lang w:val="en-US"/>
              </w:rPr>
              <w:t>N/A</w:t>
            </w:r>
          </w:p>
        </w:tc>
        <w:tc>
          <w:tcPr>
            <w:tcW w:w="985" w:type="dxa"/>
          </w:tcPr>
          <w:p w14:paraId="3DA322A3" w14:textId="77777777" w:rsidR="00376493" w:rsidRDefault="00376493" w:rsidP="007159D8">
            <w:pPr>
              <w:pStyle w:val="TAC"/>
            </w:pPr>
            <w:r>
              <w:rPr>
                <w:rFonts w:hint="eastAsia"/>
                <w:lang w:val="en-US"/>
              </w:rPr>
              <w:t>N/A</w:t>
            </w:r>
          </w:p>
        </w:tc>
      </w:tr>
      <w:tr w:rsidR="00376493" w14:paraId="4FCD30D2" w14:textId="77777777" w:rsidTr="007159D8">
        <w:trPr>
          <w:jc w:val="center"/>
        </w:trPr>
        <w:tc>
          <w:tcPr>
            <w:tcW w:w="3690" w:type="dxa"/>
          </w:tcPr>
          <w:p w14:paraId="345BDBDC"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430E64CF" w14:textId="77777777" w:rsidR="00376493" w:rsidRDefault="00376493" w:rsidP="007159D8">
            <w:pPr>
              <w:pStyle w:val="TAC"/>
            </w:pPr>
            <w:r>
              <w:t>Bits</w:t>
            </w:r>
          </w:p>
        </w:tc>
        <w:tc>
          <w:tcPr>
            <w:tcW w:w="985" w:type="dxa"/>
          </w:tcPr>
          <w:p w14:paraId="1A3E2388" w14:textId="77777777" w:rsidR="00376493" w:rsidRDefault="00376493" w:rsidP="007159D8">
            <w:pPr>
              <w:pStyle w:val="TAC"/>
            </w:pPr>
            <w:r>
              <w:rPr>
                <w:rFonts w:hint="eastAsia"/>
                <w:lang w:val="en-US"/>
              </w:rPr>
              <w:t>27324</w:t>
            </w:r>
          </w:p>
        </w:tc>
        <w:tc>
          <w:tcPr>
            <w:tcW w:w="985" w:type="dxa"/>
          </w:tcPr>
          <w:p w14:paraId="5CE5D313" w14:textId="77777777" w:rsidR="00376493" w:rsidRDefault="00376493" w:rsidP="007159D8">
            <w:pPr>
              <w:pStyle w:val="TAC"/>
            </w:pPr>
            <w:r>
              <w:rPr>
                <w:rFonts w:hint="eastAsia"/>
                <w:lang w:val="en-US"/>
              </w:rPr>
              <w:t>54648</w:t>
            </w:r>
          </w:p>
        </w:tc>
        <w:tc>
          <w:tcPr>
            <w:tcW w:w="985" w:type="dxa"/>
          </w:tcPr>
          <w:p w14:paraId="77DF625B" w14:textId="77777777" w:rsidR="00376493" w:rsidRDefault="00376493" w:rsidP="007159D8">
            <w:pPr>
              <w:pStyle w:val="TAC"/>
            </w:pPr>
            <w:r>
              <w:rPr>
                <w:rFonts w:hint="eastAsia"/>
                <w:lang w:val="en-US"/>
              </w:rPr>
              <w:t>109296</w:t>
            </w:r>
          </w:p>
        </w:tc>
      </w:tr>
      <w:tr w:rsidR="00376493" w14:paraId="69651D0E" w14:textId="77777777" w:rsidTr="007159D8">
        <w:trPr>
          <w:trHeight w:val="70"/>
          <w:jc w:val="center"/>
        </w:trPr>
        <w:tc>
          <w:tcPr>
            <w:tcW w:w="3690" w:type="dxa"/>
          </w:tcPr>
          <w:p w14:paraId="0DD6DA8F" w14:textId="77777777" w:rsidR="00376493" w:rsidRDefault="00376493" w:rsidP="007159D8">
            <w:pPr>
              <w:pStyle w:val="TAC"/>
            </w:pPr>
            <w:r>
              <w:t>Max. Throughput averaged over 1 frame (NOTE 7)</w:t>
            </w:r>
          </w:p>
        </w:tc>
        <w:tc>
          <w:tcPr>
            <w:tcW w:w="1093" w:type="dxa"/>
          </w:tcPr>
          <w:p w14:paraId="068B5381" w14:textId="77777777" w:rsidR="00376493" w:rsidRDefault="00376493" w:rsidP="007159D8">
            <w:pPr>
              <w:pStyle w:val="TAC"/>
            </w:pPr>
            <w:r>
              <w:t>Mbps</w:t>
            </w:r>
          </w:p>
        </w:tc>
        <w:tc>
          <w:tcPr>
            <w:tcW w:w="985" w:type="dxa"/>
          </w:tcPr>
          <w:p w14:paraId="2A0F2E24" w14:textId="77777777" w:rsidR="00376493" w:rsidRDefault="00376493" w:rsidP="007159D8">
            <w:pPr>
              <w:pStyle w:val="TAC"/>
              <w:rPr>
                <w:lang w:val="en-US"/>
              </w:rPr>
            </w:pPr>
            <w:r>
              <w:rPr>
                <w:rFonts w:hint="eastAsia"/>
                <w:lang w:val="en-US"/>
              </w:rPr>
              <w:t>30.739</w:t>
            </w:r>
          </w:p>
        </w:tc>
        <w:tc>
          <w:tcPr>
            <w:tcW w:w="985" w:type="dxa"/>
          </w:tcPr>
          <w:p w14:paraId="2369F059" w14:textId="77777777" w:rsidR="00376493" w:rsidRDefault="00376493" w:rsidP="007159D8">
            <w:pPr>
              <w:pStyle w:val="TAC"/>
              <w:rPr>
                <w:lang w:val="en-US"/>
              </w:rPr>
            </w:pPr>
            <w:r>
              <w:rPr>
                <w:rFonts w:hint="eastAsia"/>
                <w:lang w:val="en-US"/>
              </w:rPr>
              <w:t>61.459</w:t>
            </w:r>
          </w:p>
        </w:tc>
        <w:tc>
          <w:tcPr>
            <w:tcW w:w="985" w:type="dxa"/>
          </w:tcPr>
          <w:p w14:paraId="323654EF" w14:textId="77777777" w:rsidR="00376493" w:rsidRDefault="00376493" w:rsidP="007159D8">
            <w:pPr>
              <w:pStyle w:val="TAC"/>
              <w:rPr>
                <w:lang w:val="en-US"/>
              </w:rPr>
            </w:pPr>
            <w:r>
              <w:rPr>
                <w:rFonts w:hint="eastAsia"/>
                <w:lang w:val="en-US"/>
              </w:rPr>
              <w:t>122.918</w:t>
            </w:r>
          </w:p>
        </w:tc>
      </w:tr>
      <w:tr w:rsidR="00376493" w14:paraId="07DF9ADA" w14:textId="77777777" w:rsidTr="007159D8">
        <w:trPr>
          <w:trHeight w:val="70"/>
          <w:jc w:val="center"/>
        </w:trPr>
        <w:tc>
          <w:tcPr>
            <w:tcW w:w="7738" w:type="dxa"/>
            <w:gridSpan w:val="5"/>
          </w:tcPr>
          <w:p w14:paraId="67187FD2" w14:textId="77777777" w:rsidR="00376493" w:rsidRDefault="00376493" w:rsidP="007159D8">
            <w:pPr>
              <w:pStyle w:val="TAN"/>
              <w:rPr>
                <w:rFonts w:eastAsia="Malgun Gothic"/>
              </w:rPr>
            </w:pPr>
            <w:r>
              <w:rPr>
                <w:rFonts w:eastAsia="Malgun Gothic"/>
              </w:rPr>
              <w:t>NOTE 1:</w:t>
            </w:r>
            <w:r>
              <w:rPr>
                <w:rFonts w:eastAsia="Malgun Gothic"/>
              </w:rPr>
              <w:tab/>
              <w:t>Additional parameters are specified in Table A.3.1-1 and Table A.3.3.1-1.</w:t>
            </w:r>
          </w:p>
          <w:p w14:paraId="31EC7E0C" w14:textId="77777777" w:rsidR="00376493" w:rsidRDefault="00376493"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58AC5545" w14:textId="77777777" w:rsidR="00376493" w:rsidRDefault="00376493" w:rsidP="007159D8">
            <w:pPr>
              <w:pStyle w:val="TAN"/>
              <w:rPr>
                <w:rFonts w:eastAsia="Malgun Gothic"/>
              </w:rPr>
            </w:pPr>
            <w:r>
              <w:rPr>
                <w:rFonts w:eastAsia="Malgun Gothic"/>
              </w:rPr>
              <w:t>NOTE 3:</w:t>
            </w:r>
            <w:r>
              <w:rPr>
                <w:rFonts w:eastAsia="Malgun Gothic"/>
              </w:rPr>
              <w:tab/>
              <w:t>SS/PBCH block is transmitted in slot 0 with periodicity 20 ms.</w:t>
            </w:r>
          </w:p>
          <w:p w14:paraId="665019C5" w14:textId="77777777" w:rsidR="00376493" w:rsidRDefault="00376493"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9F99560" w14:textId="77777777" w:rsidR="00376493" w:rsidRDefault="00376493"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66E4528C" w14:textId="77777777" w:rsidR="00376493" w:rsidRDefault="00376493"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03FBA6C" w14:textId="77777777" w:rsidR="00376493" w:rsidRDefault="00376493" w:rsidP="007159D8">
            <w:pPr>
              <w:pStyle w:val="TAN"/>
              <w:rPr>
                <w:lang w:val="en-US"/>
              </w:rPr>
            </w:pPr>
            <w:r>
              <w:rPr>
                <w:shd w:val="clear" w:color="auto" w:fill="FFFFFF"/>
              </w:rPr>
              <w:t>NOTE 7:</w:t>
            </w:r>
            <w:r>
              <w:rPr>
                <w:shd w:val="clear" w:color="auto" w:fill="FFFFFF"/>
              </w:rPr>
              <w:tab/>
              <w:t>Throughput is averaged over 2nd frame of RMC.</w:t>
            </w:r>
          </w:p>
        </w:tc>
      </w:tr>
    </w:tbl>
    <w:p w14:paraId="284459F7" w14:textId="77777777" w:rsidR="00376493" w:rsidRDefault="00376493" w:rsidP="00376493"/>
    <w:p w14:paraId="0A6AAB04" w14:textId="77777777" w:rsidR="00B54AD9" w:rsidRDefault="00B54AD9" w:rsidP="00B54AD9">
      <w:pPr>
        <w:pStyle w:val="TH"/>
        <w:rPr>
          <w:lang w:val="en-US"/>
        </w:rPr>
      </w:pPr>
      <w:r>
        <w:lastRenderedPageBreak/>
        <w:t>Table A.3.2.1.</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54AD9" w14:paraId="6B7D5C4C" w14:textId="77777777" w:rsidTr="007159D8">
        <w:trPr>
          <w:jc w:val="center"/>
        </w:trPr>
        <w:tc>
          <w:tcPr>
            <w:tcW w:w="3690" w:type="dxa"/>
          </w:tcPr>
          <w:p w14:paraId="392F67E2" w14:textId="77777777" w:rsidR="00B54AD9" w:rsidRDefault="00B54AD9" w:rsidP="007159D8">
            <w:pPr>
              <w:pStyle w:val="TAH"/>
            </w:pPr>
            <w:r>
              <w:t>Parameter</w:t>
            </w:r>
          </w:p>
        </w:tc>
        <w:tc>
          <w:tcPr>
            <w:tcW w:w="1093" w:type="dxa"/>
          </w:tcPr>
          <w:p w14:paraId="6AB1221D" w14:textId="77777777" w:rsidR="00B54AD9" w:rsidRDefault="00B54AD9" w:rsidP="007159D8">
            <w:pPr>
              <w:pStyle w:val="TAH"/>
            </w:pPr>
            <w:r>
              <w:t>Unit</w:t>
            </w:r>
          </w:p>
        </w:tc>
        <w:tc>
          <w:tcPr>
            <w:tcW w:w="2955" w:type="dxa"/>
            <w:gridSpan w:val="3"/>
          </w:tcPr>
          <w:p w14:paraId="2876AAA6" w14:textId="77777777" w:rsidR="00B54AD9" w:rsidRDefault="00B54AD9" w:rsidP="007159D8">
            <w:pPr>
              <w:pStyle w:val="TAH"/>
            </w:pPr>
            <w:r>
              <w:t>Value</w:t>
            </w:r>
          </w:p>
        </w:tc>
      </w:tr>
      <w:tr w:rsidR="00B54AD9" w14:paraId="4C590D95" w14:textId="77777777" w:rsidTr="007159D8">
        <w:trPr>
          <w:jc w:val="center"/>
        </w:trPr>
        <w:tc>
          <w:tcPr>
            <w:tcW w:w="3690" w:type="dxa"/>
          </w:tcPr>
          <w:p w14:paraId="434AC014" w14:textId="77777777" w:rsidR="00B54AD9" w:rsidRDefault="00B54AD9" w:rsidP="007159D8">
            <w:pPr>
              <w:pStyle w:val="TAC"/>
            </w:pPr>
            <w:r>
              <w:t>Channel bandwidth</w:t>
            </w:r>
          </w:p>
        </w:tc>
        <w:tc>
          <w:tcPr>
            <w:tcW w:w="1093" w:type="dxa"/>
          </w:tcPr>
          <w:p w14:paraId="25B78B78" w14:textId="77777777" w:rsidR="00B54AD9" w:rsidRDefault="00B54AD9" w:rsidP="007159D8">
            <w:pPr>
              <w:pStyle w:val="TAC"/>
            </w:pPr>
            <w:r>
              <w:t>MHz</w:t>
            </w:r>
          </w:p>
        </w:tc>
        <w:tc>
          <w:tcPr>
            <w:tcW w:w="985" w:type="dxa"/>
          </w:tcPr>
          <w:p w14:paraId="0D6E4A05" w14:textId="77777777" w:rsidR="00B54AD9" w:rsidRDefault="00B54AD9" w:rsidP="007159D8">
            <w:pPr>
              <w:pStyle w:val="TAC"/>
            </w:pPr>
            <w:r>
              <w:t>50</w:t>
            </w:r>
          </w:p>
        </w:tc>
        <w:tc>
          <w:tcPr>
            <w:tcW w:w="985" w:type="dxa"/>
          </w:tcPr>
          <w:p w14:paraId="5B1A69F9" w14:textId="77777777" w:rsidR="00B54AD9" w:rsidRDefault="00B54AD9" w:rsidP="007159D8">
            <w:pPr>
              <w:pStyle w:val="TAC"/>
            </w:pPr>
            <w:r>
              <w:t>100</w:t>
            </w:r>
          </w:p>
        </w:tc>
        <w:tc>
          <w:tcPr>
            <w:tcW w:w="985" w:type="dxa"/>
          </w:tcPr>
          <w:p w14:paraId="1F604C3A" w14:textId="77777777" w:rsidR="00B54AD9" w:rsidRDefault="00B54AD9" w:rsidP="007159D8">
            <w:pPr>
              <w:pStyle w:val="TAC"/>
            </w:pPr>
            <w:r>
              <w:t>200</w:t>
            </w:r>
          </w:p>
        </w:tc>
      </w:tr>
      <w:tr w:rsidR="00B54AD9" w14:paraId="71CC70CA" w14:textId="77777777" w:rsidTr="007159D8">
        <w:trPr>
          <w:jc w:val="center"/>
        </w:trPr>
        <w:tc>
          <w:tcPr>
            <w:tcW w:w="3690" w:type="dxa"/>
          </w:tcPr>
          <w:p w14:paraId="0F6AF608" w14:textId="77777777" w:rsidR="00B54AD9" w:rsidRDefault="00B54AD9" w:rsidP="007159D8">
            <w:pPr>
              <w:pStyle w:val="TAC"/>
            </w:pPr>
            <w:r>
              <w:t xml:space="preserve">Subcarrier spacing configuration </w:t>
            </w:r>
            <w:r>
              <w:object w:dxaOrig="210" w:dyaOrig="310" w14:anchorId="3C0AEE74">
                <v:shape id="_x0000_i1033" type="#_x0000_t75" style="width:11pt;height:16pt" o:ole="">
                  <v:imagedata r:id="rId40" o:title=""/>
                </v:shape>
                <o:OLEObject Type="Embed" ProgID="Equation.3" ShapeID="_x0000_i1033" DrawAspect="Content" ObjectID="_1797856607" r:id="rId43"/>
              </w:object>
            </w:r>
          </w:p>
        </w:tc>
        <w:tc>
          <w:tcPr>
            <w:tcW w:w="1093" w:type="dxa"/>
          </w:tcPr>
          <w:p w14:paraId="156D4FC6" w14:textId="77777777" w:rsidR="00B54AD9" w:rsidRDefault="00B54AD9" w:rsidP="007159D8">
            <w:pPr>
              <w:pStyle w:val="TAC"/>
            </w:pPr>
          </w:p>
        </w:tc>
        <w:tc>
          <w:tcPr>
            <w:tcW w:w="985" w:type="dxa"/>
          </w:tcPr>
          <w:p w14:paraId="1D9A219E" w14:textId="77777777" w:rsidR="00B54AD9" w:rsidRDefault="00B54AD9" w:rsidP="007159D8">
            <w:pPr>
              <w:pStyle w:val="TAC"/>
            </w:pPr>
            <w:r>
              <w:t>2</w:t>
            </w:r>
          </w:p>
        </w:tc>
        <w:tc>
          <w:tcPr>
            <w:tcW w:w="985" w:type="dxa"/>
          </w:tcPr>
          <w:p w14:paraId="3D087733" w14:textId="77777777" w:rsidR="00B54AD9" w:rsidRDefault="00B54AD9" w:rsidP="007159D8">
            <w:pPr>
              <w:pStyle w:val="TAC"/>
            </w:pPr>
            <w:r>
              <w:t>2</w:t>
            </w:r>
          </w:p>
        </w:tc>
        <w:tc>
          <w:tcPr>
            <w:tcW w:w="985" w:type="dxa"/>
          </w:tcPr>
          <w:p w14:paraId="08D1C057" w14:textId="77777777" w:rsidR="00B54AD9" w:rsidRDefault="00B54AD9" w:rsidP="007159D8">
            <w:pPr>
              <w:pStyle w:val="TAC"/>
            </w:pPr>
            <w:r>
              <w:t>2</w:t>
            </w:r>
          </w:p>
        </w:tc>
      </w:tr>
      <w:tr w:rsidR="00B54AD9" w14:paraId="5A4BE4B4" w14:textId="77777777" w:rsidTr="007159D8">
        <w:trPr>
          <w:jc w:val="center"/>
        </w:trPr>
        <w:tc>
          <w:tcPr>
            <w:tcW w:w="3690" w:type="dxa"/>
          </w:tcPr>
          <w:p w14:paraId="4B0FF583" w14:textId="77777777" w:rsidR="00B54AD9" w:rsidRDefault="00B54AD9" w:rsidP="007159D8">
            <w:pPr>
              <w:pStyle w:val="TAC"/>
            </w:pPr>
            <w:r>
              <w:t>Allocated resource blocks</w:t>
            </w:r>
          </w:p>
        </w:tc>
        <w:tc>
          <w:tcPr>
            <w:tcW w:w="1093" w:type="dxa"/>
          </w:tcPr>
          <w:p w14:paraId="3E4A6D72" w14:textId="77777777" w:rsidR="00B54AD9" w:rsidRDefault="00B54AD9" w:rsidP="007159D8">
            <w:pPr>
              <w:pStyle w:val="TAC"/>
            </w:pPr>
          </w:p>
        </w:tc>
        <w:tc>
          <w:tcPr>
            <w:tcW w:w="985" w:type="dxa"/>
          </w:tcPr>
          <w:p w14:paraId="4855737F" w14:textId="77777777" w:rsidR="00B54AD9" w:rsidRDefault="00B54AD9" w:rsidP="007159D8">
            <w:pPr>
              <w:pStyle w:val="TAC"/>
            </w:pPr>
            <w:r>
              <w:t>66</w:t>
            </w:r>
          </w:p>
        </w:tc>
        <w:tc>
          <w:tcPr>
            <w:tcW w:w="985" w:type="dxa"/>
          </w:tcPr>
          <w:p w14:paraId="113CBB1D" w14:textId="77777777" w:rsidR="00B54AD9" w:rsidRDefault="00B54AD9" w:rsidP="007159D8">
            <w:pPr>
              <w:pStyle w:val="TAC"/>
            </w:pPr>
            <w:r>
              <w:t>132</w:t>
            </w:r>
          </w:p>
        </w:tc>
        <w:tc>
          <w:tcPr>
            <w:tcW w:w="985" w:type="dxa"/>
          </w:tcPr>
          <w:p w14:paraId="61E2F132" w14:textId="77777777" w:rsidR="00B54AD9" w:rsidRDefault="00B54AD9" w:rsidP="007159D8">
            <w:pPr>
              <w:pStyle w:val="TAC"/>
            </w:pPr>
            <w:r>
              <w:t>264</w:t>
            </w:r>
          </w:p>
        </w:tc>
      </w:tr>
      <w:tr w:rsidR="00B54AD9" w14:paraId="007F34E1" w14:textId="77777777" w:rsidTr="007159D8">
        <w:trPr>
          <w:jc w:val="center"/>
        </w:trPr>
        <w:tc>
          <w:tcPr>
            <w:tcW w:w="3690" w:type="dxa"/>
          </w:tcPr>
          <w:p w14:paraId="2C91A98E" w14:textId="77777777" w:rsidR="00B54AD9" w:rsidRDefault="00B54AD9" w:rsidP="007159D8">
            <w:pPr>
              <w:pStyle w:val="TAC"/>
            </w:pPr>
            <w:r>
              <w:t>Subcarriers per resource block</w:t>
            </w:r>
          </w:p>
        </w:tc>
        <w:tc>
          <w:tcPr>
            <w:tcW w:w="1093" w:type="dxa"/>
          </w:tcPr>
          <w:p w14:paraId="6B227018" w14:textId="77777777" w:rsidR="00B54AD9" w:rsidRDefault="00B54AD9" w:rsidP="007159D8">
            <w:pPr>
              <w:pStyle w:val="TAC"/>
            </w:pPr>
          </w:p>
        </w:tc>
        <w:tc>
          <w:tcPr>
            <w:tcW w:w="985" w:type="dxa"/>
          </w:tcPr>
          <w:p w14:paraId="23333BD0" w14:textId="77777777" w:rsidR="00B54AD9" w:rsidRDefault="00B54AD9" w:rsidP="007159D8">
            <w:pPr>
              <w:pStyle w:val="TAC"/>
            </w:pPr>
            <w:r>
              <w:t>12</w:t>
            </w:r>
          </w:p>
        </w:tc>
        <w:tc>
          <w:tcPr>
            <w:tcW w:w="985" w:type="dxa"/>
          </w:tcPr>
          <w:p w14:paraId="7F8A4E09" w14:textId="77777777" w:rsidR="00B54AD9" w:rsidRDefault="00B54AD9" w:rsidP="007159D8">
            <w:pPr>
              <w:pStyle w:val="TAC"/>
            </w:pPr>
            <w:r>
              <w:t>12</w:t>
            </w:r>
          </w:p>
        </w:tc>
        <w:tc>
          <w:tcPr>
            <w:tcW w:w="985" w:type="dxa"/>
          </w:tcPr>
          <w:p w14:paraId="77E0A74D" w14:textId="77777777" w:rsidR="00B54AD9" w:rsidRDefault="00B54AD9" w:rsidP="007159D8">
            <w:pPr>
              <w:pStyle w:val="TAC"/>
            </w:pPr>
            <w:r>
              <w:t>12</w:t>
            </w:r>
          </w:p>
        </w:tc>
      </w:tr>
      <w:tr w:rsidR="00B54AD9" w14:paraId="4B93C1E4" w14:textId="77777777" w:rsidTr="007159D8">
        <w:trPr>
          <w:jc w:val="center"/>
        </w:trPr>
        <w:tc>
          <w:tcPr>
            <w:tcW w:w="3690" w:type="dxa"/>
          </w:tcPr>
          <w:p w14:paraId="2B1C519D" w14:textId="77777777" w:rsidR="00B54AD9" w:rsidRDefault="00B54AD9" w:rsidP="007159D8">
            <w:pPr>
              <w:pStyle w:val="TAC"/>
            </w:pPr>
            <w:r>
              <w:t>Allocated slots per Frame (NOTE 6)</w:t>
            </w:r>
          </w:p>
        </w:tc>
        <w:tc>
          <w:tcPr>
            <w:tcW w:w="1093" w:type="dxa"/>
          </w:tcPr>
          <w:p w14:paraId="7873BE83" w14:textId="77777777" w:rsidR="00B54AD9" w:rsidRDefault="00B54AD9" w:rsidP="007159D8">
            <w:pPr>
              <w:pStyle w:val="TAC"/>
            </w:pPr>
          </w:p>
        </w:tc>
        <w:tc>
          <w:tcPr>
            <w:tcW w:w="985" w:type="dxa"/>
          </w:tcPr>
          <w:p w14:paraId="0B60A210" w14:textId="508D16FC" w:rsidR="00B54AD9" w:rsidRDefault="00B54AD9" w:rsidP="007159D8">
            <w:pPr>
              <w:pStyle w:val="TAC"/>
            </w:pPr>
            <w:r>
              <w:t>23/24</w:t>
            </w:r>
          </w:p>
        </w:tc>
        <w:tc>
          <w:tcPr>
            <w:tcW w:w="985" w:type="dxa"/>
          </w:tcPr>
          <w:p w14:paraId="1536026D" w14:textId="53B6C0C8" w:rsidR="00B54AD9" w:rsidRDefault="00B54AD9" w:rsidP="007159D8">
            <w:pPr>
              <w:pStyle w:val="TAC"/>
            </w:pPr>
            <w:r>
              <w:t>23/24</w:t>
            </w:r>
          </w:p>
        </w:tc>
        <w:tc>
          <w:tcPr>
            <w:tcW w:w="985" w:type="dxa"/>
          </w:tcPr>
          <w:p w14:paraId="5407D56E" w14:textId="3A228ECD" w:rsidR="00B54AD9" w:rsidRDefault="00B54AD9" w:rsidP="007159D8">
            <w:pPr>
              <w:pStyle w:val="TAC"/>
            </w:pPr>
            <w:r>
              <w:t>23/24</w:t>
            </w:r>
          </w:p>
        </w:tc>
      </w:tr>
      <w:tr w:rsidR="00B54AD9" w14:paraId="1192D955" w14:textId="77777777" w:rsidTr="007159D8">
        <w:trPr>
          <w:jc w:val="center"/>
        </w:trPr>
        <w:tc>
          <w:tcPr>
            <w:tcW w:w="3690" w:type="dxa"/>
          </w:tcPr>
          <w:p w14:paraId="7E821500" w14:textId="77777777" w:rsidR="00B54AD9" w:rsidRDefault="00B54AD9" w:rsidP="007159D8">
            <w:pPr>
              <w:pStyle w:val="TAC"/>
            </w:pPr>
            <w:r>
              <w:t>MCS index</w:t>
            </w:r>
          </w:p>
        </w:tc>
        <w:tc>
          <w:tcPr>
            <w:tcW w:w="1093" w:type="dxa"/>
          </w:tcPr>
          <w:p w14:paraId="5F6CA4A6" w14:textId="77777777" w:rsidR="00B54AD9" w:rsidRDefault="00B54AD9" w:rsidP="007159D8">
            <w:pPr>
              <w:pStyle w:val="TAC"/>
            </w:pPr>
          </w:p>
        </w:tc>
        <w:tc>
          <w:tcPr>
            <w:tcW w:w="985" w:type="dxa"/>
          </w:tcPr>
          <w:p w14:paraId="65F553B0" w14:textId="77777777" w:rsidR="00B54AD9" w:rsidRDefault="00B54AD9" w:rsidP="007159D8">
            <w:pPr>
              <w:pStyle w:val="TAC"/>
            </w:pPr>
            <w:r>
              <w:t>19</w:t>
            </w:r>
          </w:p>
        </w:tc>
        <w:tc>
          <w:tcPr>
            <w:tcW w:w="985" w:type="dxa"/>
          </w:tcPr>
          <w:p w14:paraId="0F98698C" w14:textId="77777777" w:rsidR="00B54AD9" w:rsidRDefault="00B54AD9" w:rsidP="007159D8">
            <w:pPr>
              <w:pStyle w:val="TAC"/>
            </w:pPr>
            <w:r>
              <w:t>19</w:t>
            </w:r>
          </w:p>
        </w:tc>
        <w:tc>
          <w:tcPr>
            <w:tcW w:w="985" w:type="dxa"/>
          </w:tcPr>
          <w:p w14:paraId="6515D4D5" w14:textId="77777777" w:rsidR="00B54AD9" w:rsidRDefault="00B54AD9" w:rsidP="007159D8">
            <w:pPr>
              <w:pStyle w:val="TAC"/>
            </w:pPr>
            <w:r>
              <w:t>19</w:t>
            </w:r>
          </w:p>
        </w:tc>
      </w:tr>
      <w:tr w:rsidR="00B54AD9" w14:paraId="2F2B8FED" w14:textId="77777777" w:rsidTr="007159D8">
        <w:trPr>
          <w:jc w:val="center"/>
        </w:trPr>
        <w:tc>
          <w:tcPr>
            <w:tcW w:w="3690" w:type="dxa"/>
          </w:tcPr>
          <w:p w14:paraId="49A83F36" w14:textId="77777777" w:rsidR="00B54AD9" w:rsidRDefault="00B54AD9" w:rsidP="007159D8">
            <w:pPr>
              <w:pStyle w:val="TAC"/>
            </w:pPr>
            <w:r>
              <w:t>Modulation</w:t>
            </w:r>
          </w:p>
        </w:tc>
        <w:tc>
          <w:tcPr>
            <w:tcW w:w="1093" w:type="dxa"/>
          </w:tcPr>
          <w:p w14:paraId="568DD056" w14:textId="77777777" w:rsidR="00B54AD9" w:rsidRDefault="00B54AD9" w:rsidP="007159D8">
            <w:pPr>
              <w:pStyle w:val="TAC"/>
            </w:pPr>
          </w:p>
        </w:tc>
        <w:tc>
          <w:tcPr>
            <w:tcW w:w="985" w:type="dxa"/>
          </w:tcPr>
          <w:p w14:paraId="197E454B" w14:textId="77777777" w:rsidR="00B54AD9" w:rsidRDefault="00B54AD9" w:rsidP="007159D8">
            <w:pPr>
              <w:pStyle w:val="TAC"/>
            </w:pPr>
            <w:r>
              <w:t>64QAM</w:t>
            </w:r>
          </w:p>
        </w:tc>
        <w:tc>
          <w:tcPr>
            <w:tcW w:w="985" w:type="dxa"/>
          </w:tcPr>
          <w:p w14:paraId="1C34FDC1" w14:textId="77777777" w:rsidR="00B54AD9" w:rsidRDefault="00B54AD9" w:rsidP="007159D8">
            <w:pPr>
              <w:pStyle w:val="TAC"/>
            </w:pPr>
            <w:r>
              <w:t>64QAM</w:t>
            </w:r>
          </w:p>
        </w:tc>
        <w:tc>
          <w:tcPr>
            <w:tcW w:w="985" w:type="dxa"/>
          </w:tcPr>
          <w:p w14:paraId="37F78EBC" w14:textId="77777777" w:rsidR="00B54AD9" w:rsidRDefault="00B54AD9" w:rsidP="007159D8">
            <w:pPr>
              <w:pStyle w:val="TAC"/>
            </w:pPr>
            <w:r>
              <w:t>64QAM</w:t>
            </w:r>
          </w:p>
        </w:tc>
      </w:tr>
      <w:tr w:rsidR="00B54AD9" w14:paraId="59EA5E7C" w14:textId="77777777" w:rsidTr="007159D8">
        <w:trPr>
          <w:jc w:val="center"/>
        </w:trPr>
        <w:tc>
          <w:tcPr>
            <w:tcW w:w="3690" w:type="dxa"/>
          </w:tcPr>
          <w:p w14:paraId="353D3178" w14:textId="77777777" w:rsidR="00B54AD9" w:rsidRDefault="00B54AD9" w:rsidP="007159D8">
            <w:pPr>
              <w:pStyle w:val="TAC"/>
            </w:pPr>
            <w:r>
              <w:t>Target Coding Rate</w:t>
            </w:r>
          </w:p>
        </w:tc>
        <w:tc>
          <w:tcPr>
            <w:tcW w:w="1093" w:type="dxa"/>
          </w:tcPr>
          <w:p w14:paraId="079F8F2E" w14:textId="77777777" w:rsidR="00B54AD9" w:rsidRDefault="00B54AD9" w:rsidP="007159D8">
            <w:pPr>
              <w:pStyle w:val="TAC"/>
            </w:pPr>
          </w:p>
        </w:tc>
        <w:tc>
          <w:tcPr>
            <w:tcW w:w="985" w:type="dxa"/>
          </w:tcPr>
          <w:p w14:paraId="0F448F3C" w14:textId="77777777" w:rsidR="00B54AD9" w:rsidRDefault="00B54AD9" w:rsidP="007159D8">
            <w:pPr>
              <w:pStyle w:val="TAC"/>
            </w:pPr>
            <w:r>
              <w:t>1/2</w:t>
            </w:r>
          </w:p>
        </w:tc>
        <w:tc>
          <w:tcPr>
            <w:tcW w:w="985" w:type="dxa"/>
          </w:tcPr>
          <w:p w14:paraId="5437BB20" w14:textId="77777777" w:rsidR="00B54AD9" w:rsidRDefault="00B54AD9" w:rsidP="007159D8">
            <w:pPr>
              <w:pStyle w:val="TAC"/>
            </w:pPr>
            <w:r>
              <w:t>1/2</w:t>
            </w:r>
          </w:p>
        </w:tc>
        <w:tc>
          <w:tcPr>
            <w:tcW w:w="985" w:type="dxa"/>
          </w:tcPr>
          <w:p w14:paraId="79129BA7" w14:textId="77777777" w:rsidR="00B54AD9" w:rsidRDefault="00B54AD9" w:rsidP="007159D8">
            <w:pPr>
              <w:pStyle w:val="TAC"/>
            </w:pPr>
            <w:r>
              <w:t>1/2</w:t>
            </w:r>
          </w:p>
        </w:tc>
      </w:tr>
      <w:tr w:rsidR="00B54AD9" w14:paraId="0574729A" w14:textId="77777777" w:rsidTr="007159D8">
        <w:trPr>
          <w:jc w:val="center"/>
        </w:trPr>
        <w:tc>
          <w:tcPr>
            <w:tcW w:w="3690" w:type="dxa"/>
          </w:tcPr>
          <w:p w14:paraId="0F37AEF7" w14:textId="77777777" w:rsidR="00B54AD9" w:rsidRDefault="00B54AD9" w:rsidP="007159D8">
            <w:pPr>
              <w:pStyle w:val="TAC"/>
            </w:pPr>
            <w:r>
              <w:t>Maximum number of HARQ transmissions</w:t>
            </w:r>
          </w:p>
        </w:tc>
        <w:tc>
          <w:tcPr>
            <w:tcW w:w="1093" w:type="dxa"/>
          </w:tcPr>
          <w:p w14:paraId="663FED21" w14:textId="77777777" w:rsidR="00B54AD9" w:rsidRDefault="00B54AD9" w:rsidP="007159D8">
            <w:pPr>
              <w:pStyle w:val="TAC"/>
            </w:pPr>
          </w:p>
        </w:tc>
        <w:tc>
          <w:tcPr>
            <w:tcW w:w="985" w:type="dxa"/>
          </w:tcPr>
          <w:p w14:paraId="3D78FC0E" w14:textId="77777777" w:rsidR="00B54AD9" w:rsidRDefault="00B54AD9" w:rsidP="007159D8">
            <w:pPr>
              <w:pStyle w:val="TAC"/>
            </w:pPr>
            <w:r>
              <w:t>1</w:t>
            </w:r>
          </w:p>
        </w:tc>
        <w:tc>
          <w:tcPr>
            <w:tcW w:w="985" w:type="dxa"/>
          </w:tcPr>
          <w:p w14:paraId="656A8298" w14:textId="77777777" w:rsidR="00B54AD9" w:rsidRDefault="00B54AD9" w:rsidP="007159D8">
            <w:pPr>
              <w:pStyle w:val="TAC"/>
            </w:pPr>
            <w:r>
              <w:t>1</w:t>
            </w:r>
          </w:p>
        </w:tc>
        <w:tc>
          <w:tcPr>
            <w:tcW w:w="985" w:type="dxa"/>
          </w:tcPr>
          <w:p w14:paraId="4220F56F" w14:textId="77777777" w:rsidR="00B54AD9" w:rsidRDefault="00B54AD9" w:rsidP="007159D8">
            <w:pPr>
              <w:pStyle w:val="TAC"/>
            </w:pPr>
            <w:r>
              <w:t>1</w:t>
            </w:r>
          </w:p>
        </w:tc>
      </w:tr>
      <w:tr w:rsidR="00B54AD9" w14:paraId="0E498BA6" w14:textId="77777777" w:rsidTr="007159D8">
        <w:trPr>
          <w:jc w:val="center"/>
        </w:trPr>
        <w:tc>
          <w:tcPr>
            <w:tcW w:w="3690" w:type="dxa"/>
          </w:tcPr>
          <w:p w14:paraId="5F5D382A" w14:textId="77777777" w:rsidR="00B54AD9" w:rsidRDefault="00B54AD9" w:rsidP="007159D8">
            <w:pPr>
              <w:pStyle w:val="TAC"/>
            </w:pPr>
            <w:r>
              <w:t>Information Bit Payload per Slot</w:t>
            </w:r>
          </w:p>
        </w:tc>
        <w:tc>
          <w:tcPr>
            <w:tcW w:w="1093" w:type="dxa"/>
          </w:tcPr>
          <w:p w14:paraId="16408245" w14:textId="77777777" w:rsidR="00B54AD9" w:rsidRDefault="00B54AD9" w:rsidP="007159D8">
            <w:pPr>
              <w:pStyle w:val="TAC"/>
            </w:pPr>
          </w:p>
        </w:tc>
        <w:tc>
          <w:tcPr>
            <w:tcW w:w="985" w:type="dxa"/>
          </w:tcPr>
          <w:p w14:paraId="43D250D5" w14:textId="77777777" w:rsidR="00B54AD9" w:rsidRDefault="00B54AD9" w:rsidP="007159D8">
            <w:pPr>
              <w:pStyle w:val="TAC"/>
            </w:pPr>
          </w:p>
        </w:tc>
        <w:tc>
          <w:tcPr>
            <w:tcW w:w="985" w:type="dxa"/>
          </w:tcPr>
          <w:p w14:paraId="7673C4F5" w14:textId="77777777" w:rsidR="00B54AD9" w:rsidRDefault="00B54AD9" w:rsidP="007159D8">
            <w:pPr>
              <w:pStyle w:val="TAC"/>
            </w:pPr>
          </w:p>
        </w:tc>
        <w:tc>
          <w:tcPr>
            <w:tcW w:w="985" w:type="dxa"/>
          </w:tcPr>
          <w:p w14:paraId="5257D314" w14:textId="77777777" w:rsidR="00B54AD9" w:rsidRDefault="00B54AD9" w:rsidP="007159D8">
            <w:pPr>
              <w:pStyle w:val="TAC"/>
            </w:pPr>
          </w:p>
        </w:tc>
      </w:tr>
      <w:tr w:rsidR="00B54AD9" w14:paraId="659912AB" w14:textId="77777777" w:rsidTr="007159D8">
        <w:trPr>
          <w:jc w:val="center"/>
        </w:trPr>
        <w:tc>
          <w:tcPr>
            <w:tcW w:w="3690" w:type="dxa"/>
          </w:tcPr>
          <w:p w14:paraId="367F0991" w14:textId="77777777" w:rsidR="00B54AD9" w:rsidRDefault="00B54AD9" w:rsidP="007159D8">
            <w:pPr>
              <w:pStyle w:val="TAC"/>
            </w:pPr>
            <w:r>
              <w:rPr>
                <w:rFonts w:eastAsia="Malgun Gothic"/>
              </w:rPr>
              <w:t>For Slots 0 and Slot i, if mod(i, 5) = {3,4} for i from {0,…,79}</w:t>
            </w:r>
          </w:p>
        </w:tc>
        <w:tc>
          <w:tcPr>
            <w:tcW w:w="1093" w:type="dxa"/>
          </w:tcPr>
          <w:p w14:paraId="429EC43C" w14:textId="77777777" w:rsidR="00B54AD9" w:rsidRDefault="00B54AD9" w:rsidP="007159D8">
            <w:pPr>
              <w:pStyle w:val="TAC"/>
            </w:pPr>
            <w:r>
              <w:t>Bits</w:t>
            </w:r>
          </w:p>
        </w:tc>
        <w:tc>
          <w:tcPr>
            <w:tcW w:w="985" w:type="dxa"/>
          </w:tcPr>
          <w:p w14:paraId="5FDB135A" w14:textId="77777777" w:rsidR="00B54AD9" w:rsidRDefault="00B54AD9" w:rsidP="007159D8">
            <w:pPr>
              <w:pStyle w:val="TAC"/>
            </w:pPr>
            <w:r>
              <w:t>N/A</w:t>
            </w:r>
          </w:p>
        </w:tc>
        <w:tc>
          <w:tcPr>
            <w:tcW w:w="985" w:type="dxa"/>
          </w:tcPr>
          <w:p w14:paraId="72825090" w14:textId="77777777" w:rsidR="00B54AD9" w:rsidRDefault="00B54AD9" w:rsidP="007159D8">
            <w:pPr>
              <w:pStyle w:val="TAC"/>
            </w:pPr>
            <w:r>
              <w:t>N/A</w:t>
            </w:r>
          </w:p>
        </w:tc>
        <w:tc>
          <w:tcPr>
            <w:tcW w:w="985" w:type="dxa"/>
          </w:tcPr>
          <w:p w14:paraId="0C59A199" w14:textId="77777777" w:rsidR="00B54AD9" w:rsidRDefault="00B54AD9" w:rsidP="007159D8">
            <w:pPr>
              <w:pStyle w:val="TAC"/>
            </w:pPr>
            <w:r>
              <w:t>N/A</w:t>
            </w:r>
          </w:p>
        </w:tc>
      </w:tr>
      <w:tr w:rsidR="00B54AD9" w14:paraId="7DAEF02D" w14:textId="77777777" w:rsidTr="007159D8">
        <w:trPr>
          <w:jc w:val="center"/>
        </w:trPr>
        <w:tc>
          <w:tcPr>
            <w:tcW w:w="3690" w:type="dxa"/>
          </w:tcPr>
          <w:p w14:paraId="3C6E0AC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4A05A45" w14:textId="77777777" w:rsidR="00B54AD9" w:rsidRDefault="00B54AD9" w:rsidP="007159D8">
            <w:pPr>
              <w:pStyle w:val="TAC"/>
            </w:pPr>
            <w:r>
              <w:t>Bits</w:t>
            </w:r>
          </w:p>
        </w:tc>
        <w:tc>
          <w:tcPr>
            <w:tcW w:w="985" w:type="dxa"/>
          </w:tcPr>
          <w:p w14:paraId="76B3EB12" w14:textId="77777777" w:rsidR="00B54AD9" w:rsidRDefault="00B54AD9" w:rsidP="007159D8">
            <w:pPr>
              <w:pStyle w:val="TAC"/>
            </w:pPr>
            <w:r>
              <w:t>20496</w:t>
            </w:r>
          </w:p>
        </w:tc>
        <w:tc>
          <w:tcPr>
            <w:tcW w:w="985" w:type="dxa"/>
          </w:tcPr>
          <w:p w14:paraId="6F4E01DB" w14:textId="77777777" w:rsidR="00B54AD9" w:rsidRDefault="00B54AD9" w:rsidP="007159D8">
            <w:pPr>
              <w:pStyle w:val="TAC"/>
            </w:pPr>
            <w:r>
              <w:t>40976</w:t>
            </w:r>
          </w:p>
        </w:tc>
        <w:tc>
          <w:tcPr>
            <w:tcW w:w="985" w:type="dxa"/>
          </w:tcPr>
          <w:p w14:paraId="1EAA1331" w14:textId="77777777" w:rsidR="00B54AD9" w:rsidRDefault="00B54AD9" w:rsidP="007159D8">
            <w:pPr>
              <w:pStyle w:val="TAC"/>
            </w:pPr>
            <w:r>
              <w:t>81976</w:t>
            </w:r>
          </w:p>
        </w:tc>
      </w:tr>
      <w:tr w:rsidR="00B54AD9" w14:paraId="20A20B98" w14:textId="77777777" w:rsidTr="007159D8">
        <w:trPr>
          <w:jc w:val="center"/>
        </w:trPr>
        <w:tc>
          <w:tcPr>
            <w:tcW w:w="3690" w:type="dxa"/>
          </w:tcPr>
          <w:p w14:paraId="3B40E316" w14:textId="77777777" w:rsidR="00B54AD9" w:rsidRDefault="00B54AD9" w:rsidP="007159D8">
            <w:pPr>
              <w:pStyle w:val="TAC"/>
            </w:pPr>
            <w:r>
              <w:t>Transport block CRC</w:t>
            </w:r>
          </w:p>
        </w:tc>
        <w:tc>
          <w:tcPr>
            <w:tcW w:w="1093" w:type="dxa"/>
          </w:tcPr>
          <w:p w14:paraId="43549CD5" w14:textId="77777777" w:rsidR="00B54AD9" w:rsidRDefault="00B54AD9" w:rsidP="007159D8">
            <w:pPr>
              <w:pStyle w:val="TAC"/>
            </w:pPr>
            <w:r>
              <w:t>Bits</w:t>
            </w:r>
          </w:p>
        </w:tc>
        <w:tc>
          <w:tcPr>
            <w:tcW w:w="985" w:type="dxa"/>
          </w:tcPr>
          <w:p w14:paraId="2011690E" w14:textId="77777777" w:rsidR="00B54AD9" w:rsidRDefault="00B54AD9" w:rsidP="007159D8">
            <w:pPr>
              <w:pStyle w:val="TAC"/>
            </w:pPr>
            <w:r>
              <w:t>24</w:t>
            </w:r>
          </w:p>
        </w:tc>
        <w:tc>
          <w:tcPr>
            <w:tcW w:w="985" w:type="dxa"/>
          </w:tcPr>
          <w:p w14:paraId="56F7F11C" w14:textId="77777777" w:rsidR="00B54AD9" w:rsidRDefault="00B54AD9" w:rsidP="007159D8">
            <w:pPr>
              <w:pStyle w:val="TAC"/>
            </w:pPr>
            <w:r>
              <w:t>24</w:t>
            </w:r>
          </w:p>
        </w:tc>
        <w:tc>
          <w:tcPr>
            <w:tcW w:w="985" w:type="dxa"/>
          </w:tcPr>
          <w:p w14:paraId="00E9B3C4" w14:textId="77777777" w:rsidR="00B54AD9" w:rsidRDefault="00B54AD9" w:rsidP="007159D8">
            <w:pPr>
              <w:pStyle w:val="TAC"/>
            </w:pPr>
            <w:r>
              <w:t>24</w:t>
            </w:r>
          </w:p>
        </w:tc>
      </w:tr>
      <w:tr w:rsidR="00B54AD9" w14:paraId="261EF058" w14:textId="77777777" w:rsidTr="007159D8">
        <w:trPr>
          <w:jc w:val="center"/>
        </w:trPr>
        <w:tc>
          <w:tcPr>
            <w:tcW w:w="3690" w:type="dxa"/>
          </w:tcPr>
          <w:p w14:paraId="03A39234" w14:textId="77777777" w:rsidR="00B54AD9" w:rsidRDefault="00B54AD9" w:rsidP="007159D8">
            <w:pPr>
              <w:pStyle w:val="TAC"/>
            </w:pPr>
            <w:r>
              <w:t>LDPC base graph</w:t>
            </w:r>
          </w:p>
        </w:tc>
        <w:tc>
          <w:tcPr>
            <w:tcW w:w="1093" w:type="dxa"/>
          </w:tcPr>
          <w:p w14:paraId="352C748C" w14:textId="77777777" w:rsidR="00B54AD9" w:rsidRDefault="00B54AD9" w:rsidP="007159D8">
            <w:pPr>
              <w:pStyle w:val="TAC"/>
            </w:pPr>
          </w:p>
        </w:tc>
        <w:tc>
          <w:tcPr>
            <w:tcW w:w="985" w:type="dxa"/>
          </w:tcPr>
          <w:p w14:paraId="05800208" w14:textId="77777777" w:rsidR="00B54AD9" w:rsidRDefault="00B54AD9" w:rsidP="007159D8">
            <w:pPr>
              <w:pStyle w:val="TAC"/>
            </w:pPr>
            <w:r>
              <w:t>1</w:t>
            </w:r>
          </w:p>
        </w:tc>
        <w:tc>
          <w:tcPr>
            <w:tcW w:w="985" w:type="dxa"/>
          </w:tcPr>
          <w:p w14:paraId="1ADA9C9A" w14:textId="77777777" w:rsidR="00B54AD9" w:rsidRDefault="00B54AD9" w:rsidP="007159D8">
            <w:pPr>
              <w:pStyle w:val="TAC"/>
            </w:pPr>
            <w:r>
              <w:t>1</w:t>
            </w:r>
          </w:p>
        </w:tc>
        <w:tc>
          <w:tcPr>
            <w:tcW w:w="985" w:type="dxa"/>
          </w:tcPr>
          <w:p w14:paraId="4FB677CE" w14:textId="77777777" w:rsidR="00B54AD9" w:rsidRDefault="00B54AD9" w:rsidP="007159D8">
            <w:pPr>
              <w:pStyle w:val="TAC"/>
            </w:pPr>
            <w:r>
              <w:t>1</w:t>
            </w:r>
          </w:p>
        </w:tc>
      </w:tr>
      <w:tr w:rsidR="00B54AD9" w14:paraId="3ECE1EB8" w14:textId="77777777" w:rsidTr="007159D8">
        <w:trPr>
          <w:jc w:val="center"/>
        </w:trPr>
        <w:tc>
          <w:tcPr>
            <w:tcW w:w="3690" w:type="dxa"/>
          </w:tcPr>
          <w:p w14:paraId="0BF71B51" w14:textId="77777777" w:rsidR="00B54AD9" w:rsidRDefault="00B54AD9" w:rsidP="007159D8">
            <w:pPr>
              <w:pStyle w:val="TAC"/>
            </w:pPr>
            <w:r>
              <w:t>Number of Code Blocks per Slot</w:t>
            </w:r>
          </w:p>
        </w:tc>
        <w:tc>
          <w:tcPr>
            <w:tcW w:w="1093" w:type="dxa"/>
          </w:tcPr>
          <w:p w14:paraId="21DFA082" w14:textId="77777777" w:rsidR="00B54AD9" w:rsidRDefault="00B54AD9" w:rsidP="007159D8">
            <w:pPr>
              <w:pStyle w:val="TAC"/>
            </w:pPr>
          </w:p>
        </w:tc>
        <w:tc>
          <w:tcPr>
            <w:tcW w:w="985" w:type="dxa"/>
          </w:tcPr>
          <w:p w14:paraId="1B1D69E7" w14:textId="77777777" w:rsidR="00B54AD9" w:rsidRDefault="00B54AD9" w:rsidP="007159D8">
            <w:pPr>
              <w:pStyle w:val="TAC"/>
            </w:pPr>
          </w:p>
        </w:tc>
        <w:tc>
          <w:tcPr>
            <w:tcW w:w="985" w:type="dxa"/>
          </w:tcPr>
          <w:p w14:paraId="5274921E" w14:textId="77777777" w:rsidR="00B54AD9" w:rsidRDefault="00B54AD9" w:rsidP="007159D8">
            <w:pPr>
              <w:pStyle w:val="TAC"/>
            </w:pPr>
          </w:p>
        </w:tc>
        <w:tc>
          <w:tcPr>
            <w:tcW w:w="985" w:type="dxa"/>
          </w:tcPr>
          <w:p w14:paraId="5D166283" w14:textId="77777777" w:rsidR="00B54AD9" w:rsidRDefault="00B54AD9" w:rsidP="007159D8">
            <w:pPr>
              <w:pStyle w:val="TAC"/>
            </w:pPr>
          </w:p>
        </w:tc>
      </w:tr>
      <w:tr w:rsidR="00B54AD9" w14:paraId="27927303" w14:textId="77777777" w:rsidTr="007159D8">
        <w:trPr>
          <w:jc w:val="center"/>
        </w:trPr>
        <w:tc>
          <w:tcPr>
            <w:tcW w:w="3690" w:type="dxa"/>
          </w:tcPr>
          <w:p w14:paraId="047D5E9A" w14:textId="77777777" w:rsidR="00B54AD9" w:rsidRDefault="00B54AD9" w:rsidP="007159D8">
            <w:pPr>
              <w:pStyle w:val="TAC"/>
            </w:pPr>
            <w:r>
              <w:rPr>
                <w:rFonts w:eastAsia="Malgun Gothic"/>
              </w:rPr>
              <w:t>For Slot i, if mod(i, 10) = {0,1,2} for i from {1,…,79}</w:t>
            </w:r>
          </w:p>
        </w:tc>
        <w:tc>
          <w:tcPr>
            <w:tcW w:w="1093" w:type="dxa"/>
          </w:tcPr>
          <w:p w14:paraId="58A2E0AF" w14:textId="77777777" w:rsidR="00B54AD9" w:rsidRDefault="00B54AD9" w:rsidP="007159D8">
            <w:pPr>
              <w:pStyle w:val="TAC"/>
            </w:pPr>
            <w:r>
              <w:t>CBs</w:t>
            </w:r>
          </w:p>
        </w:tc>
        <w:tc>
          <w:tcPr>
            <w:tcW w:w="985" w:type="dxa"/>
          </w:tcPr>
          <w:p w14:paraId="7B926FE3" w14:textId="77777777" w:rsidR="00B54AD9" w:rsidRDefault="00B54AD9" w:rsidP="007159D8">
            <w:pPr>
              <w:pStyle w:val="TAC"/>
            </w:pPr>
            <w:r>
              <w:t>N/A</w:t>
            </w:r>
          </w:p>
        </w:tc>
        <w:tc>
          <w:tcPr>
            <w:tcW w:w="985" w:type="dxa"/>
          </w:tcPr>
          <w:p w14:paraId="3BDB6142" w14:textId="77777777" w:rsidR="00B54AD9" w:rsidRDefault="00B54AD9" w:rsidP="007159D8">
            <w:pPr>
              <w:pStyle w:val="TAC"/>
            </w:pPr>
            <w:r>
              <w:t>N/A</w:t>
            </w:r>
          </w:p>
        </w:tc>
        <w:tc>
          <w:tcPr>
            <w:tcW w:w="985" w:type="dxa"/>
          </w:tcPr>
          <w:p w14:paraId="6A2EFC50" w14:textId="77777777" w:rsidR="00B54AD9" w:rsidRDefault="00B54AD9" w:rsidP="007159D8">
            <w:pPr>
              <w:pStyle w:val="TAC"/>
            </w:pPr>
            <w:r>
              <w:t>N/A</w:t>
            </w:r>
          </w:p>
        </w:tc>
      </w:tr>
      <w:tr w:rsidR="00B54AD9" w14:paraId="4DEAC203" w14:textId="77777777" w:rsidTr="007159D8">
        <w:trPr>
          <w:jc w:val="center"/>
        </w:trPr>
        <w:tc>
          <w:tcPr>
            <w:tcW w:w="3690" w:type="dxa"/>
          </w:tcPr>
          <w:p w14:paraId="38530DC9"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544ADBC" w14:textId="77777777" w:rsidR="00B54AD9" w:rsidRDefault="00B54AD9" w:rsidP="007159D8">
            <w:pPr>
              <w:pStyle w:val="TAC"/>
            </w:pPr>
            <w:r>
              <w:t>CBs</w:t>
            </w:r>
          </w:p>
        </w:tc>
        <w:tc>
          <w:tcPr>
            <w:tcW w:w="985" w:type="dxa"/>
          </w:tcPr>
          <w:p w14:paraId="16C9FDB6" w14:textId="77777777" w:rsidR="00B54AD9" w:rsidRDefault="00B54AD9" w:rsidP="007159D8">
            <w:pPr>
              <w:pStyle w:val="TAC"/>
            </w:pPr>
            <w:r>
              <w:t>3</w:t>
            </w:r>
          </w:p>
        </w:tc>
        <w:tc>
          <w:tcPr>
            <w:tcW w:w="985" w:type="dxa"/>
          </w:tcPr>
          <w:p w14:paraId="5E16DE9F" w14:textId="77777777" w:rsidR="00B54AD9" w:rsidRDefault="00B54AD9" w:rsidP="007159D8">
            <w:pPr>
              <w:pStyle w:val="TAC"/>
            </w:pPr>
            <w:r>
              <w:t>5</w:t>
            </w:r>
          </w:p>
        </w:tc>
        <w:tc>
          <w:tcPr>
            <w:tcW w:w="985" w:type="dxa"/>
          </w:tcPr>
          <w:p w14:paraId="2E6759BF" w14:textId="77777777" w:rsidR="00B54AD9" w:rsidRDefault="00B54AD9" w:rsidP="007159D8">
            <w:pPr>
              <w:pStyle w:val="TAC"/>
            </w:pPr>
            <w:r>
              <w:t>10</w:t>
            </w:r>
          </w:p>
        </w:tc>
      </w:tr>
      <w:tr w:rsidR="00B54AD9" w14:paraId="0D3BF2BD" w14:textId="77777777" w:rsidTr="007159D8">
        <w:trPr>
          <w:jc w:val="center"/>
        </w:trPr>
        <w:tc>
          <w:tcPr>
            <w:tcW w:w="3690" w:type="dxa"/>
          </w:tcPr>
          <w:p w14:paraId="4221CDD3" w14:textId="77777777" w:rsidR="00B54AD9" w:rsidRDefault="00B54AD9" w:rsidP="007159D8">
            <w:pPr>
              <w:pStyle w:val="TAC"/>
            </w:pPr>
            <w:r>
              <w:t>Binary Channel Bits Per Slot</w:t>
            </w:r>
          </w:p>
        </w:tc>
        <w:tc>
          <w:tcPr>
            <w:tcW w:w="1093" w:type="dxa"/>
          </w:tcPr>
          <w:p w14:paraId="25E1DE3D" w14:textId="77777777" w:rsidR="00B54AD9" w:rsidRDefault="00B54AD9" w:rsidP="007159D8">
            <w:pPr>
              <w:pStyle w:val="TAC"/>
            </w:pPr>
          </w:p>
        </w:tc>
        <w:tc>
          <w:tcPr>
            <w:tcW w:w="985" w:type="dxa"/>
          </w:tcPr>
          <w:p w14:paraId="651781AE" w14:textId="77777777" w:rsidR="00B54AD9" w:rsidRDefault="00B54AD9" w:rsidP="007159D8">
            <w:pPr>
              <w:pStyle w:val="TAC"/>
            </w:pPr>
          </w:p>
        </w:tc>
        <w:tc>
          <w:tcPr>
            <w:tcW w:w="985" w:type="dxa"/>
          </w:tcPr>
          <w:p w14:paraId="51D6E0E7" w14:textId="77777777" w:rsidR="00B54AD9" w:rsidRDefault="00B54AD9" w:rsidP="007159D8">
            <w:pPr>
              <w:pStyle w:val="TAC"/>
            </w:pPr>
          </w:p>
        </w:tc>
        <w:tc>
          <w:tcPr>
            <w:tcW w:w="985" w:type="dxa"/>
          </w:tcPr>
          <w:p w14:paraId="3B7EDEF3" w14:textId="77777777" w:rsidR="00B54AD9" w:rsidRDefault="00B54AD9" w:rsidP="007159D8">
            <w:pPr>
              <w:pStyle w:val="TAC"/>
            </w:pPr>
          </w:p>
        </w:tc>
      </w:tr>
      <w:tr w:rsidR="00B54AD9" w14:paraId="78CD96EF" w14:textId="77777777" w:rsidTr="007159D8">
        <w:trPr>
          <w:jc w:val="center"/>
        </w:trPr>
        <w:tc>
          <w:tcPr>
            <w:tcW w:w="3690" w:type="dxa"/>
          </w:tcPr>
          <w:p w14:paraId="4FDBE3B2" w14:textId="77777777" w:rsidR="00B54AD9" w:rsidRDefault="00B54AD9" w:rsidP="007159D8">
            <w:pPr>
              <w:pStyle w:val="TAC"/>
            </w:pPr>
            <w:r>
              <w:rPr>
                <w:rFonts w:eastAsia="Malgun Gothic"/>
              </w:rPr>
              <w:t>For Slots 0 and Slot i, if mod(i, 5) = {3,4} for i from {0,…,79}</w:t>
            </w:r>
          </w:p>
        </w:tc>
        <w:tc>
          <w:tcPr>
            <w:tcW w:w="1093" w:type="dxa"/>
          </w:tcPr>
          <w:p w14:paraId="41BB15DB" w14:textId="77777777" w:rsidR="00B54AD9" w:rsidRDefault="00B54AD9" w:rsidP="007159D8">
            <w:pPr>
              <w:pStyle w:val="TAC"/>
            </w:pPr>
            <w:r>
              <w:t>Bits</w:t>
            </w:r>
          </w:p>
        </w:tc>
        <w:tc>
          <w:tcPr>
            <w:tcW w:w="985" w:type="dxa"/>
          </w:tcPr>
          <w:p w14:paraId="41424581" w14:textId="77777777" w:rsidR="00B54AD9" w:rsidRDefault="00B54AD9" w:rsidP="007159D8">
            <w:pPr>
              <w:pStyle w:val="TAC"/>
            </w:pPr>
            <w:r>
              <w:t>N/A</w:t>
            </w:r>
          </w:p>
        </w:tc>
        <w:tc>
          <w:tcPr>
            <w:tcW w:w="985" w:type="dxa"/>
          </w:tcPr>
          <w:p w14:paraId="267142A0" w14:textId="77777777" w:rsidR="00B54AD9" w:rsidRDefault="00B54AD9" w:rsidP="007159D8">
            <w:pPr>
              <w:pStyle w:val="TAC"/>
            </w:pPr>
            <w:r>
              <w:t>N/A</w:t>
            </w:r>
          </w:p>
        </w:tc>
        <w:tc>
          <w:tcPr>
            <w:tcW w:w="985" w:type="dxa"/>
          </w:tcPr>
          <w:p w14:paraId="6215C904" w14:textId="77777777" w:rsidR="00B54AD9" w:rsidRDefault="00B54AD9" w:rsidP="007159D8">
            <w:pPr>
              <w:pStyle w:val="TAC"/>
            </w:pPr>
            <w:r>
              <w:t>N/A</w:t>
            </w:r>
          </w:p>
        </w:tc>
      </w:tr>
      <w:tr w:rsidR="00B54AD9" w14:paraId="15D08A8C" w14:textId="77777777" w:rsidTr="007159D8">
        <w:trPr>
          <w:jc w:val="center"/>
        </w:trPr>
        <w:tc>
          <w:tcPr>
            <w:tcW w:w="3690" w:type="dxa"/>
          </w:tcPr>
          <w:p w14:paraId="0224520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6B8C1E" w14:textId="77777777" w:rsidR="00B54AD9" w:rsidRDefault="00B54AD9" w:rsidP="007159D8">
            <w:pPr>
              <w:pStyle w:val="TAC"/>
            </w:pPr>
            <w:r>
              <w:t>Bits</w:t>
            </w:r>
          </w:p>
        </w:tc>
        <w:tc>
          <w:tcPr>
            <w:tcW w:w="985" w:type="dxa"/>
          </w:tcPr>
          <w:p w14:paraId="26EB2FDF" w14:textId="77777777" w:rsidR="00B54AD9" w:rsidRDefault="00B54AD9" w:rsidP="007159D8">
            <w:pPr>
              <w:pStyle w:val="TAC"/>
            </w:pPr>
            <w:r>
              <w:t>40986</w:t>
            </w:r>
          </w:p>
        </w:tc>
        <w:tc>
          <w:tcPr>
            <w:tcW w:w="985" w:type="dxa"/>
          </w:tcPr>
          <w:p w14:paraId="279847BE" w14:textId="77777777" w:rsidR="00B54AD9" w:rsidRDefault="00B54AD9" w:rsidP="007159D8">
            <w:pPr>
              <w:pStyle w:val="TAC"/>
            </w:pPr>
            <w:r>
              <w:t>81972</w:t>
            </w:r>
          </w:p>
        </w:tc>
        <w:tc>
          <w:tcPr>
            <w:tcW w:w="985" w:type="dxa"/>
          </w:tcPr>
          <w:p w14:paraId="180513AD" w14:textId="77777777" w:rsidR="00B54AD9" w:rsidRDefault="00B54AD9" w:rsidP="007159D8">
            <w:pPr>
              <w:pStyle w:val="TAC"/>
            </w:pPr>
            <w:r>
              <w:t>163944</w:t>
            </w:r>
          </w:p>
        </w:tc>
      </w:tr>
      <w:tr w:rsidR="00B54AD9" w14:paraId="59BEF5FE" w14:textId="77777777" w:rsidTr="007159D8">
        <w:trPr>
          <w:trHeight w:val="70"/>
          <w:jc w:val="center"/>
        </w:trPr>
        <w:tc>
          <w:tcPr>
            <w:tcW w:w="3690" w:type="dxa"/>
          </w:tcPr>
          <w:p w14:paraId="7C5FE743" w14:textId="77777777" w:rsidR="00B54AD9" w:rsidRDefault="00B54AD9" w:rsidP="007159D8">
            <w:pPr>
              <w:pStyle w:val="TAC"/>
            </w:pPr>
            <w:r>
              <w:t>Max. Throughput averaged over 1 frame (NOTE 7)</w:t>
            </w:r>
          </w:p>
        </w:tc>
        <w:tc>
          <w:tcPr>
            <w:tcW w:w="1093" w:type="dxa"/>
          </w:tcPr>
          <w:p w14:paraId="0637DD58" w14:textId="77777777" w:rsidR="00B54AD9" w:rsidRDefault="00B54AD9" w:rsidP="007159D8">
            <w:pPr>
              <w:pStyle w:val="TAC"/>
            </w:pPr>
            <w:r>
              <w:t>Mbps</w:t>
            </w:r>
          </w:p>
        </w:tc>
        <w:tc>
          <w:tcPr>
            <w:tcW w:w="985" w:type="dxa"/>
          </w:tcPr>
          <w:p w14:paraId="283330F1" w14:textId="77777777" w:rsidR="00B54AD9" w:rsidRDefault="00B54AD9" w:rsidP="007159D8">
            <w:pPr>
              <w:pStyle w:val="TAC"/>
              <w:rPr>
                <w:rFonts w:eastAsia="Malgun Gothic"/>
              </w:rPr>
            </w:pPr>
            <w:r>
              <w:rPr>
                <w:rFonts w:eastAsia="Malgun Gothic"/>
              </w:rPr>
              <w:t>49.190</w:t>
            </w:r>
          </w:p>
        </w:tc>
        <w:tc>
          <w:tcPr>
            <w:tcW w:w="985" w:type="dxa"/>
          </w:tcPr>
          <w:p w14:paraId="4EE95B53" w14:textId="77777777" w:rsidR="00B54AD9" w:rsidRDefault="00B54AD9" w:rsidP="007159D8">
            <w:pPr>
              <w:pStyle w:val="TAC"/>
              <w:rPr>
                <w:rFonts w:eastAsia="Malgun Gothic"/>
              </w:rPr>
            </w:pPr>
            <w:r>
              <w:rPr>
                <w:rFonts w:eastAsia="Malgun Gothic"/>
              </w:rPr>
              <w:t>98.34</w:t>
            </w:r>
            <w:r>
              <w:rPr>
                <w:rFonts w:hint="eastAsia"/>
                <w:lang w:val="en-US"/>
              </w:rPr>
              <w:t>2</w:t>
            </w:r>
          </w:p>
        </w:tc>
        <w:tc>
          <w:tcPr>
            <w:tcW w:w="985" w:type="dxa"/>
          </w:tcPr>
          <w:p w14:paraId="69616DD2" w14:textId="77777777" w:rsidR="00B54AD9" w:rsidRDefault="00B54AD9" w:rsidP="007159D8">
            <w:pPr>
              <w:pStyle w:val="TAC"/>
              <w:rPr>
                <w:rFonts w:eastAsia="Malgun Gothic"/>
              </w:rPr>
            </w:pPr>
            <w:r>
              <w:rPr>
                <w:rFonts w:eastAsia="Malgun Gothic"/>
              </w:rPr>
              <w:t>196.742</w:t>
            </w:r>
          </w:p>
        </w:tc>
      </w:tr>
      <w:tr w:rsidR="00B54AD9" w14:paraId="7F97A4DC" w14:textId="77777777" w:rsidTr="007159D8">
        <w:trPr>
          <w:trHeight w:val="70"/>
          <w:jc w:val="center"/>
        </w:trPr>
        <w:tc>
          <w:tcPr>
            <w:tcW w:w="7738" w:type="dxa"/>
            <w:gridSpan w:val="5"/>
          </w:tcPr>
          <w:p w14:paraId="0DEFEFE9" w14:textId="77777777" w:rsidR="00B54AD9" w:rsidRDefault="00B54AD9" w:rsidP="007159D8">
            <w:pPr>
              <w:pStyle w:val="TAN"/>
              <w:rPr>
                <w:rFonts w:eastAsia="Malgun Gothic"/>
              </w:rPr>
            </w:pPr>
            <w:r>
              <w:rPr>
                <w:rFonts w:eastAsia="Malgun Gothic"/>
              </w:rPr>
              <w:t>NOTE 1:</w:t>
            </w:r>
            <w:r>
              <w:rPr>
                <w:rFonts w:eastAsia="Malgun Gothic"/>
              </w:rPr>
              <w:tab/>
              <w:t>Additional parameters are specified in Table A.3.1-1 and Table A.3.3.1-1.</w:t>
            </w:r>
          </w:p>
          <w:p w14:paraId="48D380EE" w14:textId="77777777" w:rsidR="00B54AD9" w:rsidRDefault="00B54AD9"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50608A5" w14:textId="77777777" w:rsidR="00B54AD9" w:rsidRDefault="00B54AD9" w:rsidP="007159D8">
            <w:pPr>
              <w:pStyle w:val="TAN"/>
              <w:rPr>
                <w:rFonts w:eastAsia="Malgun Gothic"/>
              </w:rPr>
            </w:pPr>
            <w:r>
              <w:rPr>
                <w:rFonts w:eastAsia="Malgun Gothic"/>
              </w:rPr>
              <w:t>NOTE 3:</w:t>
            </w:r>
            <w:r>
              <w:rPr>
                <w:rFonts w:eastAsia="Malgun Gothic"/>
              </w:rPr>
              <w:tab/>
              <w:t>SS/PBCH block is transmitted in slot 0 with periodicity 20 ms.</w:t>
            </w:r>
          </w:p>
          <w:p w14:paraId="03868826" w14:textId="77777777" w:rsidR="00B54AD9" w:rsidRDefault="00B54AD9"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5B21C3FD" w14:textId="77777777" w:rsidR="00B54AD9" w:rsidRDefault="00B54AD9"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3968A4DD" w14:textId="77777777" w:rsidR="00B54AD9" w:rsidRDefault="00B54AD9"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E8997F6" w14:textId="77777777" w:rsidR="00B54AD9" w:rsidRDefault="00B54AD9" w:rsidP="007159D8">
            <w:pPr>
              <w:pStyle w:val="TAN"/>
              <w:rPr>
                <w:lang w:val="en-US"/>
              </w:rPr>
            </w:pPr>
            <w:r>
              <w:rPr>
                <w:lang w:val="en-US"/>
              </w:rPr>
              <w:t>NOTE 7:</w:t>
            </w:r>
            <w:r>
              <w:rPr>
                <w:lang w:val="en-US"/>
              </w:rPr>
              <w:tab/>
              <w:t>Throughput is averaged over 2nd frame of RMC.</w:t>
            </w:r>
          </w:p>
        </w:tc>
      </w:tr>
    </w:tbl>
    <w:p w14:paraId="779C8CB8" w14:textId="77777777" w:rsidR="00B54AD9" w:rsidRPr="00441A13" w:rsidRDefault="00B54AD9" w:rsidP="00B54AD9"/>
    <w:p w14:paraId="4DE2CE77" w14:textId="0EC23EC3" w:rsidR="00D76FEF" w:rsidRDefault="00C066D7" w:rsidP="00C066D7">
      <w:pPr>
        <w:pStyle w:val="Heading4"/>
        <w:rPr>
          <w:lang w:val="en-US"/>
        </w:rPr>
      </w:pPr>
      <w:bookmarkStart w:id="4809" w:name="_Toc161754030"/>
      <w:bookmarkStart w:id="4810" w:name="_Toc161754651"/>
      <w:bookmarkStart w:id="4811" w:name="_Toc163202224"/>
      <w:bookmarkStart w:id="4812" w:name="_Toc169888512"/>
      <w:bookmarkStart w:id="4813" w:name="_Toc171551701"/>
      <w:bookmarkStart w:id="4814" w:name="_Toc176775431"/>
      <w:bookmarkStart w:id="4815" w:name="_Toc187244026"/>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4809"/>
      <w:bookmarkEnd w:id="4810"/>
      <w:bookmarkEnd w:id="4811"/>
      <w:bookmarkEnd w:id="4812"/>
      <w:bookmarkEnd w:id="4813"/>
      <w:bookmarkEnd w:id="4814"/>
      <w:bookmarkEnd w:id="4815"/>
    </w:p>
    <w:p w14:paraId="185F6850" w14:textId="216B354E" w:rsidR="005936B3" w:rsidRPr="008A3ED0" w:rsidRDefault="005936B3" w:rsidP="008A3ED0">
      <w:pPr>
        <w:rPr>
          <w:lang w:val="en-US"/>
        </w:rPr>
      </w:pPr>
    </w:p>
    <w:p w14:paraId="49376766" w14:textId="222AA422" w:rsidR="001711AC" w:rsidRDefault="001711AC" w:rsidP="001711AC">
      <w:pPr>
        <w:pStyle w:val="TH"/>
      </w:pPr>
      <w:r>
        <w:lastRenderedPageBreak/>
        <w:t>Table A.3.2.1.</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062CD" w14:paraId="1063395E" w14:textId="77777777" w:rsidTr="007159D8">
        <w:trPr>
          <w:jc w:val="center"/>
        </w:trPr>
        <w:tc>
          <w:tcPr>
            <w:tcW w:w="3690" w:type="dxa"/>
          </w:tcPr>
          <w:p w14:paraId="4ECE9A0F" w14:textId="77777777" w:rsidR="000062CD" w:rsidRDefault="000062CD" w:rsidP="007159D8">
            <w:pPr>
              <w:pStyle w:val="TAH"/>
            </w:pPr>
            <w:r>
              <w:t>Parameter</w:t>
            </w:r>
          </w:p>
        </w:tc>
        <w:tc>
          <w:tcPr>
            <w:tcW w:w="1093" w:type="dxa"/>
          </w:tcPr>
          <w:p w14:paraId="66F908F7" w14:textId="77777777" w:rsidR="000062CD" w:rsidRDefault="000062CD" w:rsidP="007159D8">
            <w:pPr>
              <w:pStyle w:val="TAH"/>
            </w:pPr>
            <w:r>
              <w:t>Unit</w:t>
            </w:r>
          </w:p>
        </w:tc>
        <w:tc>
          <w:tcPr>
            <w:tcW w:w="3760" w:type="dxa"/>
            <w:gridSpan w:val="4"/>
          </w:tcPr>
          <w:p w14:paraId="7AD9CB8F" w14:textId="77777777" w:rsidR="000062CD" w:rsidRDefault="000062CD" w:rsidP="007159D8">
            <w:pPr>
              <w:pStyle w:val="TAH"/>
            </w:pPr>
            <w:r>
              <w:t>Value</w:t>
            </w:r>
          </w:p>
        </w:tc>
      </w:tr>
      <w:tr w:rsidR="000062CD" w14:paraId="60A68561" w14:textId="77777777" w:rsidTr="007159D8">
        <w:trPr>
          <w:jc w:val="center"/>
        </w:trPr>
        <w:tc>
          <w:tcPr>
            <w:tcW w:w="3690" w:type="dxa"/>
          </w:tcPr>
          <w:p w14:paraId="499C8DE9" w14:textId="77777777" w:rsidR="000062CD" w:rsidRDefault="000062CD" w:rsidP="007159D8">
            <w:pPr>
              <w:pStyle w:val="TAC"/>
            </w:pPr>
            <w:r>
              <w:t>Channel bandwidth</w:t>
            </w:r>
          </w:p>
        </w:tc>
        <w:tc>
          <w:tcPr>
            <w:tcW w:w="1093" w:type="dxa"/>
          </w:tcPr>
          <w:p w14:paraId="15FCF76B" w14:textId="77777777" w:rsidR="000062CD" w:rsidRDefault="000062CD" w:rsidP="007159D8">
            <w:pPr>
              <w:pStyle w:val="TAC"/>
            </w:pPr>
            <w:r>
              <w:t>MHz</w:t>
            </w:r>
          </w:p>
        </w:tc>
        <w:tc>
          <w:tcPr>
            <w:tcW w:w="940" w:type="dxa"/>
          </w:tcPr>
          <w:p w14:paraId="24AC7A32" w14:textId="77777777" w:rsidR="000062CD" w:rsidRDefault="000062CD" w:rsidP="007159D8">
            <w:pPr>
              <w:pStyle w:val="TAC"/>
            </w:pPr>
            <w:r>
              <w:t>50</w:t>
            </w:r>
          </w:p>
        </w:tc>
        <w:tc>
          <w:tcPr>
            <w:tcW w:w="940" w:type="dxa"/>
          </w:tcPr>
          <w:p w14:paraId="07D89E18" w14:textId="77777777" w:rsidR="000062CD" w:rsidRDefault="000062CD" w:rsidP="007159D8">
            <w:pPr>
              <w:pStyle w:val="TAC"/>
            </w:pPr>
            <w:r>
              <w:t>100</w:t>
            </w:r>
          </w:p>
        </w:tc>
        <w:tc>
          <w:tcPr>
            <w:tcW w:w="940" w:type="dxa"/>
          </w:tcPr>
          <w:p w14:paraId="1C35AE9A" w14:textId="77777777" w:rsidR="000062CD" w:rsidRDefault="000062CD" w:rsidP="007159D8">
            <w:pPr>
              <w:pStyle w:val="TAC"/>
            </w:pPr>
            <w:r>
              <w:t>200</w:t>
            </w:r>
          </w:p>
        </w:tc>
        <w:tc>
          <w:tcPr>
            <w:tcW w:w="940" w:type="dxa"/>
          </w:tcPr>
          <w:p w14:paraId="5278000B" w14:textId="77777777" w:rsidR="000062CD" w:rsidRDefault="000062CD" w:rsidP="007159D8">
            <w:pPr>
              <w:pStyle w:val="TAC"/>
            </w:pPr>
            <w:r>
              <w:t>400</w:t>
            </w:r>
          </w:p>
        </w:tc>
      </w:tr>
      <w:tr w:rsidR="000062CD" w14:paraId="133487A4" w14:textId="77777777" w:rsidTr="007159D8">
        <w:trPr>
          <w:jc w:val="center"/>
        </w:trPr>
        <w:tc>
          <w:tcPr>
            <w:tcW w:w="3690" w:type="dxa"/>
          </w:tcPr>
          <w:p w14:paraId="6F57BCD7" w14:textId="77777777" w:rsidR="000062CD" w:rsidRDefault="000062CD" w:rsidP="007159D8">
            <w:pPr>
              <w:pStyle w:val="TAC"/>
            </w:pPr>
            <w:r>
              <w:t xml:space="preserve">Subcarrier spacing configuration </w:t>
            </w:r>
            <w:r>
              <w:object w:dxaOrig="160" w:dyaOrig="290" w14:anchorId="1B5CB669">
                <v:shape id="_x0000_i1034" type="#_x0000_t75" style="width:8.5pt;height:14.5pt" o:ole="">
                  <v:imagedata r:id="rId40" o:title=""/>
                </v:shape>
                <o:OLEObject Type="Embed" ProgID="Equation.3" ShapeID="_x0000_i1034" DrawAspect="Content" ObjectID="_1797856608" r:id="rId44"/>
              </w:object>
            </w:r>
          </w:p>
        </w:tc>
        <w:tc>
          <w:tcPr>
            <w:tcW w:w="1093" w:type="dxa"/>
          </w:tcPr>
          <w:p w14:paraId="13F485CF" w14:textId="77777777" w:rsidR="000062CD" w:rsidRDefault="000062CD" w:rsidP="007159D8">
            <w:pPr>
              <w:pStyle w:val="TAC"/>
            </w:pPr>
          </w:p>
        </w:tc>
        <w:tc>
          <w:tcPr>
            <w:tcW w:w="940" w:type="dxa"/>
          </w:tcPr>
          <w:p w14:paraId="26BE19DD" w14:textId="77777777" w:rsidR="000062CD" w:rsidRDefault="000062CD" w:rsidP="007159D8">
            <w:pPr>
              <w:pStyle w:val="TAC"/>
            </w:pPr>
            <w:r>
              <w:t>3</w:t>
            </w:r>
          </w:p>
        </w:tc>
        <w:tc>
          <w:tcPr>
            <w:tcW w:w="940" w:type="dxa"/>
          </w:tcPr>
          <w:p w14:paraId="65F2E795" w14:textId="77777777" w:rsidR="000062CD" w:rsidRDefault="000062CD" w:rsidP="007159D8">
            <w:pPr>
              <w:pStyle w:val="TAC"/>
            </w:pPr>
            <w:r>
              <w:t>3</w:t>
            </w:r>
          </w:p>
        </w:tc>
        <w:tc>
          <w:tcPr>
            <w:tcW w:w="940" w:type="dxa"/>
          </w:tcPr>
          <w:p w14:paraId="32AB3717" w14:textId="77777777" w:rsidR="000062CD" w:rsidRDefault="000062CD" w:rsidP="007159D8">
            <w:pPr>
              <w:pStyle w:val="TAC"/>
            </w:pPr>
            <w:r>
              <w:t>3</w:t>
            </w:r>
          </w:p>
        </w:tc>
        <w:tc>
          <w:tcPr>
            <w:tcW w:w="940" w:type="dxa"/>
          </w:tcPr>
          <w:p w14:paraId="6D6D3FC6" w14:textId="77777777" w:rsidR="000062CD" w:rsidRDefault="000062CD" w:rsidP="007159D8">
            <w:pPr>
              <w:pStyle w:val="TAC"/>
            </w:pPr>
            <w:r>
              <w:t>3</w:t>
            </w:r>
          </w:p>
        </w:tc>
      </w:tr>
      <w:tr w:rsidR="000062CD" w14:paraId="51609D0A" w14:textId="77777777" w:rsidTr="007159D8">
        <w:trPr>
          <w:jc w:val="center"/>
        </w:trPr>
        <w:tc>
          <w:tcPr>
            <w:tcW w:w="3690" w:type="dxa"/>
          </w:tcPr>
          <w:p w14:paraId="61446A07" w14:textId="77777777" w:rsidR="000062CD" w:rsidRDefault="000062CD" w:rsidP="007159D8">
            <w:pPr>
              <w:pStyle w:val="TAC"/>
            </w:pPr>
            <w:r>
              <w:t>Allocated resource blocks</w:t>
            </w:r>
          </w:p>
        </w:tc>
        <w:tc>
          <w:tcPr>
            <w:tcW w:w="1093" w:type="dxa"/>
          </w:tcPr>
          <w:p w14:paraId="18A48B60" w14:textId="77777777" w:rsidR="000062CD" w:rsidRDefault="000062CD" w:rsidP="007159D8">
            <w:pPr>
              <w:pStyle w:val="TAC"/>
            </w:pPr>
          </w:p>
        </w:tc>
        <w:tc>
          <w:tcPr>
            <w:tcW w:w="940" w:type="dxa"/>
          </w:tcPr>
          <w:p w14:paraId="7B83ACE0" w14:textId="77777777" w:rsidR="000062CD" w:rsidRDefault="000062CD" w:rsidP="007159D8">
            <w:pPr>
              <w:pStyle w:val="TAC"/>
            </w:pPr>
            <w:r>
              <w:t>32</w:t>
            </w:r>
          </w:p>
        </w:tc>
        <w:tc>
          <w:tcPr>
            <w:tcW w:w="940" w:type="dxa"/>
          </w:tcPr>
          <w:p w14:paraId="058C06C3" w14:textId="77777777" w:rsidR="000062CD" w:rsidRDefault="000062CD" w:rsidP="007159D8">
            <w:pPr>
              <w:pStyle w:val="TAC"/>
            </w:pPr>
            <w:r>
              <w:t>66</w:t>
            </w:r>
          </w:p>
        </w:tc>
        <w:tc>
          <w:tcPr>
            <w:tcW w:w="940" w:type="dxa"/>
          </w:tcPr>
          <w:p w14:paraId="67EC2434" w14:textId="77777777" w:rsidR="000062CD" w:rsidRDefault="000062CD" w:rsidP="007159D8">
            <w:pPr>
              <w:pStyle w:val="TAC"/>
            </w:pPr>
            <w:r>
              <w:t>132</w:t>
            </w:r>
          </w:p>
        </w:tc>
        <w:tc>
          <w:tcPr>
            <w:tcW w:w="940" w:type="dxa"/>
          </w:tcPr>
          <w:p w14:paraId="6935D606" w14:textId="77777777" w:rsidR="000062CD" w:rsidRDefault="000062CD" w:rsidP="007159D8">
            <w:pPr>
              <w:pStyle w:val="TAC"/>
            </w:pPr>
            <w:r>
              <w:t>264</w:t>
            </w:r>
          </w:p>
        </w:tc>
      </w:tr>
      <w:tr w:rsidR="000062CD" w14:paraId="7868336E" w14:textId="77777777" w:rsidTr="007159D8">
        <w:trPr>
          <w:jc w:val="center"/>
        </w:trPr>
        <w:tc>
          <w:tcPr>
            <w:tcW w:w="3690" w:type="dxa"/>
          </w:tcPr>
          <w:p w14:paraId="027561F4" w14:textId="77777777" w:rsidR="000062CD" w:rsidRDefault="000062CD" w:rsidP="007159D8">
            <w:pPr>
              <w:pStyle w:val="TAC"/>
            </w:pPr>
            <w:r>
              <w:t>Subcarriers per resource block</w:t>
            </w:r>
          </w:p>
        </w:tc>
        <w:tc>
          <w:tcPr>
            <w:tcW w:w="1093" w:type="dxa"/>
          </w:tcPr>
          <w:p w14:paraId="6C3B6E88" w14:textId="77777777" w:rsidR="000062CD" w:rsidRDefault="000062CD" w:rsidP="007159D8">
            <w:pPr>
              <w:pStyle w:val="TAC"/>
            </w:pPr>
          </w:p>
        </w:tc>
        <w:tc>
          <w:tcPr>
            <w:tcW w:w="940" w:type="dxa"/>
          </w:tcPr>
          <w:p w14:paraId="3F0C4DA5" w14:textId="77777777" w:rsidR="000062CD" w:rsidRDefault="000062CD" w:rsidP="007159D8">
            <w:pPr>
              <w:pStyle w:val="TAC"/>
            </w:pPr>
            <w:r>
              <w:t>12</w:t>
            </w:r>
          </w:p>
        </w:tc>
        <w:tc>
          <w:tcPr>
            <w:tcW w:w="940" w:type="dxa"/>
          </w:tcPr>
          <w:p w14:paraId="560B959F" w14:textId="77777777" w:rsidR="000062CD" w:rsidRDefault="000062CD" w:rsidP="007159D8">
            <w:pPr>
              <w:pStyle w:val="TAC"/>
            </w:pPr>
            <w:r>
              <w:t>12</w:t>
            </w:r>
          </w:p>
        </w:tc>
        <w:tc>
          <w:tcPr>
            <w:tcW w:w="940" w:type="dxa"/>
          </w:tcPr>
          <w:p w14:paraId="1577D712" w14:textId="77777777" w:rsidR="000062CD" w:rsidRDefault="000062CD" w:rsidP="007159D8">
            <w:pPr>
              <w:pStyle w:val="TAC"/>
            </w:pPr>
            <w:r>
              <w:t>12</w:t>
            </w:r>
          </w:p>
        </w:tc>
        <w:tc>
          <w:tcPr>
            <w:tcW w:w="940" w:type="dxa"/>
          </w:tcPr>
          <w:p w14:paraId="31828D01" w14:textId="77777777" w:rsidR="000062CD" w:rsidRDefault="000062CD" w:rsidP="007159D8">
            <w:pPr>
              <w:pStyle w:val="TAC"/>
            </w:pPr>
            <w:r>
              <w:t>12</w:t>
            </w:r>
          </w:p>
        </w:tc>
      </w:tr>
      <w:tr w:rsidR="000062CD" w14:paraId="06D8EA3E" w14:textId="77777777" w:rsidTr="007159D8">
        <w:trPr>
          <w:jc w:val="center"/>
        </w:trPr>
        <w:tc>
          <w:tcPr>
            <w:tcW w:w="3690" w:type="dxa"/>
          </w:tcPr>
          <w:p w14:paraId="5089FB85" w14:textId="77777777" w:rsidR="000062CD" w:rsidRDefault="000062CD" w:rsidP="007159D8">
            <w:pPr>
              <w:pStyle w:val="TAC"/>
            </w:pPr>
            <w:r>
              <w:t>Allocated slots per Frame (NOTE 7)</w:t>
            </w:r>
          </w:p>
        </w:tc>
        <w:tc>
          <w:tcPr>
            <w:tcW w:w="1093" w:type="dxa"/>
          </w:tcPr>
          <w:p w14:paraId="58830132" w14:textId="77777777" w:rsidR="000062CD" w:rsidRDefault="000062CD" w:rsidP="007159D8">
            <w:pPr>
              <w:pStyle w:val="TAC"/>
            </w:pPr>
          </w:p>
        </w:tc>
        <w:tc>
          <w:tcPr>
            <w:tcW w:w="940" w:type="dxa"/>
          </w:tcPr>
          <w:p w14:paraId="34D1B9E0" w14:textId="004F6E01" w:rsidR="000062CD" w:rsidRDefault="000062CD" w:rsidP="007159D8">
            <w:pPr>
              <w:pStyle w:val="TAC"/>
            </w:pPr>
            <w:r>
              <w:t>47/48</w:t>
            </w:r>
          </w:p>
        </w:tc>
        <w:tc>
          <w:tcPr>
            <w:tcW w:w="940" w:type="dxa"/>
          </w:tcPr>
          <w:p w14:paraId="6CD490A0" w14:textId="4D5EC8BC" w:rsidR="000062CD" w:rsidRDefault="000062CD" w:rsidP="007159D8">
            <w:pPr>
              <w:pStyle w:val="TAC"/>
            </w:pPr>
            <w:r>
              <w:t>47/48</w:t>
            </w:r>
          </w:p>
        </w:tc>
        <w:tc>
          <w:tcPr>
            <w:tcW w:w="940" w:type="dxa"/>
          </w:tcPr>
          <w:p w14:paraId="31BD4A8E" w14:textId="7F494661" w:rsidR="000062CD" w:rsidRDefault="000062CD" w:rsidP="007159D8">
            <w:pPr>
              <w:pStyle w:val="TAC"/>
            </w:pPr>
            <w:r>
              <w:t>47/48</w:t>
            </w:r>
          </w:p>
        </w:tc>
        <w:tc>
          <w:tcPr>
            <w:tcW w:w="940" w:type="dxa"/>
          </w:tcPr>
          <w:p w14:paraId="45E1E9F3" w14:textId="4D70FE62" w:rsidR="000062CD" w:rsidRDefault="000062CD" w:rsidP="007159D8">
            <w:pPr>
              <w:pStyle w:val="TAC"/>
            </w:pPr>
            <w:r>
              <w:t>47/48</w:t>
            </w:r>
          </w:p>
        </w:tc>
      </w:tr>
      <w:tr w:rsidR="000062CD" w14:paraId="1C96B0B7" w14:textId="77777777" w:rsidTr="007159D8">
        <w:trPr>
          <w:jc w:val="center"/>
        </w:trPr>
        <w:tc>
          <w:tcPr>
            <w:tcW w:w="3690" w:type="dxa"/>
          </w:tcPr>
          <w:p w14:paraId="4A9F13A1" w14:textId="77777777" w:rsidR="000062CD" w:rsidRDefault="000062CD" w:rsidP="007159D8">
            <w:pPr>
              <w:pStyle w:val="TAC"/>
            </w:pPr>
            <w:r>
              <w:t>MCS index</w:t>
            </w:r>
          </w:p>
        </w:tc>
        <w:tc>
          <w:tcPr>
            <w:tcW w:w="1093" w:type="dxa"/>
          </w:tcPr>
          <w:p w14:paraId="53C0EFCA" w14:textId="77777777" w:rsidR="000062CD" w:rsidRDefault="000062CD" w:rsidP="007159D8">
            <w:pPr>
              <w:pStyle w:val="TAC"/>
            </w:pPr>
          </w:p>
        </w:tc>
        <w:tc>
          <w:tcPr>
            <w:tcW w:w="940" w:type="dxa"/>
          </w:tcPr>
          <w:p w14:paraId="2BBBEC3B" w14:textId="77777777" w:rsidR="000062CD" w:rsidRDefault="000062CD" w:rsidP="007159D8">
            <w:pPr>
              <w:pStyle w:val="TAC"/>
            </w:pPr>
            <w:r>
              <w:t>4</w:t>
            </w:r>
          </w:p>
        </w:tc>
        <w:tc>
          <w:tcPr>
            <w:tcW w:w="940" w:type="dxa"/>
          </w:tcPr>
          <w:p w14:paraId="636250B9" w14:textId="77777777" w:rsidR="000062CD" w:rsidRDefault="000062CD" w:rsidP="007159D8">
            <w:pPr>
              <w:pStyle w:val="TAC"/>
            </w:pPr>
            <w:r>
              <w:t>4</w:t>
            </w:r>
          </w:p>
        </w:tc>
        <w:tc>
          <w:tcPr>
            <w:tcW w:w="940" w:type="dxa"/>
          </w:tcPr>
          <w:p w14:paraId="4DBFB960" w14:textId="77777777" w:rsidR="000062CD" w:rsidRDefault="000062CD" w:rsidP="007159D8">
            <w:pPr>
              <w:pStyle w:val="TAC"/>
            </w:pPr>
            <w:r>
              <w:t>4</w:t>
            </w:r>
          </w:p>
        </w:tc>
        <w:tc>
          <w:tcPr>
            <w:tcW w:w="940" w:type="dxa"/>
          </w:tcPr>
          <w:p w14:paraId="4F376E7E" w14:textId="77777777" w:rsidR="000062CD" w:rsidRDefault="000062CD" w:rsidP="007159D8">
            <w:pPr>
              <w:pStyle w:val="TAC"/>
            </w:pPr>
            <w:r>
              <w:t>4</w:t>
            </w:r>
          </w:p>
        </w:tc>
      </w:tr>
      <w:tr w:rsidR="000062CD" w14:paraId="21E01736" w14:textId="77777777" w:rsidTr="007159D8">
        <w:trPr>
          <w:jc w:val="center"/>
        </w:trPr>
        <w:tc>
          <w:tcPr>
            <w:tcW w:w="3690" w:type="dxa"/>
          </w:tcPr>
          <w:p w14:paraId="5C062742" w14:textId="77777777" w:rsidR="000062CD" w:rsidRDefault="000062CD" w:rsidP="007159D8">
            <w:pPr>
              <w:pStyle w:val="TAC"/>
            </w:pPr>
            <w:r>
              <w:t>Modulation</w:t>
            </w:r>
          </w:p>
        </w:tc>
        <w:tc>
          <w:tcPr>
            <w:tcW w:w="1093" w:type="dxa"/>
          </w:tcPr>
          <w:p w14:paraId="731CF374" w14:textId="77777777" w:rsidR="000062CD" w:rsidRDefault="000062CD" w:rsidP="007159D8">
            <w:pPr>
              <w:pStyle w:val="TAC"/>
            </w:pPr>
          </w:p>
        </w:tc>
        <w:tc>
          <w:tcPr>
            <w:tcW w:w="940" w:type="dxa"/>
          </w:tcPr>
          <w:p w14:paraId="38B4993C" w14:textId="77777777" w:rsidR="000062CD" w:rsidRDefault="000062CD" w:rsidP="007159D8">
            <w:pPr>
              <w:pStyle w:val="TAC"/>
            </w:pPr>
            <w:r>
              <w:t>QPSK</w:t>
            </w:r>
          </w:p>
        </w:tc>
        <w:tc>
          <w:tcPr>
            <w:tcW w:w="940" w:type="dxa"/>
          </w:tcPr>
          <w:p w14:paraId="03676273" w14:textId="77777777" w:rsidR="000062CD" w:rsidRDefault="000062CD" w:rsidP="007159D8">
            <w:pPr>
              <w:pStyle w:val="TAC"/>
            </w:pPr>
            <w:r>
              <w:t>QPSK</w:t>
            </w:r>
          </w:p>
        </w:tc>
        <w:tc>
          <w:tcPr>
            <w:tcW w:w="940" w:type="dxa"/>
          </w:tcPr>
          <w:p w14:paraId="30388C7A" w14:textId="77777777" w:rsidR="000062CD" w:rsidRDefault="000062CD" w:rsidP="007159D8">
            <w:pPr>
              <w:pStyle w:val="TAC"/>
            </w:pPr>
            <w:r>
              <w:t>QPSK</w:t>
            </w:r>
          </w:p>
        </w:tc>
        <w:tc>
          <w:tcPr>
            <w:tcW w:w="940" w:type="dxa"/>
          </w:tcPr>
          <w:p w14:paraId="0471EEBA" w14:textId="77777777" w:rsidR="000062CD" w:rsidRDefault="000062CD" w:rsidP="007159D8">
            <w:pPr>
              <w:pStyle w:val="TAC"/>
            </w:pPr>
            <w:r>
              <w:t>QPSK</w:t>
            </w:r>
          </w:p>
        </w:tc>
      </w:tr>
      <w:tr w:rsidR="000062CD" w14:paraId="20AE49DC" w14:textId="77777777" w:rsidTr="007159D8">
        <w:trPr>
          <w:jc w:val="center"/>
        </w:trPr>
        <w:tc>
          <w:tcPr>
            <w:tcW w:w="3690" w:type="dxa"/>
          </w:tcPr>
          <w:p w14:paraId="2CE72A97" w14:textId="77777777" w:rsidR="000062CD" w:rsidRDefault="000062CD" w:rsidP="007159D8">
            <w:pPr>
              <w:pStyle w:val="TAC"/>
            </w:pPr>
            <w:r>
              <w:t>Target Coding Rate</w:t>
            </w:r>
          </w:p>
        </w:tc>
        <w:tc>
          <w:tcPr>
            <w:tcW w:w="1093" w:type="dxa"/>
          </w:tcPr>
          <w:p w14:paraId="3B59B0A2" w14:textId="77777777" w:rsidR="000062CD" w:rsidRDefault="000062CD" w:rsidP="007159D8">
            <w:pPr>
              <w:pStyle w:val="TAC"/>
            </w:pPr>
          </w:p>
        </w:tc>
        <w:tc>
          <w:tcPr>
            <w:tcW w:w="940" w:type="dxa"/>
          </w:tcPr>
          <w:p w14:paraId="7AD9FF27" w14:textId="77777777" w:rsidR="000062CD" w:rsidRDefault="000062CD" w:rsidP="007159D8">
            <w:pPr>
              <w:pStyle w:val="TAC"/>
            </w:pPr>
            <w:r>
              <w:t>1/3</w:t>
            </w:r>
          </w:p>
        </w:tc>
        <w:tc>
          <w:tcPr>
            <w:tcW w:w="940" w:type="dxa"/>
          </w:tcPr>
          <w:p w14:paraId="181E863D" w14:textId="77777777" w:rsidR="000062CD" w:rsidRDefault="000062CD" w:rsidP="007159D8">
            <w:pPr>
              <w:pStyle w:val="TAC"/>
            </w:pPr>
            <w:r>
              <w:t>1/3</w:t>
            </w:r>
          </w:p>
        </w:tc>
        <w:tc>
          <w:tcPr>
            <w:tcW w:w="940" w:type="dxa"/>
          </w:tcPr>
          <w:p w14:paraId="66108A6E" w14:textId="77777777" w:rsidR="000062CD" w:rsidRDefault="000062CD" w:rsidP="007159D8">
            <w:pPr>
              <w:pStyle w:val="TAC"/>
            </w:pPr>
            <w:r>
              <w:t>1/3</w:t>
            </w:r>
          </w:p>
        </w:tc>
        <w:tc>
          <w:tcPr>
            <w:tcW w:w="940" w:type="dxa"/>
          </w:tcPr>
          <w:p w14:paraId="239B879D" w14:textId="77777777" w:rsidR="000062CD" w:rsidRDefault="000062CD" w:rsidP="007159D8">
            <w:pPr>
              <w:pStyle w:val="TAC"/>
            </w:pPr>
            <w:r>
              <w:t>1/3</w:t>
            </w:r>
          </w:p>
        </w:tc>
      </w:tr>
      <w:tr w:rsidR="000062CD" w14:paraId="0DBC7BB3" w14:textId="77777777" w:rsidTr="007159D8">
        <w:trPr>
          <w:jc w:val="center"/>
        </w:trPr>
        <w:tc>
          <w:tcPr>
            <w:tcW w:w="3690" w:type="dxa"/>
          </w:tcPr>
          <w:p w14:paraId="59543CC2" w14:textId="77777777" w:rsidR="000062CD" w:rsidRDefault="000062CD" w:rsidP="007159D8">
            <w:pPr>
              <w:pStyle w:val="TAC"/>
            </w:pPr>
            <w:r>
              <w:t>Maximum number of HARQ transmissions</w:t>
            </w:r>
          </w:p>
        </w:tc>
        <w:tc>
          <w:tcPr>
            <w:tcW w:w="1093" w:type="dxa"/>
          </w:tcPr>
          <w:p w14:paraId="0FABD564" w14:textId="77777777" w:rsidR="000062CD" w:rsidRDefault="000062CD" w:rsidP="007159D8">
            <w:pPr>
              <w:pStyle w:val="TAC"/>
            </w:pPr>
          </w:p>
        </w:tc>
        <w:tc>
          <w:tcPr>
            <w:tcW w:w="940" w:type="dxa"/>
          </w:tcPr>
          <w:p w14:paraId="4E261AEB" w14:textId="77777777" w:rsidR="000062CD" w:rsidRDefault="000062CD" w:rsidP="007159D8">
            <w:pPr>
              <w:pStyle w:val="TAC"/>
            </w:pPr>
            <w:r>
              <w:t>1</w:t>
            </w:r>
          </w:p>
        </w:tc>
        <w:tc>
          <w:tcPr>
            <w:tcW w:w="940" w:type="dxa"/>
          </w:tcPr>
          <w:p w14:paraId="26E38F0D" w14:textId="77777777" w:rsidR="000062CD" w:rsidRDefault="000062CD" w:rsidP="007159D8">
            <w:pPr>
              <w:pStyle w:val="TAC"/>
            </w:pPr>
            <w:r>
              <w:t>1</w:t>
            </w:r>
          </w:p>
        </w:tc>
        <w:tc>
          <w:tcPr>
            <w:tcW w:w="940" w:type="dxa"/>
          </w:tcPr>
          <w:p w14:paraId="02F3ABDC" w14:textId="77777777" w:rsidR="000062CD" w:rsidRDefault="000062CD" w:rsidP="007159D8">
            <w:pPr>
              <w:pStyle w:val="TAC"/>
            </w:pPr>
            <w:r>
              <w:t>1</w:t>
            </w:r>
          </w:p>
        </w:tc>
        <w:tc>
          <w:tcPr>
            <w:tcW w:w="940" w:type="dxa"/>
          </w:tcPr>
          <w:p w14:paraId="5914CAFF" w14:textId="77777777" w:rsidR="000062CD" w:rsidRDefault="000062CD" w:rsidP="007159D8">
            <w:pPr>
              <w:pStyle w:val="TAC"/>
            </w:pPr>
            <w:r>
              <w:t>1</w:t>
            </w:r>
          </w:p>
        </w:tc>
      </w:tr>
      <w:tr w:rsidR="000062CD" w14:paraId="1323BC74" w14:textId="77777777" w:rsidTr="007159D8">
        <w:trPr>
          <w:jc w:val="center"/>
        </w:trPr>
        <w:tc>
          <w:tcPr>
            <w:tcW w:w="3690" w:type="dxa"/>
          </w:tcPr>
          <w:p w14:paraId="12E22B17" w14:textId="77777777" w:rsidR="000062CD" w:rsidRDefault="000062CD" w:rsidP="007159D8">
            <w:pPr>
              <w:pStyle w:val="TAC"/>
            </w:pPr>
            <w:r>
              <w:t>Information Bit Payload per Slot</w:t>
            </w:r>
          </w:p>
        </w:tc>
        <w:tc>
          <w:tcPr>
            <w:tcW w:w="1093" w:type="dxa"/>
          </w:tcPr>
          <w:p w14:paraId="099BD984" w14:textId="77777777" w:rsidR="000062CD" w:rsidRDefault="000062CD" w:rsidP="007159D8">
            <w:pPr>
              <w:pStyle w:val="TAC"/>
            </w:pPr>
          </w:p>
        </w:tc>
        <w:tc>
          <w:tcPr>
            <w:tcW w:w="940" w:type="dxa"/>
          </w:tcPr>
          <w:p w14:paraId="3AF44D5C" w14:textId="77777777" w:rsidR="000062CD" w:rsidRDefault="000062CD" w:rsidP="007159D8">
            <w:pPr>
              <w:pStyle w:val="TAC"/>
            </w:pPr>
          </w:p>
        </w:tc>
        <w:tc>
          <w:tcPr>
            <w:tcW w:w="940" w:type="dxa"/>
          </w:tcPr>
          <w:p w14:paraId="494882EF" w14:textId="77777777" w:rsidR="000062CD" w:rsidRDefault="000062CD" w:rsidP="007159D8">
            <w:pPr>
              <w:pStyle w:val="TAC"/>
            </w:pPr>
          </w:p>
        </w:tc>
        <w:tc>
          <w:tcPr>
            <w:tcW w:w="940" w:type="dxa"/>
          </w:tcPr>
          <w:p w14:paraId="7DD3F3B8" w14:textId="77777777" w:rsidR="000062CD" w:rsidRDefault="000062CD" w:rsidP="007159D8">
            <w:pPr>
              <w:pStyle w:val="TAC"/>
            </w:pPr>
          </w:p>
        </w:tc>
        <w:tc>
          <w:tcPr>
            <w:tcW w:w="940" w:type="dxa"/>
          </w:tcPr>
          <w:p w14:paraId="4739E56F" w14:textId="77777777" w:rsidR="000062CD" w:rsidRDefault="000062CD" w:rsidP="007159D8">
            <w:pPr>
              <w:pStyle w:val="TAC"/>
            </w:pPr>
          </w:p>
        </w:tc>
      </w:tr>
      <w:tr w:rsidR="000062CD" w14:paraId="0DCB242B" w14:textId="77777777" w:rsidTr="007159D8">
        <w:trPr>
          <w:jc w:val="center"/>
        </w:trPr>
        <w:tc>
          <w:tcPr>
            <w:tcW w:w="3690" w:type="dxa"/>
          </w:tcPr>
          <w:p w14:paraId="5D015B8C"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1821E68C" w14:textId="77777777" w:rsidR="000062CD" w:rsidRDefault="000062CD" w:rsidP="007159D8">
            <w:pPr>
              <w:pStyle w:val="TAC"/>
            </w:pPr>
            <w:r>
              <w:t>Bits</w:t>
            </w:r>
          </w:p>
        </w:tc>
        <w:tc>
          <w:tcPr>
            <w:tcW w:w="940" w:type="dxa"/>
          </w:tcPr>
          <w:p w14:paraId="679656C8" w14:textId="77777777" w:rsidR="000062CD" w:rsidRDefault="000062CD" w:rsidP="007159D8">
            <w:pPr>
              <w:pStyle w:val="TAC"/>
            </w:pPr>
            <w:r>
              <w:t>N/A</w:t>
            </w:r>
          </w:p>
        </w:tc>
        <w:tc>
          <w:tcPr>
            <w:tcW w:w="940" w:type="dxa"/>
          </w:tcPr>
          <w:p w14:paraId="0D8C3344" w14:textId="77777777" w:rsidR="000062CD" w:rsidRDefault="000062CD" w:rsidP="007159D8">
            <w:pPr>
              <w:pStyle w:val="TAC"/>
            </w:pPr>
            <w:r>
              <w:t>N/A</w:t>
            </w:r>
          </w:p>
        </w:tc>
        <w:tc>
          <w:tcPr>
            <w:tcW w:w="940" w:type="dxa"/>
          </w:tcPr>
          <w:p w14:paraId="56976DCD" w14:textId="77777777" w:rsidR="000062CD" w:rsidRDefault="000062CD" w:rsidP="007159D8">
            <w:pPr>
              <w:pStyle w:val="TAC"/>
            </w:pPr>
            <w:r>
              <w:t>N/A</w:t>
            </w:r>
          </w:p>
        </w:tc>
        <w:tc>
          <w:tcPr>
            <w:tcW w:w="940" w:type="dxa"/>
          </w:tcPr>
          <w:p w14:paraId="0A5C30DC" w14:textId="77777777" w:rsidR="000062CD" w:rsidRDefault="000062CD" w:rsidP="007159D8">
            <w:pPr>
              <w:pStyle w:val="TAC"/>
            </w:pPr>
            <w:r>
              <w:t>N/A</w:t>
            </w:r>
          </w:p>
        </w:tc>
      </w:tr>
      <w:tr w:rsidR="000062CD" w14:paraId="03843EFC" w14:textId="77777777" w:rsidTr="007159D8">
        <w:trPr>
          <w:jc w:val="center"/>
        </w:trPr>
        <w:tc>
          <w:tcPr>
            <w:tcW w:w="3690" w:type="dxa"/>
          </w:tcPr>
          <w:p w14:paraId="45373A98"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72CFC32A" w14:textId="77777777" w:rsidR="000062CD" w:rsidRDefault="000062CD" w:rsidP="007159D8">
            <w:pPr>
              <w:pStyle w:val="TAC"/>
            </w:pPr>
            <w:r>
              <w:t>Bits</w:t>
            </w:r>
          </w:p>
        </w:tc>
        <w:tc>
          <w:tcPr>
            <w:tcW w:w="940" w:type="dxa"/>
          </w:tcPr>
          <w:p w14:paraId="277F1C51" w14:textId="77777777" w:rsidR="000062CD" w:rsidRDefault="000062CD" w:rsidP="007159D8">
            <w:pPr>
              <w:pStyle w:val="TAC"/>
            </w:pPr>
            <w:r>
              <w:t>2088</w:t>
            </w:r>
          </w:p>
        </w:tc>
        <w:tc>
          <w:tcPr>
            <w:tcW w:w="940" w:type="dxa"/>
          </w:tcPr>
          <w:p w14:paraId="526E2538" w14:textId="77777777" w:rsidR="000062CD" w:rsidRDefault="000062CD" w:rsidP="007159D8">
            <w:pPr>
              <w:pStyle w:val="TAC"/>
            </w:pPr>
            <w:r>
              <w:t>4224</w:t>
            </w:r>
          </w:p>
        </w:tc>
        <w:tc>
          <w:tcPr>
            <w:tcW w:w="940" w:type="dxa"/>
          </w:tcPr>
          <w:p w14:paraId="6696AE5B" w14:textId="77777777" w:rsidR="000062CD" w:rsidRDefault="000062CD" w:rsidP="007159D8">
            <w:pPr>
              <w:pStyle w:val="TAC"/>
            </w:pPr>
            <w:r>
              <w:t>8456</w:t>
            </w:r>
          </w:p>
        </w:tc>
        <w:tc>
          <w:tcPr>
            <w:tcW w:w="940" w:type="dxa"/>
          </w:tcPr>
          <w:p w14:paraId="3DABD12B" w14:textId="77777777" w:rsidR="000062CD" w:rsidRDefault="000062CD" w:rsidP="007159D8">
            <w:pPr>
              <w:pStyle w:val="TAC"/>
            </w:pPr>
            <w:r>
              <w:t>16896</w:t>
            </w:r>
          </w:p>
        </w:tc>
      </w:tr>
      <w:tr w:rsidR="000062CD" w14:paraId="1488FD66" w14:textId="77777777" w:rsidTr="007159D8">
        <w:trPr>
          <w:jc w:val="center"/>
        </w:trPr>
        <w:tc>
          <w:tcPr>
            <w:tcW w:w="3690" w:type="dxa"/>
          </w:tcPr>
          <w:p w14:paraId="0370ED4B" w14:textId="77777777" w:rsidR="000062CD" w:rsidRDefault="000062CD" w:rsidP="007159D8">
            <w:pPr>
              <w:pStyle w:val="TAC"/>
              <w:rPr>
                <w:rFonts w:eastAsia="Malgun Gothic"/>
              </w:rPr>
            </w:pPr>
            <w:r>
              <w:rPr>
                <w:rFonts w:eastAsia="Malgun Gothic"/>
              </w:rPr>
              <w:t>Transport block CRC</w:t>
            </w:r>
          </w:p>
        </w:tc>
        <w:tc>
          <w:tcPr>
            <w:tcW w:w="1093" w:type="dxa"/>
          </w:tcPr>
          <w:p w14:paraId="1E4BFC03" w14:textId="77777777" w:rsidR="000062CD" w:rsidRDefault="000062CD" w:rsidP="007159D8">
            <w:pPr>
              <w:pStyle w:val="TAC"/>
            </w:pPr>
            <w:r>
              <w:t>Bits</w:t>
            </w:r>
          </w:p>
        </w:tc>
        <w:tc>
          <w:tcPr>
            <w:tcW w:w="940" w:type="dxa"/>
          </w:tcPr>
          <w:p w14:paraId="640FC78B" w14:textId="77777777" w:rsidR="000062CD" w:rsidRDefault="000062CD" w:rsidP="007159D8">
            <w:pPr>
              <w:pStyle w:val="TAC"/>
            </w:pPr>
            <w:r>
              <w:t>16</w:t>
            </w:r>
          </w:p>
        </w:tc>
        <w:tc>
          <w:tcPr>
            <w:tcW w:w="940" w:type="dxa"/>
          </w:tcPr>
          <w:p w14:paraId="4C671223" w14:textId="77777777" w:rsidR="000062CD" w:rsidRDefault="000062CD" w:rsidP="007159D8">
            <w:pPr>
              <w:pStyle w:val="TAC"/>
            </w:pPr>
            <w:r>
              <w:t>24</w:t>
            </w:r>
          </w:p>
        </w:tc>
        <w:tc>
          <w:tcPr>
            <w:tcW w:w="940" w:type="dxa"/>
          </w:tcPr>
          <w:p w14:paraId="292F9F1C" w14:textId="77777777" w:rsidR="000062CD" w:rsidRDefault="000062CD" w:rsidP="007159D8">
            <w:pPr>
              <w:pStyle w:val="TAC"/>
            </w:pPr>
            <w:r>
              <w:t>24</w:t>
            </w:r>
          </w:p>
        </w:tc>
        <w:tc>
          <w:tcPr>
            <w:tcW w:w="940" w:type="dxa"/>
          </w:tcPr>
          <w:p w14:paraId="22F7B935" w14:textId="77777777" w:rsidR="000062CD" w:rsidRDefault="000062CD" w:rsidP="007159D8">
            <w:pPr>
              <w:pStyle w:val="TAC"/>
            </w:pPr>
            <w:r>
              <w:t>24</w:t>
            </w:r>
          </w:p>
        </w:tc>
      </w:tr>
      <w:tr w:rsidR="000062CD" w14:paraId="2972BE71" w14:textId="77777777" w:rsidTr="007159D8">
        <w:trPr>
          <w:jc w:val="center"/>
        </w:trPr>
        <w:tc>
          <w:tcPr>
            <w:tcW w:w="3690" w:type="dxa"/>
          </w:tcPr>
          <w:p w14:paraId="666DEF0B" w14:textId="77777777" w:rsidR="000062CD" w:rsidRDefault="000062CD" w:rsidP="007159D8">
            <w:pPr>
              <w:pStyle w:val="TAC"/>
              <w:rPr>
                <w:rFonts w:eastAsia="Malgun Gothic"/>
              </w:rPr>
            </w:pPr>
            <w:r>
              <w:rPr>
                <w:rFonts w:eastAsia="Malgun Gothic"/>
              </w:rPr>
              <w:t>LDPC base graph</w:t>
            </w:r>
          </w:p>
        </w:tc>
        <w:tc>
          <w:tcPr>
            <w:tcW w:w="1093" w:type="dxa"/>
          </w:tcPr>
          <w:p w14:paraId="227873A8" w14:textId="77777777" w:rsidR="000062CD" w:rsidRDefault="000062CD" w:rsidP="007159D8">
            <w:pPr>
              <w:pStyle w:val="TAC"/>
            </w:pPr>
          </w:p>
        </w:tc>
        <w:tc>
          <w:tcPr>
            <w:tcW w:w="940" w:type="dxa"/>
          </w:tcPr>
          <w:p w14:paraId="01F9B4C6" w14:textId="77777777" w:rsidR="000062CD" w:rsidRDefault="000062CD" w:rsidP="007159D8">
            <w:pPr>
              <w:pStyle w:val="TAC"/>
            </w:pPr>
            <w:r>
              <w:t>2</w:t>
            </w:r>
          </w:p>
        </w:tc>
        <w:tc>
          <w:tcPr>
            <w:tcW w:w="940" w:type="dxa"/>
          </w:tcPr>
          <w:p w14:paraId="6398C102" w14:textId="77777777" w:rsidR="000062CD" w:rsidRDefault="000062CD" w:rsidP="007159D8">
            <w:pPr>
              <w:pStyle w:val="TAC"/>
            </w:pPr>
            <w:r>
              <w:t>1</w:t>
            </w:r>
          </w:p>
        </w:tc>
        <w:tc>
          <w:tcPr>
            <w:tcW w:w="940" w:type="dxa"/>
          </w:tcPr>
          <w:p w14:paraId="76314297" w14:textId="77777777" w:rsidR="000062CD" w:rsidRDefault="000062CD" w:rsidP="007159D8">
            <w:pPr>
              <w:pStyle w:val="TAC"/>
            </w:pPr>
            <w:r>
              <w:t>1</w:t>
            </w:r>
          </w:p>
        </w:tc>
        <w:tc>
          <w:tcPr>
            <w:tcW w:w="940" w:type="dxa"/>
          </w:tcPr>
          <w:p w14:paraId="5AD49C08" w14:textId="77777777" w:rsidR="000062CD" w:rsidRDefault="000062CD" w:rsidP="007159D8">
            <w:pPr>
              <w:pStyle w:val="TAC"/>
            </w:pPr>
            <w:r>
              <w:t>1</w:t>
            </w:r>
          </w:p>
        </w:tc>
      </w:tr>
      <w:tr w:rsidR="000062CD" w14:paraId="54CCE5FD" w14:textId="77777777" w:rsidTr="007159D8">
        <w:trPr>
          <w:jc w:val="center"/>
        </w:trPr>
        <w:tc>
          <w:tcPr>
            <w:tcW w:w="3690" w:type="dxa"/>
          </w:tcPr>
          <w:p w14:paraId="3200BF3B" w14:textId="77777777" w:rsidR="000062CD" w:rsidRDefault="000062CD" w:rsidP="007159D8">
            <w:pPr>
              <w:pStyle w:val="TAC"/>
              <w:rPr>
                <w:rFonts w:eastAsia="Malgun Gothic"/>
              </w:rPr>
            </w:pPr>
            <w:r>
              <w:rPr>
                <w:rFonts w:eastAsia="Malgun Gothic"/>
              </w:rPr>
              <w:t>Number of Code Blocks per Slot</w:t>
            </w:r>
          </w:p>
        </w:tc>
        <w:tc>
          <w:tcPr>
            <w:tcW w:w="1093" w:type="dxa"/>
          </w:tcPr>
          <w:p w14:paraId="61B50D87" w14:textId="77777777" w:rsidR="000062CD" w:rsidRDefault="000062CD" w:rsidP="007159D8">
            <w:pPr>
              <w:pStyle w:val="TAC"/>
            </w:pPr>
          </w:p>
        </w:tc>
        <w:tc>
          <w:tcPr>
            <w:tcW w:w="940" w:type="dxa"/>
          </w:tcPr>
          <w:p w14:paraId="79D4DEBD" w14:textId="77777777" w:rsidR="000062CD" w:rsidRDefault="000062CD" w:rsidP="007159D8">
            <w:pPr>
              <w:pStyle w:val="TAC"/>
            </w:pPr>
          </w:p>
        </w:tc>
        <w:tc>
          <w:tcPr>
            <w:tcW w:w="940" w:type="dxa"/>
          </w:tcPr>
          <w:p w14:paraId="7671EBAC" w14:textId="77777777" w:rsidR="000062CD" w:rsidRDefault="000062CD" w:rsidP="007159D8">
            <w:pPr>
              <w:pStyle w:val="TAC"/>
            </w:pPr>
          </w:p>
        </w:tc>
        <w:tc>
          <w:tcPr>
            <w:tcW w:w="940" w:type="dxa"/>
          </w:tcPr>
          <w:p w14:paraId="0B6B1ECC" w14:textId="77777777" w:rsidR="000062CD" w:rsidRDefault="000062CD" w:rsidP="007159D8">
            <w:pPr>
              <w:pStyle w:val="TAC"/>
            </w:pPr>
          </w:p>
        </w:tc>
        <w:tc>
          <w:tcPr>
            <w:tcW w:w="940" w:type="dxa"/>
          </w:tcPr>
          <w:p w14:paraId="27892E96" w14:textId="77777777" w:rsidR="000062CD" w:rsidRDefault="000062CD" w:rsidP="007159D8">
            <w:pPr>
              <w:pStyle w:val="TAC"/>
            </w:pPr>
          </w:p>
        </w:tc>
      </w:tr>
      <w:tr w:rsidR="000062CD" w14:paraId="044C7975" w14:textId="77777777" w:rsidTr="007159D8">
        <w:trPr>
          <w:jc w:val="center"/>
        </w:trPr>
        <w:tc>
          <w:tcPr>
            <w:tcW w:w="3690" w:type="dxa"/>
          </w:tcPr>
          <w:p w14:paraId="53A00F46"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3E76CDA4" w14:textId="77777777" w:rsidR="000062CD" w:rsidRDefault="000062CD" w:rsidP="007159D8">
            <w:pPr>
              <w:pStyle w:val="TAC"/>
            </w:pPr>
            <w:r>
              <w:t>CBs</w:t>
            </w:r>
          </w:p>
        </w:tc>
        <w:tc>
          <w:tcPr>
            <w:tcW w:w="940" w:type="dxa"/>
          </w:tcPr>
          <w:p w14:paraId="6EBBE4EB" w14:textId="77777777" w:rsidR="000062CD" w:rsidRDefault="000062CD" w:rsidP="007159D8">
            <w:pPr>
              <w:pStyle w:val="TAC"/>
            </w:pPr>
            <w:r>
              <w:t>N/A</w:t>
            </w:r>
          </w:p>
        </w:tc>
        <w:tc>
          <w:tcPr>
            <w:tcW w:w="940" w:type="dxa"/>
          </w:tcPr>
          <w:p w14:paraId="3949EB21" w14:textId="77777777" w:rsidR="000062CD" w:rsidRDefault="000062CD" w:rsidP="007159D8">
            <w:pPr>
              <w:pStyle w:val="TAC"/>
            </w:pPr>
            <w:r>
              <w:t>N/A</w:t>
            </w:r>
          </w:p>
        </w:tc>
        <w:tc>
          <w:tcPr>
            <w:tcW w:w="940" w:type="dxa"/>
          </w:tcPr>
          <w:p w14:paraId="63CE3038" w14:textId="77777777" w:rsidR="000062CD" w:rsidRDefault="000062CD" w:rsidP="007159D8">
            <w:pPr>
              <w:pStyle w:val="TAC"/>
            </w:pPr>
            <w:r>
              <w:t>N/A</w:t>
            </w:r>
          </w:p>
        </w:tc>
        <w:tc>
          <w:tcPr>
            <w:tcW w:w="940" w:type="dxa"/>
          </w:tcPr>
          <w:p w14:paraId="781CCF5F" w14:textId="77777777" w:rsidR="000062CD" w:rsidRDefault="000062CD" w:rsidP="007159D8">
            <w:pPr>
              <w:pStyle w:val="TAC"/>
            </w:pPr>
            <w:r>
              <w:t>N/A</w:t>
            </w:r>
          </w:p>
        </w:tc>
      </w:tr>
      <w:tr w:rsidR="000062CD" w14:paraId="0E396094" w14:textId="77777777" w:rsidTr="007159D8">
        <w:trPr>
          <w:jc w:val="center"/>
        </w:trPr>
        <w:tc>
          <w:tcPr>
            <w:tcW w:w="3690" w:type="dxa"/>
          </w:tcPr>
          <w:p w14:paraId="04DC406B"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10A00438" w14:textId="77777777" w:rsidR="000062CD" w:rsidRDefault="000062CD" w:rsidP="007159D8">
            <w:pPr>
              <w:pStyle w:val="TAC"/>
            </w:pPr>
            <w:r>
              <w:t>CBs</w:t>
            </w:r>
          </w:p>
        </w:tc>
        <w:tc>
          <w:tcPr>
            <w:tcW w:w="940" w:type="dxa"/>
          </w:tcPr>
          <w:p w14:paraId="65CE866C" w14:textId="77777777" w:rsidR="000062CD" w:rsidRDefault="000062CD" w:rsidP="007159D8">
            <w:pPr>
              <w:pStyle w:val="TAC"/>
            </w:pPr>
            <w:r>
              <w:t>1</w:t>
            </w:r>
          </w:p>
        </w:tc>
        <w:tc>
          <w:tcPr>
            <w:tcW w:w="940" w:type="dxa"/>
          </w:tcPr>
          <w:p w14:paraId="3F07D246" w14:textId="77777777" w:rsidR="000062CD" w:rsidRDefault="000062CD" w:rsidP="007159D8">
            <w:pPr>
              <w:pStyle w:val="TAC"/>
            </w:pPr>
            <w:r>
              <w:t>1</w:t>
            </w:r>
          </w:p>
        </w:tc>
        <w:tc>
          <w:tcPr>
            <w:tcW w:w="940" w:type="dxa"/>
          </w:tcPr>
          <w:p w14:paraId="2A1A96A1" w14:textId="77777777" w:rsidR="000062CD" w:rsidRDefault="000062CD" w:rsidP="007159D8">
            <w:pPr>
              <w:pStyle w:val="TAC"/>
            </w:pPr>
            <w:r>
              <w:t>2</w:t>
            </w:r>
          </w:p>
        </w:tc>
        <w:tc>
          <w:tcPr>
            <w:tcW w:w="940" w:type="dxa"/>
          </w:tcPr>
          <w:p w14:paraId="5911781A" w14:textId="77777777" w:rsidR="000062CD" w:rsidRDefault="000062CD" w:rsidP="007159D8">
            <w:pPr>
              <w:pStyle w:val="TAC"/>
            </w:pPr>
            <w:r>
              <w:rPr>
                <w:rFonts w:hint="eastAsia"/>
              </w:rPr>
              <w:t>3</w:t>
            </w:r>
          </w:p>
        </w:tc>
      </w:tr>
      <w:tr w:rsidR="000062CD" w14:paraId="67B15F99" w14:textId="77777777" w:rsidTr="007159D8">
        <w:trPr>
          <w:jc w:val="center"/>
        </w:trPr>
        <w:tc>
          <w:tcPr>
            <w:tcW w:w="3690" w:type="dxa"/>
          </w:tcPr>
          <w:p w14:paraId="4A3ACD28" w14:textId="77777777" w:rsidR="000062CD" w:rsidRDefault="000062CD" w:rsidP="007159D8">
            <w:pPr>
              <w:pStyle w:val="TAC"/>
              <w:rPr>
                <w:rFonts w:eastAsia="Malgun Gothic"/>
              </w:rPr>
            </w:pPr>
            <w:r>
              <w:rPr>
                <w:rFonts w:eastAsia="Malgun Gothic"/>
              </w:rPr>
              <w:t>Binary Channel Bits Per Slot</w:t>
            </w:r>
          </w:p>
        </w:tc>
        <w:tc>
          <w:tcPr>
            <w:tcW w:w="1093" w:type="dxa"/>
          </w:tcPr>
          <w:p w14:paraId="4CDD44A2" w14:textId="77777777" w:rsidR="000062CD" w:rsidRDefault="000062CD" w:rsidP="007159D8">
            <w:pPr>
              <w:pStyle w:val="TAC"/>
            </w:pPr>
          </w:p>
        </w:tc>
        <w:tc>
          <w:tcPr>
            <w:tcW w:w="940" w:type="dxa"/>
          </w:tcPr>
          <w:p w14:paraId="5F9ED12B" w14:textId="77777777" w:rsidR="000062CD" w:rsidRDefault="000062CD" w:rsidP="007159D8">
            <w:pPr>
              <w:pStyle w:val="TAC"/>
            </w:pPr>
          </w:p>
        </w:tc>
        <w:tc>
          <w:tcPr>
            <w:tcW w:w="940" w:type="dxa"/>
          </w:tcPr>
          <w:p w14:paraId="6ACB420C" w14:textId="77777777" w:rsidR="000062CD" w:rsidRDefault="000062CD" w:rsidP="007159D8">
            <w:pPr>
              <w:pStyle w:val="TAC"/>
            </w:pPr>
          </w:p>
        </w:tc>
        <w:tc>
          <w:tcPr>
            <w:tcW w:w="940" w:type="dxa"/>
          </w:tcPr>
          <w:p w14:paraId="12B1C7FD" w14:textId="77777777" w:rsidR="000062CD" w:rsidRDefault="000062CD" w:rsidP="007159D8">
            <w:pPr>
              <w:pStyle w:val="TAC"/>
            </w:pPr>
          </w:p>
        </w:tc>
        <w:tc>
          <w:tcPr>
            <w:tcW w:w="940" w:type="dxa"/>
          </w:tcPr>
          <w:p w14:paraId="4951F1AD" w14:textId="77777777" w:rsidR="000062CD" w:rsidRDefault="000062CD" w:rsidP="007159D8">
            <w:pPr>
              <w:pStyle w:val="TAC"/>
            </w:pPr>
          </w:p>
        </w:tc>
      </w:tr>
      <w:tr w:rsidR="000062CD" w14:paraId="3B0BC19E" w14:textId="77777777" w:rsidTr="007159D8">
        <w:trPr>
          <w:jc w:val="center"/>
        </w:trPr>
        <w:tc>
          <w:tcPr>
            <w:tcW w:w="3690" w:type="dxa"/>
          </w:tcPr>
          <w:p w14:paraId="1AAD640D"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08E3F6AE" w14:textId="77777777" w:rsidR="000062CD" w:rsidRDefault="000062CD" w:rsidP="007159D8">
            <w:pPr>
              <w:pStyle w:val="TAC"/>
            </w:pPr>
            <w:r>
              <w:t>Bits</w:t>
            </w:r>
          </w:p>
        </w:tc>
        <w:tc>
          <w:tcPr>
            <w:tcW w:w="940" w:type="dxa"/>
          </w:tcPr>
          <w:p w14:paraId="2C7B2E47" w14:textId="77777777" w:rsidR="000062CD" w:rsidRDefault="000062CD" w:rsidP="007159D8">
            <w:pPr>
              <w:pStyle w:val="TAC"/>
            </w:pPr>
            <w:r>
              <w:t>N/A</w:t>
            </w:r>
          </w:p>
        </w:tc>
        <w:tc>
          <w:tcPr>
            <w:tcW w:w="940" w:type="dxa"/>
          </w:tcPr>
          <w:p w14:paraId="0CAB350F" w14:textId="77777777" w:rsidR="000062CD" w:rsidRDefault="000062CD" w:rsidP="007159D8">
            <w:pPr>
              <w:pStyle w:val="TAC"/>
            </w:pPr>
            <w:r>
              <w:t>N/A</w:t>
            </w:r>
          </w:p>
        </w:tc>
        <w:tc>
          <w:tcPr>
            <w:tcW w:w="940" w:type="dxa"/>
          </w:tcPr>
          <w:p w14:paraId="1F1F3D12" w14:textId="77777777" w:rsidR="000062CD" w:rsidRDefault="000062CD" w:rsidP="007159D8">
            <w:pPr>
              <w:pStyle w:val="TAC"/>
            </w:pPr>
            <w:r>
              <w:t>N/A</w:t>
            </w:r>
          </w:p>
        </w:tc>
        <w:tc>
          <w:tcPr>
            <w:tcW w:w="940" w:type="dxa"/>
          </w:tcPr>
          <w:p w14:paraId="0C768CFF" w14:textId="77777777" w:rsidR="000062CD" w:rsidRDefault="000062CD" w:rsidP="007159D8">
            <w:pPr>
              <w:pStyle w:val="TAC"/>
            </w:pPr>
            <w:r>
              <w:t>N/A</w:t>
            </w:r>
          </w:p>
        </w:tc>
      </w:tr>
      <w:tr w:rsidR="000062CD" w14:paraId="6FDDD965" w14:textId="77777777" w:rsidTr="007159D8">
        <w:trPr>
          <w:jc w:val="center"/>
        </w:trPr>
        <w:tc>
          <w:tcPr>
            <w:tcW w:w="3690" w:type="dxa"/>
          </w:tcPr>
          <w:p w14:paraId="4D0F9FF7"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6B78B134" w14:textId="77777777" w:rsidR="000062CD" w:rsidRDefault="000062CD" w:rsidP="007159D8">
            <w:pPr>
              <w:pStyle w:val="TAC"/>
            </w:pPr>
            <w:r>
              <w:t>Bits</w:t>
            </w:r>
          </w:p>
        </w:tc>
        <w:tc>
          <w:tcPr>
            <w:tcW w:w="940" w:type="dxa"/>
          </w:tcPr>
          <w:p w14:paraId="1032F601" w14:textId="77777777" w:rsidR="000062CD" w:rsidRDefault="000062CD" w:rsidP="007159D8">
            <w:pPr>
              <w:pStyle w:val="TAC"/>
            </w:pPr>
            <w:r>
              <w:t>6912</w:t>
            </w:r>
          </w:p>
        </w:tc>
        <w:tc>
          <w:tcPr>
            <w:tcW w:w="940" w:type="dxa"/>
          </w:tcPr>
          <w:p w14:paraId="0E143D3D" w14:textId="77777777" w:rsidR="000062CD" w:rsidRDefault="000062CD" w:rsidP="007159D8">
            <w:pPr>
              <w:pStyle w:val="TAC"/>
            </w:pPr>
            <w:r>
              <w:t>14256</w:t>
            </w:r>
          </w:p>
        </w:tc>
        <w:tc>
          <w:tcPr>
            <w:tcW w:w="940" w:type="dxa"/>
          </w:tcPr>
          <w:p w14:paraId="397DFB77" w14:textId="77777777" w:rsidR="000062CD" w:rsidRDefault="000062CD" w:rsidP="007159D8">
            <w:pPr>
              <w:pStyle w:val="TAC"/>
            </w:pPr>
            <w:r>
              <w:t>28512</w:t>
            </w:r>
          </w:p>
        </w:tc>
        <w:tc>
          <w:tcPr>
            <w:tcW w:w="940" w:type="dxa"/>
          </w:tcPr>
          <w:p w14:paraId="3124E7D0" w14:textId="77777777" w:rsidR="000062CD" w:rsidRDefault="000062CD" w:rsidP="007159D8">
            <w:pPr>
              <w:pStyle w:val="TAC"/>
            </w:pPr>
            <w:r>
              <w:t>57024</w:t>
            </w:r>
          </w:p>
        </w:tc>
      </w:tr>
      <w:tr w:rsidR="000062CD" w14:paraId="69B4FC42" w14:textId="77777777" w:rsidTr="007159D8">
        <w:trPr>
          <w:trHeight w:val="70"/>
          <w:jc w:val="center"/>
        </w:trPr>
        <w:tc>
          <w:tcPr>
            <w:tcW w:w="3690" w:type="dxa"/>
          </w:tcPr>
          <w:p w14:paraId="2CE9F8CB" w14:textId="77777777" w:rsidR="000062CD" w:rsidRDefault="000062CD" w:rsidP="007159D8">
            <w:pPr>
              <w:pStyle w:val="TAC"/>
            </w:pPr>
            <w:r>
              <w:t>Max. Throughput averaged over 1 frame (NOTE 8)</w:t>
            </w:r>
          </w:p>
        </w:tc>
        <w:tc>
          <w:tcPr>
            <w:tcW w:w="1093" w:type="dxa"/>
          </w:tcPr>
          <w:p w14:paraId="26FA5C63" w14:textId="77777777" w:rsidR="000062CD" w:rsidRDefault="000062CD" w:rsidP="007159D8">
            <w:pPr>
              <w:pStyle w:val="TAC"/>
            </w:pPr>
            <w:r>
              <w:t>Mbps</w:t>
            </w:r>
          </w:p>
        </w:tc>
        <w:tc>
          <w:tcPr>
            <w:tcW w:w="940" w:type="dxa"/>
          </w:tcPr>
          <w:p w14:paraId="6DB7173B" w14:textId="02DBDBA8" w:rsidR="000062CD" w:rsidRDefault="000062CD" w:rsidP="007159D8">
            <w:pPr>
              <w:pStyle w:val="TAC"/>
              <w:rPr>
                <w:rFonts w:eastAsia="Malgun Gothic"/>
              </w:rPr>
            </w:pPr>
            <w:r>
              <w:rPr>
                <w:rFonts w:hint="eastAsia"/>
                <w:lang w:val="en-US"/>
              </w:rPr>
              <w:t>10.022</w:t>
            </w:r>
          </w:p>
        </w:tc>
        <w:tc>
          <w:tcPr>
            <w:tcW w:w="940" w:type="dxa"/>
          </w:tcPr>
          <w:p w14:paraId="24032766" w14:textId="47867EA4" w:rsidR="000062CD" w:rsidRDefault="000062CD" w:rsidP="007159D8">
            <w:pPr>
              <w:pStyle w:val="TAC"/>
              <w:rPr>
                <w:rFonts w:eastAsia="Malgun Gothic"/>
              </w:rPr>
            </w:pPr>
            <w:r>
              <w:rPr>
                <w:rFonts w:hint="eastAsia"/>
                <w:lang w:val="en-US"/>
              </w:rPr>
              <w:t>20.275</w:t>
            </w:r>
          </w:p>
        </w:tc>
        <w:tc>
          <w:tcPr>
            <w:tcW w:w="940" w:type="dxa"/>
          </w:tcPr>
          <w:p w14:paraId="280B3C5D" w14:textId="0DB545C8" w:rsidR="000062CD" w:rsidRDefault="000062CD" w:rsidP="007159D8">
            <w:pPr>
              <w:pStyle w:val="TAC"/>
              <w:rPr>
                <w:rFonts w:eastAsia="Malgun Gothic"/>
              </w:rPr>
            </w:pPr>
            <w:r>
              <w:rPr>
                <w:rFonts w:hint="eastAsia"/>
                <w:lang w:val="en-US"/>
              </w:rPr>
              <w:t>40.589</w:t>
            </w:r>
          </w:p>
        </w:tc>
        <w:tc>
          <w:tcPr>
            <w:tcW w:w="940" w:type="dxa"/>
          </w:tcPr>
          <w:p w14:paraId="52177A20" w14:textId="7E42B8DC" w:rsidR="000062CD" w:rsidRDefault="000062CD" w:rsidP="007159D8">
            <w:pPr>
              <w:pStyle w:val="TAC"/>
              <w:rPr>
                <w:rFonts w:eastAsia="Malgun Gothic"/>
              </w:rPr>
            </w:pPr>
            <w:r>
              <w:rPr>
                <w:rFonts w:hint="eastAsia"/>
                <w:lang w:val="en-US"/>
              </w:rPr>
              <w:t>81.101</w:t>
            </w:r>
          </w:p>
        </w:tc>
      </w:tr>
      <w:tr w:rsidR="000062CD" w14:paraId="6FB9F048" w14:textId="77777777" w:rsidTr="007159D8">
        <w:trPr>
          <w:trHeight w:val="70"/>
          <w:jc w:val="center"/>
        </w:trPr>
        <w:tc>
          <w:tcPr>
            <w:tcW w:w="8543" w:type="dxa"/>
            <w:gridSpan w:val="6"/>
          </w:tcPr>
          <w:p w14:paraId="5F3E59A0" w14:textId="77777777" w:rsidR="000062CD" w:rsidRDefault="000062CD" w:rsidP="007159D8">
            <w:pPr>
              <w:pStyle w:val="TAN"/>
            </w:pPr>
            <w:r>
              <w:t>NOTE 1:</w:t>
            </w:r>
            <w:r>
              <w:tab/>
              <w:t>Additional parameters are specified in Table A.3.1-1 and Table A.3.3.1-1.</w:t>
            </w:r>
          </w:p>
          <w:p w14:paraId="76012D4F" w14:textId="77777777" w:rsidR="000062CD" w:rsidRDefault="000062CD" w:rsidP="007159D8">
            <w:pPr>
              <w:pStyle w:val="TAN"/>
            </w:pPr>
            <w:r>
              <w:t>NOTE 2:</w:t>
            </w:r>
            <w:r>
              <w:tab/>
              <w:t>If more than one Code Block is present, an additional CRC sequence of L = 24 Bits is attached to each Code Block (otherwise L = 0 Bit).</w:t>
            </w:r>
          </w:p>
          <w:p w14:paraId="263415E7" w14:textId="77777777" w:rsidR="000062CD" w:rsidRDefault="000062CD" w:rsidP="007159D8">
            <w:pPr>
              <w:pStyle w:val="TAN"/>
              <w:rPr>
                <w:rFonts w:eastAsia="Malgun Gothic"/>
              </w:rPr>
            </w:pPr>
            <w:r>
              <w:rPr>
                <w:rFonts w:eastAsia="Malgun Gothic"/>
              </w:rPr>
              <w:t>NOTE 3:</w:t>
            </w:r>
            <w:r>
              <w:rPr>
                <w:rFonts w:eastAsia="Malgun Gothic"/>
              </w:rPr>
              <w:tab/>
              <w:t>SS/PBCH block is transmitted in slot 0 with periodicity 20 ms.</w:t>
            </w:r>
          </w:p>
          <w:p w14:paraId="37390F77" w14:textId="77777777" w:rsidR="000062CD" w:rsidRDefault="000062CD"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3132C30" w14:textId="60BABA65" w:rsidR="000062CD" w:rsidRDefault="000062CD" w:rsidP="007159D8">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3192ECC1" w14:textId="768D92E0" w:rsidR="000062CD" w:rsidRDefault="000062CD" w:rsidP="007159D8">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6C916E3E" w14:textId="77777777" w:rsidR="000062CD" w:rsidRDefault="000062CD" w:rsidP="007159D8">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223F4154" w14:textId="77777777" w:rsidR="000062CD" w:rsidRDefault="000062CD" w:rsidP="007159D8">
            <w:pPr>
              <w:pStyle w:val="TAN"/>
              <w:rPr>
                <w:sz w:val="20"/>
              </w:rPr>
            </w:pPr>
            <w:r>
              <w:rPr>
                <w:shd w:val="clear" w:color="auto" w:fill="FFFFFF"/>
              </w:rPr>
              <w:t>NOTE 8:</w:t>
            </w:r>
            <w:r>
              <w:rPr>
                <w:shd w:val="clear" w:color="auto" w:fill="FFFFFF"/>
              </w:rPr>
              <w:tab/>
              <w:t>Throughput is averaged over 2nd frame of RMC.</w:t>
            </w:r>
          </w:p>
        </w:tc>
      </w:tr>
    </w:tbl>
    <w:p w14:paraId="4B43DFE9" w14:textId="77777777" w:rsidR="000062CD" w:rsidRDefault="000062CD" w:rsidP="000062CD"/>
    <w:p w14:paraId="6AC0C25C" w14:textId="30488194" w:rsidR="001711AC" w:rsidRDefault="001711AC" w:rsidP="001711AC">
      <w:pPr>
        <w:pStyle w:val="TH"/>
      </w:pPr>
      <w:r>
        <w:lastRenderedPageBreak/>
        <w:t>Table A.3.2.1.</w:t>
      </w:r>
      <w:r>
        <w:rPr>
          <w:rFonts w:hint="eastAsia"/>
          <w:lang w:val="en-US"/>
        </w:rPr>
        <w:t>3</w:t>
      </w:r>
      <w:r>
        <w:t>-2: PDSCH Reference Channel fo</w:t>
      </w:r>
      <w:r w:rsidRPr="00A85085">
        <w:t xml:space="preserve">r FDD </w:t>
      </w:r>
      <w:r w:rsidR="00507785"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51643C21" w14:textId="77777777" w:rsidTr="007159D8">
        <w:trPr>
          <w:jc w:val="center"/>
        </w:trPr>
        <w:tc>
          <w:tcPr>
            <w:tcW w:w="3690" w:type="dxa"/>
          </w:tcPr>
          <w:p w14:paraId="73A13C50" w14:textId="77777777" w:rsidR="00507785" w:rsidRDefault="00507785" w:rsidP="007159D8">
            <w:pPr>
              <w:pStyle w:val="TAH"/>
            </w:pPr>
            <w:r>
              <w:t>Parameter</w:t>
            </w:r>
          </w:p>
        </w:tc>
        <w:tc>
          <w:tcPr>
            <w:tcW w:w="1093" w:type="dxa"/>
          </w:tcPr>
          <w:p w14:paraId="0B93BAE2" w14:textId="77777777" w:rsidR="00507785" w:rsidRDefault="00507785" w:rsidP="007159D8">
            <w:pPr>
              <w:pStyle w:val="TAH"/>
            </w:pPr>
            <w:r>
              <w:t>Unit</w:t>
            </w:r>
          </w:p>
        </w:tc>
        <w:tc>
          <w:tcPr>
            <w:tcW w:w="3760" w:type="dxa"/>
            <w:gridSpan w:val="4"/>
          </w:tcPr>
          <w:p w14:paraId="3D752048" w14:textId="77777777" w:rsidR="00507785" w:rsidRDefault="00507785" w:rsidP="007159D8">
            <w:pPr>
              <w:pStyle w:val="TAH"/>
            </w:pPr>
            <w:r>
              <w:t>Value</w:t>
            </w:r>
          </w:p>
        </w:tc>
      </w:tr>
      <w:tr w:rsidR="00507785" w14:paraId="05378567" w14:textId="77777777" w:rsidTr="007159D8">
        <w:trPr>
          <w:jc w:val="center"/>
        </w:trPr>
        <w:tc>
          <w:tcPr>
            <w:tcW w:w="3690" w:type="dxa"/>
          </w:tcPr>
          <w:p w14:paraId="0D638CE4" w14:textId="77777777" w:rsidR="00507785" w:rsidRDefault="00507785" w:rsidP="007159D8">
            <w:pPr>
              <w:pStyle w:val="TAC"/>
            </w:pPr>
            <w:r>
              <w:t>Channel bandwidth</w:t>
            </w:r>
          </w:p>
        </w:tc>
        <w:tc>
          <w:tcPr>
            <w:tcW w:w="1093" w:type="dxa"/>
          </w:tcPr>
          <w:p w14:paraId="3F20C492" w14:textId="77777777" w:rsidR="00507785" w:rsidRDefault="00507785" w:rsidP="007159D8">
            <w:pPr>
              <w:pStyle w:val="TAC"/>
            </w:pPr>
            <w:r>
              <w:t>MHz</w:t>
            </w:r>
          </w:p>
        </w:tc>
        <w:tc>
          <w:tcPr>
            <w:tcW w:w="940" w:type="dxa"/>
          </w:tcPr>
          <w:p w14:paraId="6721E24A" w14:textId="77777777" w:rsidR="00507785" w:rsidRDefault="00507785" w:rsidP="007159D8">
            <w:pPr>
              <w:pStyle w:val="TAC"/>
            </w:pPr>
            <w:r>
              <w:t>50</w:t>
            </w:r>
          </w:p>
        </w:tc>
        <w:tc>
          <w:tcPr>
            <w:tcW w:w="940" w:type="dxa"/>
          </w:tcPr>
          <w:p w14:paraId="19F31524" w14:textId="77777777" w:rsidR="00507785" w:rsidRDefault="00507785" w:rsidP="007159D8">
            <w:pPr>
              <w:pStyle w:val="TAC"/>
            </w:pPr>
            <w:r>
              <w:t>100</w:t>
            </w:r>
          </w:p>
        </w:tc>
        <w:tc>
          <w:tcPr>
            <w:tcW w:w="940" w:type="dxa"/>
          </w:tcPr>
          <w:p w14:paraId="1D7EBAE8" w14:textId="77777777" w:rsidR="00507785" w:rsidRDefault="00507785" w:rsidP="007159D8">
            <w:pPr>
              <w:pStyle w:val="TAC"/>
            </w:pPr>
            <w:r>
              <w:t>200</w:t>
            </w:r>
          </w:p>
        </w:tc>
        <w:tc>
          <w:tcPr>
            <w:tcW w:w="940" w:type="dxa"/>
          </w:tcPr>
          <w:p w14:paraId="21D50BEF" w14:textId="77777777" w:rsidR="00507785" w:rsidRDefault="00507785" w:rsidP="007159D8">
            <w:pPr>
              <w:pStyle w:val="TAC"/>
            </w:pPr>
            <w:r>
              <w:t>400</w:t>
            </w:r>
          </w:p>
        </w:tc>
      </w:tr>
      <w:tr w:rsidR="00507785" w14:paraId="08800977" w14:textId="77777777" w:rsidTr="007159D8">
        <w:trPr>
          <w:jc w:val="center"/>
        </w:trPr>
        <w:tc>
          <w:tcPr>
            <w:tcW w:w="3690" w:type="dxa"/>
          </w:tcPr>
          <w:p w14:paraId="3E056F06" w14:textId="77777777" w:rsidR="00507785" w:rsidRDefault="00507785" w:rsidP="007159D8">
            <w:pPr>
              <w:pStyle w:val="TAC"/>
            </w:pPr>
            <w:r>
              <w:t xml:space="preserve">Subcarrier spacing configuration </w:t>
            </w:r>
            <w:r>
              <w:object w:dxaOrig="160" w:dyaOrig="290" w14:anchorId="707C8257">
                <v:shape id="_x0000_i1035" type="#_x0000_t75" style="width:8.5pt;height:14.5pt" o:ole="">
                  <v:imagedata r:id="rId40" o:title=""/>
                </v:shape>
                <o:OLEObject Type="Embed" ProgID="Equation.3" ShapeID="_x0000_i1035" DrawAspect="Content" ObjectID="_1797856609" r:id="rId45"/>
              </w:object>
            </w:r>
          </w:p>
        </w:tc>
        <w:tc>
          <w:tcPr>
            <w:tcW w:w="1093" w:type="dxa"/>
          </w:tcPr>
          <w:p w14:paraId="71811244" w14:textId="77777777" w:rsidR="00507785" w:rsidRDefault="00507785" w:rsidP="007159D8">
            <w:pPr>
              <w:pStyle w:val="TAC"/>
            </w:pPr>
          </w:p>
        </w:tc>
        <w:tc>
          <w:tcPr>
            <w:tcW w:w="940" w:type="dxa"/>
          </w:tcPr>
          <w:p w14:paraId="7FA6B9C7" w14:textId="77777777" w:rsidR="00507785" w:rsidRDefault="00507785" w:rsidP="007159D8">
            <w:pPr>
              <w:pStyle w:val="TAC"/>
            </w:pPr>
            <w:r>
              <w:t>3</w:t>
            </w:r>
          </w:p>
        </w:tc>
        <w:tc>
          <w:tcPr>
            <w:tcW w:w="940" w:type="dxa"/>
          </w:tcPr>
          <w:p w14:paraId="3A3209E5" w14:textId="77777777" w:rsidR="00507785" w:rsidRDefault="00507785" w:rsidP="007159D8">
            <w:pPr>
              <w:pStyle w:val="TAC"/>
            </w:pPr>
            <w:r>
              <w:t>3</w:t>
            </w:r>
          </w:p>
        </w:tc>
        <w:tc>
          <w:tcPr>
            <w:tcW w:w="940" w:type="dxa"/>
          </w:tcPr>
          <w:p w14:paraId="2CB260BF" w14:textId="77777777" w:rsidR="00507785" w:rsidRDefault="00507785" w:rsidP="007159D8">
            <w:pPr>
              <w:pStyle w:val="TAC"/>
            </w:pPr>
            <w:r>
              <w:t>3</w:t>
            </w:r>
          </w:p>
        </w:tc>
        <w:tc>
          <w:tcPr>
            <w:tcW w:w="940" w:type="dxa"/>
          </w:tcPr>
          <w:p w14:paraId="52364EF6" w14:textId="77777777" w:rsidR="00507785" w:rsidRDefault="00507785" w:rsidP="007159D8">
            <w:pPr>
              <w:pStyle w:val="TAC"/>
            </w:pPr>
            <w:r>
              <w:t>3</w:t>
            </w:r>
          </w:p>
        </w:tc>
      </w:tr>
      <w:tr w:rsidR="00507785" w14:paraId="7EF4D798" w14:textId="77777777" w:rsidTr="007159D8">
        <w:trPr>
          <w:jc w:val="center"/>
        </w:trPr>
        <w:tc>
          <w:tcPr>
            <w:tcW w:w="3690" w:type="dxa"/>
          </w:tcPr>
          <w:p w14:paraId="32F7C265" w14:textId="77777777" w:rsidR="00507785" w:rsidRDefault="00507785" w:rsidP="007159D8">
            <w:pPr>
              <w:pStyle w:val="TAC"/>
            </w:pPr>
            <w:r>
              <w:t>Allocated resource blocks</w:t>
            </w:r>
          </w:p>
        </w:tc>
        <w:tc>
          <w:tcPr>
            <w:tcW w:w="1093" w:type="dxa"/>
          </w:tcPr>
          <w:p w14:paraId="65E95DF4" w14:textId="77777777" w:rsidR="00507785" w:rsidRDefault="00507785" w:rsidP="007159D8">
            <w:pPr>
              <w:pStyle w:val="TAC"/>
            </w:pPr>
          </w:p>
        </w:tc>
        <w:tc>
          <w:tcPr>
            <w:tcW w:w="940" w:type="dxa"/>
          </w:tcPr>
          <w:p w14:paraId="44C63B7F" w14:textId="77777777" w:rsidR="00507785" w:rsidRDefault="00507785" w:rsidP="007159D8">
            <w:pPr>
              <w:pStyle w:val="TAC"/>
            </w:pPr>
            <w:r>
              <w:t>32</w:t>
            </w:r>
          </w:p>
        </w:tc>
        <w:tc>
          <w:tcPr>
            <w:tcW w:w="940" w:type="dxa"/>
          </w:tcPr>
          <w:p w14:paraId="03E55986" w14:textId="77777777" w:rsidR="00507785" w:rsidRDefault="00507785" w:rsidP="007159D8">
            <w:pPr>
              <w:pStyle w:val="TAC"/>
            </w:pPr>
            <w:r>
              <w:t>66</w:t>
            </w:r>
          </w:p>
        </w:tc>
        <w:tc>
          <w:tcPr>
            <w:tcW w:w="940" w:type="dxa"/>
          </w:tcPr>
          <w:p w14:paraId="10A809C1" w14:textId="77777777" w:rsidR="00507785" w:rsidRDefault="00507785" w:rsidP="007159D8">
            <w:pPr>
              <w:pStyle w:val="TAC"/>
            </w:pPr>
            <w:r>
              <w:t>132</w:t>
            </w:r>
          </w:p>
        </w:tc>
        <w:tc>
          <w:tcPr>
            <w:tcW w:w="940" w:type="dxa"/>
          </w:tcPr>
          <w:p w14:paraId="198ADAB3" w14:textId="77777777" w:rsidR="00507785" w:rsidRDefault="00507785" w:rsidP="007159D8">
            <w:pPr>
              <w:pStyle w:val="TAC"/>
            </w:pPr>
            <w:r>
              <w:t>264</w:t>
            </w:r>
          </w:p>
        </w:tc>
      </w:tr>
      <w:tr w:rsidR="00507785" w14:paraId="17891EE0" w14:textId="77777777" w:rsidTr="007159D8">
        <w:trPr>
          <w:jc w:val="center"/>
        </w:trPr>
        <w:tc>
          <w:tcPr>
            <w:tcW w:w="3690" w:type="dxa"/>
          </w:tcPr>
          <w:p w14:paraId="11FFE8DE" w14:textId="77777777" w:rsidR="00507785" w:rsidRDefault="00507785" w:rsidP="007159D8">
            <w:pPr>
              <w:pStyle w:val="TAC"/>
            </w:pPr>
            <w:r>
              <w:t>Subcarriers per resource block</w:t>
            </w:r>
          </w:p>
        </w:tc>
        <w:tc>
          <w:tcPr>
            <w:tcW w:w="1093" w:type="dxa"/>
          </w:tcPr>
          <w:p w14:paraId="21954FDC" w14:textId="77777777" w:rsidR="00507785" w:rsidRDefault="00507785" w:rsidP="007159D8">
            <w:pPr>
              <w:pStyle w:val="TAC"/>
            </w:pPr>
          </w:p>
        </w:tc>
        <w:tc>
          <w:tcPr>
            <w:tcW w:w="940" w:type="dxa"/>
          </w:tcPr>
          <w:p w14:paraId="78258223" w14:textId="77777777" w:rsidR="00507785" w:rsidRDefault="00507785" w:rsidP="007159D8">
            <w:pPr>
              <w:pStyle w:val="TAC"/>
            </w:pPr>
            <w:r>
              <w:t>12</w:t>
            </w:r>
          </w:p>
        </w:tc>
        <w:tc>
          <w:tcPr>
            <w:tcW w:w="940" w:type="dxa"/>
          </w:tcPr>
          <w:p w14:paraId="51FE630A" w14:textId="77777777" w:rsidR="00507785" w:rsidRDefault="00507785" w:rsidP="007159D8">
            <w:pPr>
              <w:pStyle w:val="TAC"/>
            </w:pPr>
            <w:r>
              <w:t>12</w:t>
            </w:r>
          </w:p>
        </w:tc>
        <w:tc>
          <w:tcPr>
            <w:tcW w:w="940" w:type="dxa"/>
          </w:tcPr>
          <w:p w14:paraId="272A46E2" w14:textId="77777777" w:rsidR="00507785" w:rsidRDefault="00507785" w:rsidP="007159D8">
            <w:pPr>
              <w:pStyle w:val="TAC"/>
            </w:pPr>
            <w:r>
              <w:t>12</w:t>
            </w:r>
          </w:p>
        </w:tc>
        <w:tc>
          <w:tcPr>
            <w:tcW w:w="940" w:type="dxa"/>
          </w:tcPr>
          <w:p w14:paraId="1BEE142F" w14:textId="77777777" w:rsidR="00507785" w:rsidRDefault="00507785" w:rsidP="007159D8">
            <w:pPr>
              <w:pStyle w:val="TAC"/>
            </w:pPr>
            <w:r>
              <w:t>12</w:t>
            </w:r>
          </w:p>
        </w:tc>
      </w:tr>
      <w:tr w:rsidR="00507785" w14:paraId="386CB95C" w14:textId="77777777" w:rsidTr="007159D8">
        <w:trPr>
          <w:jc w:val="center"/>
        </w:trPr>
        <w:tc>
          <w:tcPr>
            <w:tcW w:w="3690" w:type="dxa"/>
          </w:tcPr>
          <w:p w14:paraId="02723C03" w14:textId="77777777" w:rsidR="00507785" w:rsidRDefault="00507785" w:rsidP="007159D8">
            <w:pPr>
              <w:pStyle w:val="TAC"/>
            </w:pPr>
            <w:r>
              <w:t>Allocated slots per Frame (NOTE 6)</w:t>
            </w:r>
          </w:p>
        </w:tc>
        <w:tc>
          <w:tcPr>
            <w:tcW w:w="1093" w:type="dxa"/>
          </w:tcPr>
          <w:p w14:paraId="73750140" w14:textId="77777777" w:rsidR="00507785" w:rsidRDefault="00507785" w:rsidP="007159D8">
            <w:pPr>
              <w:pStyle w:val="TAC"/>
            </w:pPr>
          </w:p>
        </w:tc>
        <w:tc>
          <w:tcPr>
            <w:tcW w:w="940" w:type="dxa"/>
          </w:tcPr>
          <w:p w14:paraId="6ABDDD00" w14:textId="77777777" w:rsidR="00507785" w:rsidRDefault="00507785" w:rsidP="007159D8">
            <w:pPr>
              <w:pStyle w:val="TAC"/>
            </w:pPr>
            <w:r>
              <w:rPr>
                <w:rFonts w:hint="eastAsia"/>
                <w:lang w:val="en-US"/>
              </w:rPr>
              <w:t>47/48</w:t>
            </w:r>
          </w:p>
        </w:tc>
        <w:tc>
          <w:tcPr>
            <w:tcW w:w="940" w:type="dxa"/>
          </w:tcPr>
          <w:p w14:paraId="10D4375F" w14:textId="77777777" w:rsidR="00507785" w:rsidRDefault="00507785" w:rsidP="007159D8">
            <w:pPr>
              <w:pStyle w:val="TAC"/>
            </w:pPr>
            <w:r>
              <w:rPr>
                <w:rFonts w:hint="eastAsia"/>
                <w:lang w:val="en-US"/>
              </w:rPr>
              <w:t>47/48</w:t>
            </w:r>
          </w:p>
        </w:tc>
        <w:tc>
          <w:tcPr>
            <w:tcW w:w="940" w:type="dxa"/>
          </w:tcPr>
          <w:p w14:paraId="385D0058" w14:textId="77777777" w:rsidR="00507785" w:rsidRDefault="00507785" w:rsidP="007159D8">
            <w:pPr>
              <w:pStyle w:val="TAC"/>
            </w:pPr>
            <w:r>
              <w:rPr>
                <w:rFonts w:hint="eastAsia"/>
                <w:lang w:val="en-US"/>
              </w:rPr>
              <w:t>47/48</w:t>
            </w:r>
          </w:p>
        </w:tc>
        <w:tc>
          <w:tcPr>
            <w:tcW w:w="940" w:type="dxa"/>
          </w:tcPr>
          <w:p w14:paraId="62E2F8B9" w14:textId="77777777" w:rsidR="00507785" w:rsidRDefault="00507785" w:rsidP="007159D8">
            <w:pPr>
              <w:pStyle w:val="TAC"/>
            </w:pPr>
            <w:r>
              <w:rPr>
                <w:rFonts w:hint="eastAsia"/>
                <w:lang w:val="en-US"/>
              </w:rPr>
              <w:t>47/48</w:t>
            </w:r>
          </w:p>
        </w:tc>
      </w:tr>
      <w:tr w:rsidR="00507785" w14:paraId="79A13DE7" w14:textId="77777777" w:rsidTr="007159D8">
        <w:trPr>
          <w:jc w:val="center"/>
        </w:trPr>
        <w:tc>
          <w:tcPr>
            <w:tcW w:w="3690" w:type="dxa"/>
          </w:tcPr>
          <w:p w14:paraId="3E0FC455" w14:textId="77777777" w:rsidR="00507785" w:rsidRDefault="00507785" w:rsidP="007159D8">
            <w:pPr>
              <w:pStyle w:val="TAC"/>
            </w:pPr>
            <w:r>
              <w:t>MCS index</w:t>
            </w:r>
          </w:p>
        </w:tc>
        <w:tc>
          <w:tcPr>
            <w:tcW w:w="1093" w:type="dxa"/>
          </w:tcPr>
          <w:p w14:paraId="7DEBB669" w14:textId="77777777" w:rsidR="00507785" w:rsidRDefault="00507785" w:rsidP="007159D8">
            <w:pPr>
              <w:pStyle w:val="TAC"/>
            </w:pPr>
          </w:p>
        </w:tc>
        <w:tc>
          <w:tcPr>
            <w:tcW w:w="940" w:type="dxa"/>
          </w:tcPr>
          <w:p w14:paraId="56C1C990" w14:textId="77777777" w:rsidR="00507785" w:rsidRDefault="00507785" w:rsidP="007159D8">
            <w:pPr>
              <w:pStyle w:val="TAC"/>
            </w:pPr>
            <w:r>
              <w:rPr>
                <w:rFonts w:hint="eastAsia"/>
                <w:lang w:val="en-US"/>
              </w:rPr>
              <w:t>13</w:t>
            </w:r>
          </w:p>
        </w:tc>
        <w:tc>
          <w:tcPr>
            <w:tcW w:w="940" w:type="dxa"/>
          </w:tcPr>
          <w:p w14:paraId="635E770C" w14:textId="77777777" w:rsidR="00507785" w:rsidRDefault="00507785" w:rsidP="007159D8">
            <w:pPr>
              <w:pStyle w:val="TAC"/>
            </w:pPr>
            <w:r>
              <w:rPr>
                <w:rFonts w:hint="eastAsia"/>
                <w:lang w:val="en-US"/>
              </w:rPr>
              <w:t>13</w:t>
            </w:r>
          </w:p>
        </w:tc>
        <w:tc>
          <w:tcPr>
            <w:tcW w:w="940" w:type="dxa"/>
          </w:tcPr>
          <w:p w14:paraId="3A09EA1E" w14:textId="77777777" w:rsidR="00507785" w:rsidRDefault="00507785" w:rsidP="007159D8">
            <w:pPr>
              <w:pStyle w:val="TAC"/>
            </w:pPr>
            <w:r>
              <w:rPr>
                <w:rFonts w:hint="eastAsia"/>
                <w:lang w:val="en-US"/>
              </w:rPr>
              <w:t>13</w:t>
            </w:r>
          </w:p>
        </w:tc>
        <w:tc>
          <w:tcPr>
            <w:tcW w:w="940" w:type="dxa"/>
          </w:tcPr>
          <w:p w14:paraId="296743D0" w14:textId="77777777" w:rsidR="00507785" w:rsidRDefault="00507785" w:rsidP="007159D8">
            <w:pPr>
              <w:pStyle w:val="TAC"/>
            </w:pPr>
            <w:r>
              <w:rPr>
                <w:rFonts w:hint="eastAsia"/>
                <w:lang w:val="en-US"/>
              </w:rPr>
              <w:t>13</w:t>
            </w:r>
          </w:p>
        </w:tc>
      </w:tr>
      <w:tr w:rsidR="00507785" w14:paraId="44AAE20F" w14:textId="77777777" w:rsidTr="007159D8">
        <w:trPr>
          <w:jc w:val="center"/>
        </w:trPr>
        <w:tc>
          <w:tcPr>
            <w:tcW w:w="3690" w:type="dxa"/>
          </w:tcPr>
          <w:p w14:paraId="39D0C1BA" w14:textId="77777777" w:rsidR="00507785" w:rsidRDefault="00507785" w:rsidP="007159D8">
            <w:pPr>
              <w:pStyle w:val="TAC"/>
            </w:pPr>
            <w:r>
              <w:t>Modulation</w:t>
            </w:r>
          </w:p>
        </w:tc>
        <w:tc>
          <w:tcPr>
            <w:tcW w:w="1093" w:type="dxa"/>
          </w:tcPr>
          <w:p w14:paraId="18A4CB53" w14:textId="77777777" w:rsidR="00507785" w:rsidRDefault="00507785" w:rsidP="007159D8">
            <w:pPr>
              <w:pStyle w:val="TAC"/>
            </w:pPr>
          </w:p>
        </w:tc>
        <w:tc>
          <w:tcPr>
            <w:tcW w:w="940" w:type="dxa"/>
          </w:tcPr>
          <w:p w14:paraId="0518DEF6" w14:textId="77777777" w:rsidR="00507785" w:rsidRPr="00EF4A45" w:rsidRDefault="00507785" w:rsidP="007159D8">
            <w:pPr>
              <w:pStyle w:val="TAC"/>
              <w:rPr>
                <w:highlight w:val="yellow"/>
              </w:rPr>
            </w:pPr>
            <w:r>
              <w:rPr>
                <w:rFonts w:hint="eastAsia"/>
                <w:lang w:val="en-US"/>
              </w:rPr>
              <w:t>16QAM</w:t>
            </w:r>
          </w:p>
        </w:tc>
        <w:tc>
          <w:tcPr>
            <w:tcW w:w="940" w:type="dxa"/>
          </w:tcPr>
          <w:p w14:paraId="262E3280" w14:textId="77777777" w:rsidR="00507785" w:rsidRPr="00EF4A45" w:rsidRDefault="00507785" w:rsidP="007159D8">
            <w:pPr>
              <w:pStyle w:val="TAC"/>
              <w:rPr>
                <w:highlight w:val="yellow"/>
              </w:rPr>
            </w:pPr>
            <w:r>
              <w:rPr>
                <w:rFonts w:hint="eastAsia"/>
                <w:lang w:val="en-US"/>
              </w:rPr>
              <w:t>16QAM</w:t>
            </w:r>
          </w:p>
        </w:tc>
        <w:tc>
          <w:tcPr>
            <w:tcW w:w="940" w:type="dxa"/>
          </w:tcPr>
          <w:p w14:paraId="555415A4" w14:textId="77777777" w:rsidR="00507785" w:rsidRPr="00EF4A45" w:rsidRDefault="00507785" w:rsidP="007159D8">
            <w:pPr>
              <w:pStyle w:val="TAC"/>
              <w:rPr>
                <w:highlight w:val="yellow"/>
              </w:rPr>
            </w:pPr>
            <w:r>
              <w:rPr>
                <w:rFonts w:hint="eastAsia"/>
                <w:lang w:val="en-US"/>
              </w:rPr>
              <w:t>16QAM</w:t>
            </w:r>
          </w:p>
        </w:tc>
        <w:tc>
          <w:tcPr>
            <w:tcW w:w="940" w:type="dxa"/>
          </w:tcPr>
          <w:p w14:paraId="15CF16D0" w14:textId="77777777" w:rsidR="00507785" w:rsidRPr="00EF4A45" w:rsidRDefault="00507785" w:rsidP="007159D8">
            <w:pPr>
              <w:pStyle w:val="TAC"/>
              <w:rPr>
                <w:highlight w:val="yellow"/>
              </w:rPr>
            </w:pPr>
            <w:r>
              <w:rPr>
                <w:rFonts w:hint="eastAsia"/>
                <w:lang w:val="en-US"/>
              </w:rPr>
              <w:t>16QAM</w:t>
            </w:r>
          </w:p>
        </w:tc>
      </w:tr>
      <w:tr w:rsidR="00507785" w14:paraId="7A44A712" w14:textId="77777777" w:rsidTr="007159D8">
        <w:trPr>
          <w:jc w:val="center"/>
        </w:trPr>
        <w:tc>
          <w:tcPr>
            <w:tcW w:w="3690" w:type="dxa"/>
          </w:tcPr>
          <w:p w14:paraId="6AAF31A3" w14:textId="77777777" w:rsidR="00507785" w:rsidRDefault="00507785" w:rsidP="007159D8">
            <w:pPr>
              <w:pStyle w:val="TAC"/>
            </w:pPr>
            <w:r>
              <w:t>Target Coding Rate</w:t>
            </w:r>
          </w:p>
        </w:tc>
        <w:tc>
          <w:tcPr>
            <w:tcW w:w="1093" w:type="dxa"/>
          </w:tcPr>
          <w:p w14:paraId="5E103266" w14:textId="77777777" w:rsidR="00507785" w:rsidRDefault="00507785" w:rsidP="007159D8">
            <w:pPr>
              <w:pStyle w:val="TAC"/>
            </w:pPr>
          </w:p>
        </w:tc>
        <w:tc>
          <w:tcPr>
            <w:tcW w:w="940" w:type="dxa"/>
          </w:tcPr>
          <w:p w14:paraId="2E6A5A62" w14:textId="77777777" w:rsidR="00507785" w:rsidRDefault="00507785" w:rsidP="007159D8">
            <w:pPr>
              <w:pStyle w:val="TAC"/>
            </w:pPr>
            <w:r>
              <w:rPr>
                <w:rFonts w:hint="eastAsia"/>
                <w:lang w:val="en-US"/>
              </w:rPr>
              <w:t>0.48</w:t>
            </w:r>
          </w:p>
        </w:tc>
        <w:tc>
          <w:tcPr>
            <w:tcW w:w="940" w:type="dxa"/>
          </w:tcPr>
          <w:p w14:paraId="411A2796" w14:textId="77777777" w:rsidR="00507785" w:rsidRDefault="00507785" w:rsidP="007159D8">
            <w:pPr>
              <w:pStyle w:val="TAC"/>
            </w:pPr>
            <w:r>
              <w:rPr>
                <w:rFonts w:hint="eastAsia"/>
                <w:lang w:val="en-US"/>
              </w:rPr>
              <w:t>0.48</w:t>
            </w:r>
          </w:p>
        </w:tc>
        <w:tc>
          <w:tcPr>
            <w:tcW w:w="940" w:type="dxa"/>
          </w:tcPr>
          <w:p w14:paraId="236D71FF" w14:textId="77777777" w:rsidR="00507785" w:rsidRDefault="00507785" w:rsidP="007159D8">
            <w:pPr>
              <w:pStyle w:val="TAC"/>
            </w:pPr>
            <w:r>
              <w:rPr>
                <w:rFonts w:hint="eastAsia"/>
                <w:lang w:val="en-US"/>
              </w:rPr>
              <w:t>0.48</w:t>
            </w:r>
          </w:p>
        </w:tc>
        <w:tc>
          <w:tcPr>
            <w:tcW w:w="940" w:type="dxa"/>
          </w:tcPr>
          <w:p w14:paraId="38BB0892" w14:textId="77777777" w:rsidR="00507785" w:rsidRDefault="00507785" w:rsidP="007159D8">
            <w:pPr>
              <w:pStyle w:val="TAC"/>
            </w:pPr>
            <w:r>
              <w:rPr>
                <w:rFonts w:hint="eastAsia"/>
                <w:lang w:val="en-US"/>
              </w:rPr>
              <w:t>0.48</w:t>
            </w:r>
          </w:p>
        </w:tc>
      </w:tr>
      <w:tr w:rsidR="00507785" w14:paraId="058F5260" w14:textId="77777777" w:rsidTr="007159D8">
        <w:trPr>
          <w:jc w:val="center"/>
        </w:trPr>
        <w:tc>
          <w:tcPr>
            <w:tcW w:w="3690" w:type="dxa"/>
          </w:tcPr>
          <w:p w14:paraId="36CA5C2B" w14:textId="77777777" w:rsidR="00507785" w:rsidRDefault="00507785" w:rsidP="007159D8">
            <w:pPr>
              <w:pStyle w:val="TAC"/>
            </w:pPr>
            <w:r>
              <w:t>Maximum number of HARQ transmissions</w:t>
            </w:r>
          </w:p>
        </w:tc>
        <w:tc>
          <w:tcPr>
            <w:tcW w:w="1093" w:type="dxa"/>
          </w:tcPr>
          <w:p w14:paraId="0C3EB691" w14:textId="77777777" w:rsidR="00507785" w:rsidRDefault="00507785" w:rsidP="007159D8">
            <w:pPr>
              <w:pStyle w:val="TAC"/>
            </w:pPr>
          </w:p>
        </w:tc>
        <w:tc>
          <w:tcPr>
            <w:tcW w:w="940" w:type="dxa"/>
          </w:tcPr>
          <w:p w14:paraId="5CEE7D17" w14:textId="77777777" w:rsidR="00507785" w:rsidRDefault="00507785" w:rsidP="007159D8">
            <w:pPr>
              <w:pStyle w:val="TAC"/>
            </w:pPr>
            <w:r>
              <w:rPr>
                <w:rFonts w:hint="eastAsia"/>
                <w:lang w:val="en-US"/>
              </w:rPr>
              <w:t>1</w:t>
            </w:r>
          </w:p>
        </w:tc>
        <w:tc>
          <w:tcPr>
            <w:tcW w:w="940" w:type="dxa"/>
          </w:tcPr>
          <w:p w14:paraId="4441BFD6" w14:textId="77777777" w:rsidR="00507785" w:rsidRDefault="00507785" w:rsidP="007159D8">
            <w:pPr>
              <w:pStyle w:val="TAC"/>
            </w:pPr>
            <w:r>
              <w:rPr>
                <w:rFonts w:hint="eastAsia"/>
                <w:lang w:val="en-US"/>
              </w:rPr>
              <w:t>1</w:t>
            </w:r>
          </w:p>
        </w:tc>
        <w:tc>
          <w:tcPr>
            <w:tcW w:w="940" w:type="dxa"/>
          </w:tcPr>
          <w:p w14:paraId="29693E79" w14:textId="77777777" w:rsidR="00507785" w:rsidRDefault="00507785" w:rsidP="007159D8">
            <w:pPr>
              <w:pStyle w:val="TAC"/>
            </w:pPr>
            <w:r>
              <w:rPr>
                <w:rFonts w:hint="eastAsia"/>
                <w:lang w:val="en-US"/>
              </w:rPr>
              <w:t>1</w:t>
            </w:r>
          </w:p>
        </w:tc>
        <w:tc>
          <w:tcPr>
            <w:tcW w:w="940" w:type="dxa"/>
          </w:tcPr>
          <w:p w14:paraId="458E779B" w14:textId="77777777" w:rsidR="00507785" w:rsidRDefault="00507785" w:rsidP="007159D8">
            <w:pPr>
              <w:pStyle w:val="TAC"/>
            </w:pPr>
            <w:r>
              <w:rPr>
                <w:rFonts w:hint="eastAsia"/>
                <w:lang w:val="en-US"/>
              </w:rPr>
              <w:t>1</w:t>
            </w:r>
          </w:p>
        </w:tc>
      </w:tr>
      <w:tr w:rsidR="00507785" w14:paraId="295024DF" w14:textId="77777777" w:rsidTr="007159D8">
        <w:trPr>
          <w:jc w:val="center"/>
        </w:trPr>
        <w:tc>
          <w:tcPr>
            <w:tcW w:w="3690" w:type="dxa"/>
          </w:tcPr>
          <w:p w14:paraId="6657D0EA" w14:textId="77777777" w:rsidR="00507785" w:rsidRDefault="00507785" w:rsidP="007159D8">
            <w:pPr>
              <w:pStyle w:val="TAC"/>
            </w:pPr>
            <w:r>
              <w:t>Information Bit Payload per Slot</w:t>
            </w:r>
          </w:p>
        </w:tc>
        <w:tc>
          <w:tcPr>
            <w:tcW w:w="1093" w:type="dxa"/>
          </w:tcPr>
          <w:p w14:paraId="51F68902" w14:textId="77777777" w:rsidR="00507785" w:rsidRDefault="00507785" w:rsidP="007159D8">
            <w:pPr>
              <w:pStyle w:val="TAC"/>
            </w:pPr>
          </w:p>
        </w:tc>
        <w:tc>
          <w:tcPr>
            <w:tcW w:w="940" w:type="dxa"/>
          </w:tcPr>
          <w:p w14:paraId="79F2F00F" w14:textId="77777777" w:rsidR="00507785" w:rsidRDefault="00507785" w:rsidP="007159D8">
            <w:pPr>
              <w:pStyle w:val="TAC"/>
            </w:pPr>
          </w:p>
        </w:tc>
        <w:tc>
          <w:tcPr>
            <w:tcW w:w="940" w:type="dxa"/>
          </w:tcPr>
          <w:p w14:paraId="77F06396" w14:textId="77777777" w:rsidR="00507785" w:rsidRDefault="00507785" w:rsidP="007159D8">
            <w:pPr>
              <w:pStyle w:val="TAC"/>
            </w:pPr>
          </w:p>
        </w:tc>
        <w:tc>
          <w:tcPr>
            <w:tcW w:w="940" w:type="dxa"/>
          </w:tcPr>
          <w:p w14:paraId="5C29604F" w14:textId="77777777" w:rsidR="00507785" w:rsidRDefault="00507785" w:rsidP="007159D8">
            <w:pPr>
              <w:pStyle w:val="TAC"/>
            </w:pPr>
          </w:p>
        </w:tc>
        <w:tc>
          <w:tcPr>
            <w:tcW w:w="940" w:type="dxa"/>
          </w:tcPr>
          <w:p w14:paraId="3A60A96A" w14:textId="77777777" w:rsidR="00507785" w:rsidRDefault="00507785" w:rsidP="007159D8">
            <w:pPr>
              <w:pStyle w:val="TAC"/>
            </w:pPr>
          </w:p>
        </w:tc>
      </w:tr>
      <w:tr w:rsidR="00507785" w14:paraId="2527A683" w14:textId="77777777" w:rsidTr="007159D8">
        <w:trPr>
          <w:jc w:val="center"/>
        </w:trPr>
        <w:tc>
          <w:tcPr>
            <w:tcW w:w="3690" w:type="dxa"/>
          </w:tcPr>
          <w:p w14:paraId="02A33EE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4BB1E19D" w14:textId="77777777" w:rsidR="00507785" w:rsidRDefault="00507785" w:rsidP="007159D8">
            <w:pPr>
              <w:pStyle w:val="TAC"/>
            </w:pPr>
            <w:r>
              <w:t>Bits</w:t>
            </w:r>
          </w:p>
        </w:tc>
        <w:tc>
          <w:tcPr>
            <w:tcW w:w="940" w:type="dxa"/>
          </w:tcPr>
          <w:p w14:paraId="022923E0" w14:textId="77777777" w:rsidR="00507785" w:rsidRDefault="00507785" w:rsidP="007159D8">
            <w:pPr>
              <w:pStyle w:val="TAC"/>
            </w:pPr>
            <w:r>
              <w:t>N/A</w:t>
            </w:r>
          </w:p>
        </w:tc>
        <w:tc>
          <w:tcPr>
            <w:tcW w:w="940" w:type="dxa"/>
          </w:tcPr>
          <w:p w14:paraId="7F51F8B3" w14:textId="77777777" w:rsidR="00507785" w:rsidRDefault="00507785" w:rsidP="007159D8">
            <w:pPr>
              <w:pStyle w:val="TAC"/>
            </w:pPr>
            <w:r>
              <w:t>N/A</w:t>
            </w:r>
          </w:p>
        </w:tc>
        <w:tc>
          <w:tcPr>
            <w:tcW w:w="940" w:type="dxa"/>
          </w:tcPr>
          <w:p w14:paraId="06BEF14E" w14:textId="77777777" w:rsidR="00507785" w:rsidRDefault="00507785" w:rsidP="007159D8">
            <w:pPr>
              <w:pStyle w:val="TAC"/>
            </w:pPr>
            <w:r>
              <w:t>N/A</w:t>
            </w:r>
          </w:p>
        </w:tc>
        <w:tc>
          <w:tcPr>
            <w:tcW w:w="940" w:type="dxa"/>
          </w:tcPr>
          <w:p w14:paraId="663BF4B5" w14:textId="77777777" w:rsidR="00507785" w:rsidRDefault="00507785" w:rsidP="007159D8">
            <w:pPr>
              <w:pStyle w:val="TAC"/>
            </w:pPr>
            <w:r>
              <w:t>N/A</w:t>
            </w:r>
          </w:p>
        </w:tc>
      </w:tr>
      <w:tr w:rsidR="00507785" w14:paraId="281B64BA" w14:textId="77777777" w:rsidTr="007159D8">
        <w:trPr>
          <w:jc w:val="center"/>
        </w:trPr>
        <w:tc>
          <w:tcPr>
            <w:tcW w:w="3690" w:type="dxa"/>
          </w:tcPr>
          <w:p w14:paraId="7D2BB27F"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06BBA36" w14:textId="77777777" w:rsidR="00507785" w:rsidRDefault="00507785" w:rsidP="007159D8">
            <w:pPr>
              <w:pStyle w:val="TAC"/>
            </w:pPr>
            <w:r>
              <w:t>Bits</w:t>
            </w:r>
          </w:p>
        </w:tc>
        <w:tc>
          <w:tcPr>
            <w:tcW w:w="940" w:type="dxa"/>
          </w:tcPr>
          <w:p w14:paraId="0FD357B4" w14:textId="77777777" w:rsidR="00507785" w:rsidRDefault="00507785" w:rsidP="007159D8">
            <w:pPr>
              <w:pStyle w:val="TAC"/>
            </w:pPr>
            <w:r>
              <w:rPr>
                <w:rFonts w:hint="eastAsia"/>
                <w:lang w:val="en-US"/>
              </w:rPr>
              <w:t>6272</w:t>
            </w:r>
          </w:p>
        </w:tc>
        <w:tc>
          <w:tcPr>
            <w:tcW w:w="940" w:type="dxa"/>
          </w:tcPr>
          <w:p w14:paraId="39D83CB4" w14:textId="77777777" w:rsidR="00507785" w:rsidRDefault="00507785" w:rsidP="007159D8">
            <w:pPr>
              <w:pStyle w:val="TAC"/>
            </w:pPr>
            <w:r>
              <w:rPr>
                <w:rFonts w:hint="eastAsia"/>
                <w:lang w:val="en-US"/>
              </w:rPr>
              <w:t>12808</w:t>
            </w:r>
          </w:p>
        </w:tc>
        <w:tc>
          <w:tcPr>
            <w:tcW w:w="940" w:type="dxa"/>
          </w:tcPr>
          <w:p w14:paraId="379D9497" w14:textId="77777777" w:rsidR="00507785" w:rsidRDefault="00507785" w:rsidP="007159D8">
            <w:pPr>
              <w:pStyle w:val="TAC"/>
            </w:pPr>
            <w:r>
              <w:rPr>
                <w:rFonts w:hint="eastAsia"/>
                <w:lang w:val="en-US"/>
              </w:rPr>
              <w:t>25608</w:t>
            </w:r>
          </w:p>
        </w:tc>
        <w:tc>
          <w:tcPr>
            <w:tcW w:w="940" w:type="dxa"/>
          </w:tcPr>
          <w:p w14:paraId="335A3E79" w14:textId="77777777" w:rsidR="00507785" w:rsidRDefault="00507785" w:rsidP="007159D8">
            <w:pPr>
              <w:pStyle w:val="TAC"/>
            </w:pPr>
            <w:r>
              <w:rPr>
                <w:rFonts w:hint="eastAsia"/>
                <w:lang w:val="en-US"/>
              </w:rPr>
              <w:t>51216</w:t>
            </w:r>
          </w:p>
        </w:tc>
      </w:tr>
      <w:tr w:rsidR="00507785" w14:paraId="6F7DB10C" w14:textId="77777777" w:rsidTr="007159D8">
        <w:trPr>
          <w:jc w:val="center"/>
        </w:trPr>
        <w:tc>
          <w:tcPr>
            <w:tcW w:w="3690" w:type="dxa"/>
          </w:tcPr>
          <w:p w14:paraId="3DF3F2F6" w14:textId="77777777" w:rsidR="00507785" w:rsidRDefault="00507785" w:rsidP="007159D8">
            <w:pPr>
              <w:pStyle w:val="TAC"/>
              <w:rPr>
                <w:rFonts w:eastAsia="Malgun Gothic"/>
              </w:rPr>
            </w:pPr>
            <w:r>
              <w:rPr>
                <w:rFonts w:eastAsia="Malgun Gothic"/>
              </w:rPr>
              <w:t>Transport block CRC</w:t>
            </w:r>
          </w:p>
        </w:tc>
        <w:tc>
          <w:tcPr>
            <w:tcW w:w="1093" w:type="dxa"/>
          </w:tcPr>
          <w:p w14:paraId="52BC9478" w14:textId="77777777" w:rsidR="00507785" w:rsidRDefault="00507785" w:rsidP="007159D8">
            <w:pPr>
              <w:pStyle w:val="TAC"/>
            </w:pPr>
            <w:r>
              <w:t>Bits</w:t>
            </w:r>
          </w:p>
        </w:tc>
        <w:tc>
          <w:tcPr>
            <w:tcW w:w="940" w:type="dxa"/>
          </w:tcPr>
          <w:p w14:paraId="279895EA" w14:textId="77777777" w:rsidR="00507785" w:rsidRDefault="00507785" w:rsidP="007159D8">
            <w:pPr>
              <w:pStyle w:val="TAC"/>
            </w:pPr>
            <w:r>
              <w:rPr>
                <w:rFonts w:hint="eastAsia"/>
                <w:lang w:val="en-US"/>
              </w:rPr>
              <w:t>24</w:t>
            </w:r>
          </w:p>
        </w:tc>
        <w:tc>
          <w:tcPr>
            <w:tcW w:w="940" w:type="dxa"/>
          </w:tcPr>
          <w:p w14:paraId="23BBEF14" w14:textId="77777777" w:rsidR="00507785" w:rsidRDefault="00507785" w:rsidP="007159D8">
            <w:pPr>
              <w:pStyle w:val="TAC"/>
            </w:pPr>
            <w:r>
              <w:rPr>
                <w:rFonts w:hint="eastAsia"/>
                <w:lang w:val="en-US"/>
              </w:rPr>
              <w:t>24</w:t>
            </w:r>
          </w:p>
        </w:tc>
        <w:tc>
          <w:tcPr>
            <w:tcW w:w="940" w:type="dxa"/>
          </w:tcPr>
          <w:p w14:paraId="7BCF8729" w14:textId="77777777" w:rsidR="00507785" w:rsidRDefault="00507785" w:rsidP="007159D8">
            <w:pPr>
              <w:pStyle w:val="TAC"/>
            </w:pPr>
            <w:r>
              <w:rPr>
                <w:rFonts w:hint="eastAsia"/>
                <w:lang w:val="en-US"/>
              </w:rPr>
              <w:t>24</w:t>
            </w:r>
          </w:p>
        </w:tc>
        <w:tc>
          <w:tcPr>
            <w:tcW w:w="940" w:type="dxa"/>
          </w:tcPr>
          <w:p w14:paraId="6381393C" w14:textId="77777777" w:rsidR="00507785" w:rsidRDefault="00507785" w:rsidP="007159D8">
            <w:pPr>
              <w:pStyle w:val="TAC"/>
            </w:pPr>
            <w:r>
              <w:rPr>
                <w:rFonts w:hint="eastAsia"/>
                <w:lang w:val="en-US"/>
              </w:rPr>
              <w:t>24</w:t>
            </w:r>
          </w:p>
        </w:tc>
      </w:tr>
      <w:tr w:rsidR="00507785" w14:paraId="29E54C68" w14:textId="77777777" w:rsidTr="007159D8">
        <w:trPr>
          <w:jc w:val="center"/>
        </w:trPr>
        <w:tc>
          <w:tcPr>
            <w:tcW w:w="3690" w:type="dxa"/>
          </w:tcPr>
          <w:p w14:paraId="43FE1C09" w14:textId="77777777" w:rsidR="00507785" w:rsidRDefault="00507785" w:rsidP="007159D8">
            <w:pPr>
              <w:pStyle w:val="TAC"/>
              <w:rPr>
                <w:rFonts w:eastAsia="Malgun Gothic"/>
              </w:rPr>
            </w:pPr>
            <w:r>
              <w:rPr>
                <w:rFonts w:eastAsia="Malgun Gothic"/>
              </w:rPr>
              <w:t>LDPC base graph</w:t>
            </w:r>
          </w:p>
        </w:tc>
        <w:tc>
          <w:tcPr>
            <w:tcW w:w="1093" w:type="dxa"/>
          </w:tcPr>
          <w:p w14:paraId="068656B8" w14:textId="77777777" w:rsidR="00507785" w:rsidRDefault="00507785" w:rsidP="007159D8">
            <w:pPr>
              <w:pStyle w:val="TAC"/>
            </w:pPr>
          </w:p>
        </w:tc>
        <w:tc>
          <w:tcPr>
            <w:tcW w:w="940" w:type="dxa"/>
          </w:tcPr>
          <w:p w14:paraId="6AB99553" w14:textId="77777777" w:rsidR="00507785" w:rsidRDefault="00507785" w:rsidP="007159D8">
            <w:pPr>
              <w:pStyle w:val="TAC"/>
            </w:pPr>
            <w:r>
              <w:rPr>
                <w:rFonts w:hint="eastAsia"/>
                <w:lang w:val="en-US"/>
              </w:rPr>
              <w:t>1</w:t>
            </w:r>
          </w:p>
        </w:tc>
        <w:tc>
          <w:tcPr>
            <w:tcW w:w="940" w:type="dxa"/>
          </w:tcPr>
          <w:p w14:paraId="6CA2921A" w14:textId="77777777" w:rsidR="00507785" w:rsidRDefault="00507785" w:rsidP="007159D8">
            <w:pPr>
              <w:pStyle w:val="TAC"/>
            </w:pPr>
            <w:r>
              <w:rPr>
                <w:rFonts w:hint="eastAsia"/>
                <w:lang w:val="en-US"/>
              </w:rPr>
              <w:t>1</w:t>
            </w:r>
          </w:p>
        </w:tc>
        <w:tc>
          <w:tcPr>
            <w:tcW w:w="940" w:type="dxa"/>
          </w:tcPr>
          <w:p w14:paraId="33CBE070" w14:textId="77777777" w:rsidR="00507785" w:rsidRDefault="00507785" w:rsidP="007159D8">
            <w:pPr>
              <w:pStyle w:val="TAC"/>
            </w:pPr>
            <w:r>
              <w:rPr>
                <w:rFonts w:hint="eastAsia"/>
                <w:lang w:val="en-US"/>
              </w:rPr>
              <w:t>1</w:t>
            </w:r>
          </w:p>
        </w:tc>
        <w:tc>
          <w:tcPr>
            <w:tcW w:w="940" w:type="dxa"/>
          </w:tcPr>
          <w:p w14:paraId="2F6DFF3B" w14:textId="77777777" w:rsidR="00507785" w:rsidRDefault="00507785" w:rsidP="007159D8">
            <w:pPr>
              <w:pStyle w:val="TAC"/>
            </w:pPr>
            <w:r>
              <w:rPr>
                <w:rFonts w:hint="eastAsia"/>
                <w:lang w:val="en-US"/>
              </w:rPr>
              <w:t>1</w:t>
            </w:r>
          </w:p>
        </w:tc>
      </w:tr>
      <w:tr w:rsidR="00507785" w14:paraId="1E53C439" w14:textId="77777777" w:rsidTr="007159D8">
        <w:trPr>
          <w:jc w:val="center"/>
        </w:trPr>
        <w:tc>
          <w:tcPr>
            <w:tcW w:w="3690" w:type="dxa"/>
          </w:tcPr>
          <w:p w14:paraId="5CB100AE" w14:textId="77777777" w:rsidR="00507785" w:rsidRDefault="00507785" w:rsidP="007159D8">
            <w:pPr>
              <w:pStyle w:val="TAC"/>
              <w:rPr>
                <w:rFonts w:eastAsia="Malgun Gothic"/>
              </w:rPr>
            </w:pPr>
            <w:r>
              <w:rPr>
                <w:rFonts w:eastAsia="Malgun Gothic"/>
              </w:rPr>
              <w:t>Number of Code Blocks per Slot</w:t>
            </w:r>
          </w:p>
        </w:tc>
        <w:tc>
          <w:tcPr>
            <w:tcW w:w="1093" w:type="dxa"/>
          </w:tcPr>
          <w:p w14:paraId="0D73F752" w14:textId="77777777" w:rsidR="00507785" w:rsidRDefault="00507785" w:rsidP="007159D8">
            <w:pPr>
              <w:pStyle w:val="TAC"/>
            </w:pPr>
          </w:p>
        </w:tc>
        <w:tc>
          <w:tcPr>
            <w:tcW w:w="940" w:type="dxa"/>
          </w:tcPr>
          <w:p w14:paraId="34E3ABAE" w14:textId="77777777" w:rsidR="00507785" w:rsidRDefault="00507785" w:rsidP="007159D8">
            <w:pPr>
              <w:pStyle w:val="TAC"/>
            </w:pPr>
          </w:p>
        </w:tc>
        <w:tc>
          <w:tcPr>
            <w:tcW w:w="940" w:type="dxa"/>
          </w:tcPr>
          <w:p w14:paraId="1D3DF01B" w14:textId="77777777" w:rsidR="00507785" w:rsidRDefault="00507785" w:rsidP="007159D8">
            <w:pPr>
              <w:pStyle w:val="TAC"/>
            </w:pPr>
          </w:p>
        </w:tc>
        <w:tc>
          <w:tcPr>
            <w:tcW w:w="940" w:type="dxa"/>
          </w:tcPr>
          <w:p w14:paraId="6C30F0A1" w14:textId="77777777" w:rsidR="00507785" w:rsidRDefault="00507785" w:rsidP="007159D8">
            <w:pPr>
              <w:pStyle w:val="TAC"/>
            </w:pPr>
          </w:p>
        </w:tc>
        <w:tc>
          <w:tcPr>
            <w:tcW w:w="940" w:type="dxa"/>
          </w:tcPr>
          <w:p w14:paraId="2C8C52DD" w14:textId="77777777" w:rsidR="00507785" w:rsidRDefault="00507785" w:rsidP="007159D8">
            <w:pPr>
              <w:pStyle w:val="TAC"/>
            </w:pPr>
          </w:p>
        </w:tc>
      </w:tr>
      <w:tr w:rsidR="00507785" w14:paraId="7D832D4C" w14:textId="77777777" w:rsidTr="007159D8">
        <w:trPr>
          <w:jc w:val="center"/>
        </w:trPr>
        <w:tc>
          <w:tcPr>
            <w:tcW w:w="3690" w:type="dxa"/>
          </w:tcPr>
          <w:p w14:paraId="0E9B93A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7D2CF1" w14:textId="77777777" w:rsidR="00507785" w:rsidRDefault="00507785" w:rsidP="007159D8">
            <w:pPr>
              <w:pStyle w:val="TAC"/>
            </w:pPr>
            <w:r>
              <w:t>CBs</w:t>
            </w:r>
          </w:p>
        </w:tc>
        <w:tc>
          <w:tcPr>
            <w:tcW w:w="940" w:type="dxa"/>
          </w:tcPr>
          <w:p w14:paraId="3A31CBE7" w14:textId="77777777" w:rsidR="00507785" w:rsidRDefault="00507785" w:rsidP="007159D8">
            <w:pPr>
              <w:pStyle w:val="TAC"/>
            </w:pPr>
            <w:r>
              <w:t>N/A</w:t>
            </w:r>
          </w:p>
        </w:tc>
        <w:tc>
          <w:tcPr>
            <w:tcW w:w="940" w:type="dxa"/>
          </w:tcPr>
          <w:p w14:paraId="23683928" w14:textId="77777777" w:rsidR="00507785" w:rsidRDefault="00507785" w:rsidP="007159D8">
            <w:pPr>
              <w:pStyle w:val="TAC"/>
            </w:pPr>
            <w:r>
              <w:t>N/A</w:t>
            </w:r>
          </w:p>
        </w:tc>
        <w:tc>
          <w:tcPr>
            <w:tcW w:w="940" w:type="dxa"/>
          </w:tcPr>
          <w:p w14:paraId="70658979" w14:textId="77777777" w:rsidR="00507785" w:rsidRDefault="00507785" w:rsidP="007159D8">
            <w:pPr>
              <w:pStyle w:val="TAC"/>
            </w:pPr>
            <w:r>
              <w:t>N/A</w:t>
            </w:r>
          </w:p>
        </w:tc>
        <w:tc>
          <w:tcPr>
            <w:tcW w:w="940" w:type="dxa"/>
          </w:tcPr>
          <w:p w14:paraId="0257CDEA" w14:textId="77777777" w:rsidR="00507785" w:rsidRDefault="00507785" w:rsidP="007159D8">
            <w:pPr>
              <w:pStyle w:val="TAC"/>
            </w:pPr>
            <w:r>
              <w:t>N/A</w:t>
            </w:r>
          </w:p>
        </w:tc>
      </w:tr>
      <w:tr w:rsidR="00507785" w14:paraId="057C1460" w14:textId="77777777" w:rsidTr="007159D8">
        <w:trPr>
          <w:jc w:val="center"/>
        </w:trPr>
        <w:tc>
          <w:tcPr>
            <w:tcW w:w="3690" w:type="dxa"/>
          </w:tcPr>
          <w:p w14:paraId="2C6DABA8"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065F1DEF" w14:textId="77777777" w:rsidR="00507785" w:rsidRDefault="00507785" w:rsidP="007159D8">
            <w:pPr>
              <w:pStyle w:val="TAC"/>
            </w:pPr>
            <w:r>
              <w:t>CBs</w:t>
            </w:r>
          </w:p>
        </w:tc>
        <w:tc>
          <w:tcPr>
            <w:tcW w:w="940" w:type="dxa"/>
          </w:tcPr>
          <w:p w14:paraId="0A0BFB65" w14:textId="77777777" w:rsidR="00507785" w:rsidRDefault="00507785" w:rsidP="007159D8">
            <w:pPr>
              <w:pStyle w:val="TAC"/>
            </w:pPr>
            <w:r>
              <w:rPr>
                <w:rFonts w:hint="eastAsia"/>
                <w:lang w:val="en-US"/>
              </w:rPr>
              <w:t>1</w:t>
            </w:r>
          </w:p>
        </w:tc>
        <w:tc>
          <w:tcPr>
            <w:tcW w:w="940" w:type="dxa"/>
          </w:tcPr>
          <w:p w14:paraId="08B8138F" w14:textId="77777777" w:rsidR="00507785" w:rsidRDefault="00507785" w:rsidP="007159D8">
            <w:pPr>
              <w:pStyle w:val="TAC"/>
            </w:pPr>
            <w:r>
              <w:rPr>
                <w:rFonts w:hint="eastAsia"/>
                <w:lang w:val="en-US"/>
              </w:rPr>
              <w:t>2</w:t>
            </w:r>
          </w:p>
        </w:tc>
        <w:tc>
          <w:tcPr>
            <w:tcW w:w="940" w:type="dxa"/>
          </w:tcPr>
          <w:p w14:paraId="18D2FB77" w14:textId="77777777" w:rsidR="00507785" w:rsidRDefault="00507785" w:rsidP="007159D8">
            <w:pPr>
              <w:pStyle w:val="TAC"/>
            </w:pPr>
            <w:r>
              <w:rPr>
                <w:rFonts w:hint="eastAsia"/>
                <w:lang w:val="en-US"/>
              </w:rPr>
              <w:t>4</w:t>
            </w:r>
          </w:p>
        </w:tc>
        <w:tc>
          <w:tcPr>
            <w:tcW w:w="940" w:type="dxa"/>
          </w:tcPr>
          <w:p w14:paraId="7105C5A4" w14:textId="77777777" w:rsidR="00507785" w:rsidRDefault="00507785" w:rsidP="007159D8">
            <w:pPr>
              <w:pStyle w:val="TAC"/>
            </w:pPr>
            <w:r>
              <w:rPr>
                <w:rFonts w:hint="eastAsia"/>
                <w:lang w:val="en-US"/>
              </w:rPr>
              <w:t>7</w:t>
            </w:r>
          </w:p>
        </w:tc>
      </w:tr>
      <w:tr w:rsidR="00507785" w14:paraId="520FFBCD" w14:textId="77777777" w:rsidTr="007159D8">
        <w:trPr>
          <w:jc w:val="center"/>
        </w:trPr>
        <w:tc>
          <w:tcPr>
            <w:tcW w:w="3690" w:type="dxa"/>
          </w:tcPr>
          <w:p w14:paraId="04265AA8" w14:textId="77777777" w:rsidR="00507785" w:rsidRDefault="00507785" w:rsidP="007159D8">
            <w:pPr>
              <w:pStyle w:val="TAC"/>
              <w:rPr>
                <w:rFonts w:eastAsia="Malgun Gothic"/>
              </w:rPr>
            </w:pPr>
            <w:r>
              <w:rPr>
                <w:rFonts w:eastAsia="Malgun Gothic"/>
              </w:rPr>
              <w:t>Binary Channel Bits Per Slot</w:t>
            </w:r>
          </w:p>
        </w:tc>
        <w:tc>
          <w:tcPr>
            <w:tcW w:w="1093" w:type="dxa"/>
          </w:tcPr>
          <w:p w14:paraId="4E707FD9" w14:textId="77777777" w:rsidR="00507785" w:rsidRDefault="00507785" w:rsidP="007159D8">
            <w:pPr>
              <w:pStyle w:val="TAC"/>
            </w:pPr>
          </w:p>
        </w:tc>
        <w:tc>
          <w:tcPr>
            <w:tcW w:w="940" w:type="dxa"/>
          </w:tcPr>
          <w:p w14:paraId="4CE5971A" w14:textId="77777777" w:rsidR="00507785" w:rsidRDefault="00507785" w:rsidP="007159D8">
            <w:pPr>
              <w:pStyle w:val="TAC"/>
            </w:pPr>
          </w:p>
        </w:tc>
        <w:tc>
          <w:tcPr>
            <w:tcW w:w="940" w:type="dxa"/>
          </w:tcPr>
          <w:p w14:paraId="1EE2902C" w14:textId="77777777" w:rsidR="00507785" w:rsidRDefault="00507785" w:rsidP="007159D8">
            <w:pPr>
              <w:pStyle w:val="TAC"/>
            </w:pPr>
          </w:p>
        </w:tc>
        <w:tc>
          <w:tcPr>
            <w:tcW w:w="940" w:type="dxa"/>
          </w:tcPr>
          <w:p w14:paraId="74C1A5A6" w14:textId="77777777" w:rsidR="00507785" w:rsidRDefault="00507785" w:rsidP="007159D8">
            <w:pPr>
              <w:pStyle w:val="TAC"/>
            </w:pPr>
          </w:p>
        </w:tc>
        <w:tc>
          <w:tcPr>
            <w:tcW w:w="940" w:type="dxa"/>
          </w:tcPr>
          <w:p w14:paraId="43FCBDF3" w14:textId="77777777" w:rsidR="00507785" w:rsidRDefault="00507785" w:rsidP="007159D8">
            <w:pPr>
              <w:pStyle w:val="TAC"/>
            </w:pPr>
          </w:p>
        </w:tc>
      </w:tr>
      <w:tr w:rsidR="00507785" w14:paraId="546B47CB" w14:textId="77777777" w:rsidTr="007159D8">
        <w:trPr>
          <w:jc w:val="center"/>
        </w:trPr>
        <w:tc>
          <w:tcPr>
            <w:tcW w:w="3690" w:type="dxa"/>
          </w:tcPr>
          <w:p w14:paraId="4A3BD039"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3AFF1FF" w14:textId="77777777" w:rsidR="00507785" w:rsidRDefault="00507785" w:rsidP="007159D8">
            <w:pPr>
              <w:pStyle w:val="TAC"/>
            </w:pPr>
            <w:r>
              <w:t>Bits</w:t>
            </w:r>
          </w:p>
        </w:tc>
        <w:tc>
          <w:tcPr>
            <w:tcW w:w="940" w:type="dxa"/>
          </w:tcPr>
          <w:p w14:paraId="3FE3B4EE" w14:textId="77777777" w:rsidR="00507785" w:rsidRDefault="00507785" w:rsidP="007159D8">
            <w:pPr>
              <w:pStyle w:val="TAC"/>
            </w:pPr>
            <w:r>
              <w:t>N/A</w:t>
            </w:r>
          </w:p>
        </w:tc>
        <w:tc>
          <w:tcPr>
            <w:tcW w:w="940" w:type="dxa"/>
          </w:tcPr>
          <w:p w14:paraId="1DA0DA84" w14:textId="77777777" w:rsidR="00507785" w:rsidRDefault="00507785" w:rsidP="007159D8">
            <w:pPr>
              <w:pStyle w:val="TAC"/>
            </w:pPr>
            <w:r>
              <w:t>N/A</w:t>
            </w:r>
          </w:p>
        </w:tc>
        <w:tc>
          <w:tcPr>
            <w:tcW w:w="940" w:type="dxa"/>
          </w:tcPr>
          <w:p w14:paraId="3EEBBB71" w14:textId="77777777" w:rsidR="00507785" w:rsidRDefault="00507785" w:rsidP="007159D8">
            <w:pPr>
              <w:pStyle w:val="TAC"/>
            </w:pPr>
            <w:r>
              <w:t>N/A</w:t>
            </w:r>
          </w:p>
        </w:tc>
        <w:tc>
          <w:tcPr>
            <w:tcW w:w="940" w:type="dxa"/>
          </w:tcPr>
          <w:p w14:paraId="7482AE72" w14:textId="77777777" w:rsidR="00507785" w:rsidRDefault="00507785" w:rsidP="007159D8">
            <w:pPr>
              <w:pStyle w:val="TAC"/>
            </w:pPr>
            <w:r>
              <w:t>N/A</w:t>
            </w:r>
          </w:p>
        </w:tc>
      </w:tr>
      <w:tr w:rsidR="00507785" w14:paraId="0BF6902A" w14:textId="77777777" w:rsidTr="007159D8">
        <w:trPr>
          <w:jc w:val="center"/>
        </w:trPr>
        <w:tc>
          <w:tcPr>
            <w:tcW w:w="3690" w:type="dxa"/>
          </w:tcPr>
          <w:p w14:paraId="32AE24AB"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5DC17981" w14:textId="77777777" w:rsidR="00507785" w:rsidRDefault="00507785" w:rsidP="007159D8">
            <w:pPr>
              <w:pStyle w:val="TAC"/>
            </w:pPr>
            <w:r>
              <w:t>Bits</w:t>
            </w:r>
          </w:p>
        </w:tc>
        <w:tc>
          <w:tcPr>
            <w:tcW w:w="940" w:type="dxa"/>
          </w:tcPr>
          <w:p w14:paraId="625F2B58" w14:textId="77777777" w:rsidR="00507785" w:rsidRDefault="00507785" w:rsidP="007159D8">
            <w:pPr>
              <w:pStyle w:val="TAC"/>
            </w:pPr>
            <w:r>
              <w:rPr>
                <w:rFonts w:hint="eastAsia"/>
                <w:lang w:val="en-US"/>
              </w:rPr>
              <w:t>13248</w:t>
            </w:r>
          </w:p>
        </w:tc>
        <w:tc>
          <w:tcPr>
            <w:tcW w:w="940" w:type="dxa"/>
          </w:tcPr>
          <w:p w14:paraId="780EB4DE" w14:textId="77777777" w:rsidR="00507785" w:rsidRDefault="00507785" w:rsidP="007159D8">
            <w:pPr>
              <w:pStyle w:val="TAC"/>
            </w:pPr>
            <w:r>
              <w:rPr>
                <w:rFonts w:hint="eastAsia"/>
                <w:lang w:val="en-US"/>
              </w:rPr>
              <w:t>27324</w:t>
            </w:r>
          </w:p>
        </w:tc>
        <w:tc>
          <w:tcPr>
            <w:tcW w:w="940" w:type="dxa"/>
          </w:tcPr>
          <w:p w14:paraId="673DAA0C" w14:textId="77777777" w:rsidR="00507785" w:rsidRDefault="00507785" w:rsidP="007159D8">
            <w:pPr>
              <w:pStyle w:val="TAC"/>
            </w:pPr>
            <w:r>
              <w:rPr>
                <w:rFonts w:hint="eastAsia"/>
                <w:lang w:val="en-US"/>
              </w:rPr>
              <w:t>54648</w:t>
            </w:r>
          </w:p>
        </w:tc>
        <w:tc>
          <w:tcPr>
            <w:tcW w:w="940" w:type="dxa"/>
          </w:tcPr>
          <w:p w14:paraId="43B182DF" w14:textId="77777777" w:rsidR="00507785" w:rsidRDefault="00507785" w:rsidP="007159D8">
            <w:pPr>
              <w:pStyle w:val="TAC"/>
            </w:pPr>
            <w:r>
              <w:rPr>
                <w:rFonts w:hint="eastAsia"/>
                <w:lang w:val="en-US"/>
              </w:rPr>
              <w:t>109296</w:t>
            </w:r>
          </w:p>
        </w:tc>
      </w:tr>
      <w:tr w:rsidR="00507785" w14:paraId="7872E486" w14:textId="77777777" w:rsidTr="007159D8">
        <w:trPr>
          <w:trHeight w:val="70"/>
          <w:jc w:val="center"/>
        </w:trPr>
        <w:tc>
          <w:tcPr>
            <w:tcW w:w="3690" w:type="dxa"/>
          </w:tcPr>
          <w:p w14:paraId="0D0544FF" w14:textId="77777777" w:rsidR="00507785" w:rsidRDefault="00507785" w:rsidP="007159D8">
            <w:pPr>
              <w:pStyle w:val="TAC"/>
            </w:pPr>
            <w:r>
              <w:t>Max. Throughput averaged over 1 frame (NOTE 7)</w:t>
            </w:r>
          </w:p>
        </w:tc>
        <w:tc>
          <w:tcPr>
            <w:tcW w:w="1093" w:type="dxa"/>
          </w:tcPr>
          <w:p w14:paraId="1E34A4C9" w14:textId="77777777" w:rsidR="00507785" w:rsidRDefault="00507785" w:rsidP="007159D8">
            <w:pPr>
              <w:pStyle w:val="TAC"/>
            </w:pPr>
            <w:r>
              <w:t>Mbps</w:t>
            </w:r>
          </w:p>
        </w:tc>
        <w:tc>
          <w:tcPr>
            <w:tcW w:w="940" w:type="dxa"/>
          </w:tcPr>
          <w:p w14:paraId="64A264B2" w14:textId="77777777" w:rsidR="00507785" w:rsidRDefault="00507785" w:rsidP="007159D8">
            <w:pPr>
              <w:pStyle w:val="TAC"/>
              <w:rPr>
                <w:rFonts w:eastAsia="Malgun Gothic"/>
              </w:rPr>
            </w:pPr>
            <w:r>
              <w:rPr>
                <w:rFonts w:hint="eastAsia"/>
                <w:lang w:val="en-US"/>
              </w:rPr>
              <w:t>30.106</w:t>
            </w:r>
          </w:p>
        </w:tc>
        <w:tc>
          <w:tcPr>
            <w:tcW w:w="940" w:type="dxa"/>
          </w:tcPr>
          <w:p w14:paraId="44FDEAEA" w14:textId="77777777" w:rsidR="00507785" w:rsidRDefault="00507785" w:rsidP="007159D8">
            <w:pPr>
              <w:pStyle w:val="TAC"/>
              <w:rPr>
                <w:rFonts w:eastAsia="Malgun Gothic"/>
              </w:rPr>
            </w:pPr>
            <w:r>
              <w:rPr>
                <w:rFonts w:hint="eastAsia"/>
                <w:lang w:val="en-US"/>
              </w:rPr>
              <w:t>61.478</w:t>
            </w:r>
          </w:p>
        </w:tc>
        <w:tc>
          <w:tcPr>
            <w:tcW w:w="940" w:type="dxa"/>
          </w:tcPr>
          <w:p w14:paraId="5C29DC36" w14:textId="77777777" w:rsidR="00507785" w:rsidRDefault="00507785" w:rsidP="007159D8">
            <w:pPr>
              <w:pStyle w:val="TAC"/>
              <w:rPr>
                <w:rFonts w:eastAsia="Malgun Gothic"/>
              </w:rPr>
            </w:pPr>
            <w:r>
              <w:rPr>
                <w:rFonts w:hint="eastAsia"/>
                <w:lang w:val="en-US"/>
              </w:rPr>
              <w:t>122.918</w:t>
            </w:r>
          </w:p>
        </w:tc>
        <w:tc>
          <w:tcPr>
            <w:tcW w:w="940" w:type="dxa"/>
          </w:tcPr>
          <w:p w14:paraId="4CF1EF37" w14:textId="77777777" w:rsidR="00507785" w:rsidRDefault="00507785" w:rsidP="007159D8">
            <w:pPr>
              <w:pStyle w:val="TAC"/>
              <w:rPr>
                <w:rFonts w:eastAsia="Malgun Gothic"/>
              </w:rPr>
            </w:pPr>
            <w:r>
              <w:rPr>
                <w:rFonts w:hint="eastAsia"/>
                <w:lang w:val="en-US"/>
              </w:rPr>
              <w:t>245.837</w:t>
            </w:r>
          </w:p>
        </w:tc>
      </w:tr>
      <w:tr w:rsidR="00507785" w14:paraId="2D249BA8" w14:textId="77777777" w:rsidTr="007159D8">
        <w:trPr>
          <w:trHeight w:val="70"/>
          <w:jc w:val="center"/>
        </w:trPr>
        <w:tc>
          <w:tcPr>
            <w:tcW w:w="8543" w:type="dxa"/>
            <w:gridSpan w:val="6"/>
          </w:tcPr>
          <w:p w14:paraId="6AB5D6D2" w14:textId="77777777" w:rsidR="00507785" w:rsidRDefault="00507785" w:rsidP="007159D8">
            <w:pPr>
              <w:pStyle w:val="TAN"/>
            </w:pPr>
            <w:r>
              <w:t>NOTE 1:</w:t>
            </w:r>
            <w:r>
              <w:tab/>
              <w:t>Additional parameters are specified in Table A.3.1-1 and Table A.3.3.1-1.</w:t>
            </w:r>
          </w:p>
          <w:p w14:paraId="5CFF3717" w14:textId="77777777" w:rsidR="00507785" w:rsidRDefault="00507785" w:rsidP="007159D8">
            <w:pPr>
              <w:pStyle w:val="TAN"/>
            </w:pPr>
            <w:r>
              <w:t>NOTE 2:</w:t>
            </w:r>
            <w:r>
              <w:tab/>
              <w:t>If more than one Code Block is present, an additional CRC sequence of L = 24 Bits is attached to each Code Block (otherwise L = 0 Bit).</w:t>
            </w:r>
          </w:p>
          <w:p w14:paraId="45F15069" w14:textId="77777777" w:rsidR="00507785" w:rsidRDefault="00507785" w:rsidP="007159D8">
            <w:pPr>
              <w:pStyle w:val="TAN"/>
            </w:pPr>
            <w:r>
              <w:t>NOTE 3:</w:t>
            </w:r>
            <w:r>
              <w:tab/>
              <w:t>SS/PBCH block is transmitted in slot 0 of each frame.</w:t>
            </w:r>
          </w:p>
          <w:p w14:paraId="55A6AAEE" w14:textId="77777777" w:rsidR="00507785" w:rsidRDefault="00507785" w:rsidP="007159D8">
            <w:pPr>
              <w:pStyle w:val="TAN"/>
              <w:rPr>
                <w:lang w:val="en-US"/>
              </w:rPr>
            </w:pPr>
            <w:r>
              <w:rPr>
                <w:lang w:val="en-US"/>
              </w:rPr>
              <w:t>NOTE 4:</w:t>
            </w:r>
            <w:r>
              <w:tab/>
            </w:r>
            <w:r>
              <w:rPr>
                <w:lang w:val="en-US"/>
              </w:rPr>
              <w:t>Slot i is slot index per frame.</w:t>
            </w:r>
          </w:p>
          <w:p w14:paraId="75F83DAE"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4F633884"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C7C06FB" w14:textId="77777777" w:rsidR="00507785" w:rsidRDefault="00507785" w:rsidP="007159D8">
            <w:pPr>
              <w:pStyle w:val="TAN"/>
            </w:pPr>
            <w:r>
              <w:rPr>
                <w:shd w:val="clear" w:color="auto" w:fill="FFFFFF"/>
              </w:rPr>
              <w:t>NOTE 7:</w:t>
            </w:r>
            <w:r>
              <w:rPr>
                <w:shd w:val="clear" w:color="auto" w:fill="FFFFFF"/>
              </w:rPr>
              <w:tab/>
              <w:t>Throughput is averaged over 2nd frame of RMC.</w:t>
            </w:r>
          </w:p>
        </w:tc>
      </w:tr>
    </w:tbl>
    <w:p w14:paraId="70745904" w14:textId="77777777" w:rsidR="00507785" w:rsidRDefault="00507785" w:rsidP="00507785"/>
    <w:p w14:paraId="2ED4CFD4" w14:textId="77777777" w:rsidR="009D70B8" w:rsidRPr="00C25669" w:rsidRDefault="009D70B8" w:rsidP="009D70B8">
      <w:pPr>
        <w:pStyle w:val="TH"/>
      </w:pPr>
      <w:r w:rsidRPr="00C25669">
        <w:lastRenderedPageBreak/>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7159D8">
        <w:trP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7159D8">
        <w:trP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7B1E4D1A" w:rsidR="00507785" w:rsidRDefault="00507785" w:rsidP="00507785">
      <w:pPr>
        <w:pStyle w:val="TH"/>
        <w:rPr>
          <w:lang w:val="en-US"/>
        </w:rPr>
      </w:pPr>
      <w:r>
        <w:lastRenderedPageBreak/>
        <w:t>Table A.3.2.1.</w:t>
      </w:r>
      <w:r>
        <w:rPr>
          <w:rFonts w:hint="eastAsia"/>
          <w:lang w:val="en-US"/>
        </w:rPr>
        <w:t>3</w:t>
      </w:r>
      <w:r>
        <w:t>-</w:t>
      </w:r>
      <w:r>
        <w:rPr>
          <w:lang w:val="en-US"/>
        </w:rPr>
        <w:t>5</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35245C0E" w14:textId="77777777" w:rsidTr="007159D8">
        <w:trPr>
          <w:jc w:val="center"/>
        </w:trPr>
        <w:tc>
          <w:tcPr>
            <w:tcW w:w="3690" w:type="dxa"/>
          </w:tcPr>
          <w:p w14:paraId="16C52449" w14:textId="77777777" w:rsidR="00507785" w:rsidRDefault="00507785" w:rsidP="007159D8">
            <w:pPr>
              <w:pStyle w:val="TAH"/>
            </w:pPr>
            <w:r>
              <w:t>Parameter</w:t>
            </w:r>
          </w:p>
        </w:tc>
        <w:tc>
          <w:tcPr>
            <w:tcW w:w="1093" w:type="dxa"/>
          </w:tcPr>
          <w:p w14:paraId="240DB1DA" w14:textId="77777777" w:rsidR="00507785" w:rsidRDefault="00507785" w:rsidP="007159D8">
            <w:pPr>
              <w:pStyle w:val="TAH"/>
            </w:pPr>
            <w:r>
              <w:t>Unit</w:t>
            </w:r>
          </w:p>
        </w:tc>
        <w:tc>
          <w:tcPr>
            <w:tcW w:w="3760" w:type="dxa"/>
            <w:gridSpan w:val="4"/>
          </w:tcPr>
          <w:p w14:paraId="3C6CCDEA" w14:textId="77777777" w:rsidR="00507785" w:rsidRDefault="00507785" w:rsidP="007159D8">
            <w:pPr>
              <w:pStyle w:val="TAH"/>
            </w:pPr>
            <w:r>
              <w:t>Value</w:t>
            </w:r>
          </w:p>
        </w:tc>
      </w:tr>
      <w:tr w:rsidR="00507785" w14:paraId="0E247F19" w14:textId="77777777" w:rsidTr="007159D8">
        <w:trPr>
          <w:jc w:val="center"/>
        </w:trPr>
        <w:tc>
          <w:tcPr>
            <w:tcW w:w="3690" w:type="dxa"/>
          </w:tcPr>
          <w:p w14:paraId="4EEC5AF4" w14:textId="77777777" w:rsidR="00507785" w:rsidRDefault="00507785" w:rsidP="007159D8">
            <w:pPr>
              <w:pStyle w:val="TAC"/>
            </w:pPr>
            <w:r>
              <w:t>Channel bandwidth</w:t>
            </w:r>
          </w:p>
        </w:tc>
        <w:tc>
          <w:tcPr>
            <w:tcW w:w="1093" w:type="dxa"/>
          </w:tcPr>
          <w:p w14:paraId="5C6A229F" w14:textId="77777777" w:rsidR="00507785" w:rsidRDefault="00507785" w:rsidP="007159D8">
            <w:pPr>
              <w:pStyle w:val="TAC"/>
            </w:pPr>
            <w:r>
              <w:t>MHz</w:t>
            </w:r>
          </w:p>
        </w:tc>
        <w:tc>
          <w:tcPr>
            <w:tcW w:w="940" w:type="dxa"/>
          </w:tcPr>
          <w:p w14:paraId="6EBF21C0" w14:textId="77777777" w:rsidR="00507785" w:rsidRDefault="00507785" w:rsidP="007159D8">
            <w:pPr>
              <w:pStyle w:val="TAC"/>
            </w:pPr>
            <w:r>
              <w:t>50</w:t>
            </w:r>
          </w:p>
        </w:tc>
        <w:tc>
          <w:tcPr>
            <w:tcW w:w="940" w:type="dxa"/>
          </w:tcPr>
          <w:p w14:paraId="357EA37C" w14:textId="77777777" w:rsidR="00507785" w:rsidRDefault="00507785" w:rsidP="007159D8">
            <w:pPr>
              <w:pStyle w:val="TAC"/>
            </w:pPr>
            <w:r>
              <w:t>100</w:t>
            </w:r>
          </w:p>
        </w:tc>
        <w:tc>
          <w:tcPr>
            <w:tcW w:w="940" w:type="dxa"/>
          </w:tcPr>
          <w:p w14:paraId="565292B4" w14:textId="77777777" w:rsidR="00507785" w:rsidRDefault="00507785" w:rsidP="007159D8">
            <w:pPr>
              <w:pStyle w:val="TAC"/>
            </w:pPr>
            <w:r>
              <w:t>200</w:t>
            </w:r>
          </w:p>
        </w:tc>
        <w:tc>
          <w:tcPr>
            <w:tcW w:w="940" w:type="dxa"/>
          </w:tcPr>
          <w:p w14:paraId="38D2E83F" w14:textId="77777777" w:rsidR="00507785" w:rsidRDefault="00507785" w:rsidP="007159D8">
            <w:pPr>
              <w:pStyle w:val="TAC"/>
            </w:pPr>
            <w:r>
              <w:t>400</w:t>
            </w:r>
          </w:p>
        </w:tc>
      </w:tr>
      <w:tr w:rsidR="00507785" w14:paraId="0F730CB4" w14:textId="77777777" w:rsidTr="007159D8">
        <w:trPr>
          <w:jc w:val="center"/>
        </w:trPr>
        <w:tc>
          <w:tcPr>
            <w:tcW w:w="3690" w:type="dxa"/>
          </w:tcPr>
          <w:p w14:paraId="292C9D21" w14:textId="77777777" w:rsidR="00507785" w:rsidRDefault="00507785" w:rsidP="007159D8">
            <w:pPr>
              <w:pStyle w:val="TAC"/>
            </w:pPr>
            <w:r>
              <w:t xml:space="preserve">Subcarrier spacing configuration </w:t>
            </w:r>
            <w:r>
              <w:object w:dxaOrig="210" w:dyaOrig="310" w14:anchorId="2A3EC6DF">
                <v:shape id="_x0000_i1036" type="#_x0000_t75" style="width:11pt;height:16pt" o:ole="">
                  <v:imagedata r:id="rId40" o:title=""/>
                </v:shape>
                <o:OLEObject Type="Embed" ProgID="Equation.3" ShapeID="_x0000_i1036" DrawAspect="Content" ObjectID="_1797856610" r:id="rId46"/>
              </w:object>
            </w:r>
          </w:p>
        </w:tc>
        <w:tc>
          <w:tcPr>
            <w:tcW w:w="1093" w:type="dxa"/>
          </w:tcPr>
          <w:p w14:paraId="2F94B38F" w14:textId="77777777" w:rsidR="00507785" w:rsidRDefault="00507785" w:rsidP="007159D8">
            <w:pPr>
              <w:pStyle w:val="TAC"/>
            </w:pPr>
          </w:p>
        </w:tc>
        <w:tc>
          <w:tcPr>
            <w:tcW w:w="940" w:type="dxa"/>
          </w:tcPr>
          <w:p w14:paraId="76B9541B" w14:textId="77777777" w:rsidR="00507785" w:rsidRDefault="00507785" w:rsidP="007159D8">
            <w:pPr>
              <w:pStyle w:val="TAC"/>
            </w:pPr>
            <w:r>
              <w:t>3</w:t>
            </w:r>
          </w:p>
        </w:tc>
        <w:tc>
          <w:tcPr>
            <w:tcW w:w="940" w:type="dxa"/>
          </w:tcPr>
          <w:p w14:paraId="3EDC83DF" w14:textId="77777777" w:rsidR="00507785" w:rsidRDefault="00507785" w:rsidP="007159D8">
            <w:pPr>
              <w:pStyle w:val="TAC"/>
            </w:pPr>
            <w:r>
              <w:t>3</w:t>
            </w:r>
          </w:p>
        </w:tc>
        <w:tc>
          <w:tcPr>
            <w:tcW w:w="940" w:type="dxa"/>
          </w:tcPr>
          <w:p w14:paraId="2CBBE9CA" w14:textId="77777777" w:rsidR="00507785" w:rsidRDefault="00507785" w:rsidP="007159D8">
            <w:pPr>
              <w:pStyle w:val="TAC"/>
            </w:pPr>
            <w:r>
              <w:t>3</w:t>
            </w:r>
          </w:p>
        </w:tc>
        <w:tc>
          <w:tcPr>
            <w:tcW w:w="940" w:type="dxa"/>
          </w:tcPr>
          <w:p w14:paraId="4004B3D0" w14:textId="77777777" w:rsidR="00507785" w:rsidRDefault="00507785" w:rsidP="007159D8">
            <w:pPr>
              <w:pStyle w:val="TAC"/>
            </w:pPr>
            <w:r>
              <w:t>3</w:t>
            </w:r>
          </w:p>
        </w:tc>
      </w:tr>
      <w:tr w:rsidR="00507785" w14:paraId="7DF2AE8B" w14:textId="77777777" w:rsidTr="007159D8">
        <w:trPr>
          <w:jc w:val="center"/>
        </w:trPr>
        <w:tc>
          <w:tcPr>
            <w:tcW w:w="3690" w:type="dxa"/>
          </w:tcPr>
          <w:p w14:paraId="4BBB1C92" w14:textId="77777777" w:rsidR="00507785" w:rsidRDefault="00507785" w:rsidP="007159D8">
            <w:pPr>
              <w:pStyle w:val="TAC"/>
            </w:pPr>
            <w:r>
              <w:t>Allocated resource blocks</w:t>
            </w:r>
          </w:p>
        </w:tc>
        <w:tc>
          <w:tcPr>
            <w:tcW w:w="1093" w:type="dxa"/>
          </w:tcPr>
          <w:p w14:paraId="6443FC4E" w14:textId="77777777" w:rsidR="00507785" w:rsidRDefault="00507785" w:rsidP="007159D8">
            <w:pPr>
              <w:pStyle w:val="TAC"/>
            </w:pPr>
          </w:p>
        </w:tc>
        <w:tc>
          <w:tcPr>
            <w:tcW w:w="940" w:type="dxa"/>
          </w:tcPr>
          <w:p w14:paraId="1F33326D" w14:textId="77777777" w:rsidR="00507785" w:rsidRDefault="00507785" w:rsidP="007159D8">
            <w:pPr>
              <w:pStyle w:val="TAC"/>
            </w:pPr>
            <w:r>
              <w:t>32</w:t>
            </w:r>
          </w:p>
        </w:tc>
        <w:tc>
          <w:tcPr>
            <w:tcW w:w="940" w:type="dxa"/>
          </w:tcPr>
          <w:p w14:paraId="0A223D44" w14:textId="77777777" w:rsidR="00507785" w:rsidRDefault="00507785" w:rsidP="007159D8">
            <w:pPr>
              <w:pStyle w:val="TAC"/>
            </w:pPr>
            <w:r>
              <w:t>66</w:t>
            </w:r>
          </w:p>
        </w:tc>
        <w:tc>
          <w:tcPr>
            <w:tcW w:w="940" w:type="dxa"/>
          </w:tcPr>
          <w:p w14:paraId="5E951FFC" w14:textId="77777777" w:rsidR="00507785" w:rsidRDefault="00507785" w:rsidP="007159D8">
            <w:pPr>
              <w:pStyle w:val="TAC"/>
            </w:pPr>
            <w:r>
              <w:t>132</w:t>
            </w:r>
          </w:p>
        </w:tc>
        <w:tc>
          <w:tcPr>
            <w:tcW w:w="940" w:type="dxa"/>
          </w:tcPr>
          <w:p w14:paraId="19F8EEED" w14:textId="77777777" w:rsidR="00507785" w:rsidRDefault="00507785" w:rsidP="007159D8">
            <w:pPr>
              <w:pStyle w:val="TAC"/>
            </w:pPr>
            <w:r>
              <w:t>264</w:t>
            </w:r>
          </w:p>
        </w:tc>
      </w:tr>
      <w:tr w:rsidR="00507785" w14:paraId="028D4AAC" w14:textId="77777777" w:rsidTr="007159D8">
        <w:trPr>
          <w:jc w:val="center"/>
        </w:trPr>
        <w:tc>
          <w:tcPr>
            <w:tcW w:w="3690" w:type="dxa"/>
          </w:tcPr>
          <w:p w14:paraId="621F1064" w14:textId="77777777" w:rsidR="00507785" w:rsidRDefault="00507785" w:rsidP="007159D8">
            <w:pPr>
              <w:pStyle w:val="TAC"/>
            </w:pPr>
            <w:r>
              <w:t>Subcarriers per resource block</w:t>
            </w:r>
          </w:p>
        </w:tc>
        <w:tc>
          <w:tcPr>
            <w:tcW w:w="1093" w:type="dxa"/>
          </w:tcPr>
          <w:p w14:paraId="5CC4BCF2" w14:textId="77777777" w:rsidR="00507785" w:rsidRDefault="00507785" w:rsidP="007159D8">
            <w:pPr>
              <w:pStyle w:val="TAC"/>
            </w:pPr>
          </w:p>
        </w:tc>
        <w:tc>
          <w:tcPr>
            <w:tcW w:w="940" w:type="dxa"/>
          </w:tcPr>
          <w:p w14:paraId="029169FB" w14:textId="77777777" w:rsidR="00507785" w:rsidRDefault="00507785" w:rsidP="007159D8">
            <w:pPr>
              <w:pStyle w:val="TAC"/>
            </w:pPr>
            <w:r>
              <w:t>12</w:t>
            </w:r>
          </w:p>
        </w:tc>
        <w:tc>
          <w:tcPr>
            <w:tcW w:w="940" w:type="dxa"/>
          </w:tcPr>
          <w:p w14:paraId="1F9B8266" w14:textId="77777777" w:rsidR="00507785" w:rsidRDefault="00507785" w:rsidP="007159D8">
            <w:pPr>
              <w:pStyle w:val="TAC"/>
            </w:pPr>
            <w:r>
              <w:t>12</w:t>
            </w:r>
          </w:p>
        </w:tc>
        <w:tc>
          <w:tcPr>
            <w:tcW w:w="940" w:type="dxa"/>
          </w:tcPr>
          <w:p w14:paraId="2BE65016" w14:textId="77777777" w:rsidR="00507785" w:rsidRDefault="00507785" w:rsidP="007159D8">
            <w:pPr>
              <w:pStyle w:val="TAC"/>
            </w:pPr>
            <w:r>
              <w:t>12</w:t>
            </w:r>
          </w:p>
        </w:tc>
        <w:tc>
          <w:tcPr>
            <w:tcW w:w="940" w:type="dxa"/>
          </w:tcPr>
          <w:p w14:paraId="3D9B1BFB" w14:textId="77777777" w:rsidR="00507785" w:rsidRDefault="00507785" w:rsidP="007159D8">
            <w:pPr>
              <w:pStyle w:val="TAC"/>
            </w:pPr>
            <w:r>
              <w:t>12</w:t>
            </w:r>
          </w:p>
        </w:tc>
      </w:tr>
      <w:tr w:rsidR="00507785" w14:paraId="1E87E9BA" w14:textId="77777777" w:rsidTr="007159D8">
        <w:trPr>
          <w:jc w:val="center"/>
        </w:trPr>
        <w:tc>
          <w:tcPr>
            <w:tcW w:w="3690" w:type="dxa"/>
          </w:tcPr>
          <w:p w14:paraId="01765DD6" w14:textId="77777777" w:rsidR="00507785" w:rsidRDefault="00507785" w:rsidP="007159D8">
            <w:pPr>
              <w:pStyle w:val="TAC"/>
            </w:pPr>
            <w:r>
              <w:t>Allocated slots per Frame (NOTE 6)</w:t>
            </w:r>
          </w:p>
        </w:tc>
        <w:tc>
          <w:tcPr>
            <w:tcW w:w="1093" w:type="dxa"/>
          </w:tcPr>
          <w:p w14:paraId="34FA9ACF" w14:textId="77777777" w:rsidR="00507785" w:rsidRDefault="00507785" w:rsidP="007159D8">
            <w:pPr>
              <w:pStyle w:val="TAC"/>
            </w:pPr>
          </w:p>
        </w:tc>
        <w:tc>
          <w:tcPr>
            <w:tcW w:w="940" w:type="dxa"/>
          </w:tcPr>
          <w:p w14:paraId="0D11CD4A" w14:textId="57AD7004" w:rsidR="00507785" w:rsidRDefault="00507785" w:rsidP="007159D8">
            <w:pPr>
              <w:pStyle w:val="TAC"/>
            </w:pPr>
            <w:r>
              <w:t>47/48</w:t>
            </w:r>
          </w:p>
        </w:tc>
        <w:tc>
          <w:tcPr>
            <w:tcW w:w="940" w:type="dxa"/>
          </w:tcPr>
          <w:p w14:paraId="7EFD4B43" w14:textId="62AFF17C" w:rsidR="00507785" w:rsidRDefault="00507785" w:rsidP="007159D8">
            <w:pPr>
              <w:pStyle w:val="TAC"/>
            </w:pPr>
            <w:r>
              <w:t>47/48</w:t>
            </w:r>
          </w:p>
        </w:tc>
        <w:tc>
          <w:tcPr>
            <w:tcW w:w="940" w:type="dxa"/>
          </w:tcPr>
          <w:p w14:paraId="563D3473" w14:textId="5016041A" w:rsidR="00507785" w:rsidRDefault="00507785" w:rsidP="007159D8">
            <w:pPr>
              <w:pStyle w:val="TAC"/>
            </w:pPr>
            <w:r>
              <w:t>47/48</w:t>
            </w:r>
          </w:p>
        </w:tc>
        <w:tc>
          <w:tcPr>
            <w:tcW w:w="940" w:type="dxa"/>
          </w:tcPr>
          <w:p w14:paraId="0511FF9D" w14:textId="0B8200A9" w:rsidR="00507785" w:rsidRDefault="00507785" w:rsidP="007159D8">
            <w:pPr>
              <w:pStyle w:val="TAC"/>
            </w:pPr>
            <w:r>
              <w:t>47/48</w:t>
            </w:r>
          </w:p>
        </w:tc>
      </w:tr>
      <w:tr w:rsidR="00507785" w14:paraId="4FEBE09E" w14:textId="77777777" w:rsidTr="007159D8">
        <w:trPr>
          <w:jc w:val="center"/>
        </w:trPr>
        <w:tc>
          <w:tcPr>
            <w:tcW w:w="3690" w:type="dxa"/>
          </w:tcPr>
          <w:p w14:paraId="5F1E472E" w14:textId="77777777" w:rsidR="00507785" w:rsidRDefault="00507785" w:rsidP="007159D8">
            <w:pPr>
              <w:pStyle w:val="TAC"/>
            </w:pPr>
            <w:r>
              <w:t>MCS index</w:t>
            </w:r>
          </w:p>
        </w:tc>
        <w:tc>
          <w:tcPr>
            <w:tcW w:w="1093" w:type="dxa"/>
          </w:tcPr>
          <w:p w14:paraId="279D9BE9" w14:textId="77777777" w:rsidR="00507785" w:rsidRDefault="00507785" w:rsidP="007159D8">
            <w:pPr>
              <w:pStyle w:val="TAC"/>
            </w:pPr>
          </w:p>
        </w:tc>
        <w:tc>
          <w:tcPr>
            <w:tcW w:w="940" w:type="dxa"/>
          </w:tcPr>
          <w:p w14:paraId="6472F835" w14:textId="77777777" w:rsidR="00507785" w:rsidRDefault="00507785" w:rsidP="007159D8">
            <w:pPr>
              <w:pStyle w:val="TAC"/>
            </w:pPr>
            <w:r>
              <w:t>19</w:t>
            </w:r>
          </w:p>
        </w:tc>
        <w:tc>
          <w:tcPr>
            <w:tcW w:w="940" w:type="dxa"/>
          </w:tcPr>
          <w:p w14:paraId="29A8FCCC" w14:textId="77777777" w:rsidR="00507785" w:rsidRDefault="00507785" w:rsidP="007159D8">
            <w:pPr>
              <w:pStyle w:val="TAC"/>
            </w:pPr>
            <w:r>
              <w:t>19</w:t>
            </w:r>
          </w:p>
        </w:tc>
        <w:tc>
          <w:tcPr>
            <w:tcW w:w="940" w:type="dxa"/>
          </w:tcPr>
          <w:p w14:paraId="52F6D508" w14:textId="77777777" w:rsidR="00507785" w:rsidRDefault="00507785" w:rsidP="007159D8">
            <w:pPr>
              <w:pStyle w:val="TAC"/>
            </w:pPr>
            <w:r>
              <w:t>19</w:t>
            </w:r>
          </w:p>
        </w:tc>
        <w:tc>
          <w:tcPr>
            <w:tcW w:w="940" w:type="dxa"/>
          </w:tcPr>
          <w:p w14:paraId="62577337" w14:textId="77777777" w:rsidR="00507785" w:rsidRDefault="00507785" w:rsidP="007159D8">
            <w:pPr>
              <w:pStyle w:val="TAC"/>
            </w:pPr>
            <w:r>
              <w:t>19</w:t>
            </w:r>
          </w:p>
        </w:tc>
      </w:tr>
      <w:tr w:rsidR="00507785" w14:paraId="34CAE2AE" w14:textId="77777777" w:rsidTr="007159D8">
        <w:trPr>
          <w:jc w:val="center"/>
        </w:trPr>
        <w:tc>
          <w:tcPr>
            <w:tcW w:w="3690" w:type="dxa"/>
          </w:tcPr>
          <w:p w14:paraId="2714ECDC" w14:textId="77777777" w:rsidR="00507785" w:rsidRDefault="00507785" w:rsidP="007159D8">
            <w:pPr>
              <w:pStyle w:val="TAC"/>
            </w:pPr>
            <w:r>
              <w:t>Modulation</w:t>
            </w:r>
          </w:p>
        </w:tc>
        <w:tc>
          <w:tcPr>
            <w:tcW w:w="1093" w:type="dxa"/>
          </w:tcPr>
          <w:p w14:paraId="68CF7721" w14:textId="77777777" w:rsidR="00507785" w:rsidRDefault="00507785" w:rsidP="007159D8">
            <w:pPr>
              <w:pStyle w:val="TAC"/>
            </w:pPr>
          </w:p>
        </w:tc>
        <w:tc>
          <w:tcPr>
            <w:tcW w:w="940" w:type="dxa"/>
          </w:tcPr>
          <w:p w14:paraId="7A1A2A91" w14:textId="77777777" w:rsidR="00507785" w:rsidRDefault="00507785" w:rsidP="007159D8">
            <w:pPr>
              <w:pStyle w:val="TAC"/>
            </w:pPr>
            <w:r>
              <w:t>64QAM</w:t>
            </w:r>
          </w:p>
        </w:tc>
        <w:tc>
          <w:tcPr>
            <w:tcW w:w="940" w:type="dxa"/>
          </w:tcPr>
          <w:p w14:paraId="58DFE6FF" w14:textId="77777777" w:rsidR="00507785" w:rsidRDefault="00507785" w:rsidP="007159D8">
            <w:pPr>
              <w:pStyle w:val="TAC"/>
            </w:pPr>
            <w:r>
              <w:t>64QAM</w:t>
            </w:r>
          </w:p>
        </w:tc>
        <w:tc>
          <w:tcPr>
            <w:tcW w:w="940" w:type="dxa"/>
          </w:tcPr>
          <w:p w14:paraId="20ADBB40" w14:textId="77777777" w:rsidR="00507785" w:rsidRDefault="00507785" w:rsidP="007159D8">
            <w:pPr>
              <w:pStyle w:val="TAC"/>
            </w:pPr>
            <w:r>
              <w:t>64QAM</w:t>
            </w:r>
          </w:p>
        </w:tc>
        <w:tc>
          <w:tcPr>
            <w:tcW w:w="940" w:type="dxa"/>
          </w:tcPr>
          <w:p w14:paraId="43F54E55" w14:textId="77777777" w:rsidR="00507785" w:rsidRDefault="00507785" w:rsidP="007159D8">
            <w:pPr>
              <w:pStyle w:val="TAC"/>
            </w:pPr>
            <w:r>
              <w:t>64QAM</w:t>
            </w:r>
          </w:p>
        </w:tc>
      </w:tr>
      <w:tr w:rsidR="00507785" w14:paraId="576DDCE1" w14:textId="77777777" w:rsidTr="007159D8">
        <w:trPr>
          <w:jc w:val="center"/>
        </w:trPr>
        <w:tc>
          <w:tcPr>
            <w:tcW w:w="3690" w:type="dxa"/>
          </w:tcPr>
          <w:p w14:paraId="6666F1D8" w14:textId="77777777" w:rsidR="00507785" w:rsidRDefault="00507785" w:rsidP="007159D8">
            <w:pPr>
              <w:pStyle w:val="TAC"/>
            </w:pPr>
            <w:r>
              <w:t>Target Coding Rate</w:t>
            </w:r>
          </w:p>
        </w:tc>
        <w:tc>
          <w:tcPr>
            <w:tcW w:w="1093" w:type="dxa"/>
          </w:tcPr>
          <w:p w14:paraId="1658D3FF" w14:textId="77777777" w:rsidR="00507785" w:rsidRDefault="00507785" w:rsidP="007159D8">
            <w:pPr>
              <w:pStyle w:val="TAC"/>
            </w:pPr>
          </w:p>
        </w:tc>
        <w:tc>
          <w:tcPr>
            <w:tcW w:w="940" w:type="dxa"/>
          </w:tcPr>
          <w:p w14:paraId="68C9A005" w14:textId="77777777" w:rsidR="00507785" w:rsidRDefault="00507785" w:rsidP="007159D8">
            <w:pPr>
              <w:pStyle w:val="TAC"/>
            </w:pPr>
            <w:r>
              <w:t>1/2</w:t>
            </w:r>
          </w:p>
        </w:tc>
        <w:tc>
          <w:tcPr>
            <w:tcW w:w="940" w:type="dxa"/>
          </w:tcPr>
          <w:p w14:paraId="1A0CDD79" w14:textId="77777777" w:rsidR="00507785" w:rsidRDefault="00507785" w:rsidP="007159D8">
            <w:pPr>
              <w:pStyle w:val="TAC"/>
            </w:pPr>
            <w:r>
              <w:t>1/2</w:t>
            </w:r>
          </w:p>
        </w:tc>
        <w:tc>
          <w:tcPr>
            <w:tcW w:w="940" w:type="dxa"/>
          </w:tcPr>
          <w:p w14:paraId="7A9935E2" w14:textId="77777777" w:rsidR="00507785" w:rsidRDefault="00507785" w:rsidP="007159D8">
            <w:pPr>
              <w:pStyle w:val="TAC"/>
            </w:pPr>
            <w:r>
              <w:t>1/2</w:t>
            </w:r>
          </w:p>
        </w:tc>
        <w:tc>
          <w:tcPr>
            <w:tcW w:w="940" w:type="dxa"/>
          </w:tcPr>
          <w:p w14:paraId="62B51184" w14:textId="77777777" w:rsidR="00507785" w:rsidRDefault="00507785" w:rsidP="007159D8">
            <w:pPr>
              <w:pStyle w:val="TAC"/>
            </w:pPr>
            <w:r>
              <w:t>1/2</w:t>
            </w:r>
          </w:p>
        </w:tc>
      </w:tr>
      <w:tr w:rsidR="00507785" w14:paraId="70C5C699" w14:textId="77777777" w:rsidTr="007159D8">
        <w:trPr>
          <w:jc w:val="center"/>
        </w:trPr>
        <w:tc>
          <w:tcPr>
            <w:tcW w:w="3690" w:type="dxa"/>
          </w:tcPr>
          <w:p w14:paraId="2CBF7B1B" w14:textId="77777777" w:rsidR="00507785" w:rsidRDefault="00507785" w:rsidP="007159D8">
            <w:pPr>
              <w:pStyle w:val="TAC"/>
            </w:pPr>
            <w:r>
              <w:t>Maximum number of HARQ transmissions</w:t>
            </w:r>
          </w:p>
        </w:tc>
        <w:tc>
          <w:tcPr>
            <w:tcW w:w="1093" w:type="dxa"/>
          </w:tcPr>
          <w:p w14:paraId="48E28CB4" w14:textId="77777777" w:rsidR="00507785" w:rsidRDefault="00507785" w:rsidP="007159D8">
            <w:pPr>
              <w:pStyle w:val="TAC"/>
            </w:pPr>
          </w:p>
        </w:tc>
        <w:tc>
          <w:tcPr>
            <w:tcW w:w="940" w:type="dxa"/>
          </w:tcPr>
          <w:p w14:paraId="363CC3B0" w14:textId="77777777" w:rsidR="00507785" w:rsidRDefault="00507785" w:rsidP="007159D8">
            <w:pPr>
              <w:pStyle w:val="TAC"/>
            </w:pPr>
            <w:r>
              <w:t>1</w:t>
            </w:r>
          </w:p>
        </w:tc>
        <w:tc>
          <w:tcPr>
            <w:tcW w:w="940" w:type="dxa"/>
          </w:tcPr>
          <w:p w14:paraId="542BF8CC" w14:textId="77777777" w:rsidR="00507785" w:rsidRDefault="00507785" w:rsidP="007159D8">
            <w:pPr>
              <w:pStyle w:val="TAC"/>
            </w:pPr>
            <w:r>
              <w:t>1</w:t>
            </w:r>
          </w:p>
        </w:tc>
        <w:tc>
          <w:tcPr>
            <w:tcW w:w="940" w:type="dxa"/>
          </w:tcPr>
          <w:p w14:paraId="35F49D5A" w14:textId="77777777" w:rsidR="00507785" w:rsidRDefault="00507785" w:rsidP="007159D8">
            <w:pPr>
              <w:pStyle w:val="TAC"/>
            </w:pPr>
            <w:r>
              <w:t>1</w:t>
            </w:r>
          </w:p>
        </w:tc>
        <w:tc>
          <w:tcPr>
            <w:tcW w:w="940" w:type="dxa"/>
          </w:tcPr>
          <w:p w14:paraId="0445471D" w14:textId="77777777" w:rsidR="00507785" w:rsidRDefault="00507785" w:rsidP="007159D8">
            <w:pPr>
              <w:pStyle w:val="TAC"/>
            </w:pPr>
            <w:r>
              <w:t>1</w:t>
            </w:r>
          </w:p>
        </w:tc>
      </w:tr>
      <w:tr w:rsidR="00507785" w14:paraId="3CA2E9C5" w14:textId="77777777" w:rsidTr="007159D8">
        <w:trPr>
          <w:jc w:val="center"/>
        </w:trPr>
        <w:tc>
          <w:tcPr>
            <w:tcW w:w="3690" w:type="dxa"/>
          </w:tcPr>
          <w:p w14:paraId="6E60DC15" w14:textId="77777777" w:rsidR="00507785" w:rsidRDefault="00507785" w:rsidP="007159D8">
            <w:pPr>
              <w:pStyle w:val="TAC"/>
            </w:pPr>
            <w:r>
              <w:t>Information Bit Payload per Slot</w:t>
            </w:r>
          </w:p>
        </w:tc>
        <w:tc>
          <w:tcPr>
            <w:tcW w:w="1093" w:type="dxa"/>
          </w:tcPr>
          <w:p w14:paraId="14E7FF41" w14:textId="77777777" w:rsidR="00507785" w:rsidRDefault="00507785" w:rsidP="007159D8">
            <w:pPr>
              <w:pStyle w:val="TAC"/>
            </w:pPr>
          </w:p>
        </w:tc>
        <w:tc>
          <w:tcPr>
            <w:tcW w:w="940" w:type="dxa"/>
          </w:tcPr>
          <w:p w14:paraId="23380A33" w14:textId="77777777" w:rsidR="00507785" w:rsidRDefault="00507785" w:rsidP="007159D8">
            <w:pPr>
              <w:pStyle w:val="TAC"/>
            </w:pPr>
          </w:p>
        </w:tc>
        <w:tc>
          <w:tcPr>
            <w:tcW w:w="940" w:type="dxa"/>
          </w:tcPr>
          <w:p w14:paraId="37EC1919" w14:textId="77777777" w:rsidR="00507785" w:rsidRDefault="00507785" w:rsidP="007159D8">
            <w:pPr>
              <w:pStyle w:val="TAC"/>
            </w:pPr>
          </w:p>
        </w:tc>
        <w:tc>
          <w:tcPr>
            <w:tcW w:w="940" w:type="dxa"/>
          </w:tcPr>
          <w:p w14:paraId="778BB45D" w14:textId="77777777" w:rsidR="00507785" w:rsidRDefault="00507785" w:rsidP="007159D8">
            <w:pPr>
              <w:pStyle w:val="TAC"/>
            </w:pPr>
          </w:p>
        </w:tc>
        <w:tc>
          <w:tcPr>
            <w:tcW w:w="940" w:type="dxa"/>
          </w:tcPr>
          <w:p w14:paraId="45933D49" w14:textId="77777777" w:rsidR="00507785" w:rsidRDefault="00507785" w:rsidP="007159D8">
            <w:pPr>
              <w:pStyle w:val="TAC"/>
            </w:pPr>
          </w:p>
        </w:tc>
      </w:tr>
      <w:tr w:rsidR="00507785" w14:paraId="7E9111CB" w14:textId="77777777" w:rsidTr="007159D8">
        <w:trPr>
          <w:jc w:val="center"/>
        </w:trPr>
        <w:tc>
          <w:tcPr>
            <w:tcW w:w="3690" w:type="dxa"/>
          </w:tcPr>
          <w:p w14:paraId="50EEF2A6"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9DF9A1A" w14:textId="77777777" w:rsidR="00507785" w:rsidRDefault="00507785" w:rsidP="007159D8">
            <w:pPr>
              <w:pStyle w:val="TAC"/>
            </w:pPr>
            <w:r>
              <w:t>Bits</w:t>
            </w:r>
          </w:p>
        </w:tc>
        <w:tc>
          <w:tcPr>
            <w:tcW w:w="940" w:type="dxa"/>
          </w:tcPr>
          <w:p w14:paraId="1227C272" w14:textId="77777777" w:rsidR="00507785" w:rsidRDefault="00507785" w:rsidP="007159D8">
            <w:pPr>
              <w:pStyle w:val="TAC"/>
            </w:pPr>
            <w:r>
              <w:t>N/A</w:t>
            </w:r>
          </w:p>
        </w:tc>
        <w:tc>
          <w:tcPr>
            <w:tcW w:w="940" w:type="dxa"/>
          </w:tcPr>
          <w:p w14:paraId="1A5B5194" w14:textId="77777777" w:rsidR="00507785" w:rsidRDefault="00507785" w:rsidP="007159D8">
            <w:pPr>
              <w:pStyle w:val="TAC"/>
            </w:pPr>
            <w:r>
              <w:t>N/A</w:t>
            </w:r>
          </w:p>
        </w:tc>
        <w:tc>
          <w:tcPr>
            <w:tcW w:w="940" w:type="dxa"/>
          </w:tcPr>
          <w:p w14:paraId="3C555D27" w14:textId="77777777" w:rsidR="00507785" w:rsidRDefault="00507785" w:rsidP="007159D8">
            <w:pPr>
              <w:pStyle w:val="TAC"/>
            </w:pPr>
            <w:r>
              <w:t>N/A</w:t>
            </w:r>
          </w:p>
        </w:tc>
        <w:tc>
          <w:tcPr>
            <w:tcW w:w="940" w:type="dxa"/>
          </w:tcPr>
          <w:p w14:paraId="31E37876" w14:textId="77777777" w:rsidR="00507785" w:rsidRDefault="00507785" w:rsidP="007159D8">
            <w:pPr>
              <w:pStyle w:val="TAC"/>
            </w:pPr>
            <w:r>
              <w:t>N/A</w:t>
            </w:r>
          </w:p>
        </w:tc>
      </w:tr>
      <w:tr w:rsidR="00507785" w14:paraId="4BA68E76" w14:textId="77777777" w:rsidTr="007159D8">
        <w:trPr>
          <w:jc w:val="center"/>
        </w:trPr>
        <w:tc>
          <w:tcPr>
            <w:tcW w:w="3690" w:type="dxa"/>
          </w:tcPr>
          <w:p w14:paraId="1E648B2A"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23B8BD3" w14:textId="77777777" w:rsidR="00507785" w:rsidRDefault="00507785" w:rsidP="007159D8">
            <w:pPr>
              <w:pStyle w:val="TAC"/>
            </w:pPr>
            <w:r>
              <w:t>Bits</w:t>
            </w:r>
          </w:p>
        </w:tc>
        <w:tc>
          <w:tcPr>
            <w:tcW w:w="940" w:type="dxa"/>
          </w:tcPr>
          <w:p w14:paraId="116FCEA9" w14:textId="77777777" w:rsidR="00507785" w:rsidRDefault="00507785" w:rsidP="007159D8">
            <w:pPr>
              <w:pStyle w:val="TAC"/>
            </w:pPr>
            <w:r>
              <w:t>9992</w:t>
            </w:r>
          </w:p>
        </w:tc>
        <w:tc>
          <w:tcPr>
            <w:tcW w:w="940" w:type="dxa"/>
          </w:tcPr>
          <w:p w14:paraId="0957D4EE" w14:textId="77777777" w:rsidR="00507785" w:rsidRDefault="00507785" w:rsidP="007159D8">
            <w:pPr>
              <w:pStyle w:val="TAC"/>
            </w:pPr>
            <w:r>
              <w:t>20496</w:t>
            </w:r>
          </w:p>
        </w:tc>
        <w:tc>
          <w:tcPr>
            <w:tcW w:w="940" w:type="dxa"/>
          </w:tcPr>
          <w:p w14:paraId="09907665" w14:textId="77777777" w:rsidR="00507785" w:rsidRDefault="00507785" w:rsidP="007159D8">
            <w:pPr>
              <w:pStyle w:val="TAC"/>
            </w:pPr>
            <w:r>
              <w:t>40976</w:t>
            </w:r>
          </w:p>
        </w:tc>
        <w:tc>
          <w:tcPr>
            <w:tcW w:w="940" w:type="dxa"/>
          </w:tcPr>
          <w:p w14:paraId="061AC28F" w14:textId="77777777" w:rsidR="00507785" w:rsidRDefault="00507785" w:rsidP="007159D8">
            <w:pPr>
              <w:pStyle w:val="TAC"/>
            </w:pPr>
            <w:r>
              <w:t>81976</w:t>
            </w:r>
          </w:p>
        </w:tc>
      </w:tr>
      <w:tr w:rsidR="00507785" w14:paraId="4706886E" w14:textId="77777777" w:rsidTr="007159D8">
        <w:trPr>
          <w:jc w:val="center"/>
        </w:trPr>
        <w:tc>
          <w:tcPr>
            <w:tcW w:w="3690" w:type="dxa"/>
          </w:tcPr>
          <w:p w14:paraId="4FB42CA4" w14:textId="77777777" w:rsidR="00507785" w:rsidRDefault="00507785" w:rsidP="007159D8">
            <w:pPr>
              <w:pStyle w:val="TAC"/>
              <w:rPr>
                <w:rFonts w:eastAsia="Malgun Gothic"/>
              </w:rPr>
            </w:pPr>
            <w:r>
              <w:rPr>
                <w:rFonts w:eastAsia="Malgun Gothic"/>
              </w:rPr>
              <w:t>Transport block CRC</w:t>
            </w:r>
          </w:p>
        </w:tc>
        <w:tc>
          <w:tcPr>
            <w:tcW w:w="1093" w:type="dxa"/>
          </w:tcPr>
          <w:p w14:paraId="4E217F5F" w14:textId="77777777" w:rsidR="00507785" w:rsidRDefault="00507785" w:rsidP="007159D8">
            <w:pPr>
              <w:pStyle w:val="TAC"/>
            </w:pPr>
            <w:r>
              <w:t>Bits</w:t>
            </w:r>
          </w:p>
        </w:tc>
        <w:tc>
          <w:tcPr>
            <w:tcW w:w="940" w:type="dxa"/>
          </w:tcPr>
          <w:p w14:paraId="762039A6" w14:textId="77777777" w:rsidR="00507785" w:rsidRDefault="00507785" w:rsidP="007159D8">
            <w:pPr>
              <w:pStyle w:val="TAC"/>
            </w:pPr>
            <w:r>
              <w:t>24</w:t>
            </w:r>
          </w:p>
        </w:tc>
        <w:tc>
          <w:tcPr>
            <w:tcW w:w="940" w:type="dxa"/>
          </w:tcPr>
          <w:p w14:paraId="4D5082D9" w14:textId="77777777" w:rsidR="00507785" w:rsidRDefault="00507785" w:rsidP="007159D8">
            <w:pPr>
              <w:pStyle w:val="TAC"/>
            </w:pPr>
            <w:r>
              <w:t>24</w:t>
            </w:r>
          </w:p>
        </w:tc>
        <w:tc>
          <w:tcPr>
            <w:tcW w:w="940" w:type="dxa"/>
          </w:tcPr>
          <w:p w14:paraId="24B8AE41" w14:textId="77777777" w:rsidR="00507785" w:rsidRDefault="00507785" w:rsidP="007159D8">
            <w:pPr>
              <w:pStyle w:val="TAC"/>
            </w:pPr>
            <w:r>
              <w:t>24</w:t>
            </w:r>
          </w:p>
        </w:tc>
        <w:tc>
          <w:tcPr>
            <w:tcW w:w="940" w:type="dxa"/>
          </w:tcPr>
          <w:p w14:paraId="5C01AAE9" w14:textId="77777777" w:rsidR="00507785" w:rsidRDefault="00507785" w:rsidP="007159D8">
            <w:pPr>
              <w:pStyle w:val="TAC"/>
            </w:pPr>
            <w:r>
              <w:t>24</w:t>
            </w:r>
          </w:p>
        </w:tc>
      </w:tr>
      <w:tr w:rsidR="00507785" w14:paraId="6A910993" w14:textId="77777777" w:rsidTr="007159D8">
        <w:trPr>
          <w:jc w:val="center"/>
        </w:trPr>
        <w:tc>
          <w:tcPr>
            <w:tcW w:w="3690" w:type="dxa"/>
          </w:tcPr>
          <w:p w14:paraId="60ACD15B" w14:textId="77777777" w:rsidR="00507785" w:rsidRDefault="00507785" w:rsidP="007159D8">
            <w:pPr>
              <w:pStyle w:val="TAC"/>
              <w:rPr>
                <w:rFonts w:eastAsia="Malgun Gothic"/>
              </w:rPr>
            </w:pPr>
            <w:r>
              <w:rPr>
                <w:rFonts w:eastAsia="Malgun Gothic"/>
              </w:rPr>
              <w:t>LDPC base graph</w:t>
            </w:r>
          </w:p>
        </w:tc>
        <w:tc>
          <w:tcPr>
            <w:tcW w:w="1093" w:type="dxa"/>
          </w:tcPr>
          <w:p w14:paraId="60E87164" w14:textId="77777777" w:rsidR="00507785" w:rsidRDefault="00507785" w:rsidP="007159D8">
            <w:pPr>
              <w:pStyle w:val="TAC"/>
            </w:pPr>
          </w:p>
        </w:tc>
        <w:tc>
          <w:tcPr>
            <w:tcW w:w="940" w:type="dxa"/>
          </w:tcPr>
          <w:p w14:paraId="5052E14B" w14:textId="77777777" w:rsidR="00507785" w:rsidRDefault="00507785" w:rsidP="007159D8">
            <w:pPr>
              <w:pStyle w:val="TAC"/>
            </w:pPr>
            <w:r>
              <w:t>1</w:t>
            </w:r>
          </w:p>
        </w:tc>
        <w:tc>
          <w:tcPr>
            <w:tcW w:w="940" w:type="dxa"/>
          </w:tcPr>
          <w:p w14:paraId="1699DD87" w14:textId="77777777" w:rsidR="00507785" w:rsidRDefault="00507785" w:rsidP="007159D8">
            <w:pPr>
              <w:pStyle w:val="TAC"/>
            </w:pPr>
            <w:r>
              <w:t>1</w:t>
            </w:r>
          </w:p>
        </w:tc>
        <w:tc>
          <w:tcPr>
            <w:tcW w:w="940" w:type="dxa"/>
          </w:tcPr>
          <w:p w14:paraId="27D4515F" w14:textId="77777777" w:rsidR="00507785" w:rsidRDefault="00507785" w:rsidP="007159D8">
            <w:pPr>
              <w:pStyle w:val="TAC"/>
            </w:pPr>
            <w:r>
              <w:t>1</w:t>
            </w:r>
          </w:p>
        </w:tc>
        <w:tc>
          <w:tcPr>
            <w:tcW w:w="940" w:type="dxa"/>
          </w:tcPr>
          <w:p w14:paraId="17426E60" w14:textId="77777777" w:rsidR="00507785" w:rsidRDefault="00507785" w:rsidP="007159D8">
            <w:pPr>
              <w:pStyle w:val="TAC"/>
            </w:pPr>
            <w:r>
              <w:t>1</w:t>
            </w:r>
          </w:p>
        </w:tc>
      </w:tr>
      <w:tr w:rsidR="00507785" w14:paraId="1861F8A3" w14:textId="77777777" w:rsidTr="007159D8">
        <w:trPr>
          <w:jc w:val="center"/>
        </w:trPr>
        <w:tc>
          <w:tcPr>
            <w:tcW w:w="3690" w:type="dxa"/>
          </w:tcPr>
          <w:p w14:paraId="59294F27" w14:textId="77777777" w:rsidR="00507785" w:rsidRDefault="00507785" w:rsidP="007159D8">
            <w:pPr>
              <w:pStyle w:val="TAC"/>
              <w:rPr>
                <w:rFonts w:eastAsia="Malgun Gothic"/>
              </w:rPr>
            </w:pPr>
            <w:r>
              <w:rPr>
                <w:rFonts w:eastAsia="Malgun Gothic"/>
              </w:rPr>
              <w:t>Number of Code Blocks per Slot</w:t>
            </w:r>
          </w:p>
        </w:tc>
        <w:tc>
          <w:tcPr>
            <w:tcW w:w="1093" w:type="dxa"/>
          </w:tcPr>
          <w:p w14:paraId="20CE6396" w14:textId="77777777" w:rsidR="00507785" w:rsidRDefault="00507785" w:rsidP="007159D8">
            <w:pPr>
              <w:pStyle w:val="TAC"/>
            </w:pPr>
          </w:p>
        </w:tc>
        <w:tc>
          <w:tcPr>
            <w:tcW w:w="940" w:type="dxa"/>
          </w:tcPr>
          <w:p w14:paraId="28CF31DB" w14:textId="77777777" w:rsidR="00507785" w:rsidRDefault="00507785" w:rsidP="007159D8">
            <w:pPr>
              <w:pStyle w:val="TAC"/>
            </w:pPr>
          </w:p>
        </w:tc>
        <w:tc>
          <w:tcPr>
            <w:tcW w:w="940" w:type="dxa"/>
          </w:tcPr>
          <w:p w14:paraId="2FB87986" w14:textId="77777777" w:rsidR="00507785" w:rsidRDefault="00507785" w:rsidP="007159D8">
            <w:pPr>
              <w:pStyle w:val="TAC"/>
            </w:pPr>
          </w:p>
        </w:tc>
        <w:tc>
          <w:tcPr>
            <w:tcW w:w="940" w:type="dxa"/>
          </w:tcPr>
          <w:p w14:paraId="531AD0C9" w14:textId="77777777" w:rsidR="00507785" w:rsidRDefault="00507785" w:rsidP="007159D8">
            <w:pPr>
              <w:pStyle w:val="TAC"/>
            </w:pPr>
          </w:p>
        </w:tc>
        <w:tc>
          <w:tcPr>
            <w:tcW w:w="940" w:type="dxa"/>
          </w:tcPr>
          <w:p w14:paraId="46C89752" w14:textId="77777777" w:rsidR="00507785" w:rsidRDefault="00507785" w:rsidP="007159D8">
            <w:pPr>
              <w:pStyle w:val="TAC"/>
            </w:pPr>
          </w:p>
        </w:tc>
      </w:tr>
      <w:tr w:rsidR="00507785" w14:paraId="380FF4FE" w14:textId="77777777" w:rsidTr="007159D8">
        <w:trPr>
          <w:jc w:val="center"/>
        </w:trPr>
        <w:tc>
          <w:tcPr>
            <w:tcW w:w="3690" w:type="dxa"/>
          </w:tcPr>
          <w:p w14:paraId="018C4283"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CE03F07" w14:textId="77777777" w:rsidR="00507785" w:rsidRDefault="00507785" w:rsidP="007159D8">
            <w:pPr>
              <w:pStyle w:val="TAC"/>
            </w:pPr>
            <w:r>
              <w:t>CBs</w:t>
            </w:r>
          </w:p>
        </w:tc>
        <w:tc>
          <w:tcPr>
            <w:tcW w:w="940" w:type="dxa"/>
          </w:tcPr>
          <w:p w14:paraId="41DEEC86" w14:textId="77777777" w:rsidR="00507785" w:rsidRDefault="00507785" w:rsidP="007159D8">
            <w:pPr>
              <w:pStyle w:val="TAC"/>
            </w:pPr>
            <w:r>
              <w:t>N/A</w:t>
            </w:r>
          </w:p>
        </w:tc>
        <w:tc>
          <w:tcPr>
            <w:tcW w:w="940" w:type="dxa"/>
          </w:tcPr>
          <w:p w14:paraId="2024B529" w14:textId="77777777" w:rsidR="00507785" w:rsidRDefault="00507785" w:rsidP="007159D8">
            <w:pPr>
              <w:pStyle w:val="TAC"/>
            </w:pPr>
            <w:r>
              <w:t>N/A</w:t>
            </w:r>
          </w:p>
        </w:tc>
        <w:tc>
          <w:tcPr>
            <w:tcW w:w="940" w:type="dxa"/>
          </w:tcPr>
          <w:p w14:paraId="3B46AFA0" w14:textId="77777777" w:rsidR="00507785" w:rsidRDefault="00507785" w:rsidP="007159D8">
            <w:pPr>
              <w:pStyle w:val="TAC"/>
            </w:pPr>
            <w:r>
              <w:t>N/A</w:t>
            </w:r>
          </w:p>
        </w:tc>
        <w:tc>
          <w:tcPr>
            <w:tcW w:w="940" w:type="dxa"/>
          </w:tcPr>
          <w:p w14:paraId="21CC5CC7" w14:textId="77777777" w:rsidR="00507785" w:rsidRDefault="00507785" w:rsidP="007159D8">
            <w:pPr>
              <w:pStyle w:val="TAC"/>
            </w:pPr>
            <w:r>
              <w:t>N/A</w:t>
            </w:r>
          </w:p>
        </w:tc>
      </w:tr>
      <w:tr w:rsidR="00507785" w14:paraId="468C8CFC" w14:textId="77777777" w:rsidTr="007159D8">
        <w:trPr>
          <w:jc w:val="center"/>
        </w:trPr>
        <w:tc>
          <w:tcPr>
            <w:tcW w:w="3690" w:type="dxa"/>
          </w:tcPr>
          <w:p w14:paraId="57367EAD"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60A69AD9" w14:textId="77777777" w:rsidR="00507785" w:rsidRDefault="00507785" w:rsidP="007159D8">
            <w:pPr>
              <w:pStyle w:val="TAC"/>
            </w:pPr>
            <w:r>
              <w:t>CBs</w:t>
            </w:r>
          </w:p>
        </w:tc>
        <w:tc>
          <w:tcPr>
            <w:tcW w:w="940" w:type="dxa"/>
          </w:tcPr>
          <w:p w14:paraId="728F552A" w14:textId="77777777" w:rsidR="00507785" w:rsidRDefault="00507785" w:rsidP="007159D8">
            <w:pPr>
              <w:pStyle w:val="TAC"/>
            </w:pPr>
            <w:r>
              <w:t>2</w:t>
            </w:r>
          </w:p>
        </w:tc>
        <w:tc>
          <w:tcPr>
            <w:tcW w:w="940" w:type="dxa"/>
          </w:tcPr>
          <w:p w14:paraId="7FC32065" w14:textId="77777777" w:rsidR="00507785" w:rsidRDefault="00507785" w:rsidP="007159D8">
            <w:pPr>
              <w:pStyle w:val="TAC"/>
            </w:pPr>
            <w:r>
              <w:t>3</w:t>
            </w:r>
          </w:p>
        </w:tc>
        <w:tc>
          <w:tcPr>
            <w:tcW w:w="940" w:type="dxa"/>
          </w:tcPr>
          <w:p w14:paraId="7BBEB182" w14:textId="77777777" w:rsidR="00507785" w:rsidRDefault="00507785" w:rsidP="007159D8">
            <w:pPr>
              <w:pStyle w:val="TAC"/>
            </w:pPr>
            <w:r>
              <w:t>5</w:t>
            </w:r>
          </w:p>
        </w:tc>
        <w:tc>
          <w:tcPr>
            <w:tcW w:w="940" w:type="dxa"/>
          </w:tcPr>
          <w:p w14:paraId="5DACBAF1" w14:textId="77777777" w:rsidR="00507785" w:rsidRDefault="00507785" w:rsidP="007159D8">
            <w:pPr>
              <w:pStyle w:val="TAC"/>
            </w:pPr>
            <w:r>
              <w:t>10</w:t>
            </w:r>
          </w:p>
        </w:tc>
      </w:tr>
      <w:tr w:rsidR="00507785" w14:paraId="4ACDBAEB" w14:textId="77777777" w:rsidTr="007159D8">
        <w:trPr>
          <w:jc w:val="center"/>
        </w:trPr>
        <w:tc>
          <w:tcPr>
            <w:tcW w:w="3690" w:type="dxa"/>
          </w:tcPr>
          <w:p w14:paraId="19098CCC" w14:textId="77777777" w:rsidR="00507785" w:rsidRDefault="00507785" w:rsidP="007159D8">
            <w:pPr>
              <w:pStyle w:val="TAC"/>
              <w:rPr>
                <w:rFonts w:eastAsia="Malgun Gothic"/>
              </w:rPr>
            </w:pPr>
            <w:r>
              <w:rPr>
                <w:rFonts w:eastAsia="Malgun Gothic"/>
              </w:rPr>
              <w:t>Binary Channel Bits Per Slot</w:t>
            </w:r>
          </w:p>
        </w:tc>
        <w:tc>
          <w:tcPr>
            <w:tcW w:w="1093" w:type="dxa"/>
          </w:tcPr>
          <w:p w14:paraId="1E6B1B25" w14:textId="77777777" w:rsidR="00507785" w:rsidRDefault="00507785" w:rsidP="007159D8">
            <w:pPr>
              <w:pStyle w:val="TAC"/>
            </w:pPr>
          </w:p>
        </w:tc>
        <w:tc>
          <w:tcPr>
            <w:tcW w:w="940" w:type="dxa"/>
          </w:tcPr>
          <w:p w14:paraId="0DFD144A" w14:textId="77777777" w:rsidR="00507785" w:rsidRDefault="00507785" w:rsidP="007159D8">
            <w:pPr>
              <w:pStyle w:val="TAC"/>
            </w:pPr>
          </w:p>
        </w:tc>
        <w:tc>
          <w:tcPr>
            <w:tcW w:w="940" w:type="dxa"/>
          </w:tcPr>
          <w:p w14:paraId="4100170D" w14:textId="77777777" w:rsidR="00507785" w:rsidRDefault="00507785" w:rsidP="007159D8">
            <w:pPr>
              <w:pStyle w:val="TAC"/>
            </w:pPr>
          </w:p>
        </w:tc>
        <w:tc>
          <w:tcPr>
            <w:tcW w:w="940" w:type="dxa"/>
          </w:tcPr>
          <w:p w14:paraId="3B812218" w14:textId="77777777" w:rsidR="00507785" w:rsidRDefault="00507785" w:rsidP="007159D8">
            <w:pPr>
              <w:pStyle w:val="TAC"/>
            </w:pPr>
          </w:p>
        </w:tc>
        <w:tc>
          <w:tcPr>
            <w:tcW w:w="940" w:type="dxa"/>
          </w:tcPr>
          <w:p w14:paraId="6405BA6C" w14:textId="77777777" w:rsidR="00507785" w:rsidRDefault="00507785" w:rsidP="007159D8">
            <w:pPr>
              <w:pStyle w:val="TAC"/>
            </w:pPr>
          </w:p>
        </w:tc>
      </w:tr>
      <w:tr w:rsidR="00507785" w14:paraId="5F9FD3B7" w14:textId="77777777" w:rsidTr="007159D8">
        <w:trPr>
          <w:jc w:val="center"/>
        </w:trPr>
        <w:tc>
          <w:tcPr>
            <w:tcW w:w="3690" w:type="dxa"/>
          </w:tcPr>
          <w:p w14:paraId="5188A29C"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D32154" w14:textId="77777777" w:rsidR="00507785" w:rsidRDefault="00507785" w:rsidP="007159D8">
            <w:pPr>
              <w:pStyle w:val="TAC"/>
            </w:pPr>
            <w:r>
              <w:t>Bits</w:t>
            </w:r>
          </w:p>
        </w:tc>
        <w:tc>
          <w:tcPr>
            <w:tcW w:w="940" w:type="dxa"/>
          </w:tcPr>
          <w:p w14:paraId="1BB24126" w14:textId="77777777" w:rsidR="00507785" w:rsidRDefault="00507785" w:rsidP="007159D8">
            <w:pPr>
              <w:pStyle w:val="TAC"/>
            </w:pPr>
            <w:r>
              <w:t>N/A</w:t>
            </w:r>
          </w:p>
        </w:tc>
        <w:tc>
          <w:tcPr>
            <w:tcW w:w="940" w:type="dxa"/>
          </w:tcPr>
          <w:p w14:paraId="207A1A0A" w14:textId="77777777" w:rsidR="00507785" w:rsidRDefault="00507785" w:rsidP="007159D8">
            <w:pPr>
              <w:pStyle w:val="TAC"/>
            </w:pPr>
            <w:r>
              <w:t>N/A</w:t>
            </w:r>
          </w:p>
        </w:tc>
        <w:tc>
          <w:tcPr>
            <w:tcW w:w="940" w:type="dxa"/>
          </w:tcPr>
          <w:p w14:paraId="0745A3D7" w14:textId="77777777" w:rsidR="00507785" w:rsidRDefault="00507785" w:rsidP="007159D8">
            <w:pPr>
              <w:pStyle w:val="TAC"/>
            </w:pPr>
            <w:r>
              <w:t>N/A</w:t>
            </w:r>
          </w:p>
        </w:tc>
        <w:tc>
          <w:tcPr>
            <w:tcW w:w="940" w:type="dxa"/>
          </w:tcPr>
          <w:p w14:paraId="15AB170C" w14:textId="77777777" w:rsidR="00507785" w:rsidRDefault="00507785" w:rsidP="007159D8">
            <w:pPr>
              <w:pStyle w:val="TAC"/>
            </w:pPr>
            <w:r>
              <w:t>N/A</w:t>
            </w:r>
          </w:p>
        </w:tc>
      </w:tr>
      <w:tr w:rsidR="00507785" w14:paraId="60104F8B" w14:textId="77777777" w:rsidTr="007159D8">
        <w:trPr>
          <w:jc w:val="center"/>
        </w:trPr>
        <w:tc>
          <w:tcPr>
            <w:tcW w:w="3690" w:type="dxa"/>
          </w:tcPr>
          <w:p w14:paraId="118A01B4"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76701148" w14:textId="77777777" w:rsidR="00507785" w:rsidRDefault="00507785" w:rsidP="007159D8">
            <w:pPr>
              <w:pStyle w:val="TAC"/>
            </w:pPr>
            <w:r>
              <w:t>Bits</w:t>
            </w:r>
          </w:p>
        </w:tc>
        <w:tc>
          <w:tcPr>
            <w:tcW w:w="940" w:type="dxa"/>
          </w:tcPr>
          <w:p w14:paraId="4453EE84" w14:textId="77777777" w:rsidR="00507785" w:rsidRDefault="00507785" w:rsidP="007159D8">
            <w:pPr>
              <w:pStyle w:val="TAC"/>
            </w:pPr>
            <w:r>
              <w:t>19872</w:t>
            </w:r>
          </w:p>
        </w:tc>
        <w:tc>
          <w:tcPr>
            <w:tcW w:w="940" w:type="dxa"/>
          </w:tcPr>
          <w:p w14:paraId="62F2256D" w14:textId="77777777" w:rsidR="00507785" w:rsidRDefault="00507785" w:rsidP="007159D8">
            <w:pPr>
              <w:pStyle w:val="TAC"/>
            </w:pPr>
            <w:r>
              <w:t>40986</w:t>
            </w:r>
          </w:p>
        </w:tc>
        <w:tc>
          <w:tcPr>
            <w:tcW w:w="940" w:type="dxa"/>
          </w:tcPr>
          <w:p w14:paraId="7E92C0E1" w14:textId="77777777" w:rsidR="00507785" w:rsidRDefault="00507785" w:rsidP="007159D8">
            <w:pPr>
              <w:pStyle w:val="TAC"/>
            </w:pPr>
            <w:r>
              <w:t>81972</w:t>
            </w:r>
          </w:p>
        </w:tc>
        <w:tc>
          <w:tcPr>
            <w:tcW w:w="940" w:type="dxa"/>
          </w:tcPr>
          <w:p w14:paraId="5EFE625C" w14:textId="77777777" w:rsidR="00507785" w:rsidRDefault="00507785" w:rsidP="007159D8">
            <w:pPr>
              <w:pStyle w:val="TAC"/>
            </w:pPr>
            <w:r>
              <w:t>163944</w:t>
            </w:r>
          </w:p>
        </w:tc>
      </w:tr>
      <w:tr w:rsidR="00507785" w14:paraId="2C416961" w14:textId="77777777" w:rsidTr="007159D8">
        <w:trPr>
          <w:trHeight w:val="70"/>
          <w:jc w:val="center"/>
        </w:trPr>
        <w:tc>
          <w:tcPr>
            <w:tcW w:w="3690" w:type="dxa"/>
          </w:tcPr>
          <w:p w14:paraId="6CC86574" w14:textId="77777777" w:rsidR="00507785" w:rsidRDefault="00507785" w:rsidP="007159D8">
            <w:pPr>
              <w:pStyle w:val="TAC"/>
            </w:pPr>
            <w:r>
              <w:t>Max. Throughput averaged over 1 frame (NOTE 7)</w:t>
            </w:r>
          </w:p>
        </w:tc>
        <w:tc>
          <w:tcPr>
            <w:tcW w:w="1093" w:type="dxa"/>
          </w:tcPr>
          <w:p w14:paraId="5EE90ACD" w14:textId="77777777" w:rsidR="00507785" w:rsidRDefault="00507785" w:rsidP="007159D8">
            <w:pPr>
              <w:pStyle w:val="TAC"/>
            </w:pPr>
            <w:r>
              <w:t>Mbps</w:t>
            </w:r>
          </w:p>
        </w:tc>
        <w:tc>
          <w:tcPr>
            <w:tcW w:w="940" w:type="dxa"/>
          </w:tcPr>
          <w:p w14:paraId="2D503776" w14:textId="77777777" w:rsidR="00507785" w:rsidRDefault="00507785" w:rsidP="007159D8">
            <w:pPr>
              <w:pStyle w:val="TAC"/>
              <w:rPr>
                <w:rFonts w:eastAsia="Malgun Gothic"/>
              </w:rPr>
            </w:pPr>
            <w:r>
              <w:rPr>
                <w:rFonts w:eastAsia="Malgun Gothic"/>
              </w:rPr>
              <w:t>47.962</w:t>
            </w:r>
          </w:p>
        </w:tc>
        <w:tc>
          <w:tcPr>
            <w:tcW w:w="940" w:type="dxa"/>
          </w:tcPr>
          <w:p w14:paraId="796C6D4D" w14:textId="77777777" w:rsidR="00507785" w:rsidRDefault="00507785" w:rsidP="007159D8">
            <w:pPr>
              <w:pStyle w:val="TAC"/>
              <w:rPr>
                <w:rFonts w:eastAsia="Malgun Gothic"/>
              </w:rPr>
            </w:pPr>
            <w:r>
              <w:rPr>
                <w:rFonts w:eastAsia="Malgun Gothic"/>
              </w:rPr>
              <w:t>98.381</w:t>
            </w:r>
          </w:p>
        </w:tc>
        <w:tc>
          <w:tcPr>
            <w:tcW w:w="940" w:type="dxa"/>
          </w:tcPr>
          <w:p w14:paraId="4FAA0F18" w14:textId="77777777" w:rsidR="00507785" w:rsidRDefault="00507785" w:rsidP="007159D8">
            <w:pPr>
              <w:pStyle w:val="TAC"/>
              <w:rPr>
                <w:rFonts w:eastAsia="Malgun Gothic"/>
              </w:rPr>
            </w:pPr>
            <w:r>
              <w:rPr>
                <w:rFonts w:eastAsia="Malgun Gothic"/>
              </w:rPr>
              <w:t>196.685</w:t>
            </w:r>
          </w:p>
        </w:tc>
        <w:tc>
          <w:tcPr>
            <w:tcW w:w="940" w:type="dxa"/>
          </w:tcPr>
          <w:p w14:paraId="4A11E9C1" w14:textId="77777777" w:rsidR="00507785" w:rsidRDefault="00507785" w:rsidP="007159D8">
            <w:pPr>
              <w:pStyle w:val="TAC"/>
              <w:rPr>
                <w:rFonts w:eastAsia="Malgun Gothic"/>
              </w:rPr>
            </w:pPr>
            <w:r>
              <w:rPr>
                <w:rFonts w:eastAsia="Malgun Gothic"/>
              </w:rPr>
              <w:t>393.485</w:t>
            </w:r>
          </w:p>
        </w:tc>
      </w:tr>
      <w:tr w:rsidR="00507785" w14:paraId="30A20E20" w14:textId="77777777" w:rsidTr="007159D8">
        <w:trPr>
          <w:trHeight w:val="70"/>
          <w:jc w:val="center"/>
        </w:trPr>
        <w:tc>
          <w:tcPr>
            <w:tcW w:w="8543" w:type="dxa"/>
            <w:gridSpan w:val="6"/>
          </w:tcPr>
          <w:p w14:paraId="64748707" w14:textId="77777777" w:rsidR="00507785" w:rsidRDefault="00507785" w:rsidP="007159D8">
            <w:pPr>
              <w:pStyle w:val="TAN"/>
            </w:pPr>
            <w:r>
              <w:t>NOTE 1:</w:t>
            </w:r>
            <w:r>
              <w:tab/>
              <w:t>Additional parameters are specified in Table A.3.1-1 and Table A.3.3.1-1.</w:t>
            </w:r>
          </w:p>
          <w:p w14:paraId="656CFABF" w14:textId="77777777" w:rsidR="00507785" w:rsidRDefault="00507785" w:rsidP="007159D8">
            <w:pPr>
              <w:pStyle w:val="TAN"/>
            </w:pPr>
            <w:r>
              <w:t>NOTE 2:</w:t>
            </w:r>
            <w:r>
              <w:tab/>
              <w:t>If more than one Code Block is present, an additional CRC sequence of L = 24 Bits is attached to each Code Block (otherwise L = 0 Bit).</w:t>
            </w:r>
          </w:p>
          <w:p w14:paraId="20DC5E1C" w14:textId="77777777" w:rsidR="00507785" w:rsidRDefault="00507785" w:rsidP="007159D8">
            <w:pPr>
              <w:pStyle w:val="TAN"/>
            </w:pPr>
            <w:r>
              <w:t>NOTE 3:</w:t>
            </w:r>
            <w:r>
              <w:tab/>
              <w:t>SS/PBCH block is transmitted in slot 0 of each frame.</w:t>
            </w:r>
          </w:p>
          <w:p w14:paraId="41132127" w14:textId="77777777" w:rsidR="00507785" w:rsidRDefault="00507785" w:rsidP="007159D8">
            <w:pPr>
              <w:pStyle w:val="TAN"/>
              <w:rPr>
                <w:lang w:val="en-US"/>
              </w:rPr>
            </w:pPr>
            <w:r>
              <w:rPr>
                <w:lang w:val="en-US"/>
              </w:rPr>
              <w:t>NOTE 4:</w:t>
            </w:r>
            <w:r>
              <w:tab/>
            </w:r>
            <w:r>
              <w:rPr>
                <w:lang w:val="en-US"/>
              </w:rPr>
              <w:t>Slot i is slot index per frame.</w:t>
            </w:r>
          </w:p>
          <w:p w14:paraId="15EBABDD"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0D2CF6D5"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06100A" w14:textId="77777777" w:rsidR="00507785" w:rsidRDefault="00507785" w:rsidP="007159D8">
            <w:pPr>
              <w:pStyle w:val="TAN"/>
            </w:pPr>
            <w:r>
              <w:t>NOTE 7:</w:t>
            </w:r>
            <w:r>
              <w:tab/>
              <w:t>Throughput is averaged over 2nd frame of RMC.</w:t>
            </w:r>
          </w:p>
        </w:tc>
      </w:tr>
    </w:tbl>
    <w:p w14:paraId="5404A7D5" w14:textId="77777777" w:rsidR="00507785" w:rsidRDefault="00507785" w:rsidP="00507785"/>
    <w:p w14:paraId="7F0BA49A" w14:textId="77777777" w:rsidR="003B0647" w:rsidRPr="00C25669" w:rsidRDefault="003B0647" w:rsidP="003B0647">
      <w:pPr>
        <w:pStyle w:val="Heading2"/>
      </w:pPr>
      <w:bookmarkStart w:id="4816" w:name="_Toc21338408"/>
      <w:bookmarkStart w:id="4817" w:name="_Toc29808516"/>
      <w:bookmarkStart w:id="4818" w:name="_Toc37068435"/>
      <w:bookmarkStart w:id="4819" w:name="_Toc37083980"/>
      <w:bookmarkStart w:id="4820" w:name="_Toc37084322"/>
      <w:bookmarkStart w:id="4821" w:name="_Toc40209684"/>
      <w:bookmarkStart w:id="4822" w:name="_Toc40210026"/>
      <w:bookmarkStart w:id="4823" w:name="_Toc45892985"/>
      <w:bookmarkStart w:id="4824" w:name="_Toc53176850"/>
      <w:bookmarkStart w:id="4825" w:name="_Toc61121178"/>
      <w:bookmarkStart w:id="4826" w:name="_Toc67918374"/>
      <w:bookmarkStart w:id="4827" w:name="_Toc76298444"/>
      <w:bookmarkStart w:id="4828" w:name="_Toc76572456"/>
      <w:bookmarkStart w:id="4829" w:name="_Toc76652323"/>
      <w:bookmarkStart w:id="4830" w:name="_Toc76653161"/>
      <w:bookmarkStart w:id="4831" w:name="_Toc83742434"/>
      <w:bookmarkStart w:id="4832" w:name="_Toc91440924"/>
      <w:bookmarkStart w:id="4833" w:name="_Toc98849714"/>
      <w:bookmarkStart w:id="4834" w:name="_Toc106543568"/>
      <w:bookmarkStart w:id="4835" w:name="_Toc106737666"/>
      <w:bookmarkStart w:id="4836" w:name="_Toc107233433"/>
      <w:bookmarkStart w:id="4837" w:name="_Toc107235051"/>
      <w:bookmarkStart w:id="4838" w:name="_Toc107420021"/>
      <w:bookmarkStart w:id="4839" w:name="_Toc107477319"/>
      <w:bookmarkStart w:id="4840" w:name="_Toc114566179"/>
      <w:bookmarkStart w:id="4841" w:name="_Toc123936491"/>
      <w:bookmarkStart w:id="4842" w:name="_Toc124377508"/>
      <w:bookmarkStart w:id="4843" w:name="_Toc169888513"/>
      <w:bookmarkStart w:id="4844" w:name="_Toc171551702"/>
      <w:bookmarkStart w:id="4845" w:name="_Toc176775432"/>
      <w:bookmarkStart w:id="4846" w:name="_Toc187244027"/>
      <w:r w:rsidRPr="00C25669">
        <w:lastRenderedPageBreak/>
        <w:t>A.3.3</w:t>
      </w:r>
      <w:r w:rsidRPr="00C25669">
        <w:rPr>
          <w:rFonts w:hint="eastAsia"/>
        </w:rPr>
        <w:tab/>
      </w:r>
      <w:r w:rsidRPr="00C25669">
        <w:t>Reference measurement channels for PDCCH performance requirements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7CB6A539" w14:textId="77777777" w:rsidR="003B0647" w:rsidRPr="00C25669" w:rsidRDefault="003B0647" w:rsidP="003B0647">
      <w:pPr>
        <w:pStyle w:val="Heading3"/>
      </w:pPr>
      <w:bookmarkStart w:id="4847" w:name="_Toc21338409"/>
      <w:bookmarkStart w:id="4848" w:name="_Toc29808517"/>
      <w:bookmarkStart w:id="4849" w:name="_Toc37068436"/>
      <w:bookmarkStart w:id="4850" w:name="_Toc37083981"/>
      <w:bookmarkStart w:id="4851" w:name="_Toc37084323"/>
      <w:bookmarkStart w:id="4852" w:name="_Toc40209685"/>
      <w:bookmarkStart w:id="4853" w:name="_Toc40210027"/>
      <w:bookmarkStart w:id="4854" w:name="_Toc45892986"/>
      <w:bookmarkStart w:id="4855" w:name="_Toc53176851"/>
      <w:bookmarkStart w:id="4856" w:name="_Toc61121179"/>
      <w:bookmarkStart w:id="4857" w:name="_Toc67918375"/>
      <w:bookmarkStart w:id="4858" w:name="_Toc76298445"/>
      <w:bookmarkStart w:id="4859" w:name="_Toc76572457"/>
      <w:bookmarkStart w:id="4860" w:name="_Toc76652324"/>
      <w:bookmarkStart w:id="4861" w:name="_Toc76653162"/>
      <w:bookmarkStart w:id="4862" w:name="_Toc83742435"/>
      <w:bookmarkStart w:id="4863" w:name="_Toc91440925"/>
      <w:bookmarkStart w:id="4864" w:name="_Toc98849715"/>
      <w:bookmarkStart w:id="4865" w:name="_Toc106543569"/>
      <w:bookmarkStart w:id="4866" w:name="_Toc106737667"/>
      <w:bookmarkStart w:id="4867" w:name="_Toc107233434"/>
      <w:bookmarkStart w:id="4868" w:name="_Toc107235052"/>
      <w:bookmarkStart w:id="4869" w:name="_Toc107420022"/>
      <w:bookmarkStart w:id="4870" w:name="_Toc107477320"/>
      <w:bookmarkStart w:id="4871" w:name="_Toc114566180"/>
      <w:bookmarkStart w:id="4872" w:name="_Toc123936492"/>
      <w:bookmarkStart w:id="4873" w:name="_Toc124377509"/>
      <w:bookmarkStart w:id="4874" w:name="_Toc169888514"/>
      <w:bookmarkStart w:id="4875" w:name="_Toc171551703"/>
      <w:bookmarkStart w:id="4876" w:name="_Toc176775433"/>
      <w:bookmarkStart w:id="4877" w:name="_Toc187244028"/>
      <w:r w:rsidRPr="00C25669">
        <w:t>A.3.3.1</w:t>
      </w:r>
      <w:r w:rsidRPr="00C25669">
        <w:rPr>
          <w:rFonts w:hint="eastAsia"/>
        </w:rPr>
        <w:tab/>
      </w:r>
      <w:r w:rsidRPr="00C25669">
        <w:t>FDD</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5ED7086" w14:textId="77777777" w:rsidR="003B0647" w:rsidRPr="00C25669" w:rsidRDefault="003B0647" w:rsidP="003B0647">
      <w:pPr>
        <w:pStyle w:val="Heading4"/>
      </w:pPr>
      <w:bookmarkStart w:id="4878" w:name="_Toc21338410"/>
      <w:bookmarkStart w:id="4879" w:name="_Toc29808518"/>
      <w:bookmarkStart w:id="4880" w:name="_Toc37068437"/>
      <w:bookmarkStart w:id="4881" w:name="_Toc37083982"/>
      <w:bookmarkStart w:id="4882" w:name="_Toc37084324"/>
      <w:bookmarkStart w:id="4883" w:name="_Toc40209686"/>
      <w:bookmarkStart w:id="4884" w:name="_Toc40210028"/>
      <w:bookmarkStart w:id="4885" w:name="_Toc45892987"/>
      <w:bookmarkStart w:id="4886" w:name="_Toc53176852"/>
      <w:bookmarkStart w:id="4887" w:name="_Toc61121180"/>
      <w:bookmarkStart w:id="4888" w:name="_Toc67918376"/>
      <w:bookmarkStart w:id="4889" w:name="_Toc76298446"/>
      <w:bookmarkStart w:id="4890" w:name="_Toc76572458"/>
      <w:bookmarkStart w:id="4891" w:name="_Toc76652325"/>
      <w:bookmarkStart w:id="4892" w:name="_Toc76653163"/>
      <w:bookmarkStart w:id="4893" w:name="_Toc83742436"/>
      <w:bookmarkStart w:id="4894" w:name="_Toc91440926"/>
      <w:bookmarkStart w:id="4895" w:name="_Toc98849716"/>
      <w:bookmarkStart w:id="4896" w:name="_Toc106543570"/>
      <w:bookmarkStart w:id="4897" w:name="_Toc106737668"/>
      <w:bookmarkStart w:id="4898" w:name="_Toc107233435"/>
      <w:bookmarkStart w:id="4899" w:name="_Toc107235053"/>
      <w:bookmarkStart w:id="4900" w:name="_Toc107420023"/>
      <w:bookmarkStart w:id="4901" w:name="_Toc107477321"/>
      <w:bookmarkStart w:id="4902" w:name="_Toc114566181"/>
      <w:bookmarkStart w:id="4903" w:name="_Toc123936493"/>
      <w:bookmarkStart w:id="4904" w:name="_Toc124377510"/>
      <w:bookmarkStart w:id="4905" w:name="_Toc169888515"/>
      <w:bookmarkStart w:id="4906" w:name="_Toc171551704"/>
      <w:bookmarkStart w:id="4907" w:name="_Toc176775434"/>
      <w:bookmarkStart w:id="4908" w:name="_Toc187244029"/>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r>
        <w:t>2-NTN</w:t>
      </w:r>
      <w:bookmarkEnd w:id="4905"/>
      <w:bookmarkEnd w:id="4906"/>
      <w:bookmarkEnd w:id="4907"/>
      <w:bookmarkEnd w:id="4908"/>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08B0E63A" w14:textId="1CB417E0" w:rsidR="006E2FDE" w:rsidRPr="00C25669" w:rsidRDefault="006E2FDE" w:rsidP="006E2FDE">
      <w:pPr>
        <w:pStyle w:val="Heading1"/>
      </w:pPr>
      <w:bookmarkStart w:id="4909" w:name="_Toc155382226"/>
      <w:bookmarkStart w:id="4910" w:name="_Toc161754031"/>
      <w:bookmarkStart w:id="4911" w:name="_Toc161754652"/>
      <w:bookmarkStart w:id="4912" w:name="_Toc163202225"/>
      <w:bookmarkStart w:id="4913" w:name="_Toc169888516"/>
      <w:bookmarkStart w:id="4914" w:name="_Toc171551705"/>
      <w:bookmarkStart w:id="4915" w:name="_Toc176775435"/>
      <w:bookmarkStart w:id="4916" w:name="_Toc187244030"/>
      <w:r w:rsidRPr="00C25669">
        <w:t>A.</w:t>
      </w:r>
      <w:r>
        <w:t>4</w:t>
      </w:r>
      <w:r w:rsidRPr="00C25669">
        <w:rPr>
          <w:rFonts w:hint="eastAsia"/>
          <w:snapToGrid w:val="0"/>
        </w:rPr>
        <w:tab/>
      </w:r>
      <w:r>
        <w:t>Testing related to Satellite Access</w:t>
      </w:r>
      <w:bookmarkEnd w:id="4909"/>
      <w:bookmarkEnd w:id="4910"/>
      <w:bookmarkEnd w:id="4911"/>
      <w:bookmarkEnd w:id="4912"/>
      <w:bookmarkEnd w:id="4913"/>
      <w:bookmarkEnd w:id="4914"/>
      <w:bookmarkEnd w:id="4915"/>
      <w:bookmarkEnd w:id="4916"/>
    </w:p>
    <w:p w14:paraId="057CEBCE" w14:textId="77777777" w:rsidR="006E2FDE" w:rsidRDefault="006E2FDE" w:rsidP="006E2FDE">
      <w:pPr>
        <w:pStyle w:val="Heading2"/>
      </w:pPr>
      <w:bookmarkStart w:id="4917" w:name="_Toc124255290"/>
      <w:bookmarkStart w:id="4918" w:name="_Toc124255481"/>
      <w:bookmarkStart w:id="4919" w:name="_Toc124255618"/>
      <w:bookmarkStart w:id="4920" w:name="_Toc131688456"/>
      <w:bookmarkStart w:id="4921" w:name="_Toc137373098"/>
      <w:bookmarkStart w:id="4922" w:name="_Toc138885041"/>
      <w:bookmarkStart w:id="4923" w:name="_Toc145689858"/>
      <w:bookmarkStart w:id="4924" w:name="_Toc155382227"/>
      <w:bookmarkStart w:id="4925" w:name="_Toc161754032"/>
      <w:bookmarkStart w:id="4926" w:name="_Toc161754653"/>
      <w:bookmarkStart w:id="4927" w:name="_Toc163202226"/>
      <w:bookmarkStart w:id="4928" w:name="_Toc169888517"/>
      <w:bookmarkStart w:id="4929" w:name="_Toc171551706"/>
      <w:bookmarkStart w:id="4930" w:name="_Toc176775436"/>
      <w:bookmarkStart w:id="4931" w:name="_Toc187244031"/>
      <w:r w:rsidRPr="00C25669">
        <w:t>A.</w:t>
      </w:r>
      <w:r>
        <w:t>4</w:t>
      </w:r>
      <w:r w:rsidRPr="00C25669">
        <w:t>.1</w:t>
      </w:r>
      <w:r w:rsidRPr="00C25669">
        <w:rPr>
          <w:rFonts w:hint="eastAsia"/>
          <w:snapToGrid w:val="0"/>
        </w:rPr>
        <w:tab/>
      </w:r>
      <w:r w:rsidRPr="00C25669">
        <w:t>General</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4932" w:name="_Toc155382228"/>
      <w:bookmarkStart w:id="4933" w:name="_Toc161754033"/>
      <w:bookmarkStart w:id="4934" w:name="_Toc161754654"/>
      <w:bookmarkStart w:id="4935" w:name="_Toc163202227"/>
      <w:bookmarkStart w:id="4936" w:name="_Toc169888518"/>
      <w:bookmarkStart w:id="4937" w:name="_Toc171551707"/>
      <w:bookmarkStart w:id="4938" w:name="_Toc176775437"/>
      <w:bookmarkStart w:id="4939" w:name="_Toc187244032"/>
      <w:r w:rsidRPr="00C25669">
        <w:t>A.</w:t>
      </w:r>
      <w:r>
        <w:t>4</w:t>
      </w:r>
      <w:r w:rsidRPr="00C25669">
        <w:t>.</w:t>
      </w:r>
      <w:r>
        <w:t>2</w:t>
      </w:r>
      <w:r w:rsidRPr="00C25669">
        <w:rPr>
          <w:rFonts w:hint="eastAsia"/>
          <w:snapToGrid w:val="0"/>
        </w:rPr>
        <w:tab/>
      </w:r>
      <w:r>
        <w:t>Test condition for transmitter characteristics</w:t>
      </w:r>
      <w:bookmarkEnd w:id="4932"/>
      <w:bookmarkEnd w:id="4933"/>
      <w:bookmarkEnd w:id="4934"/>
      <w:bookmarkEnd w:id="4935"/>
      <w:bookmarkEnd w:id="4936"/>
      <w:bookmarkEnd w:id="4937"/>
      <w:bookmarkEnd w:id="4938"/>
      <w:bookmarkEnd w:id="493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4940" w:name="_Toc155382229"/>
      <w:bookmarkStart w:id="4941" w:name="_Toc161754034"/>
      <w:bookmarkStart w:id="4942" w:name="_Toc161754655"/>
      <w:bookmarkStart w:id="4943" w:name="_Toc163202228"/>
      <w:bookmarkStart w:id="4944" w:name="_Toc169888519"/>
      <w:bookmarkStart w:id="4945" w:name="_Toc171551708"/>
      <w:bookmarkStart w:id="4946" w:name="_Toc176775438"/>
      <w:bookmarkStart w:id="4947" w:name="_Toc187244033"/>
      <w:r w:rsidRPr="00C25669">
        <w:lastRenderedPageBreak/>
        <w:t>A.</w:t>
      </w:r>
      <w:r>
        <w:t>4</w:t>
      </w:r>
      <w:r w:rsidRPr="00C25669">
        <w:t>.</w:t>
      </w:r>
      <w:r>
        <w:t>3</w:t>
      </w:r>
      <w:r w:rsidRPr="00C25669">
        <w:rPr>
          <w:rFonts w:hint="eastAsia"/>
          <w:snapToGrid w:val="0"/>
        </w:rPr>
        <w:tab/>
      </w:r>
      <w:r>
        <w:t>Test condition for receiver characteristics</w:t>
      </w:r>
      <w:bookmarkEnd w:id="4940"/>
      <w:bookmarkEnd w:id="4941"/>
      <w:bookmarkEnd w:id="4942"/>
      <w:bookmarkEnd w:id="4943"/>
      <w:bookmarkEnd w:id="4944"/>
      <w:bookmarkEnd w:id="4945"/>
      <w:bookmarkEnd w:id="4946"/>
      <w:bookmarkEnd w:id="4947"/>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4948" w:name="_Toc155382230"/>
      <w:bookmarkStart w:id="4949" w:name="_Toc161754035"/>
      <w:bookmarkStart w:id="4950" w:name="_Toc161754656"/>
      <w:bookmarkStart w:id="4951" w:name="_Toc163202229"/>
      <w:bookmarkStart w:id="4952" w:name="_Toc169888520"/>
      <w:bookmarkStart w:id="4953" w:name="_Toc171551709"/>
      <w:bookmarkStart w:id="4954" w:name="_Toc176775439"/>
      <w:bookmarkStart w:id="4955" w:name="_Toc187244034"/>
      <w:r w:rsidRPr="00C25669">
        <w:t>A.</w:t>
      </w:r>
      <w:r>
        <w:t>4</w:t>
      </w:r>
      <w:r w:rsidRPr="00C25669">
        <w:t>.</w:t>
      </w:r>
      <w:r>
        <w:t>4</w:t>
      </w:r>
      <w:r w:rsidRPr="00C25669">
        <w:rPr>
          <w:rFonts w:hint="eastAsia"/>
          <w:snapToGrid w:val="0"/>
        </w:rPr>
        <w:tab/>
      </w:r>
      <w:r>
        <w:t>Test condition for performance requirements</w:t>
      </w:r>
      <w:bookmarkEnd w:id="4948"/>
      <w:bookmarkEnd w:id="4949"/>
      <w:bookmarkEnd w:id="4950"/>
      <w:bookmarkEnd w:id="4951"/>
      <w:bookmarkEnd w:id="4952"/>
      <w:bookmarkEnd w:id="4953"/>
      <w:bookmarkEnd w:id="4954"/>
      <w:bookmarkEnd w:id="4955"/>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4956" w:name="_Toc83581004"/>
      <w:bookmarkStart w:id="4957" w:name="_Toc75467645"/>
      <w:bookmarkStart w:id="4958" w:name="_Toc69084632"/>
      <w:bookmarkStart w:id="4959" w:name="_Toc36107831"/>
      <w:bookmarkStart w:id="4960" w:name="_Toc45889143"/>
      <w:bookmarkStart w:id="4961" w:name="_Toc61373269"/>
      <w:bookmarkStart w:id="4962" w:name="_Toc37251605"/>
      <w:bookmarkStart w:id="4963" w:name="_Toc29802464"/>
      <w:bookmarkStart w:id="4964" w:name="_Toc84414122"/>
      <w:bookmarkStart w:id="4965" w:name="_Toc61367886"/>
      <w:bookmarkStart w:id="4966" w:name="_Toc84405513"/>
      <w:bookmarkStart w:id="4967" w:name="_Toc76509667"/>
      <w:bookmarkStart w:id="4968" w:name="_Toc45888544"/>
      <w:bookmarkStart w:id="4969" w:name="_Toc21344552"/>
      <w:bookmarkStart w:id="4970" w:name="_Toc29803089"/>
      <w:bookmarkStart w:id="4971" w:name="_Toc76718657"/>
      <w:bookmarkStart w:id="4972" w:name="_Toc29802040"/>
      <w:bookmarkStart w:id="4973" w:name="_Toc68231219"/>
      <w:bookmarkStart w:id="4974" w:name="_Toc176775440"/>
      <w:bookmarkStart w:id="4975" w:name="_Toc187244035"/>
      <w:r>
        <w:rPr>
          <w:lang w:val="it-IT"/>
        </w:rPr>
        <w:t>A.5</w:t>
      </w:r>
      <w:r>
        <w:rPr>
          <w:lang w:val="it-IT"/>
        </w:rPr>
        <w:tab/>
        <w:t>OFDMA Channel Noise Generator (OCNG)</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6BFA639" w14:textId="77777777" w:rsidR="00392CE4" w:rsidRDefault="00392CE4" w:rsidP="00392CE4">
      <w:pPr>
        <w:pStyle w:val="Heading2"/>
      </w:pPr>
      <w:bookmarkStart w:id="4976" w:name="_Toc61367887"/>
      <w:bookmarkStart w:id="4977" w:name="_Toc69084633"/>
      <w:bookmarkStart w:id="4978" w:name="_Toc75467646"/>
      <w:bookmarkStart w:id="4979" w:name="_Toc29802465"/>
      <w:bookmarkStart w:id="4980" w:name="_Toc45888545"/>
      <w:bookmarkStart w:id="4981" w:name="_Toc76509668"/>
      <w:bookmarkStart w:id="4982" w:name="_Toc37251606"/>
      <w:bookmarkStart w:id="4983" w:name="_Toc45889144"/>
      <w:bookmarkStart w:id="4984" w:name="_Toc76718658"/>
      <w:bookmarkStart w:id="4985" w:name="_Toc21344553"/>
      <w:bookmarkStart w:id="4986" w:name="_Toc36107832"/>
      <w:bookmarkStart w:id="4987" w:name="_Toc29803090"/>
      <w:bookmarkStart w:id="4988" w:name="_Toc84405514"/>
      <w:bookmarkStart w:id="4989" w:name="_Toc61373270"/>
      <w:bookmarkStart w:id="4990" w:name="_Toc83581005"/>
      <w:bookmarkStart w:id="4991" w:name="_Toc29802041"/>
      <w:bookmarkStart w:id="4992" w:name="_Toc84414123"/>
      <w:bookmarkStart w:id="4993" w:name="_Toc68231220"/>
      <w:bookmarkStart w:id="4994" w:name="_Toc176775441"/>
      <w:bookmarkStart w:id="4995" w:name="_Toc187244036"/>
      <w:r>
        <w:t>A.5.1</w:t>
      </w:r>
      <w:r>
        <w:tab/>
        <w:t>OCNG Patterns for FDD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1589ACB" w14:textId="77777777" w:rsidR="00392CE4" w:rsidRDefault="00392CE4" w:rsidP="00392CE4">
      <w:pPr>
        <w:pStyle w:val="Heading3"/>
        <w:rPr>
          <w:snapToGrid w:val="0"/>
        </w:rPr>
      </w:pPr>
      <w:bookmarkStart w:id="4996" w:name="_Toc29803091"/>
      <w:bookmarkStart w:id="4997" w:name="_Toc84405515"/>
      <w:bookmarkStart w:id="4998" w:name="_Toc21344554"/>
      <w:bookmarkStart w:id="4999" w:name="_Toc61373271"/>
      <w:bookmarkStart w:id="5000" w:name="_Toc45889145"/>
      <w:bookmarkStart w:id="5001" w:name="_Toc83581006"/>
      <w:bookmarkStart w:id="5002" w:name="_Toc76718659"/>
      <w:bookmarkStart w:id="5003" w:name="_Toc75467647"/>
      <w:bookmarkStart w:id="5004" w:name="_Toc37251607"/>
      <w:bookmarkStart w:id="5005" w:name="_Toc29802466"/>
      <w:bookmarkStart w:id="5006" w:name="_Toc45888546"/>
      <w:bookmarkStart w:id="5007" w:name="_Toc61367888"/>
      <w:bookmarkStart w:id="5008" w:name="_Toc36107833"/>
      <w:bookmarkStart w:id="5009" w:name="_Toc29802042"/>
      <w:bookmarkStart w:id="5010" w:name="_Toc76509669"/>
      <w:bookmarkStart w:id="5011" w:name="_Toc69084634"/>
      <w:bookmarkStart w:id="5012" w:name="_Toc68231221"/>
      <w:bookmarkStart w:id="5013" w:name="_Toc84414124"/>
      <w:bookmarkStart w:id="5014" w:name="_Toc176775442"/>
      <w:bookmarkStart w:id="5015" w:name="_Toc187244037"/>
      <w:r>
        <w:rPr>
          <w:snapToGrid w:val="0"/>
        </w:rPr>
        <w:t>A.5.1.1</w:t>
      </w:r>
      <w:r>
        <w:rPr>
          <w:snapToGrid w:val="0"/>
        </w:rPr>
        <w:tab/>
        <w:t>OCNG FDD pattern 1: Generic OCNG FDD Pattern for all unused REs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5016" w:name="_Toc97562326"/>
      <w:bookmarkStart w:id="5017" w:name="_Toc104122560"/>
      <w:bookmarkStart w:id="5018" w:name="_Toc104205511"/>
      <w:bookmarkStart w:id="5019" w:name="_Toc104206718"/>
      <w:bookmarkStart w:id="5020" w:name="_Toc104503678"/>
      <w:bookmarkStart w:id="5021" w:name="_Toc106127609"/>
      <w:bookmarkStart w:id="5022" w:name="_Toc123057999"/>
      <w:bookmarkStart w:id="5023" w:name="_Toc124256692"/>
      <w:bookmarkStart w:id="5024" w:name="_Toc131735005"/>
      <w:bookmarkStart w:id="5025" w:name="_Toc137372782"/>
      <w:bookmarkStart w:id="5026" w:name="_Toc138885168"/>
      <w:bookmarkStart w:id="5027" w:name="_Toc145690671"/>
      <w:bookmarkStart w:id="5028" w:name="_Toc155382231"/>
      <w:bookmarkStart w:id="5029" w:name="_Toc161754036"/>
      <w:bookmarkStart w:id="5030" w:name="_Toc161754657"/>
      <w:bookmarkStart w:id="5031" w:name="_Toc163202230"/>
      <w:bookmarkStart w:id="5032" w:name="_Toc169888521"/>
      <w:bookmarkStart w:id="5033" w:name="_Toc171551710"/>
      <w:bookmarkStart w:id="5034" w:name="_Toc176775443"/>
      <w:bookmarkStart w:id="5035" w:name="_Toc187244038"/>
      <w:r w:rsidR="0034487C" w:rsidRPr="00F15778">
        <w:rPr>
          <w:lang w:val="fr-FR"/>
        </w:rPr>
        <w:lastRenderedPageBreak/>
        <w:t>Annex B (normative):</w:t>
      </w:r>
      <w:r w:rsidR="0034487C" w:rsidRPr="00F15778">
        <w:rPr>
          <w:lang w:val="fr-FR"/>
        </w:rPr>
        <w:br/>
        <w:t>Propagation conditions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5D5C558" w14:textId="77777777" w:rsidR="0034487C" w:rsidRPr="00F15778" w:rsidRDefault="0034487C" w:rsidP="0034487C">
      <w:pPr>
        <w:pStyle w:val="Heading1"/>
        <w:rPr>
          <w:lang w:val="fr-FR"/>
        </w:rPr>
      </w:pPr>
      <w:bookmarkStart w:id="5036" w:name="_Toc123058000"/>
      <w:bookmarkStart w:id="5037" w:name="_Toc124256693"/>
      <w:bookmarkStart w:id="5038" w:name="_Toc131735006"/>
      <w:bookmarkStart w:id="5039" w:name="_Toc137372783"/>
      <w:bookmarkStart w:id="5040" w:name="_Toc138885169"/>
      <w:bookmarkStart w:id="5041" w:name="_Toc145690672"/>
      <w:bookmarkStart w:id="5042" w:name="_Toc155382232"/>
      <w:bookmarkStart w:id="5043" w:name="_Toc161754037"/>
      <w:bookmarkStart w:id="5044" w:name="_Toc161754658"/>
      <w:bookmarkStart w:id="5045" w:name="_Toc163202231"/>
      <w:bookmarkStart w:id="5046" w:name="_Toc169888522"/>
      <w:bookmarkStart w:id="5047" w:name="_Toc171551711"/>
      <w:bookmarkStart w:id="5048" w:name="_Toc176775444"/>
      <w:bookmarkStart w:id="5049" w:name="_Toc187244039"/>
      <w:r w:rsidRPr="00F15778">
        <w:rPr>
          <w:lang w:val="fr-FR"/>
        </w:rPr>
        <w:t>B.1</w:t>
      </w:r>
      <w:r w:rsidRPr="00F15778">
        <w:rPr>
          <w:lang w:val="fr-FR"/>
        </w:rPr>
        <w:tab/>
        <w:t>Static propagation condition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500B855" w14:textId="77777777" w:rsidR="0034487C" w:rsidRPr="009E4AEE" w:rsidRDefault="0034487C" w:rsidP="0034487C">
      <w:pPr>
        <w:pStyle w:val="Heading2"/>
        <w:rPr>
          <w:snapToGrid w:val="0"/>
        </w:rPr>
      </w:pPr>
      <w:bookmarkStart w:id="5050" w:name="_Toc114566211"/>
      <w:bookmarkStart w:id="5051" w:name="_Toc115268301"/>
      <w:bookmarkStart w:id="5052" w:name="_Toc123058001"/>
      <w:bookmarkStart w:id="5053" w:name="_Toc124256694"/>
      <w:bookmarkStart w:id="5054" w:name="_Toc131735007"/>
      <w:bookmarkStart w:id="5055" w:name="_Toc137372784"/>
      <w:bookmarkStart w:id="5056" w:name="_Toc138885170"/>
      <w:bookmarkStart w:id="5057" w:name="_Toc145690673"/>
      <w:bookmarkStart w:id="5058" w:name="_Toc155382233"/>
      <w:bookmarkStart w:id="5059" w:name="_Toc161754038"/>
      <w:bookmarkStart w:id="5060" w:name="_Toc161754659"/>
      <w:bookmarkStart w:id="5061" w:name="_Toc163202232"/>
      <w:bookmarkStart w:id="5062" w:name="_Toc169888523"/>
      <w:bookmarkStart w:id="5063" w:name="_Toc171551712"/>
      <w:bookmarkStart w:id="5064" w:name="_Toc176775445"/>
      <w:bookmarkStart w:id="5065" w:name="_Toc187244040"/>
      <w:r w:rsidRPr="009E4AEE">
        <w:rPr>
          <w:snapToGrid w:val="0"/>
        </w:rPr>
        <w:t>B.1.1</w:t>
      </w:r>
      <w:r w:rsidRPr="009E4AEE">
        <w:rPr>
          <w:rFonts w:hint="eastAsia"/>
          <w:snapToGrid w:val="0"/>
        </w:rPr>
        <w:tab/>
      </w:r>
      <w:r w:rsidRPr="009E4AEE">
        <w:rPr>
          <w:snapToGrid w:val="0"/>
        </w:rPr>
        <w:t>UE Receiver with 1Rx</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5066" w:name="_Toc21338429"/>
      <w:bookmarkStart w:id="5067" w:name="_Toc29808537"/>
      <w:bookmarkStart w:id="5068" w:name="_Toc37068456"/>
      <w:bookmarkStart w:id="5069" w:name="_Toc37084001"/>
      <w:bookmarkStart w:id="5070" w:name="_Toc37084343"/>
      <w:bookmarkStart w:id="5071" w:name="_Toc40209705"/>
      <w:bookmarkStart w:id="5072" w:name="_Toc40210047"/>
      <w:bookmarkStart w:id="5073" w:name="_Toc45893006"/>
      <w:bookmarkStart w:id="5074" w:name="_Toc53176871"/>
      <w:bookmarkStart w:id="5075" w:name="_Toc61121199"/>
      <w:bookmarkStart w:id="5076" w:name="_Toc67918395"/>
      <w:bookmarkStart w:id="5077" w:name="_Toc76298470"/>
      <w:bookmarkStart w:id="5078" w:name="_Toc76572482"/>
      <w:bookmarkStart w:id="5079" w:name="_Toc76652349"/>
      <w:bookmarkStart w:id="5080" w:name="_Toc76653193"/>
      <w:bookmarkStart w:id="5081" w:name="_Toc83742466"/>
      <w:bookmarkStart w:id="5082" w:name="_Toc91440956"/>
      <w:bookmarkStart w:id="5083" w:name="_Toc98849746"/>
      <w:bookmarkStart w:id="5084" w:name="_Toc106543600"/>
      <w:bookmarkStart w:id="5085" w:name="_Toc106737698"/>
      <w:bookmarkStart w:id="5086" w:name="_Toc107233465"/>
      <w:bookmarkStart w:id="5087" w:name="_Toc107235083"/>
      <w:bookmarkStart w:id="5088" w:name="_Toc107420053"/>
      <w:bookmarkStart w:id="5089" w:name="_Toc107477351"/>
      <w:bookmarkStart w:id="5090" w:name="_Toc114566212"/>
      <w:bookmarkStart w:id="5091" w:name="_Toc115268302"/>
      <w:bookmarkStart w:id="5092" w:name="_Toc123058002"/>
      <w:bookmarkStart w:id="5093" w:name="_Toc124256695"/>
      <w:bookmarkStart w:id="5094" w:name="_Toc131735008"/>
      <w:bookmarkStart w:id="5095" w:name="_Toc137372785"/>
      <w:bookmarkStart w:id="5096" w:name="_Toc138885171"/>
      <w:bookmarkStart w:id="5097" w:name="_Toc145690674"/>
      <w:bookmarkStart w:id="5098" w:name="_Toc155382234"/>
      <w:bookmarkStart w:id="5099" w:name="_Toc161754039"/>
      <w:bookmarkStart w:id="5100" w:name="_Toc161754660"/>
      <w:bookmarkStart w:id="5101" w:name="_Toc163202233"/>
      <w:bookmarkStart w:id="5102" w:name="_Toc169888524"/>
      <w:bookmarkStart w:id="5103" w:name="_Toc171551713"/>
      <w:bookmarkStart w:id="5104" w:name="_Toc176775446"/>
      <w:bookmarkStart w:id="5105" w:name="_Toc187244041"/>
      <w:r w:rsidRPr="009E4AEE">
        <w:rPr>
          <w:snapToGrid w:val="0"/>
        </w:rPr>
        <w:t>B.1.2</w:t>
      </w:r>
      <w:r w:rsidRPr="009E4AEE">
        <w:rPr>
          <w:rFonts w:hint="eastAsia"/>
          <w:snapToGrid w:val="0"/>
        </w:rPr>
        <w:tab/>
      </w:r>
      <w:r w:rsidRPr="009E4AEE">
        <w:rPr>
          <w:snapToGrid w:val="0"/>
        </w:rPr>
        <w:t>UE Receiver with 2Rx</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37" type="#_x0000_t75" alt="" style="width:32pt;height:27.5pt;mso-width-percent:0;mso-height-percent:0;mso-width-percent:0;mso-height-percent:0" o:ole="">
            <v:imagedata r:id="rId47" o:title=""/>
          </v:shape>
          <o:OLEObject Type="Embed" ProgID="Equation.3" ShapeID="_x0000_i1037" DrawAspect="Content" ObjectID="_1797856611" r:id="rId48"/>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38" type="#_x0000_t75" alt="" style="width:49pt;height:27.5pt;mso-width-percent:0;mso-height-percent:0;mso-width-percent:0;mso-height-percent:0" o:ole="">
            <v:imagedata r:id="rId49" o:title=""/>
          </v:shape>
          <o:OLEObject Type="Embed" ProgID="Equation.3" ShapeID="_x0000_i1038" DrawAspect="Content" ObjectID="_1797856612" r:id="rId50"/>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5106" w:name="_Toc123058003"/>
      <w:bookmarkStart w:id="5107" w:name="_Toc124256696"/>
      <w:bookmarkStart w:id="5108" w:name="_Toc131735009"/>
      <w:bookmarkStart w:id="5109" w:name="_Toc137372786"/>
      <w:bookmarkStart w:id="5110" w:name="_Toc138885172"/>
      <w:bookmarkStart w:id="5111" w:name="_Toc145690675"/>
      <w:bookmarkStart w:id="5112" w:name="_Toc155382235"/>
      <w:bookmarkStart w:id="5113" w:name="_Toc161754040"/>
      <w:bookmarkStart w:id="5114" w:name="_Toc161754661"/>
      <w:bookmarkStart w:id="5115" w:name="_Toc163202234"/>
      <w:bookmarkStart w:id="5116" w:name="_Toc169888525"/>
      <w:bookmarkStart w:id="5117" w:name="_Toc171551714"/>
      <w:bookmarkStart w:id="5118" w:name="_Toc176775447"/>
      <w:bookmarkStart w:id="5119" w:name="_Toc187244042"/>
      <w:r w:rsidRPr="009E4AEE">
        <w:rPr>
          <w:lang w:val="en-US"/>
        </w:rPr>
        <w:t>B.2.1</w:t>
      </w:r>
      <w:r w:rsidRPr="009E4AEE">
        <w:rPr>
          <w:lang w:val="en-US"/>
        </w:rPr>
        <w:tab/>
        <w:t>Delay profiles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5120" w:name="_Toc123058004"/>
      <w:bookmarkStart w:id="5121" w:name="_Toc124256697"/>
      <w:bookmarkStart w:id="5122" w:name="_Toc131735010"/>
      <w:bookmarkStart w:id="5123" w:name="_Toc137372787"/>
      <w:bookmarkStart w:id="5124" w:name="_Toc138885173"/>
      <w:bookmarkStart w:id="5125" w:name="_Toc145690676"/>
      <w:bookmarkStart w:id="5126" w:name="_Toc155382236"/>
      <w:bookmarkStart w:id="5127" w:name="_Toc161754041"/>
      <w:bookmarkStart w:id="5128" w:name="_Toc161754662"/>
      <w:bookmarkStart w:id="5129" w:name="_Toc163202235"/>
      <w:bookmarkStart w:id="5130" w:name="_Toc169888526"/>
      <w:bookmarkStart w:id="5131" w:name="_Toc171551715"/>
      <w:bookmarkStart w:id="5132" w:name="_Toc176775448"/>
      <w:bookmarkStart w:id="5133" w:name="_Toc187244043"/>
      <w:r w:rsidRPr="009E4AEE">
        <w:rPr>
          <w:lang w:val="en-US"/>
        </w:rPr>
        <w:t>B.2.2</w:t>
      </w:r>
      <w:r w:rsidRPr="009E4AEE">
        <w:rPr>
          <w:lang w:val="en-US"/>
        </w:rPr>
        <w:tab/>
        <w:t>Combinations of channel model parameters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5134" w:name="_Toc21338436"/>
            <w:bookmarkStart w:id="5135" w:name="_Toc29808544"/>
            <w:bookmarkStart w:id="5136" w:name="_Toc37068463"/>
            <w:bookmarkStart w:id="5137" w:name="_Toc37084008"/>
            <w:bookmarkStart w:id="5138" w:name="_Toc37084350"/>
            <w:bookmarkStart w:id="5139" w:name="_Toc40209712"/>
            <w:bookmarkStart w:id="5140" w:name="_Toc40210054"/>
            <w:bookmarkStart w:id="5141" w:name="_Toc45893013"/>
            <w:bookmarkStart w:id="5142" w:name="_Toc53176878"/>
            <w:bookmarkStart w:id="5143" w:name="_Toc61121206"/>
            <w:bookmarkStart w:id="5144" w:name="_Toc67918402"/>
            <w:bookmarkStart w:id="5145" w:name="_Toc76298477"/>
            <w:bookmarkStart w:id="5146" w:name="_Toc76572489"/>
            <w:bookmarkStart w:id="5147" w:name="_Toc76652356"/>
            <w:bookmarkStart w:id="5148" w:name="_Toc76653200"/>
            <w:bookmarkStart w:id="5149" w:name="_Toc83742473"/>
            <w:bookmarkStart w:id="5150" w:name="_Toc91440963"/>
            <w:bookmarkStart w:id="5151" w:name="_Toc98849753"/>
            <w:bookmarkStart w:id="5152" w:name="_Toc106543607"/>
            <w:bookmarkStart w:id="5153" w:name="_Toc106737705"/>
            <w:bookmarkStart w:id="5154" w:name="_Toc107233472"/>
            <w:bookmarkStart w:id="5155" w:name="_Toc107235090"/>
            <w:bookmarkStart w:id="5156" w:name="_Toc107420060"/>
            <w:bookmarkStart w:id="5157" w:name="_Toc107477358"/>
            <w:bookmarkStart w:id="5158" w:name="_Toc114566219"/>
            <w:bookmarkStart w:id="5159" w:name="_Toc115268309"/>
            <w:bookmarkStart w:id="5160" w:name="_Toc123058005"/>
            <w:bookmarkStart w:id="5161" w:name="_Toc124256698"/>
            <w:bookmarkStart w:id="5162" w:name="_Toc131735011"/>
            <w:bookmarkStart w:id="5163" w:name="_Toc137372788"/>
            <w:bookmarkStart w:id="5164" w:name="_Toc138885174"/>
            <w:bookmarkStart w:id="5165" w:name="_Toc145690677"/>
            <w:bookmarkStart w:id="5166" w:name="_Toc155382237"/>
            <w:bookmarkStart w:id="5167" w:name="_Toc161754042"/>
            <w:bookmarkStart w:id="5168" w:name="_Toc161754663"/>
            <w:bookmarkStart w:id="5169"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5170" w:name="_Toc169888527"/>
      <w:bookmarkStart w:id="5171" w:name="_Toc171551716"/>
      <w:bookmarkStart w:id="5172" w:name="_Toc176775449"/>
      <w:bookmarkStart w:id="5173" w:name="_Toc187244044"/>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5174" w:name="_Toc21338437"/>
      <w:bookmarkStart w:id="5175" w:name="_Toc29808545"/>
      <w:bookmarkStart w:id="5176" w:name="_Toc37068464"/>
      <w:bookmarkStart w:id="5177" w:name="_Toc37084009"/>
      <w:bookmarkStart w:id="5178" w:name="_Toc37084351"/>
      <w:bookmarkStart w:id="5179" w:name="_Toc40209713"/>
      <w:bookmarkStart w:id="5180" w:name="_Toc40210055"/>
      <w:bookmarkStart w:id="5181" w:name="_Toc45893014"/>
      <w:bookmarkStart w:id="5182" w:name="_Toc53176879"/>
      <w:bookmarkStart w:id="5183" w:name="_Toc61121207"/>
      <w:bookmarkStart w:id="5184" w:name="_Toc67918403"/>
      <w:bookmarkStart w:id="5185" w:name="_Toc76298478"/>
      <w:bookmarkStart w:id="5186" w:name="_Toc76572490"/>
      <w:bookmarkStart w:id="5187" w:name="_Toc76652357"/>
      <w:bookmarkStart w:id="5188" w:name="_Toc76653201"/>
      <w:bookmarkStart w:id="5189" w:name="_Toc83742474"/>
      <w:bookmarkStart w:id="5190" w:name="_Toc91440964"/>
      <w:bookmarkStart w:id="5191" w:name="_Toc98849754"/>
      <w:bookmarkStart w:id="5192" w:name="_Toc106543608"/>
      <w:bookmarkStart w:id="5193" w:name="_Toc106737706"/>
      <w:bookmarkStart w:id="5194" w:name="_Toc107233473"/>
      <w:bookmarkStart w:id="5195" w:name="_Toc107235091"/>
      <w:bookmarkStart w:id="5196" w:name="_Toc107420061"/>
      <w:bookmarkStart w:id="5197" w:name="_Toc107477359"/>
      <w:bookmarkStart w:id="5198" w:name="_Toc114566220"/>
      <w:bookmarkStart w:id="5199" w:name="_Toc115268310"/>
      <w:bookmarkStart w:id="5200" w:name="_Toc123058006"/>
      <w:bookmarkStart w:id="5201" w:name="_Toc124256699"/>
      <w:bookmarkStart w:id="5202" w:name="_Toc131735012"/>
      <w:bookmarkStart w:id="5203" w:name="_Toc137372789"/>
      <w:bookmarkStart w:id="5204" w:name="_Toc138885175"/>
      <w:bookmarkStart w:id="5205" w:name="_Toc145690678"/>
      <w:bookmarkStart w:id="5206" w:name="_Toc155382238"/>
      <w:bookmarkStart w:id="5207" w:name="_Toc161754043"/>
      <w:bookmarkStart w:id="5208" w:name="_Toc161754664"/>
      <w:bookmarkStart w:id="5209" w:name="_Toc163202237"/>
      <w:bookmarkStart w:id="5210" w:name="_Toc169888528"/>
      <w:bookmarkStart w:id="5211" w:name="_Toc171551717"/>
      <w:bookmarkStart w:id="5212" w:name="_Toc176775450"/>
      <w:bookmarkStart w:id="5213" w:name="_Toc187244045"/>
      <w:r w:rsidRPr="009E4AEE">
        <w:t>B.2.</w:t>
      </w:r>
      <w:r w:rsidRPr="009E4AEE">
        <w:rPr>
          <w:rFonts w:hint="eastAsia"/>
        </w:rPr>
        <w:t>3</w:t>
      </w:r>
      <w:r w:rsidRPr="009E4AEE">
        <w:t>.1</w:t>
      </w:r>
      <w:r w:rsidRPr="009E4AEE">
        <w:rPr>
          <w:rFonts w:hint="eastAsia"/>
        </w:rPr>
        <w:tab/>
        <w:t>MIMO Correlation Matrices using Uniform Linear Array (ULA)</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5214" w:name="_Toc21338438"/>
      <w:bookmarkStart w:id="5215" w:name="_Toc29808546"/>
      <w:bookmarkStart w:id="5216" w:name="_Toc37068465"/>
      <w:bookmarkStart w:id="5217" w:name="_Toc37084010"/>
      <w:bookmarkStart w:id="5218" w:name="_Toc37084352"/>
      <w:bookmarkStart w:id="5219" w:name="_Toc40209714"/>
      <w:bookmarkStart w:id="5220" w:name="_Toc40210056"/>
      <w:bookmarkStart w:id="5221" w:name="_Toc45893015"/>
      <w:bookmarkStart w:id="5222" w:name="_Toc53176880"/>
      <w:bookmarkStart w:id="5223" w:name="_Toc61121208"/>
      <w:bookmarkStart w:id="5224" w:name="_Toc67918404"/>
      <w:bookmarkStart w:id="5225" w:name="_Toc76298479"/>
      <w:bookmarkStart w:id="5226" w:name="_Toc76572491"/>
      <w:bookmarkStart w:id="5227" w:name="_Toc76652358"/>
      <w:bookmarkStart w:id="5228" w:name="_Toc76653202"/>
      <w:bookmarkStart w:id="5229" w:name="_Toc83742475"/>
      <w:bookmarkStart w:id="5230" w:name="_Toc91440965"/>
      <w:bookmarkStart w:id="5231" w:name="_Toc98849755"/>
      <w:bookmarkStart w:id="5232" w:name="_Toc106543609"/>
      <w:bookmarkStart w:id="5233" w:name="_Toc106737707"/>
      <w:bookmarkStart w:id="5234" w:name="_Toc107233474"/>
      <w:bookmarkStart w:id="5235" w:name="_Toc107235092"/>
      <w:bookmarkStart w:id="5236" w:name="_Toc107420062"/>
      <w:bookmarkStart w:id="5237" w:name="_Toc107477360"/>
      <w:bookmarkStart w:id="5238" w:name="_Toc114566221"/>
      <w:bookmarkStart w:id="5239" w:name="_Toc115268311"/>
      <w:bookmarkStart w:id="5240" w:name="_Toc123058007"/>
      <w:bookmarkStart w:id="5241" w:name="_Toc124256700"/>
      <w:bookmarkStart w:id="5242" w:name="_Toc131735013"/>
      <w:bookmarkStart w:id="5243" w:name="_Toc137372790"/>
      <w:bookmarkStart w:id="5244" w:name="_Toc138885176"/>
      <w:bookmarkStart w:id="5245" w:name="_Toc145690679"/>
      <w:bookmarkStart w:id="5246" w:name="_Toc155382239"/>
      <w:bookmarkStart w:id="5247" w:name="_Toc161754044"/>
      <w:bookmarkStart w:id="5248" w:name="_Toc161754665"/>
      <w:bookmarkStart w:id="5249" w:name="_Toc163202238"/>
      <w:bookmarkStart w:id="5250" w:name="_Toc169888529"/>
      <w:bookmarkStart w:id="5251" w:name="_Toc171551718"/>
      <w:bookmarkStart w:id="5252" w:name="_Toc176775451"/>
      <w:bookmarkStart w:id="5253" w:name="_Toc187244046"/>
      <w:r w:rsidRPr="009E4AEE">
        <w:rPr>
          <w:rFonts w:hint="eastAsia"/>
        </w:rPr>
        <w:t>B.2.3.1.1</w:t>
      </w:r>
      <w:r w:rsidRPr="009E4AEE">
        <w:rPr>
          <w:rFonts w:hint="eastAsia"/>
        </w:rPr>
        <w:tab/>
        <w:t>Definition of MIMO Correlation Matrices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39" type="#_x0000_t75" alt="" style="width:40.5pt;height:23pt;mso-width-percent:0;mso-height-percent:0;mso-width-percent:0;mso-height-percent:0" o:ole="">
                  <v:imagedata r:id="rId51" o:title=""/>
                </v:shape>
                <o:OLEObject Type="Embed" ProgID="Equation.DSMT4" ShapeID="_x0000_i1039" DrawAspect="Content" ObjectID="_1797856613" r:id="rId52"/>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0" type="#_x0000_t75" alt="" style="width:83pt;height:39.5pt;mso-width-percent:0;mso-height-percent:0;mso-width-percent:0;mso-height-percent:0" o:ole="">
                  <v:imagedata r:id="rId53" o:title=""/>
                </v:shape>
                <o:OLEObject Type="Embed" ProgID="Equation.DSMT4" ShapeID="_x0000_i1040" DrawAspect="Content" ObjectID="_1797856614" r:id="rId54"/>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1" type="#_x0000_t75" alt="" style="width:35.5pt;height:20pt;mso-width-percent:0;mso-height-percent:0;mso-width-percent:0;mso-height-percent:0" o:ole="">
                  <v:imagedata r:id="rId55" o:title=""/>
                </v:shape>
                <o:OLEObject Type="Embed" ProgID="Equation.3" ShapeID="_x0000_i1041" DrawAspect="Content" ObjectID="_1797856615" r:id="rId56"/>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2" type="#_x0000_t75" alt="" style="width:81.5pt;height:39.5pt;mso-width-percent:0;mso-height-percent:0;mso-width-percent:0;mso-height-percent:0" o:ole="">
                  <v:imagedata r:id="rId57" o:title=""/>
                </v:shape>
                <o:OLEObject Type="Embed" ProgID="Equation.3" ShapeID="_x0000_i1042" DrawAspect="Content" ObjectID="_1797856616" r:id="rId58"/>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3" type="#_x0000_t75" alt="" style="width:23pt;height:23pt;mso-width-percent:0;mso-height-percent:0;mso-width-percent:0;mso-height-percent:0" o:ole="">
            <v:imagedata r:id="rId59" o:title=""/>
          </v:shape>
          <o:OLEObject Type="Embed" ProgID="Equation.DSMT4" ShapeID="_x0000_i1043" DrawAspect="Content" ObjectID="_1797856617" r:id="rId60"/>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4" type="#_x0000_t75" alt="" style="width:23pt;height:23pt;mso-width-percent:0;mso-height-percent:0;mso-width-percent:0;mso-height-percent:0" o:ole="">
            <v:imagedata r:id="rId61" o:title=""/>
          </v:shape>
          <o:OLEObject Type="Embed" ProgID="Equation.DSMT4" ShapeID="_x0000_i1044" DrawAspect="Content" ObjectID="_1797856618" r:id="rId62"/>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5" type="#_x0000_t75" alt="" style="width:93.5pt;height:31.5pt;mso-width-percent:0;mso-height-percent:0;mso-width-percent:0;mso-height-percent:0" o:ole="">
                  <v:imagedata r:id="rId63" o:title=""/>
                </v:shape>
                <o:OLEObject Type="Embed" ProgID="Equation.3" ShapeID="_x0000_i1045" DrawAspect="Content" ObjectID="_1797856619" r:id="rId64"/>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46" type="#_x0000_t75" alt="" style="width:96.5pt;height:31pt;mso-width-percent:0;mso-height-percent:0;mso-width-percent:0;mso-height-percent:0" o:ole="">
                  <v:imagedata r:id="rId65" o:title=""/>
                </v:shape>
                <o:OLEObject Type="Embed" ProgID="Equation.DSMT4" ShapeID="_x0000_i1046" DrawAspect="Content" ObjectID="_1797856620" r:id="rId66"/>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47" type="#_x0000_t75" alt="" style="width:291pt;height:60pt;mso-width-percent:0;mso-height-percent:0;mso-width-percent:0;mso-height-percent:0" o:ole="">
                  <v:imagedata r:id="rId67" o:title=""/>
                </v:shape>
                <o:OLEObject Type="Embed" ProgID="Equation.DSMT4" ShapeID="_x0000_i1047" DrawAspect="Content" ObjectID="_1797856621" r:id="rId68"/>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5254" w:name="_Toc21338439"/>
      <w:bookmarkStart w:id="5255" w:name="_Toc29808547"/>
      <w:bookmarkStart w:id="5256" w:name="_Toc37068466"/>
      <w:bookmarkStart w:id="5257" w:name="_Toc37084011"/>
      <w:bookmarkStart w:id="5258" w:name="_Toc37084353"/>
      <w:bookmarkStart w:id="5259" w:name="_Toc40209715"/>
      <w:bookmarkStart w:id="5260" w:name="_Toc40210057"/>
      <w:bookmarkStart w:id="5261" w:name="_Toc45893016"/>
      <w:bookmarkStart w:id="5262" w:name="_Toc53176881"/>
      <w:bookmarkStart w:id="5263" w:name="_Toc61121209"/>
      <w:bookmarkStart w:id="5264" w:name="_Toc67918405"/>
      <w:bookmarkStart w:id="5265" w:name="_Toc76298480"/>
      <w:bookmarkStart w:id="5266" w:name="_Toc76572492"/>
      <w:bookmarkStart w:id="5267" w:name="_Toc76652359"/>
      <w:bookmarkStart w:id="5268" w:name="_Toc76653203"/>
      <w:bookmarkStart w:id="5269" w:name="_Toc83742476"/>
      <w:bookmarkStart w:id="5270" w:name="_Toc91440966"/>
      <w:bookmarkStart w:id="5271" w:name="_Toc98849756"/>
      <w:bookmarkStart w:id="5272" w:name="_Toc106543610"/>
      <w:bookmarkStart w:id="5273" w:name="_Toc106737708"/>
      <w:bookmarkStart w:id="5274" w:name="_Toc107233475"/>
      <w:bookmarkStart w:id="5275" w:name="_Toc107235093"/>
      <w:bookmarkStart w:id="5276" w:name="_Toc107420063"/>
      <w:bookmarkStart w:id="5277" w:name="_Toc107477361"/>
      <w:bookmarkStart w:id="5278" w:name="_Toc114566222"/>
      <w:bookmarkStart w:id="5279" w:name="_Toc115268312"/>
      <w:bookmarkStart w:id="5280" w:name="_Toc123058008"/>
      <w:bookmarkStart w:id="5281" w:name="_Toc124256701"/>
      <w:bookmarkStart w:id="5282" w:name="_Toc131735014"/>
      <w:bookmarkStart w:id="5283" w:name="_Toc137372791"/>
      <w:bookmarkStart w:id="5284" w:name="_Toc138885177"/>
      <w:bookmarkStart w:id="5285" w:name="_Toc145690680"/>
      <w:bookmarkStart w:id="5286" w:name="_Toc155382240"/>
      <w:bookmarkStart w:id="5287" w:name="_Toc161754045"/>
      <w:bookmarkStart w:id="5288" w:name="_Toc161754666"/>
      <w:bookmarkStart w:id="5289" w:name="_Toc163202239"/>
      <w:bookmarkStart w:id="5290" w:name="_Toc169888530"/>
      <w:bookmarkStart w:id="5291" w:name="_Toc171551719"/>
      <w:bookmarkStart w:id="5292" w:name="_Toc176775452"/>
      <w:bookmarkStart w:id="5293" w:name="_Toc187244047"/>
      <w:r w:rsidRPr="009E4AEE">
        <w:rPr>
          <w:rFonts w:hint="eastAsia"/>
        </w:rPr>
        <w:t>B.2.3.1.2</w:t>
      </w:r>
      <w:r w:rsidRPr="009E4AEE">
        <w:rPr>
          <w:rFonts w:hint="eastAsia"/>
        </w:rPr>
        <w:tab/>
        <w:t>MIMO Correlation Matrices at High, Medium and Low Level</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48" type="#_x0000_t75" alt="" style="width:40.5pt;height:20pt;mso-width-percent:0;mso-height-percent:0;mso-width-percent:0;mso-height-percent:0" o:ole="">
                  <v:imagedata r:id="rId69" o:title=""/>
                </v:shape>
                <o:OLEObject Type="Embed" ProgID="Equation.3" ShapeID="_x0000_i1048" DrawAspect="Content" ObjectID="_1797856622" r:id="rId70"/>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49" type="#_x0000_t75" alt="" style="width:40.5pt;height:20pt;mso-width-percent:0;mso-height-percent:0;mso-width-percent:0;mso-height-percent:0" o:ole="">
                  <v:imagedata r:id="rId69" o:title=""/>
                </v:shape>
                <o:OLEObject Type="Embed" ProgID="Equation.3" ShapeID="_x0000_i1049" DrawAspect="Content" ObjectID="_1797856623" r:id="rId71"/>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0" type="#_x0000_t75" alt="" style="width:40pt;height:20pt;mso-width-percent:0;mso-height-percent:0;mso-width-percent:0;mso-height-percent:0" o:ole="">
                  <v:imagedata r:id="rId72" o:title=""/>
                </v:shape>
                <o:OLEObject Type="Embed" ProgID="Equation.3" ShapeID="_x0000_i1050" DrawAspect="Content" ObjectID="_1797856624" r:id="rId73"/>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5294" w:name="_Toc21338449"/>
      <w:bookmarkStart w:id="5295" w:name="_Toc29808557"/>
      <w:bookmarkStart w:id="5296" w:name="_Toc37068476"/>
      <w:bookmarkStart w:id="5297" w:name="_Toc37084021"/>
      <w:bookmarkStart w:id="5298" w:name="_Toc37084363"/>
      <w:bookmarkStart w:id="5299" w:name="_Toc40209725"/>
      <w:bookmarkStart w:id="5300" w:name="_Toc40210067"/>
      <w:bookmarkStart w:id="5301" w:name="_Toc45893026"/>
      <w:bookmarkStart w:id="5302" w:name="_Toc53176891"/>
      <w:bookmarkStart w:id="5303" w:name="_Toc61121221"/>
      <w:bookmarkStart w:id="5304" w:name="_Toc67918418"/>
      <w:bookmarkStart w:id="5305" w:name="_Toc76298493"/>
      <w:bookmarkStart w:id="5306" w:name="_Toc76572505"/>
      <w:bookmarkStart w:id="5307" w:name="_Toc76652372"/>
      <w:bookmarkStart w:id="5308" w:name="_Toc76653218"/>
      <w:bookmarkStart w:id="5309" w:name="_Toc83742491"/>
      <w:bookmarkStart w:id="5310" w:name="_Toc91440981"/>
      <w:bookmarkStart w:id="5311" w:name="_Toc98849771"/>
      <w:bookmarkStart w:id="5312" w:name="_Toc106543631"/>
      <w:bookmarkStart w:id="5313" w:name="_Toc106737729"/>
      <w:bookmarkStart w:id="5314" w:name="_Toc107233496"/>
      <w:bookmarkStart w:id="5315" w:name="_Toc107235114"/>
      <w:bookmarkStart w:id="5316" w:name="_Toc107420084"/>
      <w:bookmarkStart w:id="5317" w:name="_Toc107477382"/>
      <w:bookmarkStart w:id="5318" w:name="_Toc114566245"/>
      <w:bookmarkStart w:id="5319" w:name="_Toc115268335"/>
      <w:bookmarkStart w:id="5320" w:name="_Toc123058009"/>
      <w:bookmarkStart w:id="5321" w:name="_Toc124256702"/>
      <w:bookmarkStart w:id="5322" w:name="_Toc131735015"/>
      <w:bookmarkStart w:id="5323" w:name="_Toc137372792"/>
      <w:bookmarkStart w:id="5324" w:name="_Toc138885178"/>
      <w:bookmarkStart w:id="5325" w:name="_Toc145690681"/>
      <w:bookmarkStart w:id="5326" w:name="_Toc155382241"/>
      <w:bookmarkStart w:id="5327" w:name="_Toc161754046"/>
      <w:bookmarkStart w:id="5328" w:name="_Toc161754667"/>
      <w:bookmarkStart w:id="5329" w:name="_Toc163202240"/>
      <w:bookmarkStart w:id="5330" w:name="_Toc169888531"/>
      <w:bookmarkStart w:id="5331" w:name="_Toc171551720"/>
      <w:bookmarkStart w:id="5332" w:name="_Toc176775453"/>
      <w:bookmarkStart w:id="5333" w:name="_Toc187244048"/>
      <w:r w:rsidRPr="009E4AEE">
        <w:lastRenderedPageBreak/>
        <w:t>Annex C (normative):</w:t>
      </w:r>
      <w:r w:rsidRPr="009E4AEE">
        <w:br/>
        <w:t>Downlink physical channels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C779E40" w14:textId="77777777" w:rsidR="0034487C" w:rsidRPr="009E4AEE" w:rsidRDefault="0034487C" w:rsidP="0034487C">
      <w:pPr>
        <w:pStyle w:val="Heading1"/>
      </w:pPr>
      <w:bookmarkStart w:id="5334" w:name="_Toc21338450"/>
      <w:bookmarkStart w:id="5335" w:name="_Toc29808558"/>
      <w:bookmarkStart w:id="5336" w:name="_Toc37068477"/>
      <w:bookmarkStart w:id="5337" w:name="_Toc37084022"/>
      <w:bookmarkStart w:id="5338" w:name="_Toc37084364"/>
      <w:bookmarkStart w:id="5339" w:name="_Toc40209726"/>
      <w:bookmarkStart w:id="5340" w:name="_Toc40210068"/>
      <w:bookmarkStart w:id="5341" w:name="_Toc45893027"/>
      <w:bookmarkStart w:id="5342" w:name="_Toc53176892"/>
      <w:bookmarkStart w:id="5343" w:name="_Toc61121222"/>
      <w:bookmarkStart w:id="5344" w:name="_Toc67918419"/>
      <w:bookmarkStart w:id="5345" w:name="_Toc76298494"/>
      <w:bookmarkStart w:id="5346" w:name="_Toc76572506"/>
      <w:bookmarkStart w:id="5347" w:name="_Toc76652373"/>
      <w:bookmarkStart w:id="5348" w:name="_Toc76653219"/>
      <w:bookmarkStart w:id="5349" w:name="_Toc83742492"/>
      <w:bookmarkStart w:id="5350" w:name="_Toc91440982"/>
      <w:bookmarkStart w:id="5351" w:name="_Toc98849772"/>
      <w:bookmarkStart w:id="5352" w:name="_Toc106543632"/>
      <w:bookmarkStart w:id="5353" w:name="_Toc106737730"/>
      <w:bookmarkStart w:id="5354" w:name="_Toc107233497"/>
      <w:bookmarkStart w:id="5355" w:name="_Toc107235115"/>
      <w:bookmarkStart w:id="5356" w:name="_Toc107420085"/>
      <w:bookmarkStart w:id="5357" w:name="_Toc107477383"/>
      <w:bookmarkStart w:id="5358" w:name="_Toc114566246"/>
      <w:bookmarkStart w:id="5359" w:name="_Toc115268336"/>
      <w:bookmarkStart w:id="5360" w:name="_Toc123058010"/>
      <w:bookmarkStart w:id="5361" w:name="_Toc124256703"/>
      <w:bookmarkStart w:id="5362" w:name="_Toc131735016"/>
      <w:bookmarkStart w:id="5363" w:name="_Toc137372793"/>
      <w:bookmarkStart w:id="5364" w:name="_Toc138885179"/>
      <w:bookmarkStart w:id="5365" w:name="_Toc145690682"/>
      <w:bookmarkStart w:id="5366" w:name="_Toc155382242"/>
      <w:bookmarkStart w:id="5367" w:name="_Toc161754047"/>
      <w:bookmarkStart w:id="5368" w:name="_Toc161754668"/>
      <w:bookmarkStart w:id="5369" w:name="_Toc163202241"/>
      <w:bookmarkStart w:id="5370" w:name="_Toc169888532"/>
      <w:bookmarkStart w:id="5371" w:name="_Toc171551721"/>
      <w:bookmarkStart w:id="5372" w:name="_Toc176775454"/>
      <w:bookmarkStart w:id="5373" w:name="_Toc187244049"/>
      <w:r w:rsidRPr="009E4AEE">
        <w:t>C.1</w:t>
      </w:r>
      <w:r w:rsidRPr="009E4AEE">
        <w:rPr>
          <w:rFonts w:hint="eastAsia"/>
        </w:rPr>
        <w:tab/>
      </w:r>
      <w:r w:rsidRPr="009E4AEE">
        <w:t>General</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5374" w:name="_Toc21338451"/>
      <w:bookmarkStart w:id="5375" w:name="_Toc29808559"/>
      <w:bookmarkStart w:id="5376" w:name="_Toc37068478"/>
      <w:bookmarkStart w:id="5377" w:name="_Toc37084023"/>
      <w:bookmarkStart w:id="5378" w:name="_Toc37084365"/>
      <w:bookmarkStart w:id="5379" w:name="_Toc40209727"/>
      <w:bookmarkStart w:id="5380" w:name="_Toc40210069"/>
      <w:bookmarkStart w:id="5381" w:name="_Toc45893028"/>
      <w:bookmarkStart w:id="5382" w:name="_Toc53176893"/>
      <w:bookmarkStart w:id="5383" w:name="_Toc61121223"/>
      <w:bookmarkStart w:id="5384" w:name="_Toc67918420"/>
      <w:bookmarkStart w:id="5385" w:name="_Toc76298495"/>
      <w:bookmarkStart w:id="5386" w:name="_Toc76572507"/>
      <w:bookmarkStart w:id="5387" w:name="_Toc76652374"/>
      <w:bookmarkStart w:id="5388" w:name="_Toc76653220"/>
      <w:bookmarkStart w:id="5389" w:name="_Toc83742493"/>
      <w:bookmarkStart w:id="5390" w:name="_Toc91440983"/>
      <w:bookmarkStart w:id="5391" w:name="_Toc98849773"/>
      <w:bookmarkStart w:id="5392" w:name="_Toc106543633"/>
      <w:bookmarkStart w:id="5393" w:name="_Toc106737731"/>
      <w:bookmarkStart w:id="5394" w:name="_Toc107233498"/>
      <w:bookmarkStart w:id="5395" w:name="_Toc107235116"/>
      <w:bookmarkStart w:id="5396" w:name="_Toc107420086"/>
      <w:bookmarkStart w:id="5397" w:name="_Toc107477384"/>
      <w:bookmarkStart w:id="5398" w:name="_Toc114566247"/>
      <w:bookmarkStart w:id="5399" w:name="_Toc115268337"/>
      <w:bookmarkStart w:id="5400" w:name="_Toc123058011"/>
      <w:bookmarkStart w:id="5401" w:name="_Toc124256704"/>
      <w:bookmarkStart w:id="5402" w:name="_Toc131735017"/>
      <w:bookmarkStart w:id="5403" w:name="_Toc137372794"/>
      <w:bookmarkStart w:id="5404" w:name="_Toc138885180"/>
      <w:bookmarkStart w:id="5405" w:name="_Toc145690683"/>
      <w:bookmarkStart w:id="5406" w:name="_Toc155382243"/>
      <w:bookmarkStart w:id="5407" w:name="_Toc161754048"/>
      <w:bookmarkStart w:id="5408" w:name="_Toc161754669"/>
      <w:bookmarkStart w:id="5409" w:name="_Toc163202242"/>
      <w:bookmarkStart w:id="5410" w:name="_Toc169888533"/>
      <w:bookmarkStart w:id="5411" w:name="_Toc171551722"/>
      <w:bookmarkStart w:id="5412" w:name="_Toc176775455"/>
      <w:bookmarkStart w:id="5413" w:name="_Toc187244050"/>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5414" w:name="_Toc21338452"/>
      <w:bookmarkStart w:id="5415" w:name="_Toc29808560"/>
      <w:bookmarkStart w:id="5416" w:name="_Toc37068479"/>
      <w:bookmarkStart w:id="5417" w:name="_Toc37084024"/>
      <w:bookmarkStart w:id="5418" w:name="_Toc37084366"/>
      <w:bookmarkStart w:id="5419" w:name="_Toc40209728"/>
      <w:bookmarkStart w:id="5420" w:name="_Toc40210070"/>
      <w:bookmarkStart w:id="5421" w:name="_Toc45893029"/>
      <w:bookmarkStart w:id="5422" w:name="_Toc53176894"/>
      <w:bookmarkStart w:id="5423" w:name="_Toc61121224"/>
      <w:bookmarkStart w:id="5424" w:name="_Toc67918421"/>
      <w:bookmarkStart w:id="5425" w:name="_Toc76298496"/>
      <w:bookmarkStart w:id="5426" w:name="_Toc76572508"/>
      <w:bookmarkStart w:id="5427" w:name="_Toc76652375"/>
      <w:bookmarkStart w:id="5428" w:name="_Toc76653221"/>
      <w:bookmarkStart w:id="5429" w:name="_Toc83742494"/>
      <w:bookmarkStart w:id="5430" w:name="_Toc91440984"/>
      <w:bookmarkStart w:id="5431" w:name="_Toc98849774"/>
      <w:bookmarkStart w:id="5432" w:name="_Toc106543634"/>
      <w:bookmarkStart w:id="5433" w:name="_Toc106737732"/>
      <w:bookmarkStart w:id="5434" w:name="_Toc107233499"/>
      <w:bookmarkStart w:id="5435" w:name="_Toc107235117"/>
      <w:bookmarkStart w:id="5436" w:name="_Toc107420087"/>
      <w:bookmarkStart w:id="5437" w:name="_Toc107477385"/>
      <w:bookmarkStart w:id="5438" w:name="_Toc114566248"/>
      <w:bookmarkStart w:id="5439" w:name="_Toc115268338"/>
      <w:bookmarkStart w:id="5440" w:name="_Toc123058012"/>
      <w:bookmarkStart w:id="5441" w:name="_Toc124256705"/>
      <w:bookmarkStart w:id="5442" w:name="_Toc131735018"/>
      <w:bookmarkStart w:id="5443" w:name="_Toc137372795"/>
      <w:bookmarkStart w:id="5444" w:name="_Toc138885181"/>
      <w:bookmarkStart w:id="5445" w:name="_Toc145690684"/>
      <w:bookmarkStart w:id="5446" w:name="_Toc155382244"/>
      <w:bookmarkStart w:id="5447" w:name="_Toc161754049"/>
      <w:bookmarkStart w:id="5448" w:name="_Toc161754670"/>
      <w:bookmarkStart w:id="5449" w:name="_Toc163202243"/>
      <w:bookmarkStart w:id="5450" w:name="_Toc169888534"/>
      <w:bookmarkStart w:id="5451" w:name="_Toc171551723"/>
      <w:bookmarkStart w:id="5452" w:name="_Toc176775456"/>
      <w:bookmarkStart w:id="5453" w:name="_Toc187244051"/>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5454" w:name="_Toc21338453"/>
      <w:bookmarkStart w:id="5455" w:name="_Toc29808561"/>
      <w:bookmarkStart w:id="5456" w:name="_Toc37068480"/>
      <w:bookmarkStart w:id="5457" w:name="_Toc37084025"/>
      <w:bookmarkStart w:id="5458" w:name="_Toc37084367"/>
      <w:bookmarkStart w:id="5459" w:name="_Toc40209729"/>
      <w:bookmarkStart w:id="5460" w:name="_Toc40210071"/>
      <w:bookmarkStart w:id="5461" w:name="_Toc45893030"/>
      <w:bookmarkStart w:id="5462" w:name="_Toc53176895"/>
      <w:bookmarkStart w:id="5463" w:name="_Toc61121225"/>
      <w:bookmarkStart w:id="5464" w:name="_Toc67918422"/>
      <w:bookmarkStart w:id="5465" w:name="_Toc76298497"/>
      <w:bookmarkStart w:id="5466" w:name="_Toc76572509"/>
      <w:bookmarkStart w:id="5467" w:name="_Toc76652376"/>
      <w:bookmarkStart w:id="5468" w:name="_Toc76653222"/>
      <w:bookmarkStart w:id="5469" w:name="_Toc83742495"/>
      <w:bookmarkStart w:id="5470" w:name="_Toc91440985"/>
      <w:bookmarkStart w:id="5471" w:name="_Toc98849775"/>
      <w:bookmarkStart w:id="5472" w:name="_Toc106543635"/>
      <w:bookmarkStart w:id="5473" w:name="_Toc106737733"/>
      <w:bookmarkStart w:id="5474" w:name="_Toc107233500"/>
      <w:bookmarkStart w:id="5475" w:name="_Toc107235118"/>
      <w:bookmarkStart w:id="5476" w:name="_Toc107420088"/>
      <w:bookmarkStart w:id="5477" w:name="_Toc107477386"/>
      <w:bookmarkStart w:id="5478" w:name="_Toc114566249"/>
      <w:bookmarkStart w:id="5479" w:name="_Toc115268339"/>
      <w:bookmarkStart w:id="5480" w:name="_Toc123058013"/>
      <w:bookmarkStart w:id="5481" w:name="_Toc124256706"/>
      <w:bookmarkStart w:id="5482" w:name="_Toc131735019"/>
      <w:bookmarkStart w:id="5483" w:name="_Toc137372796"/>
      <w:bookmarkStart w:id="5484" w:name="_Toc138885182"/>
      <w:bookmarkStart w:id="5485" w:name="_Toc145690685"/>
      <w:bookmarkStart w:id="5486" w:name="_Toc155382245"/>
      <w:bookmarkStart w:id="5487" w:name="_Toc161754050"/>
      <w:bookmarkStart w:id="5488" w:name="_Toc161754671"/>
      <w:bookmarkStart w:id="5489" w:name="_Toc163202244"/>
      <w:bookmarkStart w:id="5490" w:name="_Toc169888535"/>
      <w:bookmarkStart w:id="5491" w:name="_Toc171551724"/>
      <w:bookmarkStart w:id="5492" w:name="_Toc176775457"/>
      <w:bookmarkStart w:id="5493" w:name="_Toc187244052"/>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1" type="#_x0000_t75" alt="" style="width:50.5pt;height:15.5pt;mso-width-percent:0;mso-height-percent:0;mso-width-percent:0;mso-height-percent:0" o:ole="">
                  <v:imagedata r:id="rId74" o:title=""/>
                </v:shape>
                <o:OLEObject Type="Embed" ProgID="Equation.3" ShapeID="_x0000_i1051" DrawAspect="Content" ObjectID="_1797856625" r:id="rId75"/>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5494" w:name="_Toc21338454"/>
      <w:bookmarkStart w:id="5495" w:name="_Toc29808562"/>
      <w:bookmarkStart w:id="5496" w:name="_Toc37068481"/>
      <w:bookmarkStart w:id="5497" w:name="_Toc37084026"/>
      <w:bookmarkStart w:id="5498" w:name="_Toc37084368"/>
      <w:bookmarkStart w:id="5499" w:name="_Toc40209730"/>
      <w:bookmarkStart w:id="5500" w:name="_Toc40210072"/>
      <w:bookmarkStart w:id="5501" w:name="_Toc45893031"/>
      <w:bookmarkStart w:id="5502" w:name="_Toc53176896"/>
      <w:bookmarkStart w:id="5503" w:name="_Toc61121226"/>
      <w:bookmarkStart w:id="5504" w:name="_Toc67918423"/>
      <w:bookmarkStart w:id="5505" w:name="_Toc76298498"/>
      <w:bookmarkStart w:id="5506" w:name="_Toc76572510"/>
      <w:bookmarkStart w:id="5507" w:name="_Toc76652377"/>
      <w:bookmarkStart w:id="5508" w:name="_Toc76653223"/>
      <w:bookmarkStart w:id="5509" w:name="_Toc83742496"/>
      <w:bookmarkStart w:id="5510" w:name="_Toc91440986"/>
      <w:bookmarkStart w:id="5511" w:name="_Toc98849776"/>
      <w:bookmarkStart w:id="5512" w:name="_Toc106543636"/>
      <w:bookmarkStart w:id="5513" w:name="_Toc106737734"/>
      <w:bookmarkStart w:id="5514" w:name="_Toc107233501"/>
      <w:bookmarkStart w:id="5515" w:name="_Toc107235119"/>
      <w:bookmarkStart w:id="5516" w:name="_Toc107420089"/>
      <w:bookmarkStart w:id="5517" w:name="_Toc107477387"/>
      <w:bookmarkStart w:id="5518" w:name="_Toc114566250"/>
      <w:bookmarkStart w:id="5519" w:name="_Toc123936564"/>
      <w:bookmarkStart w:id="5520" w:name="_Toc124377581"/>
      <w:bookmarkStart w:id="5521" w:name="_Toc169888536"/>
      <w:bookmarkStart w:id="5522" w:name="_Toc171551725"/>
      <w:bookmarkStart w:id="5523" w:name="_Toc176775458"/>
      <w:bookmarkStart w:id="5524" w:name="_Toc187244053"/>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5525" w:name="_Toc169888537"/>
      <w:bookmarkStart w:id="5526" w:name="_Toc171551726"/>
      <w:bookmarkStart w:id="5527" w:name="_Toc176775459"/>
      <w:bookmarkStart w:id="5528" w:name="_Toc187244054"/>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5525"/>
      <w:bookmarkEnd w:id="5526"/>
      <w:bookmarkEnd w:id="5527"/>
      <w:bookmarkEnd w:id="5528"/>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5529" w:name="_Toc169888538"/>
      <w:bookmarkStart w:id="5530" w:name="_Toc171551727"/>
      <w:bookmarkStart w:id="5531" w:name="_Toc176775460"/>
      <w:bookmarkStart w:id="5532" w:name="_Toc187244055"/>
      <w:r w:rsidRPr="000051AE">
        <w:t>C.</w:t>
      </w:r>
      <w:r w:rsidRPr="000051AE">
        <w:rPr>
          <w:rFonts w:hint="eastAsia"/>
        </w:rPr>
        <w:t>5</w:t>
      </w:r>
      <w:r w:rsidRPr="000051AE">
        <w:t>.1</w:t>
      </w:r>
      <w:r w:rsidRPr="000051AE">
        <w:rPr>
          <w:rFonts w:hint="eastAsia"/>
        </w:rPr>
        <w:tab/>
      </w:r>
      <w:r w:rsidRPr="000051AE">
        <w:t>Measurement of Receiver Characteristics</w:t>
      </w:r>
      <w:bookmarkEnd w:id="5529"/>
      <w:bookmarkEnd w:id="5530"/>
      <w:bookmarkEnd w:id="5531"/>
      <w:bookmarkEnd w:id="5532"/>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2" type="#_x0000_t75" alt="" style="width:49pt;height:15.5pt;mso-width-percent:0;mso-height-percent:0;mso-width-percent:0;mso-height-percent:0" o:ole="">
                  <v:imagedata r:id="rId74" o:title=""/>
                </v:shape>
                <o:OLEObject Type="Embed" ProgID="Equation.3" ShapeID="_x0000_i1052" DrawAspect="Content" ObjectID="_1797856626" r:id="rId76"/>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77777777" w:rsidR="0034487C" w:rsidRPr="009E4AEE" w:rsidRDefault="0034487C" w:rsidP="0034487C">
      <w:pPr>
        <w:pStyle w:val="Heading8"/>
        <w:rPr>
          <w:lang w:val="fr-FR"/>
        </w:rPr>
      </w:pPr>
      <w:bookmarkStart w:id="5533" w:name="_Toc21338455"/>
      <w:bookmarkStart w:id="5534" w:name="_Toc29808563"/>
      <w:bookmarkStart w:id="5535" w:name="_Toc37068482"/>
      <w:bookmarkStart w:id="5536" w:name="_Toc37084027"/>
      <w:bookmarkStart w:id="5537" w:name="_Toc37084369"/>
      <w:bookmarkStart w:id="5538" w:name="_Toc40209731"/>
      <w:bookmarkStart w:id="5539" w:name="_Toc40210073"/>
      <w:bookmarkStart w:id="5540" w:name="_Toc45893032"/>
      <w:bookmarkStart w:id="5541" w:name="_Toc53176897"/>
      <w:bookmarkStart w:id="5542" w:name="_Toc61121227"/>
      <w:bookmarkStart w:id="5543" w:name="_Toc67918424"/>
      <w:bookmarkStart w:id="5544" w:name="_Toc76298499"/>
      <w:bookmarkStart w:id="5545" w:name="_Toc76572511"/>
      <w:bookmarkStart w:id="5546" w:name="_Toc76652378"/>
      <w:bookmarkStart w:id="5547" w:name="_Toc76653224"/>
      <w:bookmarkStart w:id="5548" w:name="_Toc83742497"/>
      <w:bookmarkStart w:id="5549" w:name="_Toc91440987"/>
      <w:bookmarkStart w:id="5550" w:name="_Toc98849777"/>
      <w:bookmarkStart w:id="5551" w:name="_Toc106543637"/>
      <w:bookmarkStart w:id="5552" w:name="_Toc106737735"/>
      <w:bookmarkStart w:id="5553" w:name="_Toc107233502"/>
      <w:bookmarkStart w:id="5554" w:name="_Toc107235120"/>
      <w:bookmarkStart w:id="5555" w:name="_Toc107420090"/>
      <w:bookmarkStart w:id="5556" w:name="_Toc107477388"/>
      <w:bookmarkStart w:id="5557" w:name="_Toc114566251"/>
      <w:bookmarkStart w:id="5558" w:name="_Toc115268341"/>
      <w:bookmarkStart w:id="5559" w:name="_Toc123058014"/>
      <w:bookmarkStart w:id="5560" w:name="_Toc124256707"/>
      <w:bookmarkStart w:id="5561" w:name="_Toc131735020"/>
      <w:bookmarkStart w:id="5562" w:name="_Toc137372797"/>
      <w:bookmarkStart w:id="5563" w:name="_Toc138885183"/>
      <w:bookmarkStart w:id="5564" w:name="_Toc145690686"/>
      <w:bookmarkStart w:id="5565" w:name="_Toc155382246"/>
      <w:bookmarkStart w:id="5566" w:name="_Toc161754051"/>
      <w:bookmarkStart w:id="5567" w:name="_Toc161754672"/>
      <w:bookmarkStart w:id="5568" w:name="_Toc163202245"/>
      <w:bookmarkStart w:id="5569" w:name="_Toc169888539"/>
      <w:bookmarkStart w:id="5570" w:name="_Toc171551728"/>
      <w:bookmarkStart w:id="5571" w:name="_Toc176775461"/>
      <w:bookmarkStart w:id="5572" w:name="_Toc187244056"/>
      <w:r w:rsidRPr="009E4AEE">
        <w:rPr>
          <w:lang w:val="fr-FR"/>
        </w:rPr>
        <w:t xml:space="preserve">Annex </w:t>
      </w:r>
      <w:r w:rsidRPr="009E4AEE">
        <w:rPr>
          <w:rFonts w:hint="eastAsia"/>
          <w:lang w:val="fr-FR"/>
        </w:rPr>
        <w:t>D</w:t>
      </w:r>
      <w:r w:rsidRPr="009E4AEE">
        <w:rPr>
          <w:lang w:val="fr-FR"/>
        </w:rPr>
        <w:t xml:space="preserve"> (informative): Void</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0503E997" w14:textId="77777777" w:rsidR="0034487C" w:rsidRPr="009E4AEE" w:rsidRDefault="0034487C" w:rsidP="0034487C">
      <w:pPr>
        <w:rPr>
          <w:lang w:val="fr-FR"/>
        </w:rPr>
      </w:pPr>
    </w:p>
    <w:p w14:paraId="0225034D" w14:textId="77777777" w:rsidR="0034487C" w:rsidRPr="009E4AEE" w:rsidRDefault="0034487C" w:rsidP="0034487C">
      <w:pPr>
        <w:pStyle w:val="Heading8"/>
        <w:rPr>
          <w:lang w:val="fr-FR"/>
        </w:rPr>
      </w:pPr>
      <w:bookmarkStart w:id="5573" w:name="_Toc21338456"/>
      <w:bookmarkStart w:id="5574" w:name="_Toc29808564"/>
      <w:bookmarkStart w:id="5575" w:name="_Toc37068483"/>
      <w:bookmarkStart w:id="5576" w:name="_Toc37084028"/>
      <w:bookmarkStart w:id="5577" w:name="_Toc37084370"/>
      <w:bookmarkStart w:id="5578" w:name="_Toc40209732"/>
      <w:bookmarkStart w:id="5579" w:name="_Toc40210074"/>
      <w:bookmarkStart w:id="5580" w:name="_Toc45893033"/>
      <w:bookmarkStart w:id="5581" w:name="_Toc53176898"/>
      <w:bookmarkStart w:id="5582" w:name="_Toc61121228"/>
      <w:bookmarkStart w:id="5583" w:name="_Toc67918425"/>
      <w:bookmarkStart w:id="5584" w:name="_Toc76298500"/>
      <w:bookmarkStart w:id="5585" w:name="_Toc76572512"/>
      <w:bookmarkStart w:id="5586" w:name="_Toc76652379"/>
      <w:bookmarkStart w:id="5587" w:name="_Toc76653225"/>
      <w:bookmarkStart w:id="5588" w:name="_Toc83742498"/>
      <w:bookmarkStart w:id="5589" w:name="_Toc91440988"/>
      <w:bookmarkStart w:id="5590" w:name="_Toc98849778"/>
      <w:bookmarkStart w:id="5591" w:name="_Toc106543638"/>
      <w:bookmarkStart w:id="5592" w:name="_Toc106737736"/>
      <w:bookmarkStart w:id="5593" w:name="_Toc107233503"/>
      <w:bookmarkStart w:id="5594" w:name="_Toc107235121"/>
      <w:bookmarkStart w:id="5595" w:name="_Toc107420091"/>
      <w:bookmarkStart w:id="5596" w:name="_Toc107477389"/>
      <w:bookmarkStart w:id="5597" w:name="_Toc114566252"/>
      <w:bookmarkStart w:id="5598" w:name="_Toc115268342"/>
      <w:bookmarkStart w:id="5599" w:name="_Toc123058015"/>
      <w:bookmarkStart w:id="5600" w:name="_Toc124256708"/>
      <w:bookmarkStart w:id="5601" w:name="_Toc131735021"/>
      <w:bookmarkStart w:id="5602" w:name="_Toc137372798"/>
      <w:bookmarkStart w:id="5603" w:name="_Toc138885184"/>
      <w:bookmarkStart w:id="5604" w:name="_Toc145690687"/>
      <w:bookmarkStart w:id="5605" w:name="_Toc155382247"/>
      <w:bookmarkStart w:id="5606" w:name="_Toc161754052"/>
      <w:bookmarkStart w:id="5607" w:name="_Toc161754673"/>
      <w:bookmarkStart w:id="5608" w:name="_Toc163202246"/>
      <w:bookmarkStart w:id="5609" w:name="_Toc169888540"/>
      <w:bookmarkStart w:id="5610" w:name="_Toc171551729"/>
      <w:bookmarkStart w:id="5611" w:name="_Toc176775462"/>
      <w:bookmarkStart w:id="5612" w:name="_Toc187244057"/>
      <w:r w:rsidRPr="009E4AEE">
        <w:rPr>
          <w:lang w:val="fr-FR"/>
        </w:rPr>
        <w:t>Annex E (normative):</w:t>
      </w:r>
      <w:r w:rsidRPr="009E4AEE">
        <w:rPr>
          <w:lang w:val="fr-FR"/>
        </w:rPr>
        <w:br/>
        <w:t>Environmental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0FC5259" w14:textId="77777777" w:rsidR="0034487C" w:rsidRPr="009E4AEE" w:rsidRDefault="0034487C" w:rsidP="00DC4299">
      <w:pPr>
        <w:pStyle w:val="Heading1"/>
      </w:pPr>
      <w:bookmarkStart w:id="5613" w:name="_Toc21338457"/>
      <w:bookmarkStart w:id="5614" w:name="_Toc29808565"/>
      <w:bookmarkStart w:id="5615" w:name="_Toc37068484"/>
      <w:bookmarkStart w:id="5616" w:name="_Toc37084029"/>
      <w:bookmarkStart w:id="5617" w:name="_Toc37084371"/>
      <w:bookmarkStart w:id="5618" w:name="_Toc40209733"/>
      <w:bookmarkStart w:id="5619" w:name="_Toc40210075"/>
      <w:bookmarkStart w:id="5620" w:name="_Toc45893034"/>
      <w:bookmarkStart w:id="5621" w:name="_Toc53176899"/>
      <w:bookmarkStart w:id="5622" w:name="_Toc61121229"/>
      <w:bookmarkStart w:id="5623" w:name="_Toc67918426"/>
      <w:bookmarkStart w:id="5624" w:name="_Toc76298501"/>
      <w:bookmarkStart w:id="5625" w:name="_Toc76572513"/>
      <w:bookmarkStart w:id="5626" w:name="_Toc76652380"/>
      <w:bookmarkStart w:id="5627" w:name="_Toc76653226"/>
      <w:bookmarkStart w:id="5628" w:name="_Toc83742499"/>
      <w:bookmarkStart w:id="5629" w:name="_Toc91440989"/>
      <w:bookmarkStart w:id="5630" w:name="_Toc98849779"/>
      <w:bookmarkStart w:id="5631" w:name="_Toc106543639"/>
      <w:bookmarkStart w:id="5632" w:name="_Toc106737737"/>
      <w:bookmarkStart w:id="5633" w:name="_Toc107233504"/>
      <w:bookmarkStart w:id="5634" w:name="_Toc107235122"/>
      <w:bookmarkStart w:id="5635" w:name="_Toc107420092"/>
      <w:bookmarkStart w:id="5636" w:name="_Toc107477390"/>
      <w:bookmarkStart w:id="5637" w:name="_Toc114566253"/>
      <w:bookmarkStart w:id="5638" w:name="_Toc115268343"/>
      <w:bookmarkStart w:id="5639" w:name="_Toc123058016"/>
      <w:bookmarkStart w:id="5640" w:name="_Toc124256709"/>
      <w:bookmarkStart w:id="5641" w:name="_Toc131735022"/>
      <w:bookmarkStart w:id="5642" w:name="_Toc137372799"/>
      <w:bookmarkStart w:id="5643" w:name="_Toc138885185"/>
      <w:bookmarkStart w:id="5644" w:name="_Toc145690688"/>
      <w:bookmarkStart w:id="5645" w:name="_Toc155382248"/>
      <w:bookmarkStart w:id="5646" w:name="_Toc161754053"/>
      <w:bookmarkStart w:id="5647" w:name="_Toc161754674"/>
      <w:bookmarkStart w:id="5648" w:name="_Toc163202247"/>
      <w:bookmarkStart w:id="5649" w:name="_Toc169888541"/>
      <w:bookmarkStart w:id="5650" w:name="_Toc171551730"/>
      <w:bookmarkStart w:id="5651" w:name="_Toc176775463"/>
      <w:bookmarkStart w:id="5652" w:name="_Toc187244058"/>
      <w:r w:rsidRPr="009E4AEE">
        <w:t>E.1</w:t>
      </w:r>
      <w:r w:rsidRPr="009E4AEE">
        <w:rPr>
          <w:rFonts w:hint="eastAsia"/>
        </w:rPr>
        <w:tab/>
      </w:r>
      <w:r w:rsidRPr="009E4AEE">
        <w:t>General</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5653" w:name="_Toc21338458"/>
      <w:bookmarkStart w:id="5654" w:name="_Toc29808566"/>
      <w:bookmarkStart w:id="5655" w:name="_Toc37068485"/>
      <w:bookmarkStart w:id="5656" w:name="_Toc37084030"/>
      <w:bookmarkStart w:id="5657" w:name="_Toc37084372"/>
      <w:bookmarkStart w:id="5658" w:name="_Toc40209734"/>
      <w:bookmarkStart w:id="5659" w:name="_Toc40210076"/>
      <w:bookmarkStart w:id="5660" w:name="_Toc45893035"/>
      <w:bookmarkStart w:id="5661" w:name="_Toc53176900"/>
      <w:bookmarkStart w:id="5662" w:name="_Toc61121230"/>
      <w:bookmarkStart w:id="5663" w:name="_Toc67918427"/>
      <w:bookmarkStart w:id="5664" w:name="_Toc76298502"/>
      <w:bookmarkStart w:id="5665" w:name="_Toc76572514"/>
      <w:bookmarkStart w:id="5666" w:name="_Toc76652381"/>
      <w:bookmarkStart w:id="5667" w:name="_Toc76653227"/>
      <w:bookmarkStart w:id="5668" w:name="_Toc83742500"/>
      <w:bookmarkStart w:id="5669" w:name="_Toc91440990"/>
      <w:bookmarkStart w:id="5670" w:name="_Toc98849780"/>
      <w:bookmarkStart w:id="5671" w:name="_Toc106543640"/>
      <w:bookmarkStart w:id="5672" w:name="_Toc106737738"/>
      <w:bookmarkStart w:id="5673" w:name="_Toc107233505"/>
      <w:bookmarkStart w:id="5674" w:name="_Toc107235123"/>
      <w:bookmarkStart w:id="5675" w:name="_Toc107420093"/>
      <w:bookmarkStart w:id="5676" w:name="_Toc107477391"/>
      <w:bookmarkStart w:id="5677" w:name="_Toc114566254"/>
      <w:bookmarkStart w:id="5678" w:name="_Toc115268344"/>
      <w:bookmarkStart w:id="5679" w:name="_Toc123058017"/>
      <w:bookmarkStart w:id="5680" w:name="_Toc124256710"/>
      <w:bookmarkStart w:id="5681" w:name="_Toc131735023"/>
      <w:bookmarkStart w:id="5682" w:name="_Toc137372800"/>
      <w:bookmarkStart w:id="5683" w:name="_Toc138885186"/>
      <w:bookmarkStart w:id="5684" w:name="_Toc145690689"/>
      <w:bookmarkStart w:id="5685" w:name="_Toc155382249"/>
      <w:bookmarkStart w:id="5686" w:name="_Toc161754054"/>
      <w:bookmarkStart w:id="5687" w:name="_Toc161754675"/>
      <w:bookmarkStart w:id="5688" w:name="_Toc163202248"/>
      <w:bookmarkStart w:id="5689" w:name="_Toc169888542"/>
      <w:bookmarkStart w:id="5690" w:name="_Toc171551731"/>
      <w:bookmarkStart w:id="5691" w:name="_Toc176775464"/>
      <w:bookmarkStart w:id="5692" w:name="_Toc187244059"/>
      <w:r w:rsidRPr="009E4AEE">
        <w:t>E.2</w:t>
      </w:r>
      <w:r w:rsidRPr="009E4AEE">
        <w:rPr>
          <w:rFonts w:hint="eastAsia"/>
        </w:rPr>
        <w:tab/>
      </w:r>
      <w:r w:rsidRPr="009E4AEE">
        <w:t>Environmental</w:t>
      </w:r>
      <w:r w:rsidRPr="009E4AEE">
        <w:rPr>
          <w:rFonts w:hint="eastAsia"/>
        </w:rPr>
        <w:t xml:space="preserve"> (Conducted)</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5693" w:name="_Toc21338459"/>
      <w:bookmarkStart w:id="5694" w:name="_Toc29808567"/>
      <w:bookmarkStart w:id="5695" w:name="_Toc37068486"/>
      <w:bookmarkStart w:id="5696" w:name="_Toc37084031"/>
      <w:bookmarkStart w:id="5697" w:name="_Toc37084373"/>
      <w:bookmarkStart w:id="5698" w:name="_Toc40209735"/>
      <w:bookmarkStart w:id="5699" w:name="_Toc40210077"/>
      <w:bookmarkStart w:id="5700" w:name="_Toc45893036"/>
      <w:bookmarkStart w:id="5701" w:name="_Toc53176901"/>
      <w:bookmarkStart w:id="5702" w:name="_Toc61121231"/>
      <w:bookmarkStart w:id="5703" w:name="_Toc67918428"/>
      <w:bookmarkStart w:id="5704" w:name="_Toc76298503"/>
      <w:bookmarkStart w:id="5705" w:name="_Toc76572515"/>
      <w:bookmarkStart w:id="5706" w:name="_Toc76652382"/>
      <w:bookmarkStart w:id="5707" w:name="_Toc76653228"/>
      <w:bookmarkStart w:id="5708" w:name="_Toc83742501"/>
      <w:bookmarkStart w:id="5709" w:name="_Toc91440991"/>
      <w:bookmarkStart w:id="5710" w:name="_Toc98849781"/>
      <w:bookmarkStart w:id="5711" w:name="_Toc106543641"/>
      <w:bookmarkStart w:id="5712" w:name="_Toc106737739"/>
      <w:bookmarkStart w:id="5713" w:name="_Toc107233506"/>
      <w:bookmarkStart w:id="5714" w:name="_Toc107235124"/>
      <w:bookmarkStart w:id="5715" w:name="_Toc107420094"/>
      <w:bookmarkStart w:id="5716" w:name="_Toc107477392"/>
      <w:bookmarkStart w:id="5717" w:name="_Toc114566255"/>
      <w:bookmarkStart w:id="5718" w:name="_Toc115268345"/>
      <w:bookmarkStart w:id="5719" w:name="_Toc123058018"/>
      <w:bookmarkStart w:id="5720" w:name="_Toc124256711"/>
      <w:bookmarkStart w:id="5721" w:name="_Toc131735024"/>
      <w:bookmarkStart w:id="5722" w:name="_Toc137372801"/>
      <w:bookmarkStart w:id="5723" w:name="_Toc138885187"/>
      <w:bookmarkStart w:id="5724" w:name="_Toc145690690"/>
      <w:bookmarkStart w:id="5725" w:name="_Toc155382250"/>
      <w:bookmarkStart w:id="5726" w:name="_Toc161754055"/>
      <w:bookmarkStart w:id="5727" w:name="_Toc161754676"/>
      <w:bookmarkStart w:id="5728" w:name="_Toc163202249"/>
      <w:bookmarkStart w:id="5729" w:name="_Toc169888543"/>
      <w:bookmarkStart w:id="5730" w:name="_Toc171551732"/>
      <w:bookmarkStart w:id="5731" w:name="_Toc176775465"/>
      <w:bookmarkStart w:id="5732" w:name="_Toc187244060"/>
      <w:r w:rsidRPr="009E4AEE">
        <w:t>E.2.1</w:t>
      </w:r>
      <w:r w:rsidRPr="009E4AEE">
        <w:rPr>
          <w:rFonts w:hint="eastAsia"/>
        </w:rPr>
        <w:tab/>
      </w:r>
      <w:r w:rsidRPr="009E4AEE">
        <w:t>Temperature</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5733" w:name="_Toc21338460"/>
      <w:bookmarkStart w:id="5734" w:name="_Toc29808568"/>
      <w:bookmarkStart w:id="5735" w:name="_Toc37068487"/>
      <w:bookmarkStart w:id="5736" w:name="_Toc37084032"/>
      <w:bookmarkStart w:id="5737" w:name="_Toc37084374"/>
      <w:bookmarkStart w:id="5738" w:name="_Toc40209736"/>
      <w:bookmarkStart w:id="5739" w:name="_Toc40210078"/>
      <w:bookmarkStart w:id="5740" w:name="_Toc45893037"/>
      <w:bookmarkStart w:id="5741" w:name="_Toc53176902"/>
      <w:bookmarkStart w:id="5742" w:name="_Toc61121232"/>
      <w:bookmarkStart w:id="5743" w:name="_Toc67918429"/>
      <w:bookmarkStart w:id="5744" w:name="_Toc76298504"/>
      <w:bookmarkStart w:id="5745" w:name="_Toc76572516"/>
      <w:bookmarkStart w:id="5746" w:name="_Toc76652383"/>
      <w:bookmarkStart w:id="5747" w:name="_Toc76653229"/>
      <w:bookmarkStart w:id="5748" w:name="_Toc83742502"/>
      <w:bookmarkStart w:id="5749" w:name="_Toc91440992"/>
      <w:bookmarkStart w:id="5750" w:name="_Toc98849782"/>
      <w:bookmarkStart w:id="5751" w:name="_Toc106543642"/>
      <w:bookmarkStart w:id="5752" w:name="_Toc106737740"/>
      <w:bookmarkStart w:id="5753" w:name="_Toc107233507"/>
      <w:bookmarkStart w:id="5754" w:name="_Toc107235125"/>
      <w:bookmarkStart w:id="5755" w:name="_Toc107420095"/>
      <w:bookmarkStart w:id="5756" w:name="_Toc107477393"/>
      <w:bookmarkStart w:id="5757" w:name="_Toc114566256"/>
      <w:bookmarkStart w:id="5758" w:name="_Toc115268346"/>
      <w:bookmarkStart w:id="5759" w:name="_Toc123058019"/>
      <w:bookmarkStart w:id="5760" w:name="_Toc124256712"/>
      <w:bookmarkStart w:id="5761" w:name="_Toc131735025"/>
      <w:bookmarkStart w:id="5762" w:name="_Toc137372802"/>
      <w:bookmarkStart w:id="5763" w:name="_Toc138885188"/>
      <w:bookmarkStart w:id="5764" w:name="_Toc145690691"/>
      <w:bookmarkStart w:id="5765" w:name="_Toc155382251"/>
      <w:bookmarkStart w:id="5766" w:name="_Toc161754056"/>
      <w:bookmarkStart w:id="5767" w:name="_Toc161754677"/>
      <w:bookmarkStart w:id="5768" w:name="_Toc163202250"/>
      <w:bookmarkStart w:id="5769" w:name="_Toc169888544"/>
      <w:bookmarkStart w:id="5770" w:name="_Toc171551733"/>
      <w:bookmarkStart w:id="5771" w:name="_Toc176775466"/>
      <w:bookmarkStart w:id="5772" w:name="_Toc187244061"/>
      <w:r w:rsidRPr="009E4AEE">
        <w:lastRenderedPageBreak/>
        <w:t>E.2.2</w:t>
      </w:r>
      <w:r w:rsidRPr="009E4AEE">
        <w:rPr>
          <w:rFonts w:hint="eastAsia"/>
        </w:rPr>
        <w:tab/>
      </w:r>
      <w:r w:rsidRPr="009E4AEE">
        <w:t>Voltage</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5773" w:name="_Toc21338461"/>
      <w:bookmarkStart w:id="5774" w:name="_Toc29808569"/>
      <w:bookmarkStart w:id="5775" w:name="_Toc37068488"/>
      <w:bookmarkStart w:id="5776" w:name="_Toc37084033"/>
      <w:bookmarkStart w:id="5777" w:name="_Toc37084375"/>
      <w:bookmarkStart w:id="5778" w:name="_Toc40209737"/>
      <w:bookmarkStart w:id="5779" w:name="_Toc40210079"/>
      <w:bookmarkStart w:id="5780" w:name="_Toc45893038"/>
      <w:bookmarkStart w:id="5781" w:name="_Toc53176903"/>
      <w:bookmarkStart w:id="5782" w:name="_Toc61121233"/>
      <w:bookmarkStart w:id="5783" w:name="_Toc67918430"/>
      <w:bookmarkStart w:id="5784" w:name="_Toc76298505"/>
      <w:bookmarkStart w:id="5785" w:name="_Toc76572517"/>
      <w:bookmarkStart w:id="5786" w:name="_Toc76652384"/>
      <w:bookmarkStart w:id="5787" w:name="_Toc76653230"/>
      <w:bookmarkStart w:id="5788" w:name="_Toc83742503"/>
      <w:bookmarkStart w:id="5789" w:name="_Toc91440993"/>
      <w:bookmarkStart w:id="5790" w:name="_Toc98849783"/>
      <w:bookmarkStart w:id="5791" w:name="_Toc106543643"/>
      <w:bookmarkStart w:id="5792" w:name="_Toc106737741"/>
      <w:bookmarkStart w:id="5793" w:name="_Toc107233508"/>
      <w:bookmarkStart w:id="5794" w:name="_Toc107235126"/>
      <w:bookmarkStart w:id="5795" w:name="_Toc107420096"/>
      <w:bookmarkStart w:id="5796" w:name="_Toc107477394"/>
      <w:bookmarkStart w:id="5797" w:name="_Toc114566257"/>
      <w:bookmarkStart w:id="5798" w:name="_Toc115268347"/>
      <w:bookmarkStart w:id="5799" w:name="_Toc123058020"/>
      <w:bookmarkStart w:id="5800" w:name="_Toc124256713"/>
      <w:bookmarkStart w:id="5801" w:name="_Toc131735026"/>
      <w:bookmarkStart w:id="5802" w:name="_Toc137372803"/>
      <w:bookmarkStart w:id="5803" w:name="_Toc138885189"/>
      <w:bookmarkStart w:id="5804" w:name="_Toc145690692"/>
      <w:bookmarkStart w:id="5805" w:name="_Toc155382252"/>
      <w:bookmarkStart w:id="5806" w:name="_Toc161754057"/>
      <w:bookmarkStart w:id="5807" w:name="_Toc161754678"/>
      <w:bookmarkStart w:id="5808" w:name="_Toc163202251"/>
      <w:bookmarkStart w:id="5809" w:name="_Toc169888545"/>
      <w:bookmarkStart w:id="5810" w:name="_Toc171551734"/>
      <w:bookmarkStart w:id="5811" w:name="_Toc176775467"/>
      <w:bookmarkStart w:id="5812" w:name="_Toc187244062"/>
      <w:r w:rsidRPr="009E4AEE">
        <w:t>E.2.3</w:t>
      </w:r>
      <w:r w:rsidRPr="009E4AEE">
        <w:rPr>
          <w:rFonts w:hint="eastAsia"/>
        </w:rPr>
        <w:tab/>
      </w:r>
      <w:r w:rsidRPr="009E4AEE">
        <w:t>Vibration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77"/>
          <w:footerReference w:type="default" r:id="rId7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5813" w:name="_Toc161754058"/>
      <w:bookmarkStart w:id="5814" w:name="_Toc161754679"/>
      <w:bookmarkStart w:id="5815" w:name="_Toc163202252"/>
      <w:bookmarkStart w:id="5816" w:name="_Toc169888546"/>
      <w:bookmarkStart w:id="5817" w:name="_Toc171551735"/>
      <w:bookmarkStart w:id="5818" w:name="_Toc176775468"/>
      <w:bookmarkStart w:id="5819" w:name="_Toc187244063"/>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5813"/>
      <w:bookmarkEnd w:id="5814"/>
      <w:bookmarkEnd w:id="5815"/>
      <w:bookmarkEnd w:id="5816"/>
      <w:bookmarkEnd w:id="5817"/>
      <w:bookmarkEnd w:id="5818"/>
      <w:bookmarkEnd w:id="5819"/>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5820" w:name="_Toc97562327"/>
      <w:bookmarkStart w:id="5821" w:name="_Toc104122561"/>
      <w:bookmarkStart w:id="5822" w:name="_Toc104205512"/>
      <w:bookmarkStart w:id="5823" w:name="_Toc104206719"/>
      <w:bookmarkStart w:id="5824" w:name="_Toc104503679"/>
      <w:bookmarkStart w:id="5825" w:name="_Toc106127610"/>
      <w:bookmarkStart w:id="5826" w:name="_Toc123058021"/>
      <w:bookmarkStart w:id="5827" w:name="_Toc124256714"/>
      <w:bookmarkStart w:id="5828" w:name="_Toc131735027"/>
      <w:bookmarkStart w:id="5829" w:name="_Toc137372804"/>
      <w:bookmarkStart w:id="5830" w:name="_Toc138885190"/>
      <w:bookmarkStart w:id="5831" w:name="_Toc145690693"/>
      <w:bookmarkStart w:id="5832" w:name="_Toc155382253"/>
      <w:bookmarkStart w:id="5833" w:name="_Toc161754059"/>
      <w:bookmarkStart w:id="5834" w:name="_Toc161754680"/>
      <w:bookmarkStart w:id="5835" w:name="_Toc163202253"/>
      <w:bookmarkStart w:id="5836" w:name="_Toc169888547"/>
      <w:bookmarkStart w:id="5837" w:name="_Toc171551736"/>
      <w:bookmarkStart w:id="5838" w:name="_Toc176775469"/>
      <w:bookmarkStart w:id="5839" w:name="_Toc187244064"/>
      <w:r w:rsidRPr="004D3578">
        <w:lastRenderedPageBreak/>
        <w:t xml:space="preserve">Annex </w:t>
      </w:r>
      <w:r w:rsidR="00DB60C2">
        <w:t>G</w:t>
      </w:r>
      <w:r w:rsidR="00DB60C2" w:rsidRPr="004D3578">
        <w:t xml:space="preserve"> </w:t>
      </w:r>
      <w:r w:rsidRPr="004D3578">
        <w:t>(informative):</w:t>
      </w:r>
      <w:r w:rsidRPr="004D3578">
        <w:br/>
        <w:t>Change history</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2B88139D" w14:textId="77777777" w:rsidR="00054A22" w:rsidRPr="00235394" w:rsidRDefault="00054A22" w:rsidP="00054A22">
      <w:pPr>
        <w:pStyle w:val="TH"/>
      </w:pPr>
      <w:bookmarkStart w:id="5840" w:name="historyclause"/>
      <w:bookmarkEnd w:id="5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5841"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5841"/>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bl>
    <w:p w14:paraId="6F621A5D" w14:textId="77777777" w:rsidR="00DE48C2" w:rsidRDefault="00DE48C2" w:rsidP="00115DF8"/>
    <w:sectPr w:rsidR="00DE48C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90B8FE" w14:textId="77777777" w:rsidR="005C7457" w:rsidRDefault="005C7457">
      <w:r>
        <w:separator/>
      </w:r>
    </w:p>
  </w:endnote>
  <w:endnote w:type="continuationSeparator" w:id="0">
    <w:p w14:paraId="5D596F71" w14:textId="77777777" w:rsidR="005C7457" w:rsidRDefault="005C7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Malgun Gothic Semilight"/>
    <w:charset w:val="88"/>
    <w:family w:val="auto"/>
    <w:pitch w:val="default"/>
    <w:sig w:usb0="00000000" w:usb1="0000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BF6AE5" w14:textId="77777777" w:rsidR="005C7457" w:rsidRDefault="005C7457">
      <w:r>
        <w:separator/>
      </w:r>
    </w:p>
  </w:footnote>
  <w:footnote w:type="continuationSeparator" w:id="0">
    <w:p w14:paraId="17989D36" w14:textId="77777777" w:rsidR="005C7457" w:rsidRDefault="005C7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F62823" w14:textId="71B580CF"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12EB">
      <w:rPr>
        <w:rFonts w:ascii="Arial" w:hAnsi="Arial" w:cs="Arial"/>
        <w:b/>
        <w:noProof/>
        <w:sz w:val="18"/>
        <w:szCs w:val="18"/>
      </w:rPr>
      <w:t>3GPP TS 38.101-5 V18.8.0 (2024-12)</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47640E69"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12EB">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4BC57937"/>
    <w:multiLevelType w:val="hybridMultilevel"/>
    <w:tmpl w:val="B2502862"/>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41670F2"/>
    <w:multiLevelType w:val="hybridMultilevel"/>
    <w:tmpl w:val="4E1E3BEE"/>
    <w:lvl w:ilvl="0" w:tplc="4D46DBAA">
      <w:start w:val="2024"/>
      <w:numFmt w:val="bullet"/>
      <w:lvlText w:val="-"/>
      <w:lvlJc w:val="left"/>
      <w:pPr>
        <w:ind w:left="460" w:hanging="360"/>
      </w:pPr>
      <w:rPr>
        <w:rFonts w:ascii="Arial" w:eastAsia="SimSun" w:hAnsi="Arial" w:cs="Arial" w:hint="default"/>
      </w:rPr>
    </w:lvl>
    <w:lvl w:ilvl="1" w:tplc="FFFFFFFF">
      <w:start w:val="1"/>
      <w:numFmt w:val="bullet"/>
      <w:lvlText w:val=""/>
      <w:lvlJc w:val="left"/>
      <w:pPr>
        <w:ind w:left="940" w:hanging="420"/>
      </w:pPr>
      <w:rPr>
        <w:rFonts w:ascii="Symbol" w:hAnsi="Symbol"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B1A05B7"/>
    <w:multiLevelType w:val="hybridMultilevel"/>
    <w:tmpl w:val="38F2FB1E"/>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3"/>
  </w:num>
  <w:num w:numId="3" w16cid:durableId="2018655976">
    <w:abstractNumId w:val="9"/>
  </w:num>
  <w:num w:numId="4" w16cid:durableId="1742756398">
    <w:abstractNumId w:val="15"/>
  </w:num>
  <w:num w:numId="5" w16cid:durableId="802847691">
    <w:abstractNumId w:val="11"/>
  </w:num>
  <w:num w:numId="6" w16cid:durableId="863128128">
    <w:abstractNumId w:val="19"/>
  </w:num>
  <w:num w:numId="7" w16cid:durableId="938608058">
    <w:abstractNumId w:val="1"/>
  </w:num>
  <w:num w:numId="8" w16cid:durableId="1256211891">
    <w:abstractNumId w:val="34"/>
  </w:num>
  <w:num w:numId="9" w16cid:durableId="862672913">
    <w:abstractNumId w:val="25"/>
  </w:num>
  <w:num w:numId="10" w16cid:durableId="1782528071">
    <w:abstractNumId w:val="18"/>
  </w:num>
  <w:num w:numId="11" w16cid:durableId="1262445643">
    <w:abstractNumId w:val="23"/>
  </w:num>
  <w:num w:numId="12" w16cid:durableId="13847720">
    <w:abstractNumId w:val="30"/>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9"/>
  </w:num>
  <w:num w:numId="18" w16cid:durableId="1211266461">
    <w:abstractNumId w:val="35"/>
  </w:num>
  <w:num w:numId="19" w16cid:durableId="596133506">
    <w:abstractNumId w:val="10"/>
  </w:num>
  <w:num w:numId="20" w16cid:durableId="1796870735">
    <w:abstractNumId w:val="12"/>
  </w:num>
  <w:num w:numId="21" w16cid:durableId="349601476">
    <w:abstractNumId w:val="8"/>
  </w:num>
  <w:num w:numId="22" w16cid:durableId="343017658">
    <w:abstractNumId w:val="26"/>
  </w:num>
  <w:num w:numId="23" w16cid:durableId="1232082096">
    <w:abstractNumId w:val="6"/>
  </w:num>
  <w:num w:numId="24" w16cid:durableId="1493253368">
    <w:abstractNumId w:val="31"/>
  </w:num>
  <w:num w:numId="25" w16cid:durableId="143090286">
    <w:abstractNumId w:val="36"/>
  </w:num>
  <w:num w:numId="26" w16cid:durableId="1871453076">
    <w:abstractNumId w:val="32"/>
  </w:num>
  <w:num w:numId="27" w16cid:durableId="1299452906">
    <w:abstractNumId w:val="28"/>
  </w:num>
  <w:num w:numId="28" w16cid:durableId="1074468570">
    <w:abstractNumId w:val="3"/>
  </w:num>
  <w:num w:numId="29" w16cid:durableId="245695199">
    <w:abstractNumId w:val="22"/>
  </w:num>
  <w:num w:numId="30" w16cid:durableId="1591353965">
    <w:abstractNumId w:val="14"/>
  </w:num>
  <w:num w:numId="31" w16cid:durableId="748625314">
    <w:abstractNumId w:val="24"/>
  </w:num>
  <w:num w:numId="32" w16cid:durableId="858474663">
    <w:abstractNumId w:val="4"/>
  </w:num>
  <w:num w:numId="33"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06383190">
    <w:abstractNumId w:val="27"/>
  </w:num>
  <w:num w:numId="35" w16cid:durableId="403650874">
    <w:abstractNumId w:val="16"/>
  </w:num>
  <w:num w:numId="36" w16cid:durableId="1544443244">
    <w:abstractNumId w:val="13"/>
  </w:num>
  <w:num w:numId="37" w16cid:durableId="30958915">
    <w:abstractNumId w:val="1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7825"/>
    <w:rsid w:val="00080512"/>
    <w:rsid w:val="000806EC"/>
    <w:rsid w:val="00081236"/>
    <w:rsid w:val="0008257E"/>
    <w:rsid w:val="000846A5"/>
    <w:rsid w:val="00085B2A"/>
    <w:rsid w:val="00090660"/>
    <w:rsid w:val="00092A9C"/>
    <w:rsid w:val="000942F3"/>
    <w:rsid w:val="000A4375"/>
    <w:rsid w:val="000A5EC3"/>
    <w:rsid w:val="000B0ACE"/>
    <w:rsid w:val="000C47BC"/>
    <w:rsid w:val="000C47C3"/>
    <w:rsid w:val="000D03C4"/>
    <w:rsid w:val="000D3064"/>
    <w:rsid w:val="000D58AB"/>
    <w:rsid w:val="000E0D8D"/>
    <w:rsid w:val="000E270C"/>
    <w:rsid w:val="000E5A61"/>
    <w:rsid w:val="000F6BD4"/>
    <w:rsid w:val="001007A6"/>
    <w:rsid w:val="0010242A"/>
    <w:rsid w:val="00114884"/>
    <w:rsid w:val="00115DF8"/>
    <w:rsid w:val="00130522"/>
    <w:rsid w:val="00133525"/>
    <w:rsid w:val="0014330D"/>
    <w:rsid w:val="001521D1"/>
    <w:rsid w:val="001524C0"/>
    <w:rsid w:val="001556C5"/>
    <w:rsid w:val="00155BE5"/>
    <w:rsid w:val="0016728E"/>
    <w:rsid w:val="00167A28"/>
    <w:rsid w:val="001711AC"/>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5DD7"/>
    <w:rsid w:val="002B6339"/>
    <w:rsid w:val="002C1385"/>
    <w:rsid w:val="002D14C4"/>
    <w:rsid w:val="002D50D2"/>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20DB1"/>
    <w:rsid w:val="00423334"/>
    <w:rsid w:val="00425A09"/>
    <w:rsid w:val="00425AE9"/>
    <w:rsid w:val="0042675D"/>
    <w:rsid w:val="00431354"/>
    <w:rsid w:val="004345EC"/>
    <w:rsid w:val="0043759B"/>
    <w:rsid w:val="00442F9E"/>
    <w:rsid w:val="00455F4D"/>
    <w:rsid w:val="00457B90"/>
    <w:rsid w:val="0046210F"/>
    <w:rsid w:val="00463C24"/>
    <w:rsid w:val="00464183"/>
    <w:rsid w:val="00465515"/>
    <w:rsid w:val="00473147"/>
    <w:rsid w:val="00473660"/>
    <w:rsid w:val="0047389E"/>
    <w:rsid w:val="00481C3F"/>
    <w:rsid w:val="004866BB"/>
    <w:rsid w:val="00491C37"/>
    <w:rsid w:val="004A13F2"/>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F0988"/>
    <w:rsid w:val="004F0D18"/>
    <w:rsid w:val="004F17B5"/>
    <w:rsid w:val="004F3340"/>
    <w:rsid w:val="00507785"/>
    <w:rsid w:val="00517E9F"/>
    <w:rsid w:val="00523918"/>
    <w:rsid w:val="0053216C"/>
    <w:rsid w:val="0053388B"/>
    <w:rsid w:val="00535773"/>
    <w:rsid w:val="00541403"/>
    <w:rsid w:val="005416B7"/>
    <w:rsid w:val="0054256C"/>
    <w:rsid w:val="00543E6C"/>
    <w:rsid w:val="005441B3"/>
    <w:rsid w:val="00546A9D"/>
    <w:rsid w:val="00553B7E"/>
    <w:rsid w:val="00556560"/>
    <w:rsid w:val="0055793B"/>
    <w:rsid w:val="00565087"/>
    <w:rsid w:val="00566D39"/>
    <w:rsid w:val="00570F27"/>
    <w:rsid w:val="005742B7"/>
    <w:rsid w:val="005756EC"/>
    <w:rsid w:val="00575D07"/>
    <w:rsid w:val="0058368D"/>
    <w:rsid w:val="005845C7"/>
    <w:rsid w:val="005869D6"/>
    <w:rsid w:val="00586BAD"/>
    <w:rsid w:val="00590FDB"/>
    <w:rsid w:val="005936B3"/>
    <w:rsid w:val="00596ECA"/>
    <w:rsid w:val="00597B11"/>
    <w:rsid w:val="005A0F5D"/>
    <w:rsid w:val="005A6A43"/>
    <w:rsid w:val="005C142A"/>
    <w:rsid w:val="005C506D"/>
    <w:rsid w:val="005C7457"/>
    <w:rsid w:val="005D2E01"/>
    <w:rsid w:val="005D43F0"/>
    <w:rsid w:val="005D7526"/>
    <w:rsid w:val="005E27C1"/>
    <w:rsid w:val="005E3DDE"/>
    <w:rsid w:val="005E4BB2"/>
    <w:rsid w:val="005E7AFC"/>
    <w:rsid w:val="005F1A5A"/>
    <w:rsid w:val="005F76C8"/>
    <w:rsid w:val="00602AEA"/>
    <w:rsid w:val="006045A9"/>
    <w:rsid w:val="00614FDF"/>
    <w:rsid w:val="00620E9F"/>
    <w:rsid w:val="00624841"/>
    <w:rsid w:val="00625652"/>
    <w:rsid w:val="006348F2"/>
    <w:rsid w:val="0063543D"/>
    <w:rsid w:val="00635740"/>
    <w:rsid w:val="00636C5D"/>
    <w:rsid w:val="006411B3"/>
    <w:rsid w:val="00647114"/>
    <w:rsid w:val="00647C24"/>
    <w:rsid w:val="00650A9F"/>
    <w:rsid w:val="006535CE"/>
    <w:rsid w:val="0065514C"/>
    <w:rsid w:val="00657AFE"/>
    <w:rsid w:val="006663CA"/>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52AB"/>
    <w:rsid w:val="006E2FDE"/>
    <w:rsid w:val="006E42E7"/>
    <w:rsid w:val="006E5C86"/>
    <w:rsid w:val="006F0149"/>
    <w:rsid w:val="00701116"/>
    <w:rsid w:val="00713C44"/>
    <w:rsid w:val="007159D8"/>
    <w:rsid w:val="00716777"/>
    <w:rsid w:val="00721D17"/>
    <w:rsid w:val="007222DC"/>
    <w:rsid w:val="007229B8"/>
    <w:rsid w:val="00724587"/>
    <w:rsid w:val="00730785"/>
    <w:rsid w:val="00734A5B"/>
    <w:rsid w:val="00737141"/>
    <w:rsid w:val="0074026F"/>
    <w:rsid w:val="00740DEF"/>
    <w:rsid w:val="007429F6"/>
    <w:rsid w:val="00744E76"/>
    <w:rsid w:val="00757913"/>
    <w:rsid w:val="00760AF8"/>
    <w:rsid w:val="007647FD"/>
    <w:rsid w:val="007702AB"/>
    <w:rsid w:val="007708DD"/>
    <w:rsid w:val="00774DA4"/>
    <w:rsid w:val="00775266"/>
    <w:rsid w:val="0077716B"/>
    <w:rsid w:val="00781F0F"/>
    <w:rsid w:val="00786BB1"/>
    <w:rsid w:val="00796090"/>
    <w:rsid w:val="007A10BC"/>
    <w:rsid w:val="007B1B16"/>
    <w:rsid w:val="007B1BEB"/>
    <w:rsid w:val="007B3BCC"/>
    <w:rsid w:val="007B3D67"/>
    <w:rsid w:val="007B600E"/>
    <w:rsid w:val="007D11CB"/>
    <w:rsid w:val="007D408F"/>
    <w:rsid w:val="007D4D2B"/>
    <w:rsid w:val="007E620F"/>
    <w:rsid w:val="007E7DE1"/>
    <w:rsid w:val="007F0BE8"/>
    <w:rsid w:val="007F0F4A"/>
    <w:rsid w:val="007F65FD"/>
    <w:rsid w:val="008028A4"/>
    <w:rsid w:val="008058C2"/>
    <w:rsid w:val="00806BDF"/>
    <w:rsid w:val="00807C27"/>
    <w:rsid w:val="0081160A"/>
    <w:rsid w:val="008210FA"/>
    <w:rsid w:val="00830747"/>
    <w:rsid w:val="00831759"/>
    <w:rsid w:val="00832D05"/>
    <w:rsid w:val="00846823"/>
    <w:rsid w:val="00876205"/>
    <w:rsid w:val="0087685F"/>
    <w:rsid w:val="008768CA"/>
    <w:rsid w:val="00876ADA"/>
    <w:rsid w:val="0088627A"/>
    <w:rsid w:val="008961D8"/>
    <w:rsid w:val="008A1930"/>
    <w:rsid w:val="008A3665"/>
    <w:rsid w:val="008A3ED0"/>
    <w:rsid w:val="008A44E7"/>
    <w:rsid w:val="008A70EA"/>
    <w:rsid w:val="008B6911"/>
    <w:rsid w:val="008C384C"/>
    <w:rsid w:val="008C43C6"/>
    <w:rsid w:val="008C5A16"/>
    <w:rsid w:val="008D22AC"/>
    <w:rsid w:val="008D365C"/>
    <w:rsid w:val="008D56A0"/>
    <w:rsid w:val="008E25E6"/>
    <w:rsid w:val="008F1799"/>
    <w:rsid w:val="008F5B7D"/>
    <w:rsid w:val="0090271F"/>
    <w:rsid w:val="00902E23"/>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721F5"/>
    <w:rsid w:val="00972AA9"/>
    <w:rsid w:val="00984859"/>
    <w:rsid w:val="00990B1A"/>
    <w:rsid w:val="009A6C98"/>
    <w:rsid w:val="009A70A5"/>
    <w:rsid w:val="009B2324"/>
    <w:rsid w:val="009B4AC0"/>
    <w:rsid w:val="009B751D"/>
    <w:rsid w:val="009C437C"/>
    <w:rsid w:val="009D00E5"/>
    <w:rsid w:val="009D0275"/>
    <w:rsid w:val="009D70B8"/>
    <w:rsid w:val="009E12B0"/>
    <w:rsid w:val="009F37B7"/>
    <w:rsid w:val="009F790D"/>
    <w:rsid w:val="00A03D2C"/>
    <w:rsid w:val="00A0535C"/>
    <w:rsid w:val="00A059C0"/>
    <w:rsid w:val="00A10F02"/>
    <w:rsid w:val="00A164B4"/>
    <w:rsid w:val="00A16A97"/>
    <w:rsid w:val="00A24851"/>
    <w:rsid w:val="00A25819"/>
    <w:rsid w:val="00A26956"/>
    <w:rsid w:val="00A27486"/>
    <w:rsid w:val="00A31E96"/>
    <w:rsid w:val="00A351CF"/>
    <w:rsid w:val="00A42A16"/>
    <w:rsid w:val="00A5294B"/>
    <w:rsid w:val="00A53724"/>
    <w:rsid w:val="00A56066"/>
    <w:rsid w:val="00A67115"/>
    <w:rsid w:val="00A727CE"/>
    <w:rsid w:val="00A73129"/>
    <w:rsid w:val="00A73E8A"/>
    <w:rsid w:val="00A73F68"/>
    <w:rsid w:val="00A7686D"/>
    <w:rsid w:val="00A82346"/>
    <w:rsid w:val="00A831A9"/>
    <w:rsid w:val="00A83234"/>
    <w:rsid w:val="00A8482C"/>
    <w:rsid w:val="00A91DC7"/>
    <w:rsid w:val="00A92BA1"/>
    <w:rsid w:val="00A9612C"/>
    <w:rsid w:val="00AA6209"/>
    <w:rsid w:val="00AA7B4F"/>
    <w:rsid w:val="00AB53EB"/>
    <w:rsid w:val="00AB5B67"/>
    <w:rsid w:val="00AB6CC9"/>
    <w:rsid w:val="00AB6E68"/>
    <w:rsid w:val="00AC6BC6"/>
    <w:rsid w:val="00AC7396"/>
    <w:rsid w:val="00AD0320"/>
    <w:rsid w:val="00AD07D1"/>
    <w:rsid w:val="00AE423A"/>
    <w:rsid w:val="00AE65E2"/>
    <w:rsid w:val="00AF1785"/>
    <w:rsid w:val="00AF4D88"/>
    <w:rsid w:val="00B04F11"/>
    <w:rsid w:val="00B0667D"/>
    <w:rsid w:val="00B15449"/>
    <w:rsid w:val="00B231F0"/>
    <w:rsid w:val="00B322A1"/>
    <w:rsid w:val="00B358B3"/>
    <w:rsid w:val="00B401EC"/>
    <w:rsid w:val="00B43E0C"/>
    <w:rsid w:val="00B50905"/>
    <w:rsid w:val="00B53492"/>
    <w:rsid w:val="00B53CD8"/>
    <w:rsid w:val="00B54AD9"/>
    <w:rsid w:val="00B63AAF"/>
    <w:rsid w:val="00B64BD1"/>
    <w:rsid w:val="00B6529D"/>
    <w:rsid w:val="00B679AD"/>
    <w:rsid w:val="00B67C13"/>
    <w:rsid w:val="00B76F7F"/>
    <w:rsid w:val="00B80B67"/>
    <w:rsid w:val="00B87907"/>
    <w:rsid w:val="00B93086"/>
    <w:rsid w:val="00BA19ED"/>
    <w:rsid w:val="00BA4B8D"/>
    <w:rsid w:val="00BA64ED"/>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62E8"/>
    <w:rsid w:val="00C33079"/>
    <w:rsid w:val="00C45231"/>
    <w:rsid w:val="00C5171E"/>
    <w:rsid w:val="00C57926"/>
    <w:rsid w:val="00C60F28"/>
    <w:rsid w:val="00C70A23"/>
    <w:rsid w:val="00C72833"/>
    <w:rsid w:val="00C73CF6"/>
    <w:rsid w:val="00C80F1D"/>
    <w:rsid w:val="00C8118D"/>
    <w:rsid w:val="00C81687"/>
    <w:rsid w:val="00C90E0F"/>
    <w:rsid w:val="00C9115C"/>
    <w:rsid w:val="00C93F40"/>
    <w:rsid w:val="00CA0527"/>
    <w:rsid w:val="00CA3D0C"/>
    <w:rsid w:val="00CA50F7"/>
    <w:rsid w:val="00CA5B5D"/>
    <w:rsid w:val="00CA7FCB"/>
    <w:rsid w:val="00CB1E5F"/>
    <w:rsid w:val="00CB1FEF"/>
    <w:rsid w:val="00CB2626"/>
    <w:rsid w:val="00CB3E26"/>
    <w:rsid w:val="00CC77B9"/>
    <w:rsid w:val="00CE4C56"/>
    <w:rsid w:val="00CE5E85"/>
    <w:rsid w:val="00CF2539"/>
    <w:rsid w:val="00D00E4F"/>
    <w:rsid w:val="00D026C9"/>
    <w:rsid w:val="00D05EB5"/>
    <w:rsid w:val="00D07944"/>
    <w:rsid w:val="00D254FC"/>
    <w:rsid w:val="00D31774"/>
    <w:rsid w:val="00D323EC"/>
    <w:rsid w:val="00D36DBC"/>
    <w:rsid w:val="00D412EB"/>
    <w:rsid w:val="00D50011"/>
    <w:rsid w:val="00D571A7"/>
    <w:rsid w:val="00D57972"/>
    <w:rsid w:val="00D60F8F"/>
    <w:rsid w:val="00D613CB"/>
    <w:rsid w:val="00D6647E"/>
    <w:rsid w:val="00D675A9"/>
    <w:rsid w:val="00D738D6"/>
    <w:rsid w:val="00D755EB"/>
    <w:rsid w:val="00D76048"/>
    <w:rsid w:val="00D76FEF"/>
    <w:rsid w:val="00D80779"/>
    <w:rsid w:val="00D873BC"/>
    <w:rsid w:val="00D87E00"/>
    <w:rsid w:val="00D9134D"/>
    <w:rsid w:val="00DA1344"/>
    <w:rsid w:val="00DA7A03"/>
    <w:rsid w:val="00DB1818"/>
    <w:rsid w:val="00DB1B30"/>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115F6"/>
    <w:rsid w:val="00E131FC"/>
    <w:rsid w:val="00E13F74"/>
    <w:rsid w:val="00E16208"/>
    <w:rsid w:val="00E16509"/>
    <w:rsid w:val="00E16750"/>
    <w:rsid w:val="00E1688A"/>
    <w:rsid w:val="00E16C0F"/>
    <w:rsid w:val="00E212E3"/>
    <w:rsid w:val="00E21E1D"/>
    <w:rsid w:val="00E31490"/>
    <w:rsid w:val="00E4335E"/>
    <w:rsid w:val="00E44582"/>
    <w:rsid w:val="00E505D9"/>
    <w:rsid w:val="00E57E98"/>
    <w:rsid w:val="00E64C07"/>
    <w:rsid w:val="00E66C7F"/>
    <w:rsid w:val="00E73A2C"/>
    <w:rsid w:val="00E76472"/>
    <w:rsid w:val="00E77645"/>
    <w:rsid w:val="00E93748"/>
    <w:rsid w:val="00EA13B6"/>
    <w:rsid w:val="00EA15B0"/>
    <w:rsid w:val="00EA5EA7"/>
    <w:rsid w:val="00EB3272"/>
    <w:rsid w:val="00EC4A25"/>
    <w:rsid w:val="00EC60E9"/>
    <w:rsid w:val="00ED1D71"/>
    <w:rsid w:val="00ED6D49"/>
    <w:rsid w:val="00EE2C6B"/>
    <w:rsid w:val="00EE3749"/>
    <w:rsid w:val="00EE3E67"/>
    <w:rsid w:val="00EE6006"/>
    <w:rsid w:val="00EF0F38"/>
    <w:rsid w:val="00F025A2"/>
    <w:rsid w:val="00F04712"/>
    <w:rsid w:val="00F13360"/>
    <w:rsid w:val="00F15778"/>
    <w:rsid w:val="00F16138"/>
    <w:rsid w:val="00F21933"/>
    <w:rsid w:val="00F22EC7"/>
    <w:rsid w:val="00F260FB"/>
    <w:rsid w:val="00F325C8"/>
    <w:rsid w:val="00F369F9"/>
    <w:rsid w:val="00F467F8"/>
    <w:rsid w:val="00F47107"/>
    <w:rsid w:val="00F472C5"/>
    <w:rsid w:val="00F60411"/>
    <w:rsid w:val="00F61057"/>
    <w:rsid w:val="00F6276E"/>
    <w:rsid w:val="00F62D9C"/>
    <w:rsid w:val="00F62E5A"/>
    <w:rsid w:val="00F653B8"/>
    <w:rsid w:val="00F668F7"/>
    <w:rsid w:val="00F6711E"/>
    <w:rsid w:val="00F9008D"/>
    <w:rsid w:val="00F908D1"/>
    <w:rsid w:val="00F90AC9"/>
    <w:rsid w:val="00FA1266"/>
    <w:rsid w:val="00FA260B"/>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semi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semiHidden/>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155BE5"/>
    <w:pPr>
      <w:spacing w:after="20"/>
      <w:ind w:left="2835" w:right="2835"/>
      <w:jc w:val="center"/>
    </w:pPr>
    <w:rPr>
      <w:rFonts w:ascii="Arial" w:hAnsi="Arial" w:cs="Arial"/>
      <w:sz w:val="18"/>
    </w:rPr>
  </w:style>
  <w:style w:type="paragraph" w:customStyle="1" w:styleId="2fb">
    <w:name w:val="正文2"/>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
    <w:uiPriority w:val="9"/>
    <w:rsid w:val="00155BE5"/>
    <w:rPr>
      <w:rFonts w:ascii="Arial" w:hAnsi="Arial" w:cs="Arial" w:hint="default"/>
      <w:sz w:val="32"/>
      <w:lang w:val="en-GB"/>
    </w:rPr>
  </w:style>
  <w:style w:type="character" w:customStyle="1" w:styleId="3Char">
    <w:name w:val="标题 3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32"/>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3"/>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4"/>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5"/>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6"/>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7"/>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23.bin"/><Relationship Id="rId76"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oleObject" Target="embeddings/oleObject25.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4.w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image" Target="media/image34.w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wmf"/><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0.wmf"/><Relationship Id="rId73" Type="http://schemas.openxmlformats.org/officeDocument/2006/relationships/oleObject" Target="embeddings/oleObject26.bin"/><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2.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3.w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image" Target="media/image22.wmf"/><Relationship Id="rId57" Type="http://schemas.openxmlformats.org/officeDocument/2006/relationships/image" Target="media/image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125</Pages>
  <Words>38780</Words>
  <Characters>221047</Characters>
  <Application>Microsoft Office Word</Application>
  <DocSecurity>0</DocSecurity>
  <Lines>1842</Lines>
  <Paragraphs>518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259309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69</cp:revision>
  <cp:lastPrinted>2019-02-25T14:05:00Z</cp:lastPrinted>
  <dcterms:created xsi:type="dcterms:W3CDTF">2024-06-28T08:12:00Z</dcterms:created>
  <dcterms:modified xsi:type="dcterms:W3CDTF">2025-01-08T14:50:00Z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