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9A38C" w14:textId="6AA508E2"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DE5E82">
        <w:rPr>
          <w:noProof w:val="0"/>
        </w:rPr>
        <w:t>8</w:t>
      </w:r>
      <w:r w:rsidRPr="00874DD1">
        <w:rPr>
          <w:noProof w:val="0"/>
        </w:rPr>
        <w:t>.</w:t>
      </w:r>
      <w:r w:rsidR="00F74FD5">
        <w:rPr>
          <w:noProof w:val="0"/>
        </w:rPr>
        <w:t>1</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DD0982">
        <w:rPr>
          <w:noProof w:val="0"/>
          <w:sz w:val="32"/>
        </w:rPr>
        <w:t>4</w:t>
      </w:r>
      <w:r w:rsidR="00080512" w:rsidRPr="00874DD1">
        <w:rPr>
          <w:noProof w:val="0"/>
          <w:sz w:val="32"/>
        </w:rPr>
        <w:t>-</w:t>
      </w:r>
      <w:r w:rsidR="00F74FD5">
        <w:rPr>
          <w:noProof w:val="0"/>
          <w:sz w:val="32"/>
        </w:rPr>
        <w:t>12</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4DC07479"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DE5E82">
        <w:rPr>
          <w:rStyle w:val="ZGSM"/>
        </w:rPr>
        <w:t>8</w:t>
      </w:r>
      <w:r w:rsidRPr="00874DD1">
        <w:t>)</w:t>
      </w:r>
    </w:p>
    <w:bookmarkStart w:id="1" w:name="_MON_1684549432"/>
    <w:bookmarkEnd w:id="1"/>
    <w:p w14:paraId="28692DAE" w14:textId="4F75ECAD" w:rsidR="00614FDF" w:rsidRPr="00874DD1" w:rsidRDefault="00DE5E82" w:rsidP="00614FDF">
      <w:pPr>
        <w:pStyle w:val="ZU"/>
        <w:framePr w:h="4929" w:hRule="exact" w:wrap="notBeside"/>
        <w:tabs>
          <w:tab w:val="right" w:pos="10206"/>
        </w:tabs>
        <w:jc w:val="left"/>
        <w:rPr>
          <w:noProof w:val="0"/>
        </w:rPr>
      </w:pPr>
      <w:r w:rsidRPr="003E3A32">
        <w:rPr>
          <w:i/>
          <w:noProof w:val="0"/>
        </w:rPr>
        <w:object w:dxaOrig="2026" w:dyaOrig="1251" w14:anchorId="670AC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68.25pt" o:ole="">
            <v:imagedata r:id="rId8" o:title=""/>
          </v:shape>
          <o:OLEObject Type="Embed" ProgID="Word.Picture.8" ShapeID="_x0000_i1025" DrawAspect="Content" ObjectID="_1798393254" r:id="rId9"/>
        </w:object>
      </w:r>
      <w:r w:rsidR="00614FDF" w:rsidRPr="00874DD1">
        <w:rPr>
          <w:noProof w:val="0"/>
          <w:color w:val="0000FF"/>
        </w:rPr>
        <w:tab/>
      </w:r>
      <w:r w:rsidR="00C429E8">
        <w:drawing>
          <wp:inline distT="0" distB="0" distL="0" distR="0" wp14:anchorId="4FD959B6" wp14:editId="5B418AB1">
            <wp:extent cx="1630045" cy="954405"/>
            <wp:effectExtent l="0" t="0" r="0" b="0"/>
            <wp:docPr id="2"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rsidSect="00FC169C">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2"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 xml:space="preserve">650 Route des </w:t>
      </w:r>
      <w:proofErr w:type="spellStart"/>
      <w:r w:rsidRPr="00874DD1">
        <w:rPr>
          <w:rFonts w:ascii="Arial" w:hAnsi="Arial"/>
          <w:sz w:val="18"/>
        </w:rPr>
        <w:t>Lucioles</w:t>
      </w:r>
      <w:proofErr w:type="spellEnd"/>
      <w:r w:rsidRPr="00874DD1">
        <w:rPr>
          <w:rFonts w:ascii="Arial" w:hAnsi="Arial"/>
          <w:sz w:val="18"/>
        </w:rPr>
        <w:t xml:space="preserve">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proofErr w:type="spellStart"/>
      <w:r w:rsidRPr="00874DD1">
        <w:rPr>
          <w:rFonts w:ascii="Arial" w:hAnsi="Arial"/>
          <w:sz w:val="18"/>
        </w:rPr>
        <w:t>Valbonne</w:t>
      </w:r>
      <w:proofErr w:type="spellEnd"/>
      <w:r w:rsidRPr="00874DD1">
        <w:rPr>
          <w:rFonts w:ascii="Arial" w:hAnsi="Arial"/>
          <w:sz w:val="18"/>
        </w:rPr>
        <w:t xml:space="preserv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01099647"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DD0982">
        <w:rPr>
          <w:sz w:val="18"/>
        </w:rPr>
        <w:t>4</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3" w:name="copyrightaddon"/>
      <w:bookmarkEnd w:id="3"/>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2"/>
    <w:p w14:paraId="03E5F017" w14:textId="77777777" w:rsidR="00080512" w:rsidRPr="00874DD1" w:rsidRDefault="00080512">
      <w:pPr>
        <w:pStyle w:val="TT"/>
      </w:pPr>
      <w:r w:rsidRPr="00874DD1">
        <w:br w:type="page"/>
      </w:r>
      <w:r w:rsidRPr="00874DD1">
        <w:lastRenderedPageBreak/>
        <w:t>Contents</w:t>
      </w:r>
    </w:p>
    <w:p w14:paraId="2317E052" w14:textId="59AAB1B2" w:rsidR="00DE5E82" w:rsidRDefault="00874DD1">
      <w:pPr>
        <w:pStyle w:val="TOC1"/>
        <w:rPr>
          <w:rFonts w:asciiTheme="minorHAnsi" w:eastAsiaTheme="minorEastAsia" w:hAnsiTheme="minorHAnsi" w:cstheme="minorBidi"/>
          <w:noProof/>
          <w:kern w:val="2"/>
          <w:sz w:val="24"/>
          <w:szCs w:val="24"/>
          <w14:ligatures w14:val="standardContextual"/>
        </w:rPr>
      </w:pPr>
      <w:r>
        <w:rPr>
          <w:noProof/>
        </w:rPr>
        <w:fldChar w:fldCharType="begin" w:fldLock="1"/>
      </w:r>
      <w:r>
        <w:instrText xml:space="preserve"> TOC \o "1-9" </w:instrText>
      </w:r>
      <w:r>
        <w:rPr>
          <w:noProof/>
        </w:rPr>
        <w:fldChar w:fldCharType="separate"/>
      </w:r>
      <w:r w:rsidR="00DE5E82">
        <w:rPr>
          <w:noProof/>
        </w:rPr>
        <w:t>Foreword</w:t>
      </w:r>
      <w:r w:rsidR="00DE5E82">
        <w:rPr>
          <w:noProof/>
        </w:rPr>
        <w:tab/>
      </w:r>
      <w:r w:rsidR="00DE5E82">
        <w:rPr>
          <w:noProof/>
        </w:rPr>
        <w:fldChar w:fldCharType="begin" w:fldLock="1"/>
      </w:r>
      <w:r w:rsidR="00DE5E82">
        <w:rPr>
          <w:noProof/>
        </w:rPr>
        <w:instrText xml:space="preserve"> PAGEREF _Toc178185876 \h </w:instrText>
      </w:r>
      <w:r w:rsidR="00DE5E82">
        <w:rPr>
          <w:noProof/>
        </w:rPr>
      </w:r>
      <w:r w:rsidR="00DE5E82">
        <w:rPr>
          <w:noProof/>
        </w:rPr>
        <w:fldChar w:fldCharType="separate"/>
      </w:r>
      <w:r w:rsidR="00DE5E82">
        <w:rPr>
          <w:noProof/>
        </w:rPr>
        <w:t>5</w:t>
      </w:r>
      <w:r w:rsidR="00DE5E82">
        <w:rPr>
          <w:noProof/>
        </w:rPr>
        <w:fldChar w:fldCharType="end"/>
      </w:r>
    </w:p>
    <w:p w14:paraId="6605643B" w14:textId="776ABCFF"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_Toc178185877 \h </w:instrText>
      </w:r>
      <w:r>
        <w:rPr>
          <w:noProof/>
        </w:rPr>
      </w:r>
      <w:r>
        <w:rPr>
          <w:noProof/>
        </w:rPr>
        <w:fldChar w:fldCharType="separate"/>
      </w:r>
      <w:r>
        <w:rPr>
          <w:noProof/>
        </w:rPr>
        <w:t>6</w:t>
      </w:r>
      <w:r>
        <w:rPr>
          <w:noProof/>
        </w:rPr>
        <w:fldChar w:fldCharType="end"/>
      </w:r>
    </w:p>
    <w:p w14:paraId="77E31F58" w14:textId="34BEDBA3"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_Toc178185878 \h </w:instrText>
      </w:r>
      <w:r>
        <w:rPr>
          <w:noProof/>
        </w:rPr>
      </w:r>
      <w:r>
        <w:rPr>
          <w:noProof/>
        </w:rPr>
        <w:fldChar w:fldCharType="separate"/>
      </w:r>
      <w:r>
        <w:rPr>
          <w:noProof/>
        </w:rPr>
        <w:t>6</w:t>
      </w:r>
      <w:r>
        <w:rPr>
          <w:noProof/>
        </w:rPr>
        <w:fldChar w:fldCharType="end"/>
      </w:r>
    </w:p>
    <w:p w14:paraId="5F367318" w14:textId="5FB94C4D"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_Toc178185879 \h </w:instrText>
      </w:r>
      <w:r>
        <w:rPr>
          <w:noProof/>
        </w:rPr>
      </w:r>
      <w:r>
        <w:rPr>
          <w:noProof/>
        </w:rPr>
        <w:fldChar w:fldCharType="separate"/>
      </w:r>
      <w:r>
        <w:rPr>
          <w:noProof/>
        </w:rPr>
        <w:t>9</w:t>
      </w:r>
      <w:r>
        <w:rPr>
          <w:noProof/>
        </w:rPr>
        <w:fldChar w:fldCharType="end"/>
      </w:r>
    </w:p>
    <w:p w14:paraId="46EA50EF" w14:textId="168B5C58"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_Toc178185880 \h </w:instrText>
      </w:r>
      <w:r>
        <w:rPr>
          <w:noProof/>
        </w:rPr>
      </w:r>
      <w:r>
        <w:rPr>
          <w:noProof/>
        </w:rPr>
        <w:fldChar w:fldCharType="separate"/>
      </w:r>
      <w:r>
        <w:rPr>
          <w:noProof/>
        </w:rPr>
        <w:t>9</w:t>
      </w:r>
      <w:r>
        <w:rPr>
          <w:noProof/>
        </w:rPr>
        <w:fldChar w:fldCharType="end"/>
      </w:r>
    </w:p>
    <w:p w14:paraId="262FCC46" w14:textId="35139C0A"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_Toc178185881 \h </w:instrText>
      </w:r>
      <w:r>
        <w:rPr>
          <w:noProof/>
        </w:rPr>
      </w:r>
      <w:r>
        <w:rPr>
          <w:noProof/>
        </w:rPr>
        <w:fldChar w:fldCharType="separate"/>
      </w:r>
      <w:r>
        <w:rPr>
          <w:noProof/>
        </w:rPr>
        <w:t>10</w:t>
      </w:r>
      <w:r>
        <w:rPr>
          <w:noProof/>
        </w:rPr>
        <w:fldChar w:fldCharType="end"/>
      </w:r>
    </w:p>
    <w:p w14:paraId="12BC5F0B" w14:textId="08CDA81C"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_Toc178185882 \h </w:instrText>
      </w:r>
      <w:r>
        <w:rPr>
          <w:noProof/>
        </w:rPr>
      </w:r>
      <w:r>
        <w:rPr>
          <w:noProof/>
        </w:rPr>
        <w:fldChar w:fldCharType="separate"/>
      </w:r>
      <w:r>
        <w:rPr>
          <w:noProof/>
        </w:rPr>
        <w:t>10</w:t>
      </w:r>
      <w:r>
        <w:rPr>
          <w:noProof/>
        </w:rPr>
        <w:fldChar w:fldCharType="end"/>
      </w:r>
    </w:p>
    <w:p w14:paraId="5F96D2A8" w14:textId="545B8855"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Test system architecture</w:t>
      </w:r>
      <w:r>
        <w:rPr>
          <w:noProof/>
        </w:rPr>
        <w:tab/>
      </w:r>
      <w:r>
        <w:rPr>
          <w:noProof/>
        </w:rPr>
        <w:fldChar w:fldCharType="begin" w:fldLock="1"/>
      </w:r>
      <w:r>
        <w:rPr>
          <w:noProof/>
        </w:rPr>
        <w:instrText xml:space="preserve"> PAGEREF _Toc178185883 \h </w:instrText>
      </w:r>
      <w:r>
        <w:rPr>
          <w:noProof/>
        </w:rPr>
      </w:r>
      <w:r>
        <w:rPr>
          <w:noProof/>
        </w:rPr>
        <w:fldChar w:fldCharType="separate"/>
      </w:r>
      <w:r>
        <w:rPr>
          <w:noProof/>
        </w:rPr>
        <w:t>10</w:t>
      </w:r>
      <w:r>
        <w:rPr>
          <w:noProof/>
        </w:rPr>
        <w:fldChar w:fldCharType="end"/>
      </w:r>
    </w:p>
    <w:p w14:paraId="381C5092" w14:textId="77B13CEC"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 system architecture</w:t>
      </w:r>
      <w:r>
        <w:rPr>
          <w:noProof/>
        </w:rPr>
        <w:tab/>
      </w:r>
      <w:r>
        <w:rPr>
          <w:noProof/>
        </w:rPr>
        <w:fldChar w:fldCharType="begin" w:fldLock="1"/>
      </w:r>
      <w:r>
        <w:rPr>
          <w:noProof/>
        </w:rPr>
        <w:instrText xml:space="preserve"> PAGEREF _Toc178185884 \h </w:instrText>
      </w:r>
      <w:r>
        <w:rPr>
          <w:noProof/>
        </w:rPr>
      </w:r>
      <w:r>
        <w:rPr>
          <w:noProof/>
        </w:rPr>
        <w:fldChar w:fldCharType="separate"/>
      </w:r>
      <w:r>
        <w:rPr>
          <w:noProof/>
        </w:rPr>
        <w:t>10</w:t>
      </w:r>
      <w:r>
        <w:rPr>
          <w:noProof/>
        </w:rPr>
        <w:fldChar w:fldCharType="end"/>
      </w:r>
    </w:p>
    <w:p w14:paraId="314BCD34" w14:textId="7200E503"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Component architecture</w:t>
      </w:r>
      <w:r>
        <w:rPr>
          <w:noProof/>
        </w:rPr>
        <w:tab/>
      </w:r>
      <w:r>
        <w:rPr>
          <w:noProof/>
        </w:rPr>
        <w:fldChar w:fldCharType="begin" w:fldLock="1"/>
      </w:r>
      <w:r>
        <w:rPr>
          <w:noProof/>
        </w:rPr>
        <w:instrText xml:space="preserve"> PAGEREF _Toc178185885 \h </w:instrText>
      </w:r>
      <w:r>
        <w:rPr>
          <w:noProof/>
        </w:rPr>
      </w:r>
      <w:r>
        <w:rPr>
          <w:noProof/>
        </w:rPr>
        <w:fldChar w:fldCharType="separate"/>
      </w:r>
      <w:r>
        <w:rPr>
          <w:noProof/>
        </w:rPr>
        <w:t>10</w:t>
      </w:r>
      <w:r>
        <w:rPr>
          <w:noProof/>
        </w:rPr>
        <w:fldChar w:fldCharType="end"/>
      </w:r>
    </w:p>
    <w:p w14:paraId="440C0767" w14:textId="7A4C0BD0"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Test models</w:t>
      </w:r>
      <w:r>
        <w:rPr>
          <w:noProof/>
        </w:rPr>
        <w:tab/>
      </w:r>
      <w:r>
        <w:rPr>
          <w:noProof/>
        </w:rPr>
        <w:fldChar w:fldCharType="begin" w:fldLock="1"/>
      </w:r>
      <w:r>
        <w:rPr>
          <w:noProof/>
        </w:rPr>
        <w:instrText xml:space="preserve"> PAGEREF _Toc178185886 \h </w:instrText>
      </w:r>
      <w:r>
        <w:rPr>
          <w:noProof/>
        </w:rPr>
      </w:r>
      <w:r>
        <w:rPr>
          <w:noProof/>
        </w:rPr>
        <w:fldChar w:fldCharType="separate"/>
      </w:r>
      <w:r>
        <w:rPr>
          <w:noProof/>
        </w:rPr>
        <w:t>10</w:t>
      </w:r>
      <w:r>
        <w:rPr>
          <w:noProof/>
        </w:rPr>
        <w:fldChar w:fldCharType="end"/>
      </w:r>
    </w:p>
    <w:p w14:paraId="1C84C726" w14:textId="283DB952"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MCX test model with TTCN based E-UTRA/EPC implementation (MCX EUTRA test model)</w:t>
      </w:r>
      <w:r>
        <w:rPr>
          <w:noProof/>
        </w:rPr>
        <w:tab/>
      </w:r>
      <w:r>
        <w:rPr>
          <w:noProof/>
        </w:rPr>
        <w:fldChar w:fldCharType="begin" w:fldLock="1"/>
      </w:r>
      <w:r>
        <w:rPr>
          <w:noProof/>
        </w:rPr>
        <w:instrText xml:space="preserve"> PAGEREF _Toc178185887 \h </w:instrText>
      </w:r>
      <w:r>
        <w:rPr>
          <w:noProof/>
        </w:rPr>
      </w:r>
      <w:r>
        <w:rPr>
          <w:noProof/>
        </w:rPr>
        <w:fldChar w:fldCharType="separate"/>
      </w:r>
      <w:r>
        <w:rPr>
          <w:noProof/>
        </w:rPr>
        <w:t>10</w:t>
      </w:r>
      <w:r>
        <w:rPr>
          <w:noProof/>
        </w:rPr>
        <w:fldChar w:fldCharType="end"/>
      </w:r>
    </w:p>
    <w:p w14:paraId="2CD8B048" w14:textId="224402AF"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MCX Client on-network test model</w:t>
      </w:r>
      <w:r>
        <w:rPr>
          <w:noProof/>
        </w:rPr>
        <w:tab/>
      </w:r>
      <w:r>
        <w:rPr>
          <w:noProof/>
        </w:rPr>
        <w:fldChar w:fldCharType="begin" w:fldLock="1"/>
      </w:r>
      <w:r>
        <w:rPr>
          <w:noProof/>
        </w:rPr>
        <w:instrText xml:space="preserve"> PAGEREF _Toc178185888 \h </w:instrText>
      </w:r>
      <w:r>
        <w:rPr>
          <w:noProof/>
        </w:rPr>
      </w:r>
      <w:r>
        <w:rPr>
          <w:noProof/>
        </w:rPr>
        <w:fldChar w:fldCharType="separate"/>
      </w:r>
      <w:r>
        <w:rPr>
          <w:noProof/>
        </w:rPr>
        <w:t>10</w:t>
      </w:r>
      <w:r>
        <w:rPr>
          <w:noProof/>
        </w:rPr>
        <w:fldChar w:fldCharType="end"/>
      </w:r>
    </w:p>
    <w:p w14:paraId="0FEF8BD5" w14:textId="14849611"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5.1.2</w:t>
      </w:r>
      <w:r>
        <w:rPr>
          <w:rFonts w:asciiTheme="minorHAnsi" w:eastAsiaTheme="minorEastAsia" w:hAnsiTheme="minorHAnsi" w:cstheme="minorBidi"/>
          <w:noProof/>
          <w:kern w:val="2"/>
          <w:sz w:val="24"/>
          <w:szCs w:val="24"/>
          <w14:ligatures w14:val="standardContextual"/>
        </w:rPr>
        <w:tab/>
      </w:r>
      <w:r>
        <w:rPr>
          <w:noProof/>
        </w:rPr>
        <w:t>MCX Client off-network test model</w:t>
      </w:r>
      <w:r>
        <w:rPr>
          <w:noProof/>
        </w:rPr>
        <w:tab/>
      </w:r>
      <w:r>
        <w:rPr>
          <w:noProof/>
        </w:rPr>
        <w:fldChar w:fldCharType="begin" w:fldLock="1"/>
      </w:r>
      <w:r>
        <w:rPr>
          <w:noProof/>
        </w:rPr>
        <w:instrText xml:space="preserve"> PAGEREF _Toc178185889 \h </w:instrText>
      </w:r>
      <w:r>
        <w:rPr>
          <w:noProof/>
        </w:rPr>
      </w:r>
      <w:r>
        <w:rPr>
          <w:noProof/>
        </w:rPr>
        <w:fldChar w:fldCharType="separate"/>
      </w:r>
      <w:r>
        <w:rPr>
          <w:noProof/>
        </w:rPr>
        <w:t>11</w:t>
      </w:r>
      <w:r>
        <w:rPr>
          <w:noProof/>
        </w:rPr>
        <w:fldChar w:fldCharType="end"/>
      </w:r>
    </w:p>
    <w:p w14:paraId="73D41D67" w14:textId="1AFCCDE2"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MCX test model with SS based E-UTRA/EPC implementation (MCX IPCAN test model)</w:t>
      </w:r>
      <w:r>
        <w:rPr>
          <w:noProof/>
        </w:rPr>
        <w:tab/>
      </w:r>
      <w:r>
        <w:rPr>
          <w:noProof/>
        </w:rPr>
        <w:fldChar w:fldCharType="begin" w:fldLock="1"/>
      </w:r>
      <w:r>
        <w:rPr>
          <w:noProof/>
        </w:rPr>
        <w:instrText xml:space="preserve"> PAGEREF _Toc178185890 \h </w:instrText>
      </w:r>
      <w:r>
        <w:rPr>
          <w:noProof/>
        </w:rPr>
      </w:r>
      <w:r>
        <w:rPr>
          <w:noProof/>
        </w:rPr>
        <w:fldChar w:fldCharType="separate"/>
      </w:r>
      <w:r>
        <w:rPr>
          <w:noProof/>
        </w:rPr>
        <w:t>11</w:t>
      </w:r>
      <w:r>
        <w:rPr>
          <w:noProof/>
        </w:rPr>
        <w:fldChar w:fldCharType="end"/>
      </w:r>
    </w:p>
    <w:p w14:paraId="2B78ED02" w14:textId="2D2EB77F"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MCX Client on-network test model</w:t>
      </w:r>
      <w:r>
        <w:rPr>
          <w:noProof/>
        </w:rPr>
        <w:tab/>
      </w:r>
      <w:r>
        <w:rPr>
          <w:noProof/>
        </w:rPr>
        <w:fldChar w:fldCharType="begin" w:fldLock="1"/>
      </w:r>
      <w:r>
        <w:rPr>
          <w:noProof/>
        </w:rPr>
        <w:instrText xml:space="preserve"> PAGEREF _Toc178185891 \h </w:instrText>
      </w:r>
      <w:r>
        <w:rPr>
          <w:noProof/>
        </w:rPr>
      </w:r>
      <w:r>
        <w:rPr>
          <w:noProof/>
        </w:rPr>
        <w:fldChar w:fldCharType="separate"/>
      </w:r>
      <w:r>
        <w:rPr>
          <w:noProof/>
        </w:rPr>
        <w:t>11</w:t>
      </w:r>
      <w:r>
        <w:rPr>
          <w:noProof/>
        </w:rPr>
        <w:fldChar w:fldCharType="end"/>
      </w:r>
    </w:p>
    <w:p w14:paraId="5929317A" w14:textId="0EB753A8"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System interface</w:t>
      </w:r>
      <w:r>
        <w:rPr>
          <w:noProof/>
        </w:rPr>
        <w:tab/>
      </w:r>
      <w:r>
        <w:rPr>
          <w:noProof/>
        </w:rPr>
        <w:fldChar w:fldCharType="begin" w:fldLock="1"/>
      </w:r>
      <w:r>
        <w:rPr>
          <w:noProof/>
        </w:rPr>
        <w:instrText xml:space="preserve"> PAGEREF _Toc178185892 \h </w:instrText>
      </w:r>
      <w:r>
        <w:rPr>
          <w:noProof/>
        </w:rPr>
      </w:r>
      <w:r>
        <w:rPr>
          <w:noProof/>
        </w:rPr>
        <w:fldChar w:fldCharType="separate"/>
      </w:r>
      <w:r>
        <w:rPr>
          <w:noProof/>
        </w:rPr>
        <w:t>13</w:t>
      </w:r>
      <w:r>
        <w:rPr>
          <w:noProof/>
        </w:rPr>
        <w:fldChar w:fldCharType="end"/>
      </w:r>
    </w:p>
    <w:p w14:paraId="1C5C07AA" w14:textId="70685CD4"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Upper tester interface</w:t>
      </w:r>
      <w:r>
        <w:rPr>
          <w:noProof/>
        </w:rPr>
        <w:tab/>
      </w:r>
      <w:r>
        <w:rPr>
          <w:noProof/>
        </w:rPr>
        <w:fldChar w:fldCharType="begin" w:fldLock="1"/>
      </w:r>
      <w:r>
        <w:rPr>
          <w:noProof/>
        </w:rPr>
        <w:instrText xml:space="preserve"> PAGEREF _Toc178185893 \h </w:instrText>
      </w:r>
      <w:r>
        <w:rPr>
          <w:noProof/>
        </w:rPr>
      </w:r>
      <w:r>
        <w:rPr>
          <w:noProof/>
        </w:rPr>
        <w:fldChar w:fldCharType="separate"/>
      </w:r>
      <w:r>
        <w:rPr>
          <w:noProof/>
        </w:rPr>
        <w:t>13</w:t>
      </w:r>
      <w:r>
        <w:rPr>
          <w:noProof/>
        </w:rPr>
        <w:fldChar w:fldCharType="end"/>
      </w:r>
    </w:p>
    <w:p w14:paraId="119EBF48" w14:textId="1BD7C933"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Abstract system primitives</w:t>
      </w:r>
      <w:r>
        <w:rPr>
          <w:noProof/>
        </w:rPr>
        <w:tab/>
      </w:r>
      <w:r>
        <w:rPr>
          <w:noProof/>
        </w:rPr>
        <w:fldChar w:fldCharType="begin" w:fldLock="1"/>
      </w:r>
      <w:r>
        <w:rPr>
          <w:noProof/>
        </w:rPr>
        <w:instrText xml:space="preserve"> PAGEREF _Toc178185894 \h </w:instrText>
      </w:r>
      <w:r>
        <w:rPr>
          <w:noProof/>
        </w:rPr>
      </w:r>
      <w:r>
        <w:rPr>
          <w:noProof/>
        </w:rPr>
        <w:fldChar w:fldCharType="separate"/>
      </w:r>
      <w:r>
        <w:rPr>
          <w:noProof/>
        </w:rPr>
        <w:t>13</w:t>
      </w:r>
      <w:r>
        <w:rPr>
          <w:noProof/>
        </w:rPr>
        <w:fldChar w:fldCharType="end"/>
      </w:r>
    </w:p>
    <w:p w14:paraId="121CDB51" w14:textId="2658C77E"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Test methods and design considerations</w:t>
      </w:r>
      <w:r>
        <w:rPr>
          <w:noProof/>
        </w:rPr>
        <w:tab/>
      </w:r>
      <w:r>
        <w:rPr>
          <w:noProof/>
        </w:rPr>
        <w:fldChar w:fldCharType="begin" w:fldLock="1"/>
      </w:r>
      <w:r>
        <w:rPr>
          <w:noProof/>
        </w:rPr>
        <w:instrText xml:space="preserve"> PAGEREF _Toc178185895 \h </w:instrText>
      </w:r>
      <w:r>
        <w:rPr>
          <w:noProof/>
        </w:rPr>
      </w:r>
      <w:r>
        <w:rPr>
          <w:noProof/>
        </w:rPr>
        <w:fldChar w:fldCharType="separate"/>
      </w:r>
      <w:r>
        <w:rPr>
          <w:noProof/>
        </w:rPr>
        <w:t>14</w:t>
      </w:r>
      <w:r>
        <w:rPr>
          <w:noProof/>
        </w:rPr>
        <w:fldChar w:fldCharType="end"/>
      </w:r>
    </w:p>
    <w:p w14:paraId="781661B4" w14:textId="3709193B"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7.0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_Toc178185896 \h </w:instrText>
      </w:r>
      <w:r>
        <w:rPr>
          <w:noProof/>
        </w:rPr>
      </w:r>
      <w:r>
        <w:rPr>
          <w:noProof/>
        </w:rPr>
        <w:fldChar w:fldCharType="separate"/>
      </w:r>
      <w:r>
        <w:rPr>
          <w:noProof/>
        </w:rPr>
        <w:t>14</w:t>
      </w:r>
      <w:r>
        <w:rPr>
          <w:noProof/>
        </w:rPr>
        <w:fldChar w:fldCharType="end"/>
      </w:r>
    </w:p>
    <w:p w14:paraId="0DAF27D6" w14:textId="4BE49553"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Media plane signalling</w:t>
      </w:r>
      <w:r>
        <w:rPr>
          <w:noProof/>
        </w:rPr>
        <w:tab/>
      </w:r>
      <w:r>
        <w:rPr>
          <w:noProof/>
        </w:rPr>
        <w:fldChar w:fldCharType="begin" w:fldLock="1"/>
      </w:r>
      <w:r>
        <w:rPr>
          <w:noProof/>
        </w:rPr>
        <w:instrText xml:space="preserve"> PAGEREF _Toc178185897 \h </w:instrText>
      </w:r>
      <w:r>
        <w:rPr>
          <w:noProof/>
        </w:rPr>
      </w:r>
      <w:r>
        <w:rPr>
          <w:noProof/>
        </w:rPr>
        <w:fldChar w:fldCharType="separate"/>
      </w:r>
      <w:r>
        <w:rPr>
          <w:noProof/>
        </w:rPr>
        <w:t>14</w:t>
      </w:r>
      <w:r>
        <w:rPr>
          <w:noProof/>
        </w:rPr>
        <w:fldChar w:fldCharType="end"/>
      </w:r>
    </w:p>
    <w:p w14:paraId="1397F085" w14:textId="06616235"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7.1.1</w:t>
      </w:r>
      <w:r>
        <w:rPr>
          <w:rFonts w:asciiTheme="minorHAnsi" w:eastAsiaTheme="minorEastAsia" w:hAnsiTheme="minorHAnsi" w:cstheme="minorBidi"/>
          <w:noProof/>
          <w:kern w:val="2"/>
          <w:sz w:val="24"/>
          <w:szCs w:val="24"/>
          <w14:ligatures w14:val="standardContextual"/>
        </w:rPr>
        <w:tab/>
      </w:r>
      <w:r>
        <w:rPr>
          <w:noProof/>
        </w:rPr>
        <w:t>MCPTT</w:t>
      </w:r>
      <w:r>
        <w:rPr>
          <w:noProof/>
        </w:rPr>
        <w:tab/>
      </w:r>
      <w:r>
        <w:rPr>
          <w:noProof/>
        </w:rPr>
        <w:fldChar w:fldCharType="begin" w:fldLock="1"/>
      </w:r>
      <w:r>
        <w:rPr>
          <w:noProof/>
        </w:rPr>
        <w:instrText xml:space="preserve"> PAGEREF _Toc178185898 \h </w:instrText>
      </w:r>
      <w:r>
        <w:rPr>
          <w:noProof/>
        </w:rPr>
      </w:r>
      <w:r>
        <w:rPr>
          <w:noProof/>
        </w:rPr>
        <w:fldChar w:fldCharType="separate"/>
      </w:r>
      <w:r>
        <w:rPr>
          <w:noProof/>
        </w:rPr>
        <w:t>14</w:t>
      </w:r>
      <w:r>
        <w:rPr>
          <w:noProof/>
        </w:rPr>
        <w:fldChar w:fldCharType="end"/>
      </w:r>
    </w:p>
    <w:p w14:paraId="46F2E580" w14:textId="08CBB51D" w:rsidR="00DE5E82" w:rsidRDefault="00DE5E82">
      <w:pPr>
        <w:pStyle w:val="TOC4"/>
        <w:rPr>
          <w:rFonts w:asciiTheme="minorHAnsi" w:eastAsiaTheme="minorEastAsia" w:hAnsiTheme="minorHAnsi" w:cstheme="minorBidi"/>
          <w:noProof/>
          <w:kern w:val="2"/>
          <w:sz w:val="24"/>
          <w:szCs w:val="24"/>
          <w14:ligatures w14:val="standardContextual"/>
        </w:rPr>
      </w:pPr>
      <w:r>
        <w:rPr>
          <w:noProof/>
        </w:rPr>
        <w:t>7.1.1.1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_Toc178185899 \h </w:instrText>
      </w:r>
      <w:r>
        <w:rPr>
          <w:noProof/>
        </w:rPr>
      </w:r>
      <w:r>
        <w:rPr>
          <w:noProof/>
        </w:rPr>
        <w:fldChar w:fldCharType="separate"/>
      </w:r>
      <w:r>
        <w:rPr>
          <w:noProof/>
        </w:rPr>
        <w:t>14</w:t>
      </w:r>
      <w:r>
        <w:rPr>
          <w:noProof/>
        </w:rPr>
        <w:fldChar w:fldCharType="end"/>
      </w:r>
    </w:p>
    <w:p w14:paraId="6F5B2867" w14:textId="2E061036" w:rsidR="00DE5E82" w:rsidRDefault="00DE5E82">
      <w:pPr>
        <w:pStyle w:val="TOC4"/>
        <w:rPr>
          <w:rFonts w:asciiTheme="minorHAnsi" w:eastAsiaTheme="minorEastAsia" w:hAnsiTheme="minorHAnsi" w:cstheme="minorBidi"/>
          <w:noProof/>
          <w:kern w:val="2"/>
          <w:sz w:val="24"/>
          <w:szCs w:val="24"/>
          <w14:ligatures w14:val="standardContextual"/>
        </w:rPr>
      </w:pPr>
      <w:r>
        <w:rPr>
          <w:noProof/>
        </w:rPr>
        <w:t>7.1.1.2</w:t>
      </w:r>
      <w:r>
        <w:rPr>
          <w:rFonts w:asciiTheme="minorHAnsi" w:eastAsiaTheme="minorEastAsia" w:hAnsiTheme="minorHAnsi" w:cstheme="minorBidi"/>
          <w:noProof/>
          <w:kern w:val="2"/>
          <w:sz w:val="24"/>
          <w:szCs w:val="24"/>
          <w14:ligatures w14:val="standardContextual"/>
        </w:rPr>
        <w:tab/>
      </w:r>
      <w:r>
        <w:rPr>
          <w:noProof/>
        </w:rPr>
        <w:t>UDP/IP handling</w:t>
      </w:r>
      <w:r>
        <w:rPr>
          <w:noProof/>
        </w:rPr>
        <w:tab/>
      </w:r>
      <w:r>
        <w:rPr>
          <w:noProof/>
        </w:rPr>
        <w:fldChar w:fldCharType="begin" w:fldLock="1"/>
      </w:r>
      <w:r>
        <w:rPr>
          <w:noProof/>
        </w:rPr>
        <w:instrText xml:space="preserve"> PAGEREF _Toc178185900 \h </w:instrText>
      </w:r>
      <w:r>
        <w:rPr>
          <w:noProof/>
        </w:rPr>
      </w:r>
      <w:r>
        <w:rPr>
          <w:noProof/>
        </w:rPr>
        <w:fldChar w:fldCharType="separate"/>
      </w:r>
      <w:r>
        <w:rPr>
          <w:noProof/>
        </w:rPr>
        <w:t>14</w:t>
      </w:r>
      <w:r>
        <w:rPr>
          <w:noProof/>
        </w:rPr>
        <w:fldChar w:fldCharType="end"/>
      </w:r>
    </w:p>
    <w:p w14:paraId="1729ED82" w14:textId="073B269A" w:rsidR="00DE5E82" w:rsidRDefault="00DE5E82">
      <w:pPr>
        <w:pStyle w:val="TOC4"/>
        <w:rPr>
          <w:rFonts w:asciiTheme="minorHAnsi" w:eastAsiaTheme="minorEastAsia" w:hAnsiTheme="minorHAnsi" w:cstheme="minorBidi"/>
          <w:noProof/>
          <w:kern w:val="2"/>
          <w:sz w:val="24"/>
          <w:szCs w:val="24"/>
          <w14:ligatures w14:val="standardContextual"/>
        </w:rPr>
      </w:pPr>
      <w:r>
        <w:rPr>
          <w:noProof/>
        </w:rPr>
        <w:t>7.1.1.3</w:t>
      </w:r>
      <w:r>
        <w:rPr>
          <w:rFonts w:asciiTheme="minorHAnsi" w:eastAsiaTheme="minorEastAsia" w:hAnsiTheme="minorHAnsi" w:cstheme="minorBidi"/>
          <w:noProof/>
          <w:kern w:val="2"/>
          <w:sz w:val="24"/>
          <w:szCs w:val="24"/>
          <w14:ligatures w14:val="standardContextual"/>
        </w:rPr>
        <w:tab/>
      </w:r>
      <w:r>
        <w:rPr>
          <w:noProof/>
        </w:rPr>
        <w:t>RTP/RTCP handling</w:t>
      </w:r>
      <w:r>
        <w:rPr>
          <w:noProof/>
        </w:rPr>
        <w:tab/>
      </w:r>
      <w:r>
        <w:rPr>
          <w:noProof/>
        </w:rPr>
        <w:fldChar w:fldCharType="begin" w:fldLock="1"/>
      </w:r>
      <w:r>
        <w:rPr>
          <w:noProof/>
        </w:rPr>
        <w:instrText xml:space="preserve"> PAGEREF _Toc178185901 \h </w:instrText>
      </w:r>
      <w:r>
        <w:rPr>
          <w:noProof/>
        </w:rPr>
      </w:r>
      <w:r>
        <w:rPr>
          <w:noProof/>
        </w:rPr>
        <w:fldChar w:fldCharType="separate"/>
      </w:r>
      <w:r>
        <w:rPr>
          <w:noProof/>
        </w:rPr>
        <w:t>14</w:t>
      </w:r>
      <w:r>
        <w:rPr>
          <w:noProof/>
        </w:rPr>
        <w:fldChar w:fldCharType="end"/>
      </w:r>
    </w:p>
    <w:p w14:paraId="3E8951E5" w14:textId="1C294103" w:rsidR="00DE5E82" w:rsidRDefault="00DE5E82">
      <w:pPr>
        <w:pStyle w:val="TOC4"/>
        <w:rPr>
          <w:rFonts w:asciiTheme="minorHAnsi" w:eastAsiaTheme="minorEastAsia" w:hAnsiTheme="minorHAnsi" w:cstheme="minorBidi"/>
          <w:noProof/>
          <w:kern w:val="2"/>
          <w:sz w:val="24"/>
          <w:szCs w:val="24"/>
          <w14:ligatures w14:val="standardContextual"/>
        </w:rPr>
      </w:pPr>
      <w:r>
        <w:rPr>
          <w:noProof/>
        </w:rPr>
        <w:t>7.1.1.4</w:t>
      </w:r>
      <w:r>
        <w:rPr>
          <w:rFonts w:asciiTheme="minorHAnsi" w:eastAsiaTheme="minorEastAsia" w:hAnsiTheme="minorHAnsi" w:cstheme="minorBidi"/>
          <w:noProof/>
          <w:kern w:val="2"/>
          <w:sz w:val="24"/>
          <w:szCs w:val="24"/>
          <w14:ligatures w14:val="standardContextual"/>
        </w:rPr>
        <w:tab/>
      </w:r>
      <w:r>
        <w:rPr>
          <w:noProof/>
        </w:rPr>
        <w:t>Media Control handling</w:t>
      </w:r>
      <w:r>
        <w:rPr>
          <w:noProof/>
        </w:rPr>
        <w:tab/>
      </w:r>
      <w:r>
        <w:rPr>
          <w:noProof/>
        </w:rPr>
        <w:fldChar w:fldCharType="begin" w:fldLock="1"/>
      </w:r>
      <w:r>
        <w:rPr>
          <w:noProof/>
        </w:rPr>
        <w:instrText xml:space="preserve"> PAGEREF _Toc178185902 \h </w:instrText>
      </w:r>
      <w:r>
        <w:rPr>
          <w:noProof/>
        </w:rPr>
      </w:r>
      <w:r>
        <w:rPr>
          <w:noProof/>
        </w:rPr>
        <w:fldChar w:fldCharType="separate"/>
      </w:r>
      <w:r>
        <w:rPr>
          <w:noProof/>
        </w:rPr>
        <w:t>14</w:t>
      </w:r>
      <w:r>
        <w:rPr>
          <w:noProof/>
        </w:rPr>
        <w:fldChar w:fldCharType="end"/>
      </w:r>
    </w:p>
    <w:p w14:paraId="3517847A" w14:textId="76C51FA4" w:rsidR="00DE5E82" w:rsidRDefault="00DE5E82">
      <w:pPr>
        <w:pStyle w:val="TOC4"/>
        <w:rPr>
          <w:rFonts w:asciiTheme="minorHAnsi" w:eastAsiaTheme="minorEastAsia" w:hAnsiTheme="minorHAnsi" w:cstheme="minorBidi"/>
          <w:noProof/>
          <w:kern w:val="2"/>
          <w:sz w:val="24"/>
          <w:szCs w:val="24"/>
          <w14:ligatures w14:val="standardContextual"/>
        </w:rPr>
      </w:pPr>
      <w:r>
        <w:rPr>
          <w:noProof/>
        </w:rPr>
        <w:t>7.1.1.5</w:t>
      </w:r>
      <w:r>
        <w:rPr>
          <w:rFonts w:asciiTheme="minorHAnsi" w:eastAsiaTheme="minorEastAsia" w:hAnsiTheme="minorHAnsi" w:cstheme="minorBidi"/>
          <w:noProof/>
          <w:kern w:val="2"/>
          <w:sz w:val="24"/>
          <w:szCs w:val="24"/>
          <w14:ligatures w14:val="standardContextual"/>
        </w:rPr>
        <w:tab/>
      </w:r>
      <w:r>
        <w:rPr>
          <w:noProof/>
        </w:rPr>
        <w:t>SS pseudo-algorithm for RTP / RTCP / Media Plane Control handling</w:t>
      </w:r>
      <w:r>
        <w:rPr>
          <w:noProof/>
        </w:rPr>
        <w:tab/>
      </w:r>
      <w:r>
        <w:rPr>
          <w:noProof/>
        </w:rPr>
        <w:fldChar w:fldCharType="begin" w:fldLock="1"/>
      </w:r>
      <w:r>
        <w:rPr>
          <w:noProof/>
        </w:rPr>
        <w:instrText xml:space="preserve"> PAGEREF _Toc178185903 \h </w:instrText>
      </w:r>
      <w:r>
        <w:rPr>
          <w:noProof/>
        </w:rPr>
      </w:r>
      <w:r>
        <w:rPr>
          <w:noProof/>
        </w:rPr>
        <w:fldChar w:fldCharType="separate"/>
      </w:r>
      <w:r>
        <w:rPr>
          <w:noProof/>
        </w:rPr>
        <w:t>14</w:t>
      </w:r>
      <w:r>
        <w:rPr>
          <w:noProof/>
        </w:rPr>
        <w:fldChar w:fldCharType="end"/>
      </w:r>
    </w:p>
    <w:p w14:paraId="6241FE55" w14:textId="7DECC123"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7.1.2</w:t>
      </w:r>
      <w:r>
        <w:rPr>
          <w:rFonts w:asciiTheme="minorHAnsi" w:eastAsiaTheme="minorEastAsia" w:hAnsiTheme="minorHAnsi" w:cstheme="minorBidi"/>
          <w:noProof/>
          <w:kern w:val="2"/>
          <w:sz w:val="24"/>
          <w:szCs w:val="24"/>
          <w14:ligatures w14:val="standardContextual"/>
        </w:rPr>
        <w:tab/>
      </w:r>
      <w:r>
        <w:rPr>
          <w:noProof/>
        </w:rPr>
        <w:t>MCVideo</w:t>
      </w:r>
      <w:r>
        <w:rPr>
          <w:noProof/>
        </w:rPr>
        <w:tab/>
      </w:r>
      <w:r>
        <w:rPr>
          <w:noProof/>
        </w:rPr>
        <w:fldChar w:fldCharType="begin" w:fldLock="1"/>
      </w:r>
      <w:r>
        <w:rPr>
          <w:noProof/>
        </w:rPr>
        <w:instrText xml:space="preserve"> PAGEREF _Toc178185904 \h </w:instrText>
      </w:r>
      <w:r>
        <w:rPr>
          <w:noProof/>
        </w:rPr>
      </w:r>
      <w:r>
        <w:rPr>
          <w:noProof/>
        </w:rPr>
        <w:fldChar w:fldCharType="separate"/>
      </w:r>
      <w:r>
        <w:rPr>
          <w:noProof/>
        </w:rPr>
        <w:t>15</w:t>
      </w:r>
      <w:r>
        <w:rPr>
          <w:noProof/>
        </w:rPr>
        <w:fldChar w:fldCharType="end"/>
      </w:r>
    </w:p>
    <w:p w14:paraId="18C6DDB2" w14:textId="759094F6"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7.1.3</w:t>
      </w:r>
      <w:r>
        <w:rPr>
          <w:rFonts w:asciiTheme="minorHAnsi" w:eastAsiaTheme="minorEastAsia" w:hAnsiTheme="minorHAnsi" w:cstheme="minorBidi"/>
          <w:noProof/>
          <w:kern w:val="2"/>
          <w:sz w:val="24"/>
          <w:szCs w:val="24"/>
          <w14:ligatures w14:val="standardContextual"/>
        </w:rPr>
        <w:tab/>
      </w:r>
      <w:r>
        <w:rPr>
          <w:noProof/>
        </w:rPr>
        <w:t>MCData</w:t>
      </w:r>
      <w:r>
        <w:rPr>
          <w:noProof/>
        </w:rPr>
        <w:tab/>
      </w:r>
      <w:r>
        <w:rPr>
          <w:noProof/>
        </w:rPr>
        <w:fldChar w:fldCharType="begin" w:fldLock="1"/>
      </w:r>
      <w:r>
        <w:rPr>
          <w:noProof/>
        </w:rPr>
        <w:instrText xml:space="preserve"> PAGEREF _Toc178185905 \h </w:instrText>
      </w:r>
      <w:r>
        <w:rPr>
          <w:noProof/>
        </w:rPr>
      </w:r>
      <w:r>
        <w:rPr>
          <w:noProof/>
        </w:rPr>
        <w:fldChar w:fldCharType="separate"/>
      </w:r>
      <w:r>
        <w:rPr>
          <w:noProof/>
        </w:rPr>
        <w:t>15</w:t>
      </w:r>
      <w:r>
        <w:rPr>
          <w:noProof/>
        </w:rPr>
        <w:fldChar w:fldCharType="end"/>
      </w:r>
    </w:p>
    <w:p w14:paraId="2033AED6" w14:textId="3D2C7129"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7.3</w:t>
      </w:r>
      <w:r>
        <w:rPr>
          <w:rFonts w:asciiTheme="minorHAnsi" w:eastAsiaTheme="minorEastAsia" w:hAnsiTheme="minorHAnsi" w:cstheme="minorBidi"/>
          <w:noProof/>
          <w:kern w:val="2"/>
          <w:sz w:val="24"/>
          <w:szCs w:val="24"/>
          <w14:ligatures w14:val="standardContextual"/>
        </w:rPr>
        <w:tab/>
      </w:r>
      <w:r>
        <w:rPr>
          <w:noProof/>
        </w:rPr>
        <w:t>Interactive connectivity establishment (ICE) for pre-established session</w:t>
      </w:r>
      <w:r>
        <w:rPr>
          <w:noProof/>
        </w:rPr>
        <w:tab/>
      </w:r>
      <w:r>
        <w:rPr>
          <w:noProof/>
        </w:rPr>
        <w:fldChar w:fldCharType="begin" w:fldLock="1"/>
      </w:r>
      <w:r>
        <w:rPr>
          <w:noProof/>
        </w:rPr>
        <w:instrText xml:space="preserve"> PAGEREF _Toc178185906 \h </w:instrText>
      </w:r>
      <w:r>
        <w:rPr>
          <w:noProof/>
        </w:rPr>
      </w:r>
      <w:r>
        <w:rPr>
          <w:noProof/>
        </w:rPr>
        <w:fldChar w:fldCharType="separate"/>
      </w:r>
      <w:r>
        <w:rPr>
          <w:noProof/>
        </w:rPr>
        <w:t>18</w:t>
      </w:r>
      <w:r>
        <w:rPr>
          <w:noProof/>
        </w:rPr>
        <w:fldChar w:fldCharType="end"/>
      </w:r>
    </w:p>
    <w:p w14:paraId="79C711EB" w14:textId="18DCC512"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Other SS requirements with TTCN-3 impact</w:t>
      </w:r>
      <w:r>
        <w:rPr>
          <w:noProof/>
        </w:rPr>
        <w:tab/>
      </w:r>
      <w:r>
        <w:rPr>
          <w:noProof/>
        </w:rPr>
        <w:fldChar w:fldCharType="begin" w:fldLock="1"/>
      </w:r>
      <w:r>
        <w:rPr>
          <w:noProof/>
        </w:rPr>
        <w:instrText xml:space="preserve"> PAGEREF _Toc178185907 \h </w:instrText>
      </w:r>
      <w:r>
        <w:rPr>
          <w:noProof/>
        </w:rPr>
      </w:r>
      <w:r>
        <w:rPr>
          <w:noProof/>
        </w:rPr>
        <w:fldChar w:fldCharType="separate"/>
      </w:r>
      <w:r>
        <w:rPr>
          <w:noProof/>
        </w:rPr>
        <w:t>19</w:t>
      </w:r>
      <w:r>
        <w:rPr>
          <w:noProof/>
        </w:rPr>
        <w:fldChar w:fldCharType="end"/>
      </w:r>
    </w:p>
    <w:p w14:paraId="65075DD4" w14:textId="5D79B9F1"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Codec requirements</w:t>
      </w:r>
      <w:r>
        <w:rPr>
          <w:noProof/>
        </w:rPr>
        <w:tab/>
      </w:r>
      <w:r>
        <w:rPr>
          <w:noProof/>
        </w:rPr>
        <w:fldChar w:fldCharType="begin" w:fldLock="1"/>
      </w:r>
      <w:r>
        <w:rPr>
          <w:noProof/>
        </w:rPr>
        <w:instrText xml:space="preserve"> PAGEREF _Toc178185908 \h </w:instrText>
      </w:r>
      <w:r>
        <w:rPr>
          <w:noProof/>
        </w:rPr>
      </w:r>
      <w:r>
        <w:rPr>
          <w:noProof/>
        </w:rPr>
        <w:fldChar w:fldCharType="separate"/>
      </w:r>
      <w:r>
        <w:rPr>
          <w:noProof/>
        </w:rPr>
        <w:t>19</w:t>
      </w:r>
      <w:r>
        <w:rPr>
          <w:noProof/>
        </w:rPr>
        <w:fldChar w:fldCharType="end"/>
      </w:r>
    </w:p>
    <w:p w14:paraId="66A778C9" w14:textId="6728B8F7"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8.2</w:t>
      </w:r>
      <w:r>
        <w:rPr>
          <w:rFonts w:asciiTheme="minorHAnsi" w:eastAsiaTheme="minorEastAsia" w:hAnsiTheme="minorHAnsi" w:cstheme="minorBidi"/>
          <w:noProof/>
          <w:kern w:val="2"/>
          <w:sz w:val="24"/>
          <w:szCs w:val="24"/>
          <w14:ligatures w14:val="standardContextual"/>
        </w:rPr>
        <w:tab/>
      </w:r>
      <w:r>
        <w:rPr>
          <w:noProof/>
        </w:rPr>
        <w:t>External function definitions</w:t>
      </w:r>
      <w:r>
        <w:rPr>
          <w:noProof/>
        </w:rPr>
        <w:tab/>
      </w:r>
      <w:r>
        <w:rPr>
          <w:noProof/>
        </w:rPr>
        <w:fldChar w:fldCharType="begin" w:fldLock="1"/>
      </w:r>
      <w:r>
        <w:rPr>
          <w:noProof/>
        </w:rPr>
        <w:instrText xml:space="preserve"> PAGEREF _Toc178185909 \h </w:instrText>
      </w:r>
      <w:r>
        <w:rPr>
          <w:noProof/>
        </w:rPr>
      </w:r>
      <w:r>
        <w:rPr>
          <w:noProof/>
        </w:rPr>
        <w:fldChar w:fldCharType="separate"/>
      </w:r>
      <w:r>
        <w:rPr>
          <w:noProof/>
        </w:rPr>
        <w:t>19</w:t>
      </w:r>
      <w:r>
        <w:rPr>
          <w:noProof/>
        </w:rPr>
        <w:fldChar w:fldCharType="end"/>
      </w:r>
    </w:p>
    <w:p w14:paraId="41D1B101" w14:textId="6886E548"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IXIT Proforma</w:t>
      </w:r>
      <w:r>
        <w:rPr>
          <w:noProof/>
        </w:rPr>
        <w:tab/>
      </w:r>
      <w:r>
        <w:rPr>
          <w:noProof/>
        </w:rPr>
        <w:fldChar w:fldCharType="begin" w:fldLock="1"/>
      </w:r>
      <w:r>
        <w:rPr>
          <w:noProof/>
        </w:rPr>
        <w:instrText xml:space="preserve"> PAGEREF _Toc178185910 \h </w:instrText>
      </w:r>
      <w:r>
        <w:rPr>
          <w:noProof/>
        </w:rPr>
      </w:r>
      <w:r>
        <w:rPr>
          <w:noProof/>
        </w:rPr>
        <w:fldChar w:fldCharType="separate"/>
      </w:r>
      <w:r>
        <w:rPr>
          <w:noProof/>
        </w:rPr>
        <w:t>24</w:t>
      </w:r>
      <w:r>
        <w:rPr>
          <w:noProof/>
        </w:rPr>
        <w:fldChar w:fldCharType="end"/>
      </w:r>
    </w:p>
    <w:p w14:paraId="2480421D" w14:textId="006A58E0"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_Toc178185911 \h </w:instrText>
      </w:r>
      <w:r>
        <w:rPr>
          <w:noProof/>
        </w:rPr>
      </w:r>
      <w:r>
        <w:rPr>
          <w:noProof/>
        </w:rPr>
        <w:fldChar w:fldCharType="separate"/>
      </w:r>
      <w:r>
        <w:rPr>
          <w:noProof/>
        </w:rPr>
        <w:t>24</w:t>
      </w:r>
      <w:r>
        <w:rPr>
          <w:noProof/>
        </w:rPr>
        <w:fldChar w:fldCharType="end"/>
      </w:r>
    </w:p>
    <w:p w14:paraId="677528B3" w14:textId="65E01E4B"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MCX</w:t>
      </w:r>
      <w:r>
        <w:rPr>
          <w:noProof/>
        </w:rPr>
        <w:tab/>
      </w:r>
      <w:r>
        <w:rPr>
          <w:noProof/>
        </w:rPr>
        <w:fldChar w:fldCharType="begin" w:fldLock="1"/>
      </w:r>
      <w:r>
        <w:rPr>
          <w:noProof/>
        </w:rPr>
        <w:instrText xml:space="preserve"> PAGEREF _Toc178185912 \h </w:instrText>
      </w:r>
      <w:r>
        <w:rPr>
          <w:noProof/>
        </w:rPr>
      </w:r>
      <w:r>
        <w:rPr>
          <w:noProof/>
        </w:rPr>
        <w:fldChar w:fldCharType="separate"/>
      </w:r>
      <w:r>
        <w:rPr>
          <w:noProof/>
        </w:rPr>
        <w:t>26</w:t>
      </w:r>
      <w:r>
        <w:rPr>
          <w:noProof/>
        </w:rPr>
        <w:fldChar w:fldCharType="end"/>
      </w:r>
    </w:p>
    <w:p w14:paraId="14A756E3" w14:textId="0983AE6F"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MCX Client PIXIT</w:t>
      </w:r>
      <w:r>
        <w:rPr>
          <w:noProof/>
        </w:rPr>
        <w:tab/>
      </w:r>
      <w:r>
        <w:rPr>
          <w:noProof/>
        </w:rPr>
        <w:fldChar w:fldCharType="begin" w:fldLock="1"/>
      </w:r>
      <w:r>
        <w:rPr>
          <w:noProof/>
        </w:rPr>
        <w:instrText xml:space="preserve"> PAGEREF _Toc178185913 \h </w:instrText>
      </w:r>
      <w:r>
        <w:rPr>
          <w:noProof/>
        </w:rPr>
      </w:r>
      <w:r>
        <w:rPr>
          <w:noProof/>
        </w:rPr>
        <w:fldChar w:fldCharType="separate"/>
      </w:r>
      <w:r>
        <w:rPr>
          <w:noProof/>
        </w:rPr>
        <w:t>26</w:t>
      </w:r>
      <w:r>
        <w:rPr>
          <w:noProof/>
        </w:rPr>
        <w:fldChar w:fldCharType="end"/>
      </w:r>
    </w:p>
    <w:p w14:paraId="72BCFF9B" w14:textId="37354F1B"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MCX Server PIXIT</w:t>
      </w:r>
      <w:r>
        <w:rPr>
          <w:noProof/>
        </w:rPr>
        <w:tab/>
      </w:r>
      <w:r>
        <w:rPr>
          <w:noProof/>
        </w:rPr>
        <w:fldChar w:fldCharType="begin" w:fldLock="1"/>
      </w:r>
      <w:r>
        <w:rPr>
          <w:noProof/>
        </w:rPr>
        <w:instrText xml:space="preserve"> PAGEREF _Toc178185914 \h </w:instrText>
      </w:r>
      <w:r>
        <w:rPr>
          <w:noProof/>
        </w:rPr>
      </w:r>
      <w:r>
        <w:rPr>
          <w:noProof/>
        </w:rPr>
        <w:fldChar w:fldCharType="separate"/>
      </w:r>
      <w:r>
        <w:rPr>
          <w:noProof/>
        </w:rPr>
        <w:t>31</w:t>
      </w:r>
      <w:r>
        <w:rPr>
          <w:noProof/>
        </w:rPr>
        <w:fldChar w:fldCharType="end"/>
      </w:r>
    </w:p>
    <w:p w14:paraId="57A6BF8A" w14:textId="02FBA294"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MCX Constant PIXIT Definitions</w:t>
      </w:r>
      <w:r>
        <w:rPr>
          <w:noProof/>
        </w:rPr>
        <w:tab/>
      </w:r>
      <w:r>
        <w:rPr>
          <w:noProof/>
        </w:rPr>
        <w:fldChar w:fldCharType="begin" w:fldLock="1"/>
      </w:r>
      <w:r>
        <w:rPr>
          <w:noProof/>
        </w:rPr>
        <w:instrText xml:space="preserve"> PAGEREF _Toc178185915 \h </w:instrText>
      </w:r>
      <w:r>
        <w:rPr>
          <w:noProof/>
        </w:rPr>
      </w:r>
      <w:r>
        <w:rPr>
          <w:noProof/>
        </w:rPr>
        <w:fldChar w:fldCharType="separate"/>
      </w:r>
      <w:r>
        <w:rPr>
          <w:noProof/>
        </w:rPr>
        <w:t>31</w:t>
      </w:r>
      <w:r>
        <w:rPr>
          <w:noProof/>
        </w:rPr>
        <w:fldChar w:fldCharType="end"/>
      </w:r>
    </w:p>
    <w:p w14:paraId="330EF011" w14:textId="286DEB4A"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9.3</w:t>
      </w:r>
      <w:r>
        <w:rPr>
          <w:rFonts w:asciiTheme="minorHAnsi" w:eastAsiaTheme="minorEastAsia" w:hAnsiTheme="minorHAnsi" w:cstheme="minorBidi"/>
          <w:noProof/>
          <w:kern w:val="2"/>
          <w:sz w:val="24"/>
          <w:szCs w:val="24"/>
          <w14:ligatures w14:val="standardContextual"/>
        </w:rPr>
        <w:tab/>
      </w:r>
      <w:r>
        <w:rPr>
          <w:noProof/>
        </w:rPr>
        <w:t>MCX IPCAN test model</w:t>
      </w:r>
      <w:r>
        <w:rPr>
          <w:noProof/>
        </w:rPr>
        <w:tab/>
      </w:r>
      <w:r>
        <w:rPr>
          <w:noProof/>
        </w:rPr>
        <w:fldChar w:fldCharType="begin" w:fldLock="1"/>
      </w:r>
      <w:r>
        <w:rPr>
          <w:noProof/>
        </w:rPr>
        <w:instrText xml:space="preserve"> PAGEREF _Toc178185916 \h </w:instrText>
      </w:r>
      <w:r>
        <w:rPr>
          <w:noProof/>
        </w:rPr>
      </w:r>
      <w:r>
        <w:rPr>
          <w:noProof/>
        </w:rPr>
        <w:fldChar w:fldCharType="separate"/>
      </w:r>
      <w:r>
        <w:rPr>
          <w:noProof/>
        </w:rPr>
        <w:t>35</w:t>
      </w:r>
      <w:r>
        <w:rPr>
          <w:noProof/>
        </w:rPr>
        <w:fldChar w:fldCharType="end"/>
      </w:r>
    </w:p>
    <w:p w14:paraId="5F1C9B55" w14:textId="1DA33050"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Postambles</w:t>
      </w:r>
      <w:r>
        <w:rPr>
          <w:noProof/>
        </w:rPr>
        <w:tab/>
      </w:r>
      <w:r>
        <w:rPr>
          <w:noProof/>
        </w:rPr>
        <w:fldChar w:fldCharType="begin" w:fldLock="1"/>
      </w:r>
      <w:r>
        <w:rPr>
          <w:noProof/>
        </w:rPr>
        <w:instrText xml:space="preserve"> PAGEREF _Toc178185917 \h </w:instrText>
      </w:r>
      <w:r>
        <w:rPr>
          <w:noProof/>
        </w:rPr>
      </w:r>
      <w:r>
        <w:rPr>
          <w:noProof/>
        </w:rPr>
        <w:fldChar w:fldCharType="separate"/>
      </w:r>
      <w:r>
        <w:rPr>
          <w:noProof/>
        </w:rPr>
        <w:t>35</w:t>
      </w:r>
      <w:r>
        <w:rPr>
          <w:noProof/>
        </w:rPr>
        <w:fldChar w:fldCharType="end"/>
      </w:r>
    </w:p>
    <w:p w14:paraId="677FFFF1" w14:textId="6A581839"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_Toc178185918 \h </w:instrText>
      </w:r>
      <w:r>
        <w:rPr>
          <w:noProof/>
        </w:rPr>
      </w:r>
      <w:r>
        <w:rPr>
          <w:noProof/>
        </w:rPr>
        <w:fldChar w:fldCharType="separate"/>
      </w:r>
      <w:r>
        <w:rPr>
          <w:noProof/>
        </w:rPr>
        <w:t>35</w:t>
      </w:r>
      <w:r>
        <w:rPr>
          <w:noProof/>
        </w:rPr>
        <w:fldChar w:fldCharType="end"/>
      </w:r>
    </w:p>
    <w:p w14:paraId="348AA841" w14:textId="16646EAE"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MCX</w:t>
      </w:r>
      <w:r>
        <w:rPr>
          <w:noProof/>
        </w:rPr>
        <w:tab/>
      </w:r>
      <w:r>
        <w:rPr>
          <w:noProof/>
        </w:rPr>
        <w:fldChar w:fldCharType="begin" w:fldLock="1"/>
      </w:r>
      <w:r>
        <w:rPr>
          <w:noProof/>
        </w:rPr>
        <w:instrText xml:space="preserve"> PAGEREF _Toc178185919 \h </w:instrText>
      </w:r>
      <w:r>
        <w:rPr>
          <w:noProof/>
        </w:rPr>
      </w:r>
      <w:r>
        <w:rPr>
          <w:noProof/>
        </w:rPr>
        <w:fldChar w:fldCharType="separate"/>
      </w:r>
      <w:r>
        <w:rPr>
          <w:noProof/>
        </w:rPr>
        <w:t>35</w:t>
      </w:r>
      <w:r>
        <w:rPr>
          <w:noProof/>
        </w:rPr>
        <w:fldChar w:fldCharType="end"/>
      </w:r>
    </w:p>
    <w:p w14:paraId="46658813" w14:textId="00C34967"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A (normative): Test Suites</w:t>
      </w:r>
      <w:r>
        <w:rPr>
          <w:noProof/>
        </w:rPr>
        <w:tab/>
      </w:r>
      <w:r>
        <w:rPr>
          <w:noProof/>
        </w:rPr>
        <w:fldChar w:fldCharType="begin" w:fldLock="1"/>
      </w:r>
      <w:r>
        <w:rPr>
          <w:noProof/>
        </w:rPr>
        <w:instrText xml:space="preserve"> PAGEREF _Toc178185920 \h </w:instrText>
      </w:r>
      <w:r>
        <w:rPr>
          <w:noProof/>
        </w:rPr>
      </w:r>
      <w:r>
        <w:rPr>
          <w:noProof/>
        </w:rPr>
        <w:fldChar w:fldCharType="separate"/>
      </w:r>
      <w:r>
        <w:rPr>
          <w:noProof/>
        </w:rPr>
        <w:t>36</w:t>
      </w:r>
      <w:r>
        <w:rPr>
          <w:noProof/>
        </w:rPr>
        <w:fldChar w:fldCharType="end"/>
      </w:r>
    </w:p>
    <w:p w14:paraId="40221F2A" w14:textId="320A0EBD"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_Toc178185921 \h </w:instrText>
      </w:r>
      <w:r>
        <w:rPr>
          <w:noProof/>
        </w:rPr>
      </w:r>
      <w:r>
        <w:rPr>
          <w:noProof/>
        </w:rPr>
        <w:fldChar w:fldCharType="separate"/>
      </w:r>
      <w:r>
        <w:rPr>
          <w:noProof/>
        </w:rPr>
        <w:t>36</w:t>
      </w:r>
      <w:r>
        <w:rPr>
          <w:noProof/>
        </w:rPr>
        <w:fldChar w:fldCharType="end"/>
      </w:r>
    </w:p>
    <w:p w14:paraId="78125510" w14:textId="7306F8FC"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Baseline of specifications</w:t>
      </w:r>
      <w:r>
        <w:rPr>
          <w:noProof/>
        </w:rPr>
        <w:tab/>
      </w:r>
      <w:r>
        <w:rPr>
          <w:noProof/>
        </w:rPr>
        <w:fldChar w:fldCharType="begin" w:fldLock="1"/>
      </w:r>
      <w:r>
        <w:rPr>
          <w:noProof/>
        </w:rPr>
        <w:instrText xml:space="preserve"> PAGEREF _Toc178185922 \h </w:instrText>
      </w:r>
      <w:r>
        <w:rPr>
          <w:noProof/>
        </w:rPr>
      </w:r>
      <w:r>
        <w:rPr>
          <w:noProof/>
        </w:rPr>
        <w:fldChar w:fldCharType="separate"/>
      </w:r>
      <w:r>
        <w:rPr>
          <w:noProof/>
        </w:rPr>
        <w:t>36</w:t>
      </w:r>
      <w:r>
        <w:rPr>
          <w:noProof/>
        </w:rPr>
        <w:fldChar w:fldCharType="end"/>
      </w:r>
    </w:p>
    <w:p w14:paraId="7256399A" w14:textId="09199DC5"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MCX Client Test Suites</w:t>
      </w:r>
      <w:r>
        <w:rPr>
          <w:noProof/>
        </w:rPr>
        <w:tab/>
      </w:r>
      <w:r>
        <w:rPr>
          <w:noProof/>
        </w:rPr>
        <w:fldChar w:fldCharType="begin" w:fldLock="1"/>
      </w:r>
      <w:r>
        <w:rPr>
          <w:noProof/>
        </w:rPr>
        <w:instrText xml:space="preserve"> PAGEREF _Toc178185923 \h </w:instrText>
      </w:r>
      <w:r>
        <w:rPr>
          <w:noProof/>
        </w:rPr>
      </w:r>
      <w:r>
        <w:rPr>
          <w:noProof/>
        </w:rPr>
        <w:fldChar w:fldCharType="separate"/>
      </w:r>
      <w:r>
        <w:rPr>
          <w:noProof/>
        </w:rPr>
        <w:t>36</w:t>
      </w:r>
      <w:r>
        <w:rPr>
          <w:noProof/>
        </w:rPr>
        <w:fldChar w:fldCharType="end"/>
      </w:r>
    </w:p>
    <w:p w14:paraId="70ECAD46" w14:textId="6EF28690"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A.3.1</w:t>
      </w:r>
      <w:r>
        <w:rPr>
          <w:rFonts w:asciiTheme="minorHAnsi" w:eastAsiaTheme="minorEastAsia" w:hAnsiTheme="minorHAnsi" w:cstheme="minorBidi"/>
          <w:noProof/>
          <w:kern w:val="2"/>
          <w:sz w:val="24"/>
          <w:szCs w:val="24"/>
          <w14:ligatures w14:val="standardContextual"/>
        </w:rPr>
        <w:tab/>
      </w:r>
      <w:r>
        <w:rPr>
          <w:noProof/>
        </w:rPr>
        <w:t>MCPTT Client Test Suites</w:t>
      </w:r>
      <w:r>
        <w:rPr>
          <w:noProof/>
        </w:rPr>
        <w:tab/>
      </w:r>
      <w:r>
        <w:rPr>
          <w:noProof/>
        </w:rPr>
        <w:fldChar w:fldCharType="begin" w:fldLock="1"/>
      </w:r>
      <w:r>
        <w:rPr>
          <w:noProof/>
        </w:rPr>
        <w:instrText xml:space="preserve"> PAGEREF _Toc178185924 \h </w:instrText>
      </w:r>
      <w:r>
        <w:rPr>
          <w:noProof/>
        </w:rPr>
      </w:r>
      <w:r>
        <w:rPr>
          <w:noProof/>
        </w:rPr>
        <w:fldChar w:fldCharType="separate"/>
      </w:r>
      <w:r>
        <w:rPr>
          <w:noProof/>
        </w:rPr>
        <w:t>36</w:t>
      </w:r>
      <w:r>
        <w:rPr>
          <w:noProof/>
        </w:rPr>
        <w:fldChar w:fldCharType="end"/>
      </w:r>
    </w:p>
    <w:p w14:paraId="42C038A9" w14:textId="1048F789" w:rsidR="00DE5E82" w:rsidRDefault="00DE5E82">
      <w:pPr>
        <w:pStyle w:val="TOC2"/>
        <w:rPr>
          <w:rFonts w:asciiTheme="minorHAnsi" w:eastAsiaTheme="minorEastAsia" w:hAnsiTheme="minorHAnsi" w:cstheme="minorBidi"/>
          <w:noProof/>
          <w:kern w:val="2"/>
          <w:sz w:val="24"/>
          <w:szCs w:val="24"/>
          <w14:ligatures w14:val="standardContextual"/>
        </w:rPr>
      </w:pPr>
      <w:r>
        <w:rPr>
          <w:noProof/>
        </w:rPr>
        <w:lastRenderedPageBreak/>
        <w:t>A.3.2</w:t>
      </w:r>
      <w:r>
        <w:rPr>
          <w:rFonts w:asciiTheme="minorHAnsi" w:eastAsiaTheme="minorEastAsia" w:hAnsiTheme="minorHAnsi" w:cstheme="minorBidi"/>
          <w:noProof/>
          <w:kern w:val="2"/>
          <w:sz w:val="24"/>
          <w:szCs w:val="24"/>
          <w14:ligatures w14:val="standardContextual"/>
        </w:rPr>
        <w:tab/>
      </w:r>
      <w:r>
        <w:rPr>
          <w:noProof/>
        </w:rPr>
        <w:t>MCVideo Client Test Suites</w:t>
      </w:r>
      <w:r>
        <w:rPr>
          <w:noProof/>
        </w:rPr>
        <w:tab/>
      </w:r>
      <w:r>
        <w:rPr>
          <w:noProof/>
        </w:rPr>
        <w:fldChar w:fldCharType="begin" w:fldLock="1"/>
      </w:r>
      <w:r>
        <w:rPr>
          <w:noProof/>
        </w:rPr>
        <w:instrText xml:space="preserve"> PAGEREF _Toc178185925 \h </w:instrText>
      </w:r>
      <w:r>
        <w:rPr>
          <w:noProof/>
        </w:rPr>
      </w:r>
      <w:r>
        <w:rPr>
          <w:noProof/>
        </w:rPr>
        <w:fldChar w:fldCharType="separate"/>
      </w:r>
      <w:r>
        <w:rPr>
          <w:noProof/>
        </w:rPr>
        <w:t>39</w:t>
      </w:r>
      <w:r>
        <w:rPr>
          <w:noProof/>
        </w:rPr>
        <w:fldChar w:fldCharType="end"/>
      </w:r>
    </w:p>
    <w:p w14:paraId="634A8A54" w14:textId="52783418"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A.3.3</w:t>
      </w:r>
      <w:r>
        <w:rPr>
          <w:rFonts w:asciiTheme="minorHAnsi" w:eastAsiaTheme="minorEastAsia" w:hAnsiTheme="minorHAnsi" w:cstheme="minorBidi"/>
          <w:noProof/>
          <w:kern w:val="2"/>
          <w:sz w:val="24"/>
          <w:szCs w:val="24"/>
          <w14:ligatures w14:val="standardContextual"/>
        </w:rPr>
        <w:tab/>
      </w:r>
      <w:r>
        <w:rPr>
          <w:noProof/>
        </w:rPr>
        <w:t>MCData Client Test Suites</w:t>
      </w:r>
      <w:r>
        <w:rPr>
          <w:noProof/>
        </w:rPr>
        <w:tab/>
      </w:r>
      <w:r>
        <w:rPr>
          <w:noProof/>
        </w:rPr>
        <w:fldChar w:fldCharType="begin" w:fldLock="1"/>
      </w:r>
      <w:r>
        <w:rPr>
          <w:noProof/>
        </w:rPr>
        <w:instrText xml:space="preserve"> PAGEREF _Toc178185926 \h </w:instrText>
      </w:r>
      <w:r>
        <w:rPr>
          <w:noProof/>
        </w:rPr>
      </w:r>
      <w:r>
        <w:rPr>
          <w:noProof/>
        </w:rPr>
        <w:fldChar w:fldCharType="separate"/>
      </w:r>
      <w:r>
        <w:rPr>
          <w:noProof/>
        </w:rPr>
        <w:t>39</w:t>
      </w:r>
      <w:r>
        <w:rPr>
          <w:noProof/>
        </w:rPr>
        <w:fldChar w:fldCharType="end"/>
      </w:r>
    </w:p>
    <w:p w14:paraId="3DA997AD" w14:textId="1F9230DD"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B (informative): Style Guide</w:t>
      </w:r>
      <w:r>
        <w:rPr>
          <w:noProof/>
        </w:rPr>
        <w:tab/>
      </w:r>
      <w:r>
        <w:rPr>
          <w:noProof/>
        </w:rPr>
        <w:fldChar w:fldCharType="begin" w:fldLock="1"/>
      </w:r>
      <w:r>
        <w:rPr>
          <w:noProof/>
        </w:rPr>
        <w:instrText xml:space="preserve"> PAGEREF _Toc178185927 \h </w:instrText>
      </w:r>
      <w:r>
        <w:rPr>
          <w:noProof/>
        </w:rPr>
      </w:r>
      <w:r>
        <w:rPr>
          <w:noProof/>
        </w:rPr>
        <w:fldChar w:fldCharType="separate"/>
      </w:r>
      <w:r>
        <w:rPr>
          <w:noProof/>
        </w:rPr>
        <w:t>40</w:t>
      </w:r>
      <w:r>
        <w:rPr>
          <w:noProof/>
        </w:rPr>
        <w:fldChar w:fldCharType="end"/>
      </w:r>
    </w:p>
    <w:p w14:paraId="2E2C958D" w14:textId="24FBC677"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_Toc178185928 \h </w:instrText>
      </w:r>
      <w:r>
        <w:rPr>
          <w:noProof/>
        </w:rPr>
      </w:r>
      <w:r>
        <w:rPr>
          <w:noProof/>
        </w:rPr>
        <w:fldChar w:fldCharType="separate"/>
      </w:r>
      <w:r>
        <w:rPr>
          <w:noProof/>
        </w:rPr>
        <w:t>40</w:t>
      </w:r>
      <w:r>
        <w:rPr>
          <w:noProof/>
        </w:rPr>
        <w:fldChar w:fldCharType="end"/>
      </w:r>
    </w:p>
    <w:p w14:paraId="7F72038E" w14:textId="1D9F0F4C"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C (normative): Common TTCN-3 Definitions</w:t>
      </w:r>
      <w:r>
        <w:rPr>
          <w:noProof/>
        </w:rPr>
        <w:tab/>
      </w:r>
      <w:r>
        <w:rPr>
          <w:noProof/>
        </w:rPr>
        <w:fldChar w:fldCharType="begin" w:fldLock="1"/>
      </w:r>
      <w:r>
        <w:rPr>
          <w:noProof/>
        </w:rPr>
        <w:instrText xml:space="preserve"> PAGEREF _Toc178185929 \h </w:instrText>
      </w:r>
      <w:r>
        <w:rPr>
          <w:noProof/>
        </w:rPr>
      </w:r>
      <w:r>
        <w:rPr>
          <w:noProof/>
        </w:rPr>
        <w:fldChar w:fldCharType="separate"/>
      </w:r>
      <w:r>
        <w:rPr>
          <w:noProof/>
        </w:rPr>
        <w:t>40</w:t>
      </w:r>
      <w:r>
        <w:rPr>
          <w:noProof/>
        </w:rPr>
        <w:fldChar w:fldCharType="end"/>
      </w:r>
    </w:p>
    <w:p w14:paraId="53FF6DC6" w14:textId="5FF1EBBF"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C.0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_Toc178185930 \h </w:instrText>
      </w:r>
      <w:r>
        <w:rPr>
          <w:noProof/>
        </w:rPr>
      </w:r>
      <w:r>
        <w:rPr>
          <w:noProof/>
        </w:rPr>
        <w:fldChar w:fldCharType="separate"/>
      </w:r>
      <w:r>
        <w:rPr>
          <w:noProof/>
        </w:rPr>
        <w:t>40</w:t>
      </w:r>
      <w:r>
        <w:rPr>
          <w:noProof/>
        </w:rPr>
        <w:fldChar w:fldCharType="end"/>
      </w:r>
    </w:p>
    <w:p w14:paraId="09232345" w14:textId="3B1D2A37"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D (Normative): SIP Type Definitions and XSD References</w:t>
      </w:r>
      <w:r>
        <w:rPr>
          <w:noProof/>
        </w:rPr>
        <w:tab/>
      </w:r>
      <w:r>
        <w:rPr>
          <w:noProof/>
        </w:rPr>
        <w:fldChar w:fldCharType="begin" w:fldLock="1"/>
      </w:r>
      <w:r>
        <w:rPr>
          <w:noProof/>
        </w:rPr>
        <w:instrText xml:space="preserve"> PAGEREF _Toc178185931 \h </w:instrText>
      </w:r>
      <w:r>
        <w:rPr>
          <w:noProof/>
        </w:rPr>
      </w:r>
      <w:r>
        <w:rPr>
          <w:noProof/>
        </w:rPr>
        <w:fldChar w:fldCharType="separate"/>
      </w:r>
      <w:r>
        <w:rPr>
          <w:noProof/>
        </w:rPr>
        <w:t>46</w:t>
      </w:r>
      <w:r>
        <w:rPr>
          <w:noProof/>
        </w:rPr>
        <w:fldChar w:fldCharType="end"/>
      </w:r>
    </w:p>
    <w:p w14:paraId="240CB57B" w14:textId="51B954AF"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XML Schema Definitions (XSD)</w:t>
      </w:r>
      <w:r>
        <w:rPr>
          <w:noProof/>
        </w:rPr>
        <w:tab/>
      </w:r>
      <w:r>
        <w:rPr>
          <w:noProof/>
        </w:rPr>
        <w:fldChar w:fldCharType="begin" w:fldLock="1"/>
      </w:r>
      <w:r>
        <w:rPr>
          <w:noProof/>
        </w:rPr>
        <w:instrText xml:space="preserve"> PAGEREF _Toc178185932 \h </w:instrText>
      </w:r>
      <w:r>
        <w:rPr>
          <w:noProof/>
        </w:rPr>
      </w:r>
      <w:r>
        <w:rPr>
          <w:noProof/>
        </w:rPr>
        <w:fldChar w:fldCharType="separate"/>
      </w:r>
      <w:r>
        <w:rPr>
          <w:noProof/>
        </w:rPr>
        <w:t>46</w:t>
      </w:r>
      <w:r>
        <w:rPr>
          <w:noProof/>
        </w:rPr>
        <w:fldChar w:fldCharType="end"/>
      </w:r>
    </w:p>
    <w:p w14:paraId="169AF7FE" w14:textId="257203BD"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D.2</w:t>
      </w:r>
      <w:r>
        <w:rPr>
          <w:rFonts w:asciiTheme="minorHAnsi" w:eastAsiaTheme="minorEastAsia" w:hAnsiTheme="minorHAnsi" w:cstheme="minorBidi"/>
          <w:noProof/>
          <w:kern w:val="2"/>
          <w:sz w:val="24"/>
          <w:szCs w:val="24"/>
          <w14:ligatures w14:val="standardContextual"/>
        </w:rPr>
        <w:tab/>
      </w:r>
      <w:r>
        <w:rPr>
          <w:noProof/>
        </w:rPr>
        <w:t>Common TTCN-3 Libraries</w:t>
      </w:r>
      <w:r>
        <w:rPr>
          <w:noProof/>
        </w:rPr>
        <w:tab/>
      </w:r>
      <w:r>
        <w:rPr>
          <w:noProof/>
        </w:rPr>
        <w:fldChar w:fldCharType="begin" w:fldLock="1"/>
      </w:r>
      <w:r>
        <w:rPr>
          <w:noProof/>
        </w:rPr>
        <w:instrText xml:space="preserve"> PAGEREF _Toc178185933 \h </w:instrText>
      </w:r>
      <w:r>
        <w:rPr>
          <w:noProof/>
        </w:rPr>
      </w:r>
      <w:r>
        <w:rPr>
          <w:noProof/>
        </w:rPr>
        <w:fldChar w:fldCharType="separate"/>
      </w:r>
      <w:r>
        <w:rPr>
          <w:noProof/>
        </w:rPr>
        <w:t>52</w:t>
      </w:r>
      <w:r>
        <w:rPr>
          <w:noProof/>
        </w:rPr>
        <w:fldChar w:fldCharType="end"/>
      </w:r>
    </w:p>
    <w:p w14:paraId="5228899D" w14:textId="072E2850"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E (normative): TTCN-3 Definitions for the MCX IPCAN test model</w:t>
      </w:r>
      <w:r>
        <w:rPr>
          <w:noProof/>
        </w:rPr>
        <w:tab/>
      </w:r>
      <w:r>
        <w:rPr>
          <w:noProof/>
        </w:rPr>
        <w:fldChar w:fldCharType="begin" w:fldLock="1"/>
      </w:r>
      <w:r>
        <w:rPr>
          <w:noProof/>
        </w:rPr>
        <w:instrText xml:space="preserve"> PAGEREF _Toc178185934 \h </w:instrText>
      </w:r>
      <w:r>
        <w:rPr>
          <w:noProof/>
        </w:rPr>
      </w:r>
      <w:r>
        <w:rPr>
          <w:noProof/>
        </w:rPr>
        <w:fldChar w:fldCharType="separate"/>
      </w:r>
      <w:r>
        <w:rPr>
          <w:noProof/>
        </w:rPr>
        <w:t>53</w:t>
      </w:r>
      <w:r>
        <w:rPr>
          <w:noProof/>
        </w:rPr>
        <w:fldChar w:fldCharType="end"/>
      </w:r>
    </w:p>
    <w:p w14:paraId="78342AAB" w14:textId="295909E0"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E.0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_Toc178185935 \h </w:instrText>
      </w:r>
      <w:r>
        <w:rPr>
          <w:noProof/>
        </w:rPr>
      </w:r>
      <w:r>
        <w:rPr>
          <w:noProof/>
        </w:rPr>
        <w:fldChar w:fldCharType="separate"/>
      </w:r>
      <w:r>
        <w:rPr>
          <w:noProof/>
        </w:rPr>
        <w:t>53</w:t>
      </w:r>
      <w:r>
        <w:rPr>
          <w:noProof/>
        </w:rPr>
        <w:fldChar w:fldCharType="end"/>
      </w:r>
    </w:p>
    <w:p w14:paraId="0455CBC6" w14:textId="275EE734"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MCX_IPCAN_ASP_TypeDefs</w:t>
      </w:r>
      <w:r>
        <w:rPr>
          <w:noProof/>
        </w:rPr>
        <w:tab/>
      </w:r>
      <w:r>
        <w:rPr>
          <w:noProof/>
        </w:rPr>
        <w:fldChar w:fldCharType="begin" w:fldLock="1"/>
      </w:r>
      <w:r>
        <w:rPr>
          <w:noProof/>
        </w:rPr>
        <w:instrText xml:space="preserve"> PAGEREF _Toc178185936 \h </w:instrText>
      </w:r>
      <w:r>
        <w:rPr>
          <w:noProof/>
        </w:rPr>
      </w:r>
      <w:r>
        <w:rPr>
          <w:noProof/>
        </w:rPr>
        <w:fldChar w:fldCharType="separate"/>
      </w:r>
      <w:r>
        <w:rPr>
          <w:noProof/>
        </w:rPr>
        <w:t>53</w:t>
      </w:r>
      <w:r>
        <w:rPr>
          <w:noProof/>
        </w:rPr>
        <w:fldChar w:fldCharType="end"/>
      </w:r>
    </w:p>
    <w:p w14:paraId="6A7722E6" w14:textId="5D04A581"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MCX_CommonIPCAN</w:t>
      </w:r>
      <w:r>
        <w:rPr>
          <w:noProof/>
        </w:rPr>
        <w:tab/>
      </w:r>
      <w:r>
        <w:rPr>
          <w:noProof/>
        </w:rPr>
        <w:fldChar w:fldCharType="begin" w:fldLock="1"/>
      </w:r>
      <w:r>
        <w:rPr>
          <w:noProof/>
        </w:rPr>
        <w:instrText xml:space="preserve"> PAGEREF _Toc178185937 \h </w:instrText>
      </w:r>
      <w:r>
        <w:rPr>
          <w:noProof/>
        </w:rPr>
      </w:r>
      <w:r>
        <w:rPr>
          <w:noProof/>
        </w:rPr>
        <w:fldChar w:fldCharType="separate"/>
      </w:r>
      <w:r>
        <w:rPr>
          <w:noProof/>
        </w:rPr>
        <w:t>58</w:t>
      </w:r>
      <w:r>
        <w:rPr>
          <w:noProof/>
        </w:rPr>
        <w:fldChar w:fldCharType="end"/>
      </w:r>
    </w:p>
    <w:p w14:paraId="7782C5B1" w14:textId="593F66A7"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E.3</w:t>
      </w:r>
      <w:r>
        <w:rPr>
          <w:rFonts w:asciiTheme="minorHAnsi" w:eastAsiaTheme="minorEastAsia" w:hAnsiTheme="minorHAnsi" w:cstheme="minorBidi"/>
          <w:noProof/>
          <w:kern w:val="2"/>
          <w:sz w:val="24"/>
          <w:szCs w:val="24"/>
          <w14:ligatures w14:val="standardContextual"/>
        </w:rPr>
        <w:tab/>
      </w:r>
      <w:r>
        <w:rPr>
          <w:noProof/>
        </w:rPr>
        <w:t>CommonDefs</w:t>
      </w:r>
      <w:r>
        <w:rPr>
          <w:noProof/>
        </w:rPr>
        <w:tab/>
      </w:r>
      <w:r>
        <w:rPr>
          <w:noProof/>
        </w:rPr>
        <w:fldChar w:fldCharType="begin" w:fldLock="1"/>
      </w:r>
      <w:r>
        <w:rPr>
          <w:noProof/>
        </w:rPr>
        <w:instrText xml:space="preserve"> PAGEREF _Toc178185938 \h </w:instrText>
      </w:r>
      <w:r>
        <w:rPr>
          <w:noProof/>
        </w:rPr>
      </w:r>
      <w:r>
        <w:rPr>
          <w:noProof/>
        </w:rPr>
        <w:fldChar w:fldCharType="separate"/>
      </w:r>
      <w:r>
        <w:rPr>
          <w:noProof/>
        </w:rPr>
        <w:t>59</w:t>
      </w:r>
      <w:r>
        <w:rPr>
          <w:noProof/>
        </w:rPr>
        <w:fldChar w:fldCharType="end"/>
      </w:r>
    </w:p>
    <w:p w14:paraId="6EE705F8" w14:textId="0D4ECD2E"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E.4</w:t>
      </w:r>
      <w:r>
        <w:rPr>
          <w:rFonts w:asciiTheme="minorHAnsi" w:eastAsiaTheme="minorEastAsia" w:hAnsiTheme="minorHAnsi" w:cstheme="minorBidi"/>
          <w:noProof/>
          <w:kern w:val="2"/>
          <w:sz w:val="24"/>
          <w:szCs w:val="24"/>
          <w14:ligatures w14:val="standardContextual"/>
        </w:rPr>
        <w:tab/>
      </w:r>
      <w:r>
        <w:rPr>
          <w:noProof/>
        </w:rPr>
        <w:t>References to TTCN-3</w:t>
      </w:r>
      <w:r>
        <w:rPr>
          <w:noProof/>
        </w:rPr>
        <w:tab/>
      </w:r>
      <w:r>
        <w:rPr>
          <w:noProof/>
        </w:rPr>
        <w:fldChar w:fldCharType="begin" w:fldLock="1"/>
      </w:r>
      <w:r>
        <w:rPr>
          <w:noProof/>
        </w:rPr>
        <w:instrText xml:space="preserve"> PAGEREF _Toc178185939 \h </w:instrText>
      </w:r>
      <w:r>
        <w:rPr>
          <w:noProof/>
        </w:rPr>
      </w:r>
      <w:r>
        <w:rPr>
          <w:noProof/>
        </w:rPr>
        <w:fldChar w:fldCharType="separate"/>
      </w:r>
      <w:r>
        <w:rPr>
          <w:noProof/>
        </w:rPr>
        <w:t>60</w:t>
      </w:r>
      <w:r>
        <w:rPr>
          <w:noProof/>
        </w:rPr>
        <w:fldChar w:fldCharType="end"/>
      </w:r>
    </w:p>
    <w:p w14:paraId="2FDCDFE0" w14:textId="2B51119E"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F (informative): Change history</w:t>
      </w:r>
      <w:r>
        <w:rPr>
          <w:noProof/>
        </w:rPr>
        <w:tab/>
      </w:r>
      <w:r>
        <w:rPr>
          <w:noProof/>
        </w:rPr>
        <w:fldChar w:fldCharType="begin" w:fldLock="1"/>
      </w:r>
      <w:r>
        <w:rPr>
          <w:noProof/>
        </w:rPr>
        <w:instrText xml:space="preserve"> PAGEREF _Toc178185940 \h </w:instrText>
      </w:r>
      <w:r>
        <w:rPr>
          <w:noProof/>
        </w:rPr>
      </w:r>
      <w:r>
        <w:rPr>
          <w:noProof/>
        </w:rPr>
        <w:fldChar w:fldCharType="separate"/>
      </w:r>
      <w:r>
        <w:rPr>
          <w:noProof/>
        </w:rPr>
        <w:t>61</w:t>
      </w:r>
      <w:r>
        <w:rPr>
          <w:noProof/>
        </w:rPr>
        <w:fldChar w:fldCharType="end"/>
      </w:r>
    </w:p>
    <w:p w14:paraId="66CAE069" w14:textId="478553B0"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4" w:name="_Toc27406682"/>
      <w:bookmarkStart w:id="5" w:name="_Toc36037448"/>
      <w:bookmarkStart w:id="6" w:name="_Toc43837819"/>
      <w:bookmarkStart w:id="7" w:name="_Toc51832364"/>
      <w:bookmarkStart w:id="8" w:name="_Toc60167068"/>
      <w:bookmarkStart w:id="9" w:name="_Toc68108910"/>
      <w:bookmarkStart w:id="10" w:name="_Toc75458718"/>
      <w:bookmarkStart w:id="11" w:name="_Toc90631842"/>
      <w:bookmarkStart w:id="12" w:name="_Toc178185876"/>
      <w:r w:rsidRPr="00874DD1">
        <w:lastRenderedPageBreak/>
        <w:t>Foreword</w:t>
      </w:r>
      <w:bookmarkEnd w:id="4"/>
      <w:bookmarkEnd w:id="5"/>
      <w:bookmarkEnd w:id="6"/>
      <w:bookmarkEnd w:id="7"/>
      <w:bookmarkEnd w:id="8"/>
      <w:bookmarkEnd w:id="9"/>
      <w:bookmarkEnd w:id="10"/>
      <w:bookmarkEnd w:id="11"/>
      <w:bookmarkEnd w:id="12"/>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36B7A72B" w:rsidR="00BC440D" w:rsidRPr="00874DD1" w:rsidRDefault="00BC440D" w:rsidP="00BC440D">
      <w:r w:rsidRPr="00874DD1">
        <w:t xml:space="preserve">The present document is part </w:t>
      </w:r>
      <w:r w:rsidR="000F3D30" w:rsidRPr="000F3D30">
        <w:t>5</w:t>
      </w:r>
      <w:r w:rsidRPr="00874DD1">
        <w:t xml:space="preserve">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w:t>
      </w:r>
      <w:proofErr w:type="spellStart"/>
      <w:r w:rsidRPr="00874DD1">
        <w:t>MCVideo</w:t>
      </w:r>
      <w:proofErr w:type="spellEnd"/>
      <w:r w:rsidRPr="00874DD1">
        <w:t>)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w:t>
      </w:r>
      <w:proofErr w:type="spellStart"/>
      <w:r w:rsidRPr="00874DD1">
        <w:t>MCData</w:t>
      </w:r>
      <w:proofErr w:type="spellEnd"/>
      <w:r w:rsidRPr="00874DD1">
        <w:t>) User Equipment (UE) Protocol conformance specification"</w:t>
      </w:r>
    </w:p>
    <w:p w14:paraId="0BCB4689" w14:textId="77777777" w:rsidR="00080512" w:rsidRPr="00874DD1" w:rsidRDefault="00080512">
      <w:pPr>
        <w:pStyle w:val="Heading1"/>
      </w:pPr>
      <w:r w:rsidRPr="00874DD1">
        <w:br w:type="page"/>
      </w:r>
      <w:bookmarkStart w:id="13" w:name="_Toc27406683"/>
      <w:bookmarkStart w:id="14" w:name="_Toc36037449"/>
      <w:bookmarkStart w:id="15" w:name="_Toc43837820"/>
      <w:bookmarkStart w:id="16" w:name="_Toc51832365"/>
      <w:bookmarkStart w:id="17" w:name="_Toc60167069"/>
      <w:bookmarkStart w:id="18" w:name="_Toc68108911"/>
      <w:bookmarkStart w:id="19" w:name="_Toc75458719"/>
      <w:bookmarkStart w:id="20" w:name="_Toc90631843"/>
      <w:bookmarkStart w:id="21" w:name="_Toc178185877"/>
      <w:r w:rsidRPr="00874DD1">
        <w:lastRenderedPageBreak/>
        <w:t>1</w:t>
      </w:r>
      <w:r w:rsidRPr="00874DD1">
        <w:tab/>
        <w:t>Scope</w:t>
      </w:r>
      <w:bookmarkEnd w:id="13"/>
      <w:bookmarkEnd w:id="14"/>
      <w:bookmarkEnd w:id="15"/>
      <w:bookmarkEnd w:id="16"/>
      <w:bookmarkEnd w:id="17"/>
      <w:bookmarkEnd w:id="18"/>
      <w:bookmarkEnd w:id="19"/>
      <w:bookmarkEnd w:id="20"/>
      <w:bookmarkEnd w:id="21"/>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 xml:space="preserve">Implementation </w:t>
      </w:r>
      <w:proofErr w:type="spellStart"/>
      <w:r w:rsidR="008B462F" w:rsidRPr="00874DD1">
        <w:t>eXtra</w:t>
      </w:r>
      <w:proofErr w:type="spellEnd"/>
      <w:r w:rsidR="008B462F" w:rsidRPr="00874DD1">
        <w:t xml:space="preserve">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2" w:name="_Toc27406684"/>
      <w:bookmarkStart w:id="23" w:name="_Toc36037450"/>
      <w:bookmarkStart w:id="24" w:name="_Toc43837821"/>
      <w:bookmarkStart w:id="25" w:name="_Toc51832366"/>
      <w:bookmarkStart w:id="26" w:name="_Toc60167070"/>
      <w:bookmarkStart w:id="27" w:name="_Toc68108912"/>
      <w:bookmarkStart w:id="28" w:name="_Toc75458720"/>
      <w:bookmarkStart w:id="29" w:name="_Toc90631844"/>
      <w:bookmarkStart w:id="30" w:name="_Toc178185878"/>
      <w:r w:rsidRPr="00874DD1">
        <w:t>2</w:t>
      </w:r>
      <w:r w:rsidRPr="00874DD1">
        <w:tab/>
        <w:t>References</w:t>
      </w:r>
      <w:bookmarkEnd w:id="22"/>
      <w:bookmarkEnd w:id="23"/>
      <w:bookmarkEnd w:id="24"/>
      <w:bookmarkEnd w:id="25"/>
      <w:bookmarkEnd w:id="26"/>
      <w:bookmarkEnd w:id="27"/>
      <w:bookmarkEnd w:id="28"/>
      <w:bookmarkEnd w:id="29"/>
      <w:bookmarkEnd w:id="30"/>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1" w:name="OLE_LINK1"/>
      <w:bookmarkStart w:id="32" w:name="OLE_LINK2"/>
      <w:bookmarkStart w:id="33" w:name="OLE_LINK3"/>
      <w:bookmarkStart w:id="34"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1"/>
    <w:bookmarkEnd w:id="32"/>
    <w:bookmarkEnd w:id="33"/>
    <w:bookmarkEnd w:id="34"/>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lastRenderedPageBreak/>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w:t>
      </w:r>
      <w:proofErr w:type="spellStart"/>
      <w:r w:rsidRPr="00874DD1">
        <w:t>ProSe</w:t>
      </w:r>
      <w:proofErr w:type="spellEnd"/>
      <w:r w:rsidRPr="00874DD1">
        <w:t>);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t>[30]</w:t>
      </w:r>
      <w:r w:rsidRPr="00874DD1">
        <w:tab/>
        <w:t>ISO/IEC 9646-7: "Information technology - Open systems interconnection - Conformance testing methodology and framework - Part 7: Implementation Conformance Statements".</w:t>
      </w:r>
    </w:p>
    <w:p w14:paraId="7F2A2B1C" w14:textId="37F8CCF0" w:rsidR="00DD307B" w:rsidRPr="00874DD1" w:rsidRDefault="00DD307B" w:rsidP="00DD307B">
      <w:pPr>
        <w:pStyle w:val="EX"/>
        <w:rPr>
          <w:szCs w:val="34"/>
        </w:rPr>
      </w:pPr>
      <w:r w:rsidRPr="00874DD1">
        <w:lastRenderedPageBreak/>
        <w:t>[31]</w:t>
      </w:r>
      <w:r w:rsidRPr="00874DD1">
        <w:tab/>
        <w:t>ETSI ES 201 873</w:t>
      </w:r>
      <w:r w:rsidR="00A10DD4"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00A10DD4" w:rsidRPr="00A10DD4">
        <w:rPr>
          <w:szCs w:val="34"/>
        </w:rPr>
        <w:t>; Part 1: TTCN-3 Core Language</w:t>
      </w:r>
      <w:r w:rsidRPr="00874DD1">
        <w:rPr>
          <w:szCs w:val="34"/>
        </w:rPr>
        <w:t>".</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1"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2"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3"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5"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35" w:name="_Toc27406685"/>
      <w:bookmarkStart w:id="36"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w:t>
      </w:r>
      <w:proofErr w:type="spellStart"/>
      <w:r w:rsidRPr="00874DD1">
        <w:t>MCVideo</w:t>
      </w:r>
      <w:proofErr w:type="spellEnd"/>
      <w:r w:rsidRPr="00874DD1">
        <w:t>) signalling control; Protocol specification"</w:t>
      </w:r>
    </w:p>
    <w:p w14:paraId="3B110D98" w14:textId="77777777" w:rsidR="009E7C17" w:rsidRPr="00874DD1" w:rsidRDefault="009E7C17" w:rsidP="009E7C17">
      <w:pPr>
        <w:pStyle w:val="EX"/>
      </w:pPr>
      <w:r w:rsidRPr="00874DD1">
        <w:t>[56]</w:t>
      </w:r>
      <w:r w:rsidRPr="00874DD1">
        <w:tab/>
        <w:t>3GPP TS 24.581: "Mission Critical Video (</w:t>
      </w:r>
      <w:proofErr w:type="spellStart"/>
      <w:r w:rsidRPr="00874DD1">
        <w:t>MCVideo</w:t>
      </w:r>
      <w:proofErr w:type="spellEnd"/>
      <w:r w:rsidRPr="00874DD1">
        <w:t>) media plane control; Protocol specification"</w:t>
      </w:r>
    </w:p>
    <w:p w14:paraId="18435737" w14:textId="77777777" w:rsidR="009E7C17" w:rsidRPr="00874DD1" w:rsidRDefault="009E7C17" w:rsidP="009E7C17">
      <w:pPr>
        <w:pStyle w:val="EX"/>
      </w:pPr>
      <w:r w:rsidRPr="00874DD1">
        <w:t>[57]</w:t>
      </w:r>
      <w:r w:rsidRPr="00874DD1">
        <w:tab/>
        <w:t>3GPP TS 24.282: "Mission Critical Data (</w:t>
      </w:r>
      <w:proofErr w:type="spellStart"/>
      <w:r w:rsidRPr="00874DD1">
        <w:t>MCData</w:t>
      </w:r>
      <w:proofErr w:type="spellEnd"/>
      <w:r w:rsidRPr="00874DD1">
        <w:t>) signalling control; Protocol specification"</w:t>
      </w:r>
    </w:p>
    <w:p w14:paraId="6A758808" w14:textId="77777777" w:rsidR="009E7C17" w:rsidRPr="00874DD1" w:rsidRDefault="009E7C17" w:rsidP="009E7C17">
      <w:pPr>
        <w:pStyle w:val="EX"/>
      </w:pPr>
      <w:r w:rsidRPr="00874DD1">
        <w:lastRenderedPageBreak/>
        <w:t>[58]</w:t>
      </w:r>
      <w:r w:rsidRPr="00874DD1">
        <w:tab/>
        <w:t>3GPP TS 24.582: "Mission Critical Data (</w:t>
      </w:r>
      <w:proofErr w:type="spellStart"/>
      <w:r w:rsidRPr="00874DD1">
        <w:t>MCData</w:t>
      </w:r>
      <w:proofErr w:type="spellEnd"/>
      <w:r w:rsidRPr="00874DD1">
        <w:t>)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w:t>
      </w:r>
      <w:proofErr w:type="spellStart"/>
      <w:r w:rsidRPr="00874DD1">
        <w:t>MCVideo</w:t>
      </w:r>
      <w:proofErr w:type="spellEnd"/>
      <w:r w:rsidRPr="00874DD1">
        <w:t>)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w:t>
      </w:r>
      <w:proofErr w:type="spellStart"/>
      <w:r w:rsidRPr="00874DD1">
        <w:t>MCData</w:t>
      </w:r>
      <w:proofErr w:type="spellEnd"/>
      <w:r w:rsidRPr="00874DD1">
        <w:t>) User Equipment (UE) Protocol conformance specification"</w:t>
      </w:r>
    </w:p>
    <w:p w14:paraId="3E0CE5EC" w14:textId="77777777" w:rsidR="00C12660" w:rsidRPr="00874DD1" w:rsidRDefault="00C12660" w:rsidP="00C12660">
      <w:pPr>
        <w:keepLines/>
        <w:ind w:left="1702" w:hanging="1418"/>
      </w:pPr>
      <w:bookmarkStart w:id="37" w:name="_Toc43837822"/>
      <w:bookmarkStart w:id="38"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39" w:name="_Toc60167071"/>
      <w:r w:rsidRPr="00874DD1">
        <w:t>[62]</w:t>
      </w:r>
      <w:r w:rsidRPr="00874DD1">
        <w:tab/>
        <w:t xml:space="preserve">IETF RFC 4122: "A Universally Unique </w:t>
      </w:r>
      <w:proofErr w:type="spellStart"/>
      <w:r w:rsidRPr="00874DD1">
        <w:t>IDentifier</w:t>
      </w:r>
      <w:proofErr w:type="spellEnd"/>
      <w:r w:rsidRPr="00874DD1">
        <w:t xml:space="preserve">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 xml:space="preserve">IETF RFC 3830: "MIKEY: Multimedia Internet </w:t>
      </w:r>
      <w:proofErr w:type="spellStart"/>
      <w:r w:rsidRPr="00874DD1">
        <w:t>KEYing</w:t>
      </w:r>
      <w:proofErr w:type="spellEnd"/>
      <w:r w:rsidRPr="00874DD1">
        <w:t>".</w:t>
      </w:r>
    </w:p>
    <w:p w14:paraId="1526A3B1" w14:textId="77777777" w:rsidR="00F107CA" w:rsidRPr="00874DD1" w:rsidRDefault="00F107CA" w:rsidP="00F107CA">
      <w:pPr>
        <w:pStyle w:val="EX"/>
      </w:pPr>
      <w:r w:rsidRPr="00874DD1">
        <w:t>[65]</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w:t>
      </w:r>
      <w:proofErr w:type="spellStart"/>
      <w:r w:rsidRPr="00874DD1">
        <w:t>KEYing</w:t>
      </w:r>
      <w:proofErr w:type="spellEnd"/>
      <w:r w:rsidRPr="00874DD1">
        <w:t xml:space="preserve">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7FB7CEA" w14:textId="77777777" w:rsidR="00436CF1" w:rsidRPr="00874DD1" w:rsidRDefault="00436CF1" w:rsidP="00436CF1">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08131F90" w14:textId="6FD86FE8" w:rsidR="00215BCA" w:rsidRDefault="00A10DD4" w:rsidP="007C6855">
      <w:pPr>
        <w:pStyle w:val="EX"/>
      </w:pPr>
      <w:r w:rsidRPr="00A10DD4">
        <w:t>[70]</w:t>
      </w:r>
      <w:r w:rsidRPr="00A10DD4">
        <w:tab/>
        <w:t>ETSI ES 201 873-11: "Methods for Testing and Specification (MTS); The Testing and Test Control Notation version 3; Part 11: Using JSON with TTCN-3".</w:t>
      </w:r>
    </w:p>
    <w:p w14:paraId="3B4DEC04" w14:textId="500A0EA1" w:rsidR="009E558B" w:rsidRPr="00874DD1" w:rsidRDefault="009E558B" w:rsidP="007C6855">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3C497DD7" w14:textId="77777777" w:rsidR="00080512" w:rsidRPr="00874DD1" w:rsidRDefault="00080512">
      <w:pPr>
        <w:pStyle w:val="Heading1"/>
      </w:pPr>
      <w:bookmarkStart w:id="40" w:name="_Toc68108913"/>
      <w:bookmarkStart w:id="41" w:name="_Toc75458721"/>
      <w:bookmarkStart w:id="42" w:name="_Toc90631845"/>
      <w:bookmarkStart w:id="43" w:name="_Toc178185879"/>
      <w:r w:rsidRPr="00874DD1">
        <w:t>3</w:t>
      </w:r>
      <w:r w:rsidRPr="00874DD1">
        <w:tab/>
        <w:t xml:space="preserve">Definitions, </w:t>
      </w:r>
      <w:r w:rsidR="008028A4" w:rsidRPr="00874DD1">
        <w:t>symbols and abbreviations</w:t>
      </w:r>
      <w:bookmarkEnd w:id="35"/>
      <w:bookmarkEnd w:id="36"/>
      <w:bookmarkEnd w:id="37"/>
      <w:bookmarkEnd w:id="38"/>
      <w:bookmarkEnd w:id="39"/>
      <w:bookmarkEnd w:id="40"/>
      <w:bookmarkEnd w:id="41"/>
      <w:bookmarkEnd w:id="42"/>
      <w:bookmarkEnd w:id="43"/>
    </w:p>
    <w:p w14:paraId="6A6D868E" w14:textId="77777777" w:rsidR="00765927" w:rsidRPr="00874DD1" w:rsidRDefault="00765927" w:rsidP="00765927">
      <w:pPr>
        <w:pStyle w:val="Heading2"/>
      </w:pPr>
      <w:bookmarkStart w:id="44" w:name="_Toc27406686"/>
      <w:bookmarkStart w:id="45" w:name="_Toc36037452"/>
      <w:bookmarkStart w:id="46" w:name="_Toc43837823"/>
      <w:bookmarkStart w:id="47" w:name="_Toc51832368"/>
      <w:bookmarkStart w:id="48" w:name="_Toc60167072"/>
      <w:bookmarkStart w:id="49" w:name="_Toc68108914"/>
      <w:bookmarkStart w:id="50" w:name="_Toc75458722"/>
      <w:bookmarkStart w:id="51" w:name="_Toc90631846"/>
      <w:bookmarkStart w:id="52" w:name="_Toc178185880"/>
      <w:r w:rsidRPr="00874DD1">
        <w:t>3.1</w:t>
      </w:r>
      <w:r w:rsidRPr="00874DD1">
        <w:tab/>
        <w:t>Definitions</w:t>
      </w:r>
      <w:bookmarkEnd w:id="44"/>
      <w:bookmarkEnd w:id="45"/>
      <w:bookmarkEnd w:id="46"/>
      <w:bookmarkEnd w:id="47"/>
      <w:bookmarkEnd w:id="48"/>
      <w:bookmarkEnd w:id="49"/>
      <w:bookmarkEnd w:id="50"/>
      <w:bookmarkEnd w:id="51"/>
      <w:bookmarkEnd w:id="52"/>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In addition for the purposes of the present document, the following terms, definitions, symbols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 xml:space="preserve">Implementation </w:t>
      </w:r>
      <w:proofErr w:type="spellStart"/>
      <w:r w:rsidRPr="00874DD1">
        <w:rPr>
          <w:b/>
          <w:bCs/>
        </w:rPr>
        <w:t>eXtra</w:t>
      </w:r>
      <w:proofErr w:type="spellEnd"/>
      <w:r w:rsidRPr="00874DD1">
        <w:rPr>
          <w:b/>
          <w:bCs/>
        </w:rPr>
        <w:t xml:space="preserve"> Information for Testing (IXIT)</w:t>
      </w:r>
      <w:r w:rsidRPr="00874DD1">
        <w:t xml:space="preserve">: A statement made by a supplier or implementer of an UEUT which contains or references </w:t>
      </w:r>
      <w:proofErr w:type="gramStart"/>
      <w:r w:rsidRPr="00874DD1">
        <w:t>all of</w:t>
      </w:r>
      <w:proofErr w:type="gramEnd"/>
      <w:r w:rsidRPr="00874DD1">
        <w:t xml:space="preserve">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 xml:space="preserve">Protocol Implementation </w:t>
      </w:r>
      <w:proofErr w:type="spellStart"/>
      <w:r w:rsidRPr="00874DD1">
        <w:rPr>
          <w:b/>
          <w:bCs/>
        </w:rPr>
        <w:t>eXtra</w:t>
      </w:r>
      <w:proofErr w:type="spellEnd"/>
      <w:r w:rsidRPr="00874DD1">
        <w:rPr>
          <w:b/>
          <w:bCs/>
        </w:rPr>
        <w:t xml:space="preserve">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53" w:name="_Toc27406687"/>
      <w:bookmarkStart w:id="54" w:name="_Toc36037453"/>
      <w:bookmarkStart w:id="55" w:name="_Toc43837824"/>
      <w:bookmarkStart w:id="56" w:name="_Toc51832369"/>
      <w:bookmarkStart w:id="57" w:name="_Toc60167073"/>
      <w:bookmarkStart w:id="58" w:name="_Toc68108915"/>
      <w:bookmarkStart w:id="59" w:name="_Toc75458723"/>
      <w:bookmarkStart w:id="60" w:name="_Toc90631847"/>
      <w:bookmarkStart w:id="61" w:name="_Toc178185881"/>
      <w:r w:rsidRPr="00874DD1">
        <w:lastRenderedPageBreak/>
        <w:t>3.2</w:t>
      </w:r>
      <w:r w:rsidRPr="00874DD1">
        <w:tab/>
        <w:t>Symbols</w:t>
      </w:r>
      <w:bookmarkEnd w:id="53"/>
      <w:bookmarkEnd w:id="54"/>
      <w:bookmarkEnd w:id="55"/>
      <w:bookmarkEnd w:id="56"/>
      <w:bookmarkEnd w:id="57"/>
      <w:bookmarkEnd w:id="58"/>
      <w:bookmarkEnd w:id="59"/>
      <w:bookmarkEnd w:id="60"/>
      <w:bookmarkEnd w:id="61"/>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62" w:name="_Toc27406688"/>
      <w:bookmarkStart w:id="63" w:name="_Toc36037454"/>
      <w:bookmarkStart w:id="64" w:name="_Toc43837825"/>
      <w:bookmarkStart w:id="65" w:name="_Toc51832370"/>
      <w:bookmarkStart w:id="66" w:name="_Toc60167074"/>
      <w:bookmarkStart w:id="67" w:name="_Toc68108916"/>
      <w:bookmarkStart w:id="68" w:name="_Toc75458724"/>
      <w:bookmarkStart w:id="69" w:name="_Toc90631848"/>
      <w:bookmarkStart w:id="70" w:name="_Toc178185882"/>
      <w:r w:rsidRPr="00874DD1">
        <w:t>3.3</w:t>
      </w:r>
      <w:r w:rsidRPr="00874DD1">
        <w:tab/>
        <w:t>Abbreviations</w:t>
      </w:r>
      <w:bookmarkEnd w:id="62"/>
      <w:bookmarkEnd w:id="63"/>
      <w:bookmarkEnd w:id="64"/>
      <w:bookmarkEnd w:id="65"/>
      <w:bookmarkEnd w:id="66"/>
      <w:bookmarkEnd w:id="67"/>
      <w:bookmarkEnd w:id="68"/>
      <w:bookmarkEnd w:id="69"/>
      <w:bookmarkEnd w:id="70"/>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 xml:space="preserve">Implementation </w:t>
      </w:r>
      <w:proofErr w:type="spellStart"/>
      <w:r w:rsidRPr="00874DD1">
        <w:t>eXtra</w:t>
      </w:r>
      <w:proofErr w:type="spellEnd"/>
      <w:r w:rsidRPr="00874DD1">
        <w:t xml:space="preserve">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proofErr w:type="spellStart"/>
      <w:r w:rsidRPr="00874DD1">
        <w:t>MCData</w:t>
      </w:r>
      <w:proofErr w:type="spellEnd"/>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proofErr w:type="spellStart"/>
      <w:r w:rsidRPr="00874DD1">
        <w:t>MCVideo</w:t>
      </w:r>
      <w:proofErr w:type="spellEnd"/>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 xml:space="preserve">Synchronization </w:t>
      </w:r>
      <w:proofErr w:type="spellStart"/>
      <w:r w:rsidRPr="00874DD1">
        <w:t>SouRCe</w:t>
      </w:r>
      <w:proofErr w:type="spellEnd"/>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71" w:name="_Toc27406689"/>
      <w:bookmarkStart w:id="72" w:name="_Toc36037455"/>
      <w:bookmarkStart w:id="73" w:name="_Toc43837826"/>
      <w:bookmarkStart w:id="74" w:name="_Toc51832371"/>
      <w:bookmarkStart w:id="75" w:name="_Toc60167075"/>
      <w:bookmarkStart w:id="76" w:name="_Toc68108917"/>
      <w:bookmarkStart w:id="77" w:name="_Toc75458725"/>
      <w:bookmarkStart w:id="78" w:name="_Toc90631849"/>
      <w:bookmarkStart w:id="79" w:name="_Toc178185883"/>
      <w:r w:rsidRPr="00874DD1">
        <w:t>4</w:t>
      </w:r>
      <w:r w:rsidRPr="00874DD1">
        <w:tab/>
        <w:t>Test system architecture</w:t>
      </w:r>
      <w:bookmarkEnd w:id="71"/>
      <w:bookmarkEnd w:id="72"/>
      <w:bookmarkEnd w:id="73"/>
      <w:bookmarkEnd w:id="74"/>
      <w:bookmarkEnd w:id="75"/>
      <w:bookmarkEnd w:id="76"/>
      <w:bookmarkEnd w:id="77"/>
      <w:bookmarkEnd w:id="78"/>
      <w:bookmarkEnd w:id="79"/>
    </w:p>
    <w:p w14:paraId="6B3E81BC" w14:textId="77777777" w:rsidR="00B80434" w:rsidRPr="00874DD1" w:rsidRDefault="00B80434" w:rsidP="00B80434">
      <w:pPr>
        <w:pStyle w:val="Heading2"/>
      </w:pPr>
      <w:bookmarkStart w:id="80" w:name="_Toc27406690"/>
      <w:bookmarkStart w:id="81" w:name="_Toc36037456"/>
      <w:bookmarkStart w:id="82" w:name="_Toc43837827"/>
      <w:bookmarkStart w:id="83" w:name="_Toc51832372"/>
      <w:bookmarkStart w:id="84" w:name="_Toc60167076"/>
      <w:bookmarkStart w:id="85" w:name="_Toc68108918"/>
      <w:bookmarkStart w:id="86" w:name="_Toc75458726"/>
      <w:bookmarkStart w:id="87" w:name="_Toc90631850"/>
      <w:bookmarkStart w:id="88" w:name="_Toc178185884"/>
      <w:r w:rsidRPr="00874DD1">
        <w:t>4.1</w:t>
      </w:r>
      <w:r w:rsidRPr="00874DD1">
        <w:tab/>
        <w:t>General system architecture</w:t>
      </w:r>
      <w:bookmarkEnd w:id="80"/>
      <w:bookmarkEnd w:id="81"/>
      <w:bookmarkEnd w:id="82"/>
      <w:bookmarkEnd w:id="83"/>
      <w:bookmarkEnd w:id="84"/>
      <w:bookmarkEnd w:id="85"/>
      <w:bookmarkEnd w:id="86"/>
      <w:bookmarkEnd w:id="87"/>
      <w:bookmarkEnd w:id="88"/>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89" w:name="_Toc27406691"/>
      <w:bookmarkStart w:id="90" w:name="_Toc36037457"/>
      <w:bookmarkStart w:id="91" w:name="_Toc43837828"/>
      <w:bookmarkStart w:id="92" w:name="_Toc51832373"/>
      <w:bookmarkStart w:id="93" w:name="_Toc60167077"/>
      <w:bookmarkStart w:id="94" w:name="_Toc68108919"/>
      <w:bookmarkStart w:id="95" w:name="_Toc75458727"/>
      <w:bookmarkStart w:id="96" w:name="_Toc90631851"/>
      <w:bookmarkStart w:id="97" w:name="_Toc178185885"/>
      <w:r w:rsidRPr="00874DD1">
        <w:t>4.2</w:t>
      </w:r>
      <w:r w:rsidRPr="00874DD1">
        <w:tab/>
        <w:t>Component architecture</w:t>
      </w:r>
      <w:bookmarkEnd w:id="89"/>
      <w:bookmarkEnd w:id="90"/>
      <w:bookmarkEnd w:id="91"/>
      <w:bookmarkEnd w:id="92"/>
      <w:bookmarkEnd w:id="93"/>
      <w:bookmarkEnd w:id="94"/>
      <w:bookmarkEnd w:id="95"/>
      <w:bookmarkEnd w:id="96"/>
      <w:bookmarkEnd w:id="97"/>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98" w:name="_Toc27406692"/>
      <w:bookmarkStart w:id="99" w:name="_Toc36037458"/>
      <w:bookmarkStart w:id="100" w:name="_Toc43837829"/>
      <w:bookmarkStart w:id="101" w:name="_Toc51832374"/>
      <w:bookmarkStart w:id="102" w:name="_Toc60167078"/>
      <w:bookmarkStart w:id="103" w:name="_Toc68108920"/>
      <w:bookmarkStart w:id="104" w:name="_Toc75458728"/>
      <w:bookmarkStart w:id="105" w:name="_Toc90631852"/>
      <w:bookmarkStart w:id="106" w:name="_Toc178185886"/>
      <w:r w:rsidRPr="00874DD1">
        <w:t>5</w:t>
      </w:r>
      <w:r w:rsidRPr="00874DD1">
        <w:tab/>
        <w:t>Test models</w:t>
      </w:r>
      <w:bookmarkEnd w:id="98"/>
      <w:bookmarkEnd w:id="99"/>
      <w:bookmarkEnd w:id="100"/>
      <w:bookmarkEnd w:id="101"/>
      <w:bookmarkEnd w:id="102"/>
      <w:bookmarkEnd w:id="103"/>
      <w:bookmarkEnd w:id="104"/>
      <w:bookmarkEnd w:id="105"/>
      <w:bookmarkEnd w:id="106"/>
    </w:p>
    <w:p w14:paraId="46934120" w14:textId="77777777" w:rsidR="00DD307B" w:rsidRPr="00874DD1" w:rsidRDefault="00DD307B" w:rsidP="00DD307B">
      <w:pPr>
        <w:pStyle w:val="Heading2"/>
      </w:pPr>
      <w:bookmarkStart w:id="107" w:name="_Toc27406693"/>
      <w:bookmarkStart w:id="108" w:name="_Toc36037459"/>
      <w:bookmarkStart w:id="109" w:name="_Toc43837830"/>
      <w:bookmarkStart w:id="110" w:name="_Toc51832375"/>
      <w:bookmarkStart w:id="111" w:name="_Toc60167079"/>
      <w:bookmarkStart w:id="112" w:name="_Toc68108921"/>
      <w:bookmarkStart w:id="113" w:name="_Toc75458729"/>
      <w:bookmarkStart w:id="114" w:name="_Toc90631853"/>
      <w:bookmarkStart w:id="115" w:name="_Toc178185887"/>
      <w:r w:rsidRPr="00874DD1">
        <w:t>5.1</w:t>
      </w:r>
      <w:r w:rsidRPr="00874DD1">
        <w:tab/>
      </w:r>
      <w:r w:rsidR="00C12660" w:rsidRPr="00874DD1">
        <w:t>MCX test model with TTCN based E-UTRA/EPC implementation (MCX EUTRA test model)</w:t>
      </w:r>
      <w:bookmarkEnd w:id="107"/>
      <w:bookmarkEnd w:id="108"/>
      <w:bookmarkEnd w:id="109"/>
      <w:bookmarkEnd w:id="110"/>
      <w:bookmarkEnd w:id="111"/>
      <w:bookmarkEnd w:id="112"/>
      <w:bookmarkEnd w:id="113"/>
      <w:bookmarkEnd w:id="114"/>
      <w:bookmarkEnd w:id="115"/>
    </w:p>
    <w:p w14:paraId="1A3646F6" w14:textId="77777777" w:rsidR="00DD307B" w:rsidRPr="00874DD1" w:rsidRDefault="00DD307B" w:rsidP="00DD307B">
      <w:pPr>
        <w:pStyle w:val="Heading3"/>
      </w:pPr>
      <w:bookmarkStart w:id="116" w:name="_Toc27406694"/>
      <w:bookmarkStart w:id="117" w:name="_Toc36037460"/>
      <w:bookmarkStart w:id="118" w:name="_Toc43837831"/>
      <w:bookmarkStart w:id="119" w:name="_Toc51832376"/>
      <w:bookmarkStart w:id="120" w:name="_Toc60167080"/>
      <w:bookmarkStart w:id="121" w:name="_Toc68108922"/>
      <w:bookmarkStart w:id="122" w:name="_Toc75458730"/>
      <w:bookmarkStart w:id="123" w:name="_Toc90631854"/>
      <w:bookmarkStart w:id="124" w:name="_Toc178185888"/>
      <w:r w:rsidRPr="00874DD1">
        <w:t>5.1.1</w:t>
      </w:r>
      <w:r w:rsidRPr="00874DD1">
        <w:tab/>
        <w:t>MC</w:t>
      </w:r>
      <w:r w:rsidR="009E7C17" w:rsidRPr="00874DD1">
        <w:t>X</w:t>
      </w:r>
      <w:r w:rsidRPr="00874DD1">
        <w:t xml:space="preserve"> Client on-network test model</w:t>
      </w:r>
      <w:bookmarkEnd w:id="116"/>
      <w:bookmarkEnd w:id="117"/>
      <w:bookmarkEnd w:id="118"/>
      <w:bookmarkEnd w:id="119"/>
      <w:bookmarkEnd w:id="120"/>
      <w:bookmarkEnd w:id="121"/>
      <w:bookmarkEnd w:id="122"/>
      <w:bookmarkEnd w:id="123"/>
      <w:bookmarkEnd w:id="124"/>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w:t>
      </w:r>
      <w:proofErr w:type="spellStart"/>
      <w:r w:rsidRPr="00874DD1">
        <w:rPr>
          <w:snapToGrid w:val="0"/>
        </w:rPr>
        <w:t>IPCanEmu</w:t>
      </w:r>
      <w:proofErr w:type="spellEnd"/>
      <w:r w:rsidRPr="00874DD1">
        <w:rPr>
          <w:snapToGrid w:val="0"/>
        </w:rPr>
        <w:t xml:space="preserve"> and the IP PTC. </w:t>
      </w:r>
      <w:proofErr w:type="spellStart"/>
      <w:r w:rsidRPr="00874DD1">
        <w:rPr>
          <w:snapToGrid w:val="0"/>
        </w:rPr>
        <w:t>IPCanEmu</w:t>
      </w:r>
      <w:proofErr w:type="spellEnd"/>
      <w:r w:rsidRPr="00874DD1">
        <w:rPr>
          <w:snapToGrid w:val="0"/>
        </w:rPr>
        <w:t xml:space="preserve"> is responsible for handling the E-UTRA cell(s) configuration in the SS as well as the E-UTRA/EPC level signalling and related procedures. </w:t>
      </w:r>
      <w:r w:rsidR="00C12660" w:rsidRPr="00874DD1">
        <w:rPr>
          <w:snapToGrid w:val="0"/>
        </w:rPr>
        <w:t xml:space="preserve">The </w:t>
      </w:r>
      <w:proofErr w:type="spellStart"/>
      <w:r w:rsidR="00C12660" w:rsidRPr="00874DD1">
        <w:rPr>
          <w:snapToGrid w:val="0"/>
        </w:rPr>
        <w:t>IPCanEmu</w:t>
      </w:r>
      <w:proofErr w:type="spellEnd"/>
      <w:r w:rsidR="00C12660" w:rsidRPr="00874DD1">
        <w:rPr>
          <w:snapToGrid w:val="0"/>
        </w:rPr>
        <w:t xml:space="preserve">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3E94F02B" w:rsidR="00EB3FF5" w:rsidRPr="00874DD1" w:rsidRDefault="000F3D30" w:rsidP="001E03E1">
      <w:pPr>
        <w:pStyle w:val="TH"/>
        <w:rPr>
          <w:snapToGrid w:val="0"/>
        </w:rPr>
      </w:pPr>
      <w:r w:rsidRPr="006F4913">
        <w:rPr>
          <w:noProof/>
        </w:rPr>
        <w:lastRenderedPageBreak/>
        <w:drawing>
          <wp:inline distT="0" distB="0" distL="0" distR="0" wp14:anchorId="31418B44" wp14:editId="64AF1F7E">
            <wp:extent cx="6120765" cy="4678045"/>
            <wp:effectExtent l="0" t="0" r="0" b="8255"/>
            <wp:docPr id="94910038" name="Picture 94910038"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10038" name="Picture 94910038" descr="A diagram of a computer&#10;&#10;Description automatically generated"/>
                    <pic:cNvPicPr/>
                  </pic:nvPicPr>
                  <pic:blipFill>
                    <a:blip r:embed="rId16"/>
                    <a:stretch>
                      <a:fillRect/>
                    </a:stretch>
                  </pic:blipFill>
                  <pic:spPr>
                    <a:xfrm>
                      <a:off x="0" y="0"/>
                      <a:ext cx="6120765" cy="4678045"/>
                    </a:xfrm>
                    <a:prstGeom prst="rect">
                      <a:avLst/>
                    </a:prstGeom>
                  </pic:spPr>
                </pic:pic>
              </a:graphicData>
            </a:graphic>
          </wp:inline>
        </w:drawing>
      </w:r>
    </w:p>
    <w:p w14:paraId="1B70ECFE" w14:textId="77777777" w:rsidR="00DD307B" w:rsidRPr="00874DD1" w:rsidRDefault="00DD307B" w:rsidP="00DD307B">
      <w:pPr>
        <w:pStyle w:val="TF"/>
      </w:pPr>
      <w:r w:rsidRPr="00874DD1">
        <w:lastRenderedPageBreak/>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25" w:name="_Toc27406695"/>
      <w:bookmarkStart w:id="126" w:name="_Toc36037461"/>
      <w:bookmarkStart w:id="127" w:name="_Toc43837832"/>
      <w:bookmarkStart w:id="128" w:name="_Toc51832377"/>
      <w:bookmarkStart w:id="129" w:name="_Toc60167081"/>
      <w:bookmarkStart w:id="130" w:name="_Toc68108923"/>
      <w:bookmarkStart w:id="131" w:name="_Toc75458731"/>
      <w:bookmarkStart w:id="132" w:name="_Toc90631855"/>
      <w:bookmarkStart w:id="133" w:name="_Toc178185889"/>
      <w:r w:rsidRPr="00874DD1">
        <w:t>5.1.2</w:t>
      </w:r>
      <w:r w:rsidRPr="00874DD1">
        <w:tab/>
        <w:t>MC</w:t>
      </w:r>
      <w:r w:rsidR="009E7C17" w:rsidRPr="00874DD1">
        <w:t>X</w:t>
      </w:r>
      <w:r w:rsidRPr="00874DD1">
        <w:t xml:space="preserve"> Client off-network test model</w:t>
      </w:r>
      <w:bookmarkEnd w:id="125"/>
      <w:bookmarkEnd w:id="126"/>
      <w:bookmarkEnd w:id="127"/>
      <w:bookmarkEnd w:id="128"/>
      <w:bookmarkEnd w:id="129"/>
      <w:bookmarkEnd w:id="130"/>
      <w:bookmarkEnd w:id="131"/>
      <w:bookmarkEnd w:id="132"/>
      <w:bookmarkEnd w:id="133"/>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34" w:name="_Toc27406696"/>
      <w:bookmarkStart w:id="135" w:name="_Toc36037462"/>
      <w:bookmarkStart w:id="136" w:name="_Toc43837833"/>
      <w:bookmarkStart w:id="137" w:name="_Toc51832378"/>
      <w:bookmarkStart w:id="138" w:name="_Toc60167082"/>
      <w:bookmarkStart w:id="139" w:name="_Toc68108924"/>
      <w:bookmarkStart w:id="140" w:name="_Toc75458732"/>
      <w:bookmarkStart w:id="141" w:name="_Toc90631856"/>
      <w:bookmarkStart w:id="142" w:name="_Toc178185890"/>
      <w:r w:rsidRPr="00874DD1">
        <w:t>5.2</w:t>
      </w:r>
      <w:r w:rsidRPr="00874DD1">
        <w:tab/>
      </w:r>
      <w:r w:rsidR="00C12660" w:rsidRPr="00874DD1">
        <w:t>MCX test model with SS based E-UTRA/EPC implementation (MCX IPCAN test model)</w:t>
      </w:r>
      <w:bookmarkEnd w:id="134"/>
      <w:bookmarkEnd w:id="135"/>
      <w:bookmarkEnd w:id="136"/>
      <w:bookmarkEnd w:id="137"/>
      <w:bookmarkEnd w:id="138"/>
      <w:bookmarkEnd w:id="139"/>
      <w:bookmarkEnd w:id="140"/>
      <w:bookmarkEnd w:id="141"/>
      <w:bookmarkEnd w:id="142"/>
    </w:p>
    <w:p w14:paraId="4CF45D4E" w14:textId="77777777" w:rsidR="00232DE2" w:rsidRPr="00874DD1" w:rsidRDefault="00232DE2" w:rsidP="00232DE2">
      <w:pPr>
        <w:pStyle w:val="Heading3"/>
      </w:pPr>
      <w:bookmarkStart w:id="143" w:name="_Toc27406697"/>
      <w:bookmarkStart w:id="144" w:name="_Toc36037463"/>
      <w:bookmarkStart w:id="145" w:name="_Toc43837834"/>
      <w:bookmarkStart w:id="146" w:name="_Toc51832379"/>
      <w:bookmarkStart w:id="147" w:name="_Toc60167083"/>
      <w:bookmarkStart w:id="148" w:name="_Toc68108925"/>
      <w:bookmarkStart w:id="149" w:name="_Toc75458733"/>
      <w:bookmarkStart w:id="150" w:name="_Toc90631857"/>
      <w:bookmarkStart w:id="151" w:name="_Toc178185891"/>
      <w:r w:rsidRPr="00874DD1">
        <w:t>5.2.1</w:t>
      </w:r>
      <w:r w:rsidRPr="00874DD1">
        <w:tab/>
        <w:t>MC</w:t>
      </w:r>
      <w:r w:rsidR="009E7C17" w:rsidRPr="00874DD1">
        <w:t>X</w:t>
      </w:r>
      <w:r w:rsidRPr="00874DD1">
        <w:t xml:space="preserve"> Client on-network test model</w:t>
      </w:r>
      <w:bookmarkEnd w:id="143"/>
      <w:bookmarkEnd w:id="144"/>
      <w:bookmarkEnd w:id="145"/>
      <w:bookmarkEnd w:id="146"/>
      <w:bookmarkEnd w:id="147"/>
      <w:bookmarkEnd w:id="148"/>
      <w:bookmarkEnd w:id="149"/>
      <w:bookmarkEnd w:id="150"/>
      <w:bookmarkEnd w:id="151"/>
    </w:p>
    <w:p w14:paraId="55AC5F2A" w14:textId="77777777" w:rsidR="00C12660" w:rsidRPr="00874DD1" w:rsidRDefault="00C12660" w:rsidP="00C12660">
      <w:r w:rsidRPr="00874DD1">
        <w:t xml:space="preserve">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w:t>
      </w:r>
      <w:proofErr w:type="gramStart"/>
      <w:r w:rsidRPr="00874DD1">
        <w:t>as long as</w:t>
      </w:r>
      <w:proofErr w:type="gramEnd"/>
      <w:r w:rsidRPr="00874DD1">
        <w:t xml:space="preserve"> the E-UTRA/EPC implementation obeys the commands at the system interface as specified in annex E.</w:t>
      </w:r>
    </w:p>
    <w:p w14:paraId="50CBA254" w14:textId="77777777" w:rsidR="00C12660" w:rsidRPr="00874DD1" w:rsidRDefault="00C12660" w:rsidP="00C12660">
      <w:pPr>
        <w:pStyle w:val="NO"/>
      </w:pPr>
      <w:r w:rsidRPr="00874DD1">
        <w:t>NOTE:</w:t>
      </w:r>
      <w:r w:rsidRPr="00874DD1">
        <w:tab/>
        <w:t>Whether or how the MCX IPCAN test model may use other IP-connectivity access networks is out of scope of this specification.</w:t>
      </w:r>
    </w:p>
    <w:p w14:paraId="2F1F42B7" w14:textId="1F4A1964" w:rsidR="00232DE2" w:rsidRPr="00874DD1" w:rsidRDefault="00C429E8" w:rsidP="00232DE2">
      <w:pPr>
        <w:pStyle w:val="TF"/>
      </w:pPr>
      <w:bookmarkStart w:id="152" w:name="_Hlk99610617"/>
      <w:r>
        <w:rPr>
          <w:noProof/>
        </w:rPr>
        <w:lastRenderedPageBreak/>
        <w:drawing>
          <wp:inline distT="0" distB="0" distL="0" distR="0" wp14:anchorId="717085E5" wp14:editId="5A879ACA">
            <wp:extent cx="6122670" cy="462788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bookmarkEnd w:id="152"/>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252"/>
        <w:gridCol w:w="6473"/>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proofErr w:type="spellStart"/>
            <w:r w:rsidRPr="00874DD1">
              <w:t>px</w:t>
            </w:r>
            <w:r w:rsidR="00C12660" w:rsidRPr="00874DD1">
              <w:t>_MCX_IPCAN_EpsBearerId_MCX</w:t>
            </w:r>
            <w:proofErr w:type="spellEnd"/>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proofErr w:type="spellStart"/>
            <w:r w:rsidRPr="00874DD1">
              <w:t>px</w:t>
            </w:r>
            <w:r w:rsidR="00C12660" w:rsidRPr="00874DD1">
              <w:t>_MCX_IPCAN_EpsBearerId_IMS</w:t>
            </w:r>
            <w:proofErr w:type="spellEnd"/>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proofErr w:type="spellStart"/>
            <w:r w:rsidRPr="00874DD1">
              <w:t>px</w:t>
            </w:r>
            <w:r w:rsidR="00C12660" w:rsidRPr="00874DD1">
              <w:t>_MCX_IPCAN_EpsBearerId_INTERNET</w:t>
            </w:r>
            <w:proofErr w:type="spellEnd"/>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proofErr w:type="spellStart"/>
            <w:r w:rsidRPr="00874DD1">
              <w:t>px</w:t>
            </w:r>
            <w:r w:rsidR="00C12660" w:rsidRPr="00874DD1">
              <w:t>_MCX_IPCAN_</w:t>
            </w:r>
            <w:r w:rsidR="00F107CA" w:rsidRPr="00874DD1">
              <w:t>Dedicated</w:t>
            </w:r>
            <w:r w:rsidR="00C12660" w:rsidRPr="00874DD1">
              <w:t>EpsBearerId_</w:t>
            </w:r>
            <w:r w:rsidR="00F107CA" w:rsidRPr="00874DD1">
              <w:t>MCPTT</w:t>
            </w:r>
            <w:proofErr w:type="spellEnd"/>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proofErr w:type="spellStart"/>
            <w:r w:rsidRPr="00874DD1">
              <w:t>MCVideo</w:t>
            </w:r>
            <w:proofErr w:type="spellEnd"/>
          </w:p>
        </w:tc>
        <w:tc>
          <w:tcPr>
            <w:tcW w:w="6630" w:type="dxa"/>
            <w:gridSpan w:val="3"/>
            <w:shd w:val="clear" w:color="auto" w:fill="auto"/>
          </w:tcPr>
          <w:p w14:paraId="7D00F775" w14:textId="04362E71" w:rsidR="00C12660" w:rsidRPr="00874DD1" w:rsidRDefault="002C6871" w:rsidP="009663AC">
            <w:pPr>
              <w:pStyle w:val="TAL"/>
            </w:pPr>
            <w:proofErr w:type="spellStart"/>
            <w:r w:rsidRPr="00874DD1">
              <w:t>px</w:t>
            </w:r>
            <w:r w:rsidR="00C12660" w:rsidRPr="00874DD1">
              <w:t>_MCX_IPCAN_</w:t>
            </w:r>
            <w:r w:rsidR="00F107CA" w:rsidRPr="00874DD1">
              <w:t>Dedicated</w:t>
            </w:r>
            <w:r w:rsidR="00C12660" w:rsidRPr="00874DD1">
              <w:t>EpsBearerId_</w:t>
            </w:r>
            <w:r w:rsidR="00F107CA" w:rsidRPr="00874DD1">
              <w:t>MCVideo</w:t>
            </w:r>
            <w:proofErr w:type="spellEnd"/>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proofErr w:type="spellStart"/>
            <w:r w:rsidRPr="00874DD1">
              <w:t>MCData</w:t>
            </w:r>
            <w:proofErr w:type="spellEnd"/>
          </w:p>
        </w:tc>
        <w:tc>
          <w:tcPr>
            <w:tcW w:w="6630" w:type="dxa"/>
            <w:gridSpan w:val="3"/>
            <w:shd w:val="clear" w:color="auto" w:fill="auto"/>
          </w:tcPr>
          <w:p w14:paraId="15428F09" w14:textId="2DA0621E" w:rsidR="00C12660" w:rsidRPr="00874DD1" w:rsidRDefault="00F107CA" w:rsidP="009663AC">
            <w:pPr>
              <w:pStyle w:val="TAL"/>
            </w:pPr>
            <w:proofErr w:type="spellStart"/>
            <w:r w:rsidRPr="00874DD1">
              <w:t>px_MCX_IPCAN_DedicatedEpsBearerId_MCData</w:t>
            </w:r>
            <w:proofErr w:type="spellEnd"/>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proofErr w:type="spellStart"/>
            <w:r w:rsidRPr="00874DD1">
              <w:t>tsc_MCX_MediaPort_Audio</w:t>
            </w:r>
            <w:proofErr w:type="spellEnd"/>
            <w:r w:rsidRPr="00874DD1">
              <w:t xml:space="preserve"> .. </w:t>
            </w:r>
            <w:proofErr w:type="spellStart"/>
            <w:r w:rsidRPr="00874DD1">
              <w:t>tsc_MCX_MediaPort_Audio</w:t>
            </w:r>
            <w:proofErr w:type="spellEnd"/>
            <w:r w:rsidRPr="00874DD1">
              <w:t xml:space="preserve">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proofErr w:type="spellStart"/>
            <w:r w:rsidRPr="00874DD1">
              <w:t>tsc_MCX_MediaControlPortNW</w:t>
            </w:r>
            <w:proofErr w:type="spellEnd"/>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proofErr w:type="spellStart"/>
            <w:r w:rsidRPr="00874DD1">
              <w:t>MCVideo</w:t>
            </w:r>
            <w:proofErr w:type="spellEnd"/>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proofErr w:type="spellStart"/>
            <w:r w:rsidRPr="00874DD1">
              <w:t>tsc_MCX_MediaPort_Audio</w:t>
            </w:r>
            <w:proofErr w:type="spellEnd"/>
            <w:r w:rsidRPr="00874DD1">
              <w:t xml:space="preserve"> .. </w:t>
            </w:r>
            <w:proofErr w:type="spellStart"/>
            <w:r w:rsidRPr="00874DD1">
              <w:t>tsc_MCX_MediaPort_Audio</w:t>
            </w:r>
            <w:proofErr w:type="spellEnd"/>
            <w:r w:rsidRPr="00874DD1">
              <w:t xml:space="preserve">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proofErr w:type="spellStart"/>
            <w:r w:rsidRPr="00874DD1">
              <w:t>tsc_MCX_MediaPort_Video</w:t>
            </w:r>
            <w:proofErr w:type="spellEnd"/>
            <w:r w:rsidRPr="00874DD1">
              <w:t xml:space="preserve"> .. </w:t>
            </w:r>
            <w:proofErr w:type="spellStart"/>
            <w:r w:rsidRPr="00874DD1">
              <w:t>tsc_MCX_MediaPort_Video</w:t>
            </w:r>
            <w:proofErr w:type="spellEnd"/>
            <w:r w:rsidRPr="00874DD1">
              <w:t xml:space="preserve">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proofErr w:type="spellStart"/>
            <w:r w:rsidRPr="00874DD1">
              <w:t>tsc_MCX_MediaControlPortNW</w:t>
            </w:r>
            <w:proofErr w:type="spellEnd"/>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proofErr w:type="spellStart"/>
            <w:r w:rsidRPr="00874DD1">
              <w:t>MCData</w:t>
            </w:r>
            <w:proofErr w:type="spellEnd"/>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proofErr w:type="spellStart"/>
            <w:r w:rsidRPr="00874DD1">
              <w:t>tsc_MCData_MediaPort_MSRP</w:t>
            </w:r>
            <w:proofErr w:type="spellEnd"/>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53" w:name="_Toc27406698"/>
      <w:bookmarkStart w:id="154" w:name="_Toc36037464"/>
      <w:bookmarkStart w:id="155" w:name="_Toc43837835"/>
      <w:bookmarkStart w:id="156" w:name="_Toc51832380"/>
      <w:bookmarkStart w:id="157" w:name="_Toc60167084"/>
      <w:bookmarkStart w:id="158" w:name="_Toc68108926"/>
      <w:bookmarkStart w:id="159" w:name="_Toc75458734"/>
      <w:bookmarkStart w:id="160" w:name="_Toc90631858"/>
      <w:bookmarkStart w:id="161" w:name="_Toc178185892"/>
      <w:r w:rsidRPr="00874DD1">
        <w:t>6</w:t>
      </w:r>
      <w:r w:rsidRPr="00874DD1">
        <w:tab/>
        <w:t>System interface</w:t>
      </w:r>
      <w:bookmarkEnd w:id="153"/>
      <w:bookmarkEnd w:id="154"/>
      <w:bookmarkEnd w:id="155"/>
      <w:bookmarkEnd w:id="156"/>
      <w:bookmarkEnd w:id="157"/>
      <w:bookmarkEnd w:id="158"/>
      <w:bookmarkEnd w:id="159"/>
      <w:bookmarkEnd w:id="160"/>
      <w:bookmarkEnd w:id="161"/>
    </w:p>
    <w:p w14:paraId="454D6602" w14:textId="77777777" w:rsidR="00B80434" w:rsidRPr="00874DD1" w:rsidRDefault="00B80434" w:rsidP="00B80434">
      <w:pPr>
        <w:pStyle w:val="Heading2"/>
      </w:pPr>
      <w:bookmarkStart w:id="162" w:name="_Toc27406699"/>
      <w:bookmarkStart w:id="163" w:name="_Toc36037465"/>
      <w:bookmarkStart w:id="164" w:name="_Toc43837836"/>
      <w:bookmarkStart w:id="165" w:name="_Toc51832381"/>
      <w:bookmarkStart w:id="166" w:name="_Toc60167085"/>
      <w:bookmarkStart w:id="167" w:name="_Toc68108927"/>
      <w:bookmarkStart w:id="168" w:name="_Toc75458735"/>
      <w:bookmarkStart w:id="169" w:name="_Toc90631859"/>
      <w:bookmarkStart w:id="170" w:name="_Toc178185893"/>
      <w:r w:rsidRPr="00874DD1">
        <w:t>6.1</w:t>
      </w:r>
      <w:r w:rsidRPr="00874DD1">
        <w:tab/>
        <w:t>Upper tester interface</w:t>
      </w:r>
      <w:bookmarkEnd w:id="162"/>
      <w:bookmarkEnd w:id="163"/>
      <w:bookmarkEnd w:id="164"/>
      <w:bookmarkEnd w:id="165"/>
      <w:bookmarkEnd w:id="166"/>
      <w:bookmarkEnd w:id="167"/>
      <w:bookmarkEnd w:id="168"/>
      <w:bookmarkEnd w:id="169"/>
      <w:bookmarkEnd w:id="170"/>
    </w:p>
    <w:p w14:paraId="0D639089" w14:textId="0FB5F164" w:rsidR="00623417" w:rsidRPr="00874DD1" w:rsidRDefault="00B80434" w:rsidP="00C32C10">
      <w:r w:rsidRPr="00874DD1">
        <w:t>The Upper Tester (UT) interface is the same as defined in TS 36.523-3 [27] clause 5</w:t>
      </w:r>
      <w:r w:rsidR="00A10DD4" w:rsidRPr="00A10DD4">
        <w:t>. In addition there are the MCX specific MMI commands of table 6.1-1 and the MCX specific AT commands of table 6.1-2.</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2"/>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proofErr w:type="spellStart"/>
            <w:r w:rsidRPr="00874DD1">
              <w:t>ResultString</w:t>
            </w:r>
            <w:proofErr w:type="spellEnd"/>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shd w:val="clear" w:color="auto" w:fill="auto"/>
          </w:tcPr>
          <w:p w14:paraId="07DF63D7" w14:textId="77777777" w:rsidR="00215BCA" w:rsidRPr="00874DD1" w:rsidRDefault="00215BCA" w:rsidP="00215BCA">
            <w:pPr>
              <w:pStyle w:val="TAC"/>
            </w:pPr>
            <w:r w:rsidRPr="00874DD1">
              <w:t>“</w:t>
            </w:r>
            <w:proofErr w:type="spellStart"/>
            <w:r w:rsidRPr="00874DD1">
              <w:t>UserAction</w:t>
            </w:r>
            <w:proofErr w:type="spellEnd"/>
            <w:r w:rsidRPr="00874DD1">
              <w:t>”</w:t>
            </w:r>
          </w:p>
        </w:tc>
        <w:tc>
          <w:tcPr>
            <w:tcW w:w="1450" w:type="dxa"/>
            <w:shd w:val="clear" w:color="auto" w:fill="auto"/>
          </w:tcPr>
          <w:p w14:paraId="2005E50E" w14:textId="77777777" w:rsidR="00215BCA" w:rsidRPr="00874DD1" w:rsidRDefault="00215BCA" w:rsidP="00215BCA">
            <w:pPr>
              <w:pStyle w:val="TAC"/>
            </w:pPr>
            <w:r w:rsidRPr="00874DD1">
              <w:t>&lt;</w:t>
            </w:r>
            <w:proofErr w:type="spellStart"/>
            <w:r w:rsidRPr="00874DD1">
              <w:t>charstring</w:t>
            </w:r>
            <w:proofErr w:type="spellEnd"/>
            <w:r w:rsidRPr="00874DD1">
              <w:t>&gt;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shd w:val="clear" w:color="auto" w:fill="auto"/>
          </w:tcPr>
          <w:p w14:paraId="38F46734" w14:textId="77777777" w:rsidR="00215BCA" w:rsidRPr="00874DD1" w:rsidRDefault="00215BCA" w:rsidP="00215BCA">
            <w:pPr>
              <w:pStyle w:val="TAC"/>
            </w:pPr>
            <w:r w:rsidRPr="00874DD1">
              <w:t>“</w:t>
            </w:r>
            <w:proofErr w:type="spellStart"/>
            <w:r w:rsidRPr="00874DD1">
              <w:t>UserCheck</w:t>
            </w:r>
            <w:proofErr w:type="spellEnd"/>
            <w:r w:rsidRPr="00874DD1">
              <w:t>”</w:t>
            </w:r>
          </w:p>
        </w:tc>
        <w:tc>
          <w:tcPr>
            <w:tcW w:w="1450" w:type="dxa"/>
            <w:shd w:val="clear" w:color="auto" w:fill="auto"/>
          </w:tcPr>
          <w:p w14:paraId="13280099" w14:textId="77777777" w:rsidR="00215BCA" w:rsidRPr="00874DD1" w:rsidRDefault="00215BCA" w:rsidP="00215BCA">
            <w:pPr>
              <w:pStyle w:val="TAC"/>
            </w:pPr>
            <w:r w:rsidRPr="00874DD1">
              <w:t>&lt;</w:t>
            </w:r>
            <w:proofErr w:type="spellStart"/>
            <w:r w:rsidRPr="00874DD1">
              <w:t>charstring</w:t>
            </w:r>
            <w:proofErr w:type="spellEnd"/>
            <w:r w:rsidRPr="00874DD1">
              <w:t>&gt;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bl>
    <w:p w14:paraId="11612B95" w14:textId="77777777" w:rsidR="00623417" w:rsidRPr="00874DD1" w:rsidRDefault="00623417" w:rsidP="00623417"/>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171" w:name="_Toc27406700"/>
      <w:bookmarkStart w:id="172" w:name="_Toc36037466"/>
      <w:bookmarkStart w:id="173" w:name="_Toc43837837"/>
      <w:bookmarkStart w:id="174" w:name="_Toc51832382"/>
      <w:bookmarkStart w:id="175" w:name="_Toc60167086"/>
      <w:bookmarkStart w:id="176" w:name="_Toc68108928"/>
      <w:bookmarkStart w:id="177" w:name="_Toc75458736"/>
      <w:bookmarkStart w:id="178" w:name="_Toc90631860"/>
      <w:bookmarkStart w:id="179" w:name="_Toc178185894"/>
      <w:r w:rsidRPr="00874DD1">
        <w:t>6.2</w:t>
      </w:r>
      <w:r w:rsidRPr="00874DD1">
        <w:tab/>
        <w:t>Abstract system primitives</w:t>
      </w:r>
      <w:bookmarkEnd w:id="171"/>
      <w:bookmarkEnd w:id="172"/>
      <w:bookmarkEnd w:id="173"/>
      <w:bookmarkEnd w:id="174"/>
      <w:bookmarkEnd w:id="175"/>
      <w:bookmarkEnd w:id="176"/>
      <w:bookmarkEnd w:id="177"/>
      <w:bookmarkEnd w:id="178"/>
      <w:bookmarkEnd w:id="179"/>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180" w:name="_Toc27406701"/>
      <w:bookmarkStart w:id="181" w:name="_Toc36037467"/>
      <w:bookmarkStart w:id="182" w:name="_Toc43837838"/>
      <w:bookmarkStart w:id="183" w:name="_Toc51832383"/>
      <w:bookmarkStart w:id="184" w:name="_Toc60167087"/>
      <w:bookmarkStart w:id="185" w:name="_Toc68108929"/>
      <w:bookmarkStart w:id="186" w:name="_Toc75458737"/>
      <w:bookmarkStart w:id="187" w:name="_Toc90631861"/>
      <w:bookmarkStart w:id="188" w:name="_Toc178185895"/>
      <w:r w:rsidRPr="00874DD1">
        <w:lastRenderedPageBreak/>
        <w:t>7</w:t>
      </w:r>
      <w:r w:rsidRPr="00874DD1">
        <w:tab/>
        <w:t>Test methods and design considerations</w:t>
      </w:r>
      <w:bookmarkEnd w:id="180"/>
      <w:bookmarkEnd w:id="181"/>
      <w:bookmarkEnd w:id="182"/>
      <w:bookmarkEnd w:id="183"/>
      <w:bookmarkEnd w:id="184"/>
      <w:bookmarkEnd w:id="185"/>
      <w:bookmarkEnd w:id="186"/>
      <w:bookmarkEnd w:id="187"/>
      <w:bookmarkEnd w:id="188"/>
    </w:p>
    <w:p w14:paraId="58E76FE3" w14:textId="77777777" w:rsidR="00F107CA" w:rsidRPr="00874DD1" w:rsidRDefault="00F107CA" w:rsidP="00F107CA">
      <w:pPr>
        <w:pStyle w:val="Heading2"/>
      </w:pPr>
      <w:bookmarkStart w:id="189" w:name="_Toc178185896"/>
      <w:bookmarkStart w:id="190" w:name="_Toc27406702"/>
      <w:bookmarkStart w:id="191" w:name="_Toc36037468"/>
      <w:bookmarkStart w:id="192" w:name="_Toc43837839"/>
      <w:bookmarkStart w:id="193" w:name="_Toc51832384"/>
      <w:bookmarkStart w:id="194" w:name="_Toc60167088"/>
      <w:bookmarkStart w:id="195" w:name="_Toc68108930"/>
      <w:bookmarkStart w:id="196" w:name="_Toc75458738"/>
      <w:bookmarkStart w:id="197" w:name="_Toc90631862"/>
      <w:r w:rsidRPr="00874DD1">
        <w:t>7.0</w:t>
      </w:r>
      <w:r w:rsidRPr="00874DD1">
        <w:tab/>
        <w:t>Introduction</w:t>
      </w:r>
      <w:bookmarkEnd w:id="189"/>
    </w:p>
    <w:p w14:paraId="41BC2D7C" w14:textId="77777777" w:rsidR="00F107CA" w:rsidRPr="00874DD1" w:rsidRDefault="00F107CA" w:rsidP="00F107CA">
      <w:r w:rsidRPr="00874DD1">
        <w:t xml:space="preserve">The present document focusses on on-network client test cases for MCPTT (TS 36.579-2 [3]), </w:t>
      </w:r>
      <w:proofErr w:type="spellStart"/>
      <w:r w:rsidRPr="00874DD1">
        <w:t>MCVideo</w:t>
      </w:r>
      <w:proofErr w:type="spellEnd"/>
      <w:r w:rsidRPr="00874DD1">
        <w:t xml:space="preserve"> (TS 36.579-6 [59]) and </w:t>
      </w:r>
      <w:proofErr w:type="spellStart"/>
      <w:r w:rsidRPr="00874DD1">
        <w:t>MCData</w:t>
      </w:r>
      <w:proofErr w:type="spellEnd"/>
      <w:r w:rsidRPr="00874DD1">
        <w:t xml:space="preserve">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198" w:name="_Toc178185897"/>
      <w:r w:rsidRPr="00874DD1">
        <w:t>7.1</w:t>
      </w:r>
      <w:r w:rsidRPr="00874DD1">
        <w:tab/>
      </w:r>
      <w:r w:rsidR="00F107CA" w:rsidRPr="00874DD1">
        <w:t>Media plane signalling</w:t>
      </w:r>
      <w:bookmarkEnd w:id="190"/>
      <w:bookmarkEnd w:id="191"/>
      <w:bookmarkEnd w:id="192"/>
      <w:bookmarkEnd w:id="193"/>
      <w:bookmarkEnd w:id="194"/>
      <w:bookmarkEnd w:id="195"/>
      <w:bookmarkEnd w:id="196"/>
      <w:bookmarkEnd w:id="197"/>
      <w:bookmarkEnd w:id="198"/>
    </w:p>
    <w:p w14:paraId="63F4E245" w14:textId="77777777" w:rsidR="00F107CA" w:rsidRPr="00874DD1" w:rsidRDefault="00F107CA" w:rsidP="00F107CA">
      <w:bookmarkStart w:id="199" w:name="_Toc27406703"/>
      <w:bookmarkStart w:id="200" w:name="_Toc36037469"/>
      <w:bookmarkStart w:id="201" w:name="_Toc43837840"/>
      <w:bookmarkStart w:id="202" w:name="_Toc51832385"/>
      <w:bookmarkStart w:id="203" w:name="_Toc60167089"/>
      <w:bookmarkStart w:id="204" w:name="_Toc68108931"/>
      <w:bookmarkStart w:id="205" w:name="_Toc75458739"/>
      <w:bookmarkStart w:id="206"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07" w:name="_Toc178185898"/>
      <w:r w:rsidRPr="00874DD1">
        <w:t>7.1.1</w:t>
      </w:r>
      <w:r w:rsidRPr="00874DD1">
        <w:tab/>
        <w:t>MCPTT</w:t>
      </w:r>
      <w:bookmarkEnd w:id="199"/>
      <w:bookmarkEnd w:id="200"/>
      <w:bookmarkEnd w:id="201"/>
      <w:bookmarkEnd w:id="202"/>
      <w:bookmarkEnd w:id="203"/>
      <w:bookmarkEnd w:id="204"/>
      <w:bookmarkEnd w:id="205"/>
      <w:bookmarkEnd w:id="206"/>
      <w:bookmarkEnd w:id="207"/>
    </w:p>
    <w:p w14:paraId="3CBFF54A" w14:textId="64F67C82" w:rsidR="00DD307B" w:rsidRPr="00874DD1" w:rsidRDefault="00DD307B" w:rsidP="00F02FA8">
      <w:pPr>
        <w:pStyle w:val="Heading4"/>
      </w:pPr>
      <w:bookmarkStart w:id="208" w:name="_Toc27406704"/>
      <w:bookmarkStart w:id="209" w:name="_Toc36037470"/>
      <w:bookmarkStart w:id="210" w:name="_Toc43837841"/>
      <w:bookmarkStart w:id="211" w:name="_Toc51832386"/>
      <w:bookmarkStart w:id="212" w:name="_Toc60167090"/>
      <w:bookmarkStart w:id="213" w:name="_Toc68108932"/>
      <w:bookmarkStart w:id="214" w:name="_Toc75458740"/>
      <w:bookmarkStart w:id="215" w:name="_Toc90631864"/>
      <w:bookmarkStart w:id="216" w:name="_Toc178185899"/>
      <w:r w:rsidRPr="00874DD1">
        <w:t>7.1.1.1</w:t>
      </w:r>
      <w:r w:rsidRPr="00874DD1">
        <w:tab/>
      </w:r>
      <w:r w:rsidR="00F107CA" w:rsidRPr="00874DD1">
        <w:t>Void</w:t>
      </w:r>
      <w:bookmarkEnd w:id="208"/>
      <w:bookmarkEnd w:id="209"/>
      <w:bookmarkEnd w:id="210"/>
      <w:bookmarkEnd w:id="211"/>
      <w:bookmarkEnd w:id="212"/>
      <w:bookmarkEnd w:id="213"/>
      <w:bookmarkEnd w:id="214"/>
      <w:bookmarkEnd w:id="215"/>
      <w:bookmarkEnd w:id="216"/>
    </w:p>
    <w:p w14:paraId="3352D791" w14:textId="77777777" w:rsidR="00DD307B" w:rsidRPr="00874DD1" w:rsidRDefault="00DD307B" w:rsidP="00F02FA8">
      <w:pPr>
        <w:pStyle w:val="Heading4"/>
      </w:pPr>
      <w:bookmarkStart w:id="217" w:name="_Toc27406705"/>
      <w:bookmarkStart w:id="218" w:name="_Toc36037471"/>
      <w:bookmarkStart w:id="219" w:name="_Toc43837842"/>
      <w:bookmarkStart w:id="220" w:name="_Toc51832387"/>
      <w:bookmarkStart w:id="221" w:name="_Toc60167091"/>
      <w:bookmarkStart w:id="222" w:name="_Toc68108933"/>
      <w:bookmarkStart w:id="223" w:name="_Toc75458741"/>
      <w:bookmarkStart w:id="224" w:name="_Toc90631865"/>
      <w:bookmarkStart w:id="225" w:name="_Toc178185900"/>
      <w:r w:rsidRPr="00874DD1">
        <w:t>7.1.1.2</w:t>
      </w:r>
      <w:r w:rsidRPr="00874DD1">
        <w:tab/>
        <w:t>UDP/IP handling</w:t>
      </w:r>
      <w:bookmarkEnd w:id="217"/>
      <w:bookmarkEnd w:id="218"/>
      <w:bookmarkEnd w:id="219"/>
      <w:bookmarkEnd w:id="220"/>
      <w:bookmarkEnd w:id="221"/>
      <w:bookmarkEnd w:id="222"/>
      <w:bookmarkEnd w:id="223"/>
      <w:bookmarkEnd w:id="224"/>
      <w:bookmarkEnd w:id="225"/>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26" w:name="_Toc27406706"/>
      <w:bookmarkStart w:id="227" w:name="_Toc36037472"/>
      <w:bookmarkStart w:id="228" w:name="_Toc43837843"/>
      <w:bookmarkStart w:id="229" w:name="_Toc51832388"/>
      <w:bookmarkStart w:id="230" w:name="_Toc60167092"/>
      <w:bookmarkStart w:id="231" w:name="_Toc68108934"/>
      <w:bookmarkStart w:id="232" w:name="_Toc75458742"/>
      <w:bookmarkStart w:id="233" w:name="_Toc90631866"/>
      <w:bookmarkStart w:id="234" w:name="_Toc178185901"/>
      <w:r w:rsidRPr="00874DD1">
        <w:t>7.1.1.3</w:t>
      </w:r>
      <w:r w:rsidRPr="00874DD1">
        <w:tab/>
        <w:t>RTP/RTCP handling</w:t>
      </w:r>
      <w:bookmarkEnd w:id="226"/>
      <w:bookmarkEnd w:id="227"/>
      <w:bookmarkEnd w:id="228"/>
      <w:bookmarkEnd w:id="229"/>
      <w:bookmarkEnd w:id="230"/>
      <w:bookmarkEnd w:id="231"/>
      <w:bookmarkEnd w:id="232"/>
      <w:bookmarkEnd w:id="233"/>
      <w:bookmarkEnd w:id="234"/>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35" w:name="_Toc27406707"/>
      <w:bookmarkStart w:id="236" w:name="_Toc36037473"/>
      <w:bookmarkStart w:id="237" w:name="_Toc43837844"/>
      <w:bookmarkStart w:id="238" w:name="_Toc51832389"/>
      <w:bookmarkStart w:id="239" w:name="_Toc60167093"/>
      <w:bookmarkStart w:id="240" w:name="_Toc68108935"/>
      <w:bookmarkStart w:id="241" w:name="_Toc75458743"/>
      <w:bookmarkStart w:id="242" w:name="_Toc90631867"/>
      <w:bookmarkStart w:id="243" w:name="_Toc178185902"/>
      <w:r w:rsidRPr="00874DD1">
        <w:t>7.1.1.4</w:t>
      </w:r>
      <w:r w:rsidRPr="00874DD1">
        <w:tab/>
      </w:r>
      <w:r w:rsidR="00C12660" w:rsidRPr="00874DD1">
        <w:t xml:space="preserve">Media </w:t>
      </w:r>
      <w:r w:rsidRPr="00874DD1">
        <w:t>Control handling</w:t>
      </w:r>
      <w:bookmarkEnd w:id="235"/>
      <w:bookmarkEnd w:id="236"/>
      <w:bookmarkEnd w:id="237"/>
      <w:bookmarkEnd w:id="238"/>
      <w:bookmarkEnd w:id="239"/>
      <w:bookmarkEnd w:id="240"/>
      <w:bookmarkEnd w:id="241"/>
      <w:bookmarkEnd w:id="242"/>
      <w:bookmarkEnd w:id="243"/>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44" w:name="_Toc27406708"/>
      <w:bookmarkStart w:id="245" w:name="_Toc36037474"/>
      <w:bookmarkStart w:id="246" w:name="_Toc43837845"/>
      <w:bookmarkStart w:id="247" w:name="_Toc51832390"/>
      <w:bookmarkStart w:id="248" w:name="_Toc60167094"/>
      <w:bookmarkStart w:id="249" w:name="_Toc68108936"/>
      <w:bookmarkStart w:id="250" w:name="_Toc75458744"/>
      <w:bookmarkStart w:id="251" w:name="_Toc90631868"/>
      <w:bookmarkStart w:id="252" w:name="_Toc178185903"/>
      <w:r w:rsidRPr="00874DD1">
        <w:t>7.1.1.5</w:t>
      </w:r>
      <w:r w:rsidRPr="00874DD1">
        <w:tab/>
        <w:t>SS pseudo-algorithm</w:t>
      </w:r>
      <w:bookmarkEnd w:id="244"/>
      <w:bookmarkEnd w:id="245"/>
      <w:bookmarkEnd w:id="246"/>
      <w:bookmarkEnd w:id="247"/>
      <w:bookmarkEnd w:id="248"/>
      <w:bookmarkEnd w:id="249"/>
      <w:bookmarkEnd w:id="250"/>
      <w:bookmarkEnd w:id="251"/>
      <w:r w:rsidR="00F107CA" w:rsidRPr="00874DD1">
        <w:t xml:space="preserve"> for RTP / RTCP / Media Plane Control handling</w:t>
      </w:r>
      <w:bookmarkEnd w:id="252"/>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lastRenderedPageBreak/>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w:t>
      </w:r>
      <w:proofErr w:type="spellStart"/>
      <w:r w:rsidRPr="00874DD1">
        <w:t>Media_CTRL</w:t>
      </w:r>
      <w:proofErr w:type="spellEnd"/>
      <w:r w:rsidRPr="00874DD1">
        <w:t xml:space="preserve"> ports. Decoding of the media control messages is done in TTCN using TTCN-3's </w:t>
      </w:r>
      <w:proofErr w:type="spellStart"/>
      <w:r w:rsidRPr="00874DD1">
        <w:t>decvalue</w:t>
      </w:r>
      <w:proofErr w:type="spellEnd"/>
      <w:r w:rsidRPr="00874DD1">
        <w:t xml:space="preserv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 xml:space="preserve">TTCN encodes media control messages using TTCN-3's </w:t>
      </w:r>
      <w:proofErr w:type="spellStart"/>
      <w:r w:rsidRPr="00874DD1">
        <w:t>encvalue</w:t>
      </w:r>
      <w:proofErr w:type="spellEnd"/>
      <w:r w:rsidRPr="00874DD1">
        <w:t xml:space="preserve"> function and sends the resulting datagram via the UDPHANDLER/</w:t>
      </w:r>
      <w:proofErr w:type="spellStart"/>
      <w:r w:rsidRPr="00874DD1">
        <w:t>Media_CTRL</w:t>
      </w:r>
      <w:proofErr w:type="spellEnd"/>
      <w:r w:rsidRPr="00874DD1">
        <w:t xml:space="preserve">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253" w:name="_Toc178185904"/>
      <w:bookmarkStart w:id="254" w:name="_Toc27406709"/>
      <w:bookmarkStart w:id="255" w:name="_Toc36037475"/>
      <w:bookmarkStart w:id="256" w:name="_Toc43837846"/>
      <w:bookmarkStart w:id="257" w:name="_Toc51832391"/>
      <w:r w:rsidRPr="00874DD1">
        <w:t>7.1.2</w:t>
      </w:r>
      <w:r w:rsidRPr="00874DD1">
        <w:tab/>
      </w:r>
      <w:proofErr w:type="spellStart"/>
      <w:r w:rsidRPr="00874DD1">
        <w:t>MCVideo</w:t>
      </w:r>
      <w:bookmarkEnd w:id="253"/>
      <w:proofErr w:type="spellEnd"/>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258" w:name="_Toc178185905"/>
      <w:r w:rsidRPr="00874DD1">
        <w:t>7.1.3</w:t>
      </w:r>
      <w:r w:rsidRPr="00874DD1">
        <w:tab/>
      </w:r>
      <w:proofErr w:type="spellStart"/>
      <w:r w:rsidRPr="00874DD1">
        <w:t>MCData</w:t>
      </w:r>
      <w:bookmarkEnd w:id="258"/>
      <w:proofErr w:type="spellEnd"/>
    </w:p>
    <w:p w14:paraId="7495F65B" w14:textId="77777777" w:rsidR="00F107CA" w:rsidRPr="00874DD1" w:rsidRDefault="00F107CA" w:rsidP="00F107CA">
      <w:r w:rsidRPr="00874DD1">
        <w:t xml:space="preserve">For </w:t>
      </w:r>
      <w:proofErr w:type="spellStart"/>
      <w:r w:rsidRPr="00874DD1">
        <w:t>MCData</w:t>
      </w:r>
      <w:proofErr w:type="spellEnd"/>
      <w:r w:rsidRPr="00874DD1">
        <w:t xml:space="preserve">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The encoding, decoding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78A89587" w:rsidR="00C12660" w:rsidRPr="00874DD1" w:rsidRDefault="00C429E8" w:rsidP="00843E22">
      <w:pPr>
        <w:pStyle w:val="TH"/>
      </w:pPr>
      <w:r>
        <w:rPr>
          <w:noProof/>
          <w:lang w:val="en-US" w:eastAsia="en-US"/>
        </w:rPr>
        <w:lastRenderedPageBreak/>
        <w:drawing>
          <wp:inline distT="0" distB="0" distL="0" distR="0" wp14:anchorId="60A060FD" wp14:editId="27E0CA54">
            <wp:extent cx="5963285" cy="397573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w:t>
      </w:r>
      <w:proofErr w:type="spellStart"/>
      <w:r w:rsidRPr="00874DD1">
        <w:t>px_MCX_InitialConfigServer_IPAddress</w:t>
      </w:r>
      <w:proofErr w:type="spellEnd"/>
      <w:r w:rsidRPr="00874DD1">
        <w:t>) and port number (</w:t>
      </w:r>
      <w:proofErr w:type="spellStart"/>
      <w:r w:rsidRPr="00874DD1">
        <w:t>px_MCX_InitialConfigServer_Port</w:t>
      </w:r>
      <w:proofErr w:type="spellEnd"/>
      <w:r w:rsidRPr="00874DD1">
        <w: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r>
      <w:proofErr w:type="spellStart"/>
      <w:r w:rsidRPr="00874DD1">
        <w:t>IdMS</w:t>
      </w:r>
      <w:proofErr w:type="spellEnd"/>
      <w:r w:rsidRPr="00874DD1">
        <w:t xml:space="preserve"> AUTH Endpoint:</w:t>
      </w:r>
      <w:r w:rsidRPr="00874DD1">
        <w:br/>
        <w:t>The UE retrieves IP address (</w:t>
      </w:r>
      <w:proofErr w:type="spellStart"/>
      <w:r w:rsidRPr="00874DD1">
        <w:t>px_MCX_IdMS_auth_IPAddress</w:t>
      </w:r>
      <w:proofErr w:type="spellEnd"/>
      <w:r w:rsidRPr="00874DD1">
        <w:t>) and port number (</w:t>
      </w:r>
      <w:proofErr w:type="spellStart"/>
      <w:r w:rsidRPr="00874DD1">
        <w:t>px_MCX_IdMS_auth_Port</w:t>
      </w:r>
      <w:proofErr w:type="spellEnd"/>
      <w:r w:rsidRPr="00874DD1">
        <w: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r>
      <w:proofErr w:type="spellStart"/>
      <w:r w:rsidRPr="00874DD1">
        <w:t>IdMS</w:t>
      </w:r>
      <w:proofErr w:type="spellEnd"/>
      <w:r w:rsidRPr="00874DD1">
        <w:t xml:space="preserve"> TOKEN Endpoint:</w:t>
      </w:r>
      <w:r w:rsidRPr="00874DD1">
        <w:br/>
        <w:t>The UE retrieves IP address (</w:t>
      </w:r>
      <w:proofErr w:type="spellStart"/>
      <w:r w:rsidRPr="00874DD1">
        <w:t>px_MCX_IdMS_token_IPAddress</w:t>
      </w:r>
      <w:proofErr w:type="spellEnd"/>
      <w:r w:rsidRPr="00874DD1">
        <w:t>) and port number (</w:t>
      </w:r>
      <w:proofErr w:type="spellStart"/>
      <w:r w:rsidRPr="00874DD1">
        <w:t>px_MCX_IdMS_token_Port</w:t>
      </w:r>
      <w:proofErr w:type="spellEnd"/>
      <w:r w:rsidRPr="00874DD1">
        <w: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w:t>
      </w:r>
      <w:proofErr w:type="spellStart"/>
      <w:r w:rsidRPr="00874DD1">
        <w:t>px_MCX_HTTP_Proxy_IPAddress</w:t>
      </w:r>
      <w:proofErr w:type="spellEnd"/>
      <w:r w:rsidRPr="00874DD1">
        <w:t>) and port number (</w:t>
      </w:r>
      <w:proofErr w:type="spellStart"/>
      <w:r w:rsidRPr="00874DD1">
        <w:t>px_MCX_HTTP_Proxy_Port</w:t>
      </w:r>
      <w:proofErr w:type="spellEnd"/>
      <w:r w:rsidRPr="00874DD1">
        <w: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 xml:space="preserve">The UE </w:t>
      </w:r>
      <w:proofErr w:type="gramStart"/>
      <w:r w:rsidRPr="00874DD1">
        <w:t>is able to</w:t>
      </w:r>
      <w:proofErr w:type="gramEnd"/>
      <w:r w:rsidRPr="00874DD1">
        <w:t xml:space="preserve">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w:t>
      </w:r>
      <w:proofErr w:type="spellStart"/>
      <w:r w:rsidRPr="00874DD1">
        <w:t>TrK</w:t>
      </w:r>
      <w:proofErr w:type="spellEnd"/>
      <w:r w:rsidRPr="00874DD1">
        <w:t>)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 xml:space="preserve">All HTTP traffic between the UE and the HTTP proxy and between the UE and the </w:t>
      </w:r>
      <w:proofErr w:type="spellStart"/>
      <w:r w:rsidRPr="00874DD1">
        <w:t>IdMS</w:t>
      </w:r>
      <w:proofErr w:type="spellEnd"/>
      <w:r w:rsidRPr="00874DD1">
        <w:t xml:space="preserve">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 xml:space="preserve">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w:t>
      </w:r>
      <w:proofErr w:type="gramStart"/>
      <w:r w:rsidRPr="00874DD1">
        <w:t>as long as</w:t>
      </w:r>
      <w:proofErr w:type="gramEnd"/>
      <w:r w:rsidRPr="00874DD1">
        <w:t xml:space="preserve"> they use different port numbers.</w:t>
      </w:r>
    </w:p>
    <w:p w14:paraId="0E678182" w14:textId="77777777" w:rsidR="00436CF1" w:rsidRDefault="00F107CA" w:rsidP="00436CF1">
      <w:pPr>
        <w:pStyle w:val="B1"/>
      </w:pPr>
      <w:r w:rsidRPr="00874DD1">
        <w:t>-</w:t>
      </w:r>
      <w:r w:rsidRPr="00874DD1">
        <w:tab/>
        <w:t xml:space="preserve">According to TS 24.282 [57] clause 10.2.2.1 the HTTP signalling between the </w:t>
      </w:r>
      <w:proofErr w:type="spellStart"/>
      <w:r w:rsidRPr="00874DD1">
        <w:t>MCData</w:t>
      </w:r>
      <w:proofErr w:type="spellEnd"/>
      <w:r w:rsidRPr="00874DD1">
        <w:t xml:space="preserve"> client and the media storage function (MSF) happens via an HTTP proxy according to annex A of TS 24.482 [12]. It is assumed that this is the same proxy as used for signalling with the KMS, CMS and GMS.</w:t>
      </w:r>
    </w:p>
    <w:p w14:paraId="7AEDDABE" w14:textId="77777777" w:rsidR="001C36C8" w:rsidRDefault="009E558B" w:rsidP="00436CF1">
      <w:pPr>
        <w:pStyle w:val="B1"/>
      </w:pPr>
      <w:r w:rsidRPr="009E558B">
        <w:t>-</w:t>
      </w:r>
      <w:r w:rsidRPr="009E558B">
        <w:tab/>
        <w:t xml:space="preserve">According to TS 24.282 [57] clause 21.1 the HTTP signalling between the </w:t>
      </w:r>
      <w:proofErr w:type="spellStart"/>
      <w:r w:rsidRPr="009E558B">
        <w:t>MCData</w:t>
      </w:r>
      <w:proofErr w:type="spellEnd"/>
      <w:r w:rsidRPr="009E558B">
        <w:t xml:space="preserve"> message store client and </w:t>
      </w:r>
      <w:proofErr w:type="spellStart"/>
      <w:r w:rsidRPr="009E558B">
        <w:t>MCData</w:t>
      </w:r>
      <w:proofErr w:type="spellEnd"/>
      <w:r w:rsidRPr="009E558B">
        <w:t xml:space="preserve"> message store function (</w:t>
      </w:r>
      <w:proofErr w:type="spellStart"/>
      <w:r w:rsidRPr="009E558B">
        <w:t>MsgSF</w:t>
      </w:r>
      <w:proofErr w:type="spellEnd"/>
      <w:r w:rsidRPr="009E558B">
        <w:t>) happens via an HTTP proxy according to annex A of TS 24.482 [12]. It is assumed that this is the same proxy as used for signalling with the KMS, CMS and GMS.</w:t>
      </w:r>
    </w:p>
    <w:p w14:paraId="537D6A0D" w14:textId="55A6CC06"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5DB7001C" w:rsidR="00C12660" w:rsidRPr="00874DD1" w:rsidRDefault="00C429E8" w:rsidP="00843E22">
      <w:pPr>
        <w:pStyle w:val="TH"/>
      </w:pPr>
      <w:r>
        <w:rPr>
          <w:noProof/>
        </w:rPr>
        <w:lastRenderedPageBreak/>
        <w:drawing>
          <wp:inline distT="0" distB="0" distL="0" distR="0" wp14:anchorId="24BDB962" wp14:editId="623D1E0F">
            <wp:extent cx="6122670" cy="380047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t>Regarding lower layer and IP signalling there are no differences compared to the IMS test model (TS 34.229-3 [28]).</w:t>
      </w:r>
    </w:p>
    <w:p w14:paraId="42EFB58B" w14:textId="77777777" w:rsidR="00C12660" w:rsidRPr="00874DD1" w:rsidRDefault="00C12660" w:rsidP="00C12660">
      <w:r w:rsidRPr="00874DD1">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259" w:name="_Toc90631869"/>
      <w:bookmarkStart w:id="260" w:name="_Toc178185906"/>
      <w:r w:rsidRPr="00874DD1">
        <w:t>7.3</w:t>
      </w:r>
      <w:r w:rsidRPr="00874DD1">
        <w:tab/>
        <w:t>Interactive connectivity establishment (ICE) for pre-established session</w:t>
      </w:r>
      <w:bookmarkEnd w:id="259"/>
      <w:bookmarkEnd w:id="260"/>
    </w:p>
    <w:p w14:paraId="4A1684CA" w14:textId="77777777" w:rsidR="00215BCA" w:rsidRPr="00874DD1" w:rsidRDefault="00215BCA" w:rsidP="00215BCA">
      <w:r w:rsidRPr="00874DD1">
        <w:t xml:space="preserve">According to TS 24.379 [9] for establishment of a pre-established session in general the MCPTT client shall gather ICE candidates according to RFC 5245 [63] and provide the candidates in the SDP offer of the initial SIP INVITE. </w:t>
      </w:r>
      <w:proofErr w:type="gramStart"/>
      <w:r w:rsidRPr="00874DD1">
        <w:t>Similar to</w:t>
      </w:r>
      <w:proofErr w:type="gramEnd"/>
      <w:r w:rsidRPr="00874DD1">
        <w:t xml:space="preserve">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lastRenderedPageBreak/>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 xml:space="preserve">As long as there are no test requirements regarding ICE and </w:t>
      </w:r>
      <w:proofErr w:type="gramStart"/>
      <w:r w:rsidRPr="00874DD1">
        <w:t>as long as</w:t>
      </w:r>
      <w:proofErr w:type="gramEnd"/>
      <w:r w:rsidRPr="00874DD1">
        <w:t xml:space="preserve"> clients can be configured as lite implementations there are no ICE specific requirements for the test model.</w:t>
      </w:r>
    </w:p>
    <w:p w14:paraId="4CEA94CB" w14:textId="77777777" w:rsidR="00B80434" w:rsidRPr="00874DD1" w:rsidRDefault="00B80434" w:rsidP="00B80434">
      <w:pPr>
        <w:pStyle w:val="Heading1"/>
      </w:pPr>
      <w:bookmarkStart w:id="261" w:name="_Toc60167095"/>
      <w:bookmarkStart w:id="262" w:name="_Toc68108937"/>
      <w:bookmarkStart w:id="263" w:name="_Toc75458745"/>
      <w:bookmarkStart w:id="264" w:name="_Toc90631870"/>
      <w:bookmarkStart w:id="265" w:name="_Toc178185907"/>
      <w:r w:rsidRPr="00874DD1">
        <w:t>8</w:t>
      </w:r>
      <w:r w:rsidRPr="00874DD1">
        <w:tab/>
        <w:t>Other SS requirements with TTCN-3 impact</w:t>
      </w:r>
      <w:bookmarkEnd w:id="254"/>
      <w:bookmarkEnd w:id="255"/>
      <w:bookmarkEnd w:id="256"/>
      <w:bookmarkEnd w:id="257"/>
      <w:bookmarkEnd w:id="261"/>
      <w:bookmarkEnd w:id="262"/>
      <w:bookmarkEnd w:id="263"/>
      <w:bookmarkEnd w:id="264"/>
      <w:bookmarkEnd w:id="265"/>
    </w:p>
    <w:p w14:paraId="5E5B0773" w14:textId="77777777" w:rsidR="00B80434" w:rsidRPr="00874DD1" w:rsidRDefault="00B80434" w:rsidP="00B80434">
      <w:pPr>
        <w:pStyle w:val="Heading2"/>
      </w:pPr>
      <w:bookmarkStart w:id="266" w:name="_Toc27406710"/>
      <w:bookmarkStart w:id="267" w:name="_Toc36037476"/>
      <w:bookmarkStart w:id="268" w:name="_Toc43837847"/>
      <w:bookmarkStart w:id="269" w:name="_Toc51832392"/>
      <w:bookmarkStart w:id="270" w:name="_Toc60167096"/>
      <w:bookmarkStart w:id="271" w:name="_Toc68108938"/>
      <w:bookmarkStart w:id="272" w:name="_Toc75458746"/>
      <w:bookmarkStart w:id="273" w:name="_Toc90631871"/>
      <w:bookmarkStart w:id="274" w:name="_Toc178185908"/>
      <w:r w:rsidRPr="00874DD1">
        <w:t>8.1</w:t>
      </w:r>
      <w:r w:rsidRPr="00874DD1">
        <w:tab/>
        <w:t>Codec requirements</w:t>
      </w:r>
      <w:bookmarkEnd w:id="266"/>
      <w:bookmarkEnd w:id="267"/>
      <w:bookmarkEnd w:id="268"/>
      <w:bookmarkEnd w:id="269"/>
      <w:bookmarkEnd w:id="270"/>
      <w:bookmarkEnd w:id="271"/>
      <w:bookmarkEnd w:id="272"/>
      <w:bookmarkEnd w:id="273"/>
      <w:bookmarkEnd w:id="274"/>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proofErr w:type="spellStart"/>
            <w:r w:rsidRPr="00874DD1">
              <w:t>MIKEY_TypeDefs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253BAEAE" w:rsidR="00F107CA" w:rsidRPr="00874DD1" w:rsidRDefault="00A10DD4" w:rsidP="003A5F40">
            <w:pPr>
              <w:pStyle w:val="TAL"/>
            </w:pPr>
            <w:r>
              <w:t>"</w:t>
            </w:r>
            <w:r w:rsidR="00F107CA" w:rsidRPr="00874DD1">
              <w:t>MIKEY-Codec</w:t>
            </w:r>
            <w:r>
              <w:t>"</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proofErr w:type="spellStart"/>
            <w:r w:rsidRPr="00874DD1">
              <w:t>MIKEY_MCX_Extension_TypeDefs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0C3B6003" w:rsidR="00F107CA" w:rsidRPr="00874DD1" w:rsidRDefault="00A10DD4" w:rsidP="003A5F40">
            <w:pPr>
              <w:pStyle w:val="TAL"/>
            </w:pPr>
            <w:r>
              <w:t>"</w:t>
            </w:r>
            <w:r w:rsidR="00F107CA" w:rsidRPr="00874DD1">
              <w:t>Key Parameter Payload Types</w:t>
            </w:r>
            <w:r>
              <w:t>"</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proofErr w:type="spellStart"/>
            <w:r w:rsidRPr="00874DD1">
              <w:t>MCDataMessage_TypeDefs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2C0F71BC" w:rsidR="00F107CA" w:rsidRPr="00874DD1" w:rsidRDefault="00A10DD4" w:rsidP="003A5F40">
            <w:pPr>
              <w:pStyle w:val="TAL"/>
            </w:pPr>
            <w:r>
              <w:t>"</w:t>
            </w:r>
            <w:proofErr w:type="spellStart"/>
            <w:r w:rsidR="00F107CA" w:rsidRPr="00874DD1">
              <w:t>MCData</w:t>
            </w:r>
            <w:proofErr w:type="spellEnd"/>
            <w:r w:rsidR="00F107CA" w:rsidRPr="00874DD1">
              <w:t xml:space="preserve"> Messages</w:t>
            </w:r>
            <w:r>
              <w:t>"</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proofErr w:type="spellStart"/>
            <w:r w:rsidRPr="00874DD1">
              <w:t>MCPTT_MediaControl_TypeDefs</w:t>
            </w:r>
            <w:proofErr w:type="spellEnd"/>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w:t>
            </w:r>
            <w:proofErr w:type="spellStart"/>
            <w:r w:rsidRPr="00874DD1">
              <w:t>FloorControl_Group</w:t>
            </w:r>
            <w:proofErr w:type="spellEnd"/>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67D9ECCB" w:rsidR="00F107CA" w:rsidRPr="00874DD1" w:rsidRDefault="00A10DD4" w:rsidP="003A5F40">
            <w:pPr>
              <w:pStyle w:val="TAL"/>
            </w:pPr>
            <w:r>
              <w:t>"</w:t>
            </w:r>
            <w:proofErr w:type="spellStart"/>
            <w:r w:rsidR="00F107CA" w:rsidRPr="00874DD1">
              <w:t>FloorCtrlCodec</w:t>
            </w:r>
            <w:proofErr w:type="spellEnd"/>
            <w:r>
              <w:t>"</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w:t>
            </w:r>
            <w:proofErr w:type="spellStart"/>
            <w:r w:rsidRPr="00874DD1">
              <w:t>PreestablishedSessionControl_Group</w:t>
            </w:r>
            <w:proofErr w:type="spellEnd"/>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6BF3B467" w:rsidR="00F107CA" w:rsidRPr="00874DD1" w:rsidRDefault="00A10DD4" w:rsidP="003A5F40">
            <w:pPr>
              <w:pStyle w:val="TAL"/>
            </w:pPr>
            <w:r>
              <w:t>"</w:t>
            </w:r>
            <w:proofErr w:type="spellStart"/>
            <w:r w:rsidR="00F107CA" w:rsidRPr="00874DD1">
              <w:t>PreestablishedSessionCtrlCodec</w:t>
            </w:r>
            <w:proofErr w:type="spellEnd"/>
            <w:r>
              <w:t>"</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proofErr w:type="spellStart"/>
            <w:r w:rsidRPr="00874DD1">
              <w:t>MCVideo_TransmissionControl_TypeDefs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A20677C" w:rsidR="00F107CA" w:rsidRPr="00874DD1" w:rsidRDefault="00A10DD4" w:rsidP="003A5F40">
            <w:pPr>
              <w:pStyle w:val="TAL"/>
            </w:pPr>
            <w:r>
              <w:t>"</w:t>
            </w:r>
            <w:proofErr w:type="spellStart"/>
            <w:r w:rsidR="00F107CA" w:rsidRPr="00874DD1">
              <w:t>TransmissionCtrlCodec</w:t>
            </w:r>
            <w:proofErr w:type="spellEnd"/>
            <w:r>
              <w:t>"</w:t>
            </w:r>
          </w:p>
        </w:tc>
      </w:tr>
      <w:tr w:rsidR="00A10DD4" w:rsidRPr="00874DD1" w14:paraId="4AAF9151" w14:textId="77777777" w:rsidTr="00A10DD4">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BCE18" w14:textId="6424673C" w:rsidR="00A10DD4" w:rsidRPr="00874DD1" w:rsidRDefault="00A10DD4" w:rsidP="00822315">
            <w:pPr>
              <w:pStyle w:val="TAL"/>
            </w:pPr>
            <w:r w:rsidRPr="00C61A39">
              <w:t>JSON</w:t>
            </w:r>
          </w:p>
        </w:tc>
        <w:tc>
          <w:tcPr>
            <w:tcW w:w="3334" w:type="dxa"/>
            <w:tcBorders>
              <w:top w:val="single" w:sz="4" w:space="0" w:color="auto"/>
              <w:left w:val="single" w:sz="4" w:space="0" w:color="auto"/>
              <w:bottom w:val="single" w:sz="4" w:space="0" w:color="auto"/>
              <w:right w:val="single" w:sz="4" w:space="0" w:color="auto"/>
            </w:tcBorders>
            <w:vAlign w:val="center"/>
          </w:tcPr>
          <w:p w14:paraId="31DE1BE7" w14:textId="77777777" w:rsidR="00A10DD4" w:rsidRPr="00874DD1" w:rsidRDefault="00A10DD4" w:rsidP="00822315">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0E134B3" w14:textId="77777777" w:rsidR="00A10DD4" w:rsidRPr="00874DD1" w:rsidRDefault="00A10DD4" w:rsidP="00822315">
            <w:pPr>
              <w:pStyle w:val="TAL"/>
            </w:pPr>
            <w:r>
              <w:t>"</w:t>
            </w:r>
            <w:r w:rsidRPr="00C61A39">
              <w:t>JSON</w:t>
            </w:r>
            <w:r>
              <w:t>"</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275" w:name="_Toc27406711"/>
      <w:bookmarkStart w:id="276" w:name="_Toc36037477"/>
      <w:bookmarkStart w:id="277" w:name="_Toc43837848"/>
      <w:bookmarkStart w:id="278" w:name="_Toc51832393"/>
      <w:bookmarkStart w:id="279" w:name="_Toc60167097"/>
      <w:bookmarkStart w:id="280" w:name="_Toc68108939"/>
      <w:bookmarkStart w:id="281" w:name="_Toc75458747"/>
      <w:bookmarkStart w:id="282" w:name="_Toc90631872"/>
      <w:bookmarkStart w:id="283" w:name="_Toc178185909"/>
      <w:r w:rsidRPr="00874DD1">
        <w:t>8.2</w:t>
      </w:r>
      <w:r w:rsidRPr="00874DD1">
        <w:tab/>
        <w:t>External function definitions</w:t>
      </w:r>
      <w:bookmarkEnd w:id="275"/>
      <w:bookmarkEnd w:id="276"/>
      <w:bookmarkEnd w:id="277"/>
      <w:bookmarkEnd w:id="278"/>
      <w:bookmarkEnd w:id="279"/>
      <w:bookmarkEnd w:id="280"/>
      <w:bookmarkEnd w:id="281"/>
      <w:bookmarkEnd w:id="282"/>
      <w:bookmarkEnd w:id="283"/>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proofErr w:type="spellStart"/>
            <w:r w:rsidRPr="00874DD1">
              <w:rPr>
                <w:b/>
              </w:rPr>
              <w:t>fx_SAKKE_GeneratePublicKey</w:t>
            </w:r>
            <w:proofErr w:type="spellEnd"/>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w:t>
            </w:r>
            <w:proofErr w:type="spellStart"/>
            <w:r w:rsidRPr="00874DD1">
              <w:t>z_T</w:t>
            </w:r>
            <w:proofErr w:type="spellEnd"/>
            <w:r w:rsidRPr="00874DD1">
              <w: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proofErr w:type="spellStart"/>
            <w:r w:rsidRPr="00874DD1">
              <w:t>p_MasterSecret</w:t>
            </w:r>
            <w:proofErr w:type="spellEnd"/>
          </w:p>
        </w:tc>
        <w:tc>
          <w:tcPr>
            <w:tcW w:w="5173" w:type="dxa"/>
            <w:shd w:val="clear" w:color="auto" w:fill="auto"/>
          </w:tcPr>
          <w:p w14:paraId="2F6476F3" w14:textId="77777777" w:rsidR="001B38F0" w:rsidRPr="00874DD1" w:rsidRDefault="001B38F0" w:rsidP="00651E6E">
            <w:pPr>
              <w:pStyle w:val="TAL"/>
            </w:pPr>
            <w:r w:rsidRPr="00874DD1">
              <w:t xml:space="preserve">master secret </w:t>
            </w:r>
            <w:proofErr w:type="spellStart"/>
            <w:r w:rsidRPr="00874DD1">
              <w:t>z_T</w:t>
            </w:r>
            <w:proofErr w:type="spellEnd"/>
            <w:r w:rsidR="001F74A4" w:rsidRPr="00874DD1">
              <w:t xml:space="preserve"> (</w:t>
            </w:r>
            <w:proofErr w:type="spellStart"/>
            <w:r w:rsidR="001F74A4" w:rsidRPr="00874DD1">
              <w:t>octetstring</w:t>
            </w:r>
            <w:proofErr w:type="spellEnd"/>
            <w:r w:rsidR="001F74A4" w:rsidRPr="00874DD1">
              <w:t>)</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proofErr w:type="spellStart"/>
            <w:r w:rsidRPr="00874DD1">
              <w:t>p_ParameterSet</w:t>
            </w:r>
            <w:proofErr w:type="spellEnd"/>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proofErr w:type="spellStart"/>
            <w:r w:rsidRPr="00874DD1">
              <w:t>octetstring</w:t>
            </w:r>
            <w:proofErr w:type="spellEnd"/>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lastRenderedPageBreak/>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proofErr w:type="spellStart"/>
            <w:r w:rsidRPr="00874DD1">
              <w:rPr>
                <w:b/>
              </w:rPr>
              <w:t>fx_SAKKE_GenerateRSK</w:t>
            </w:r>
            <w:proofErr w:type="spellEnd"/>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 xml:space="preserve">RSK := [(a + </w:t>
            </w:r>
            <w:proofErr w:type="spellStart"/>
            <w:r w:rsidRPr="00874DD1">
              <w:t>z_T</w:t>
            </w:r>
            <w:proofErr w:type="spellEnd"/>
            <w:r w:rsidRPr="00874DD1">
              <w: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proofErr w:type="spellStart"/>
            <w:r w:rsidRPr="00874DD1">
              <w:t>p_MasterSecret</w:t>
            </w:r>
            <w:proofErr w:type="spellEnd"/>
          </w:p>
        </w:tc>
        <w:tc>
          <w:tcPr>
            <w:tcW w:w="5173" w:type="dxa"/>
            <w:shd w:val="clear" w:color="auto" w:fill="auto"/>
          </w:tcPr>
          <w:p w14:paraId="2D372155" w14:textId="77777777" w:rsidR="001B38F0" w:rsidRPr="00874DD1" w:rsidRDefault="001B38F0" w:rsidP="00651E6E">
            <w:pPr>
              <w:pStyle w:val="TAL"/>
            </w:pPr>
            <w:r w:rsidRPr="00874DD1">
              <w:t xml:space="preserve">master secret </w:t>
            </w:r>
            <w:proofErr w:type="spellStart"/>
            <w:r w:rsidRPr="00874DD1">
              <w:t>z_T</w:t>
            </w:r>
            <w:proofErr w:type="spellEnd"/>
            <w:r w:rsidR="001F74A4" w:rsidRPr="00874DD1">
              <w:t xml:space="preserve"> (</w:t>
            </w:r>
            <w:proofErr w:type="spellStart"/>
            <w:r w:rsidR="001F74A4" w:rsidRPr="00874DD1">
              <w:t>octetstring</w:t>
            </w:r>
            <w:proofErr w:type="spellEnd"/>
            <w:r w:rsidR="001F74A4" w:rsidRPr="00874DD1">
              <w:t>)</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proofErr w:type="spellStart"/>
            <w:r w:rsidRPr="00874DD1">
              <w:t>p_Identifier</w:t>
            </w:r>
            <w:proofErr w:type="spellEnd"/>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w:t>
            </w:r>
            <w:proofErr w:type="spellStart"/>
            <w:r w:rsidR="001F74A4" w:rsidRPr="00874DD1">
              <w:t>octetstring</w:t>
            </w:r>
            <w:proofErr w:type="spellEnd"/>
            <w:r w:rsidR="001F74A4" w:rsidRPr="00874DD1">
              <w:t>)</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proofErr w:type="spellStart"/>
            <w:r w:rsidRPr="00874DD1">
              <w:t>p_ParameterSet</w:t>
            </w:r>
            <w:proofErr w:type="spellEnd"/>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proofErr w:type="spellStart"/>
            <w:r w:rsidRPr="00874DD1">
              <w:t>octetstring</w:t>
            </w:r>
            <w:proofErr w:type="spellEnd"/>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proofErr w:type="spellStart"/>
            <w:r w:rsidRPr="00874DD1">
              <w:rPr>
                <w:b/>
              </w:rPr>
              <w:t>fx_SAKKE_EncapsulateKey</w:t>
            </w:r>
            <w:proofErr w:type="spellEnd"/>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proofErr w:type="spellStart"/>
            <w:r w:rsidRPr="00874DD1">
              <w:t>p_SSV</w:t>
            </w:r>
            <w:proofErr w:type="spellEnd"/>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w:t>
            </w:r>
            <w:proofErr w:type="spellStart"/>
            <w:r w:rsidR="001F74A4" w:rsidRPr="00874DD1">
              <w:t>octetstring</w:t>
            </w:r>
            <w:proofErr w:type="spellEnd"/>
            <w:r w:rsidR="001F74A4" w:rsidRPr="00874DD1">
              <w:t>)</w:t>
            </w:r>
            <w:r w:rsidRPr="00874DD1">
              <w:t xml:space="preserve">: Key to be exchanged; </w:t>
            </w:r>
            <w:r w:rsidRPr="00874DD1">
              <w:br/>
              <w:t xml:space="preserve">according to 33.180 [43] E.1.1: </w:t>
            </w:r>
            <w:r w:rsidRPr="00874DD1">
              <w:br/>
              <w:t xml:space="preserve">The GMK, PCK, CSK and </w:t>
            </w:r>
            <w:proofErr w:type="spellStart"/>
            <w:r w:rsidRPr="00874DD1">
              <w:t>MuSiK</w:t>
            </w:r>
            <w:proofErr w:type="spellEnd"/>
            <w:r w:rsidRPr="00874DD1">
              <w:t xml:space="preserve">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proofErr w:type="spellStart"/>
            <w:r w:rsidRPr="00874DD1">
              <w:t>p_SakkePublicKey</w:t>
            </w:r>
            <w:proofErr w:type="spellEnd"/>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w:t>
            </w:r>
            <w:proofErr w:type="spellStart"/>
            <w:r w:rsidR="001F74A4" w:rsidRPr="00874DD1">
              <w:t>octetstring</w:t>
            </w:r>
            <w:proofErr w:type="spellEnd"/>
            <w:r w:rsidR="001F74A4" w:rsidRPr="00874DD1">
              <w:t>)</w:t>
            </w:r>
            <w:r w:rsidRPr="00874DD1">
              <w:t xml:space="preserve"> generated with </w:t>
            </w:r>
            <w:proofErr w:type="spellStart"/>
            <w:r w:rsidRPr="00874DD1">
              <w:t>fx_SAKKE_GeneratePublicKey</w:t>
            </w:r>
            <w:proofErr w:type="spellEnd"/>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proofErr w:type="spellStart"/>
            <w:r w:rsidRPr="00874DD1">
              <w:t>p_UID</w:t>
            </w:r>
            <w:proofErr w:type="spellEnd"/>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w:t>
            </w:r>
            <w:proofErr w:type="spellStart"/>
            <w:r w:rsidR="001F74A4" w:rsidRPr="00874DD1">
              <w:t>octetstring</w:t>
            </w:r>
            <w:proofErr w:type="spellEnd"/>
            <w:r w:rsidR="001F74A4" w:rsidRPr="00874DD1">
              <w:t>)</w:t>
            </w:r>
            <w:r w:rsidRPr="00874DD1">
              <w:t xml:space="preserve"> generated for the receiving entity's URI (in general the same URI as in </w:t>
            </w:r>
            <w:proofErr w:type="spellStart"/>
            <w:r w:rsidRPr="00874DD1">
              <w:t>IDRr</w:t>
            </w:r>
            <w:proofErr w:type="spellEnd"/>
            <w:r w:rsidRPr="00874DD1">
              <w:t xml:space="preserve">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proofErr w:type="spellStart"/>
            <w:r w:rsidRPr="00874DD1">
              <w:t>p_ParameterSet</w:t>
            </w:r>
            <w:proofErr w:type="spellEnd"/>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proofErr w:type="spellStart"/>
            <w:r w:rsidRPr="00874DD1">
              <w:t>octetstring</w:t>
            </w:r>
            <w:proofErr w:type="spellEnd"/>
            <w:r w:rsidRPr="00874DD1">
              <w:t xml:space="preserve">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proofErr w:type="spellStart"/>
            <w:r w:rsidRPr="00874DD1">
              <w:rPr>
                <w:b/>
              </w:rPr>
              <w:t>fx_SAKKE_ExtractKey</w:t>
            </w:r>
            <w:proofErr w:type="spellEnd"/>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w:t>
            </w:r>
            <w:proofErr w:type="spellStart"/>
            <w:r w:rsidR="001F74A4" w:rsidRPr="00874DD1">
              <w:t>b,S</w:t>
            </w:r>
            <w:proofErr w:type="spellEnd"/>
            <w:r w:rsidR="001F74A4" w:rsidRPr="00874DD1">
              <w:t>))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proofErr w:type="spellStart"/>
            <w:r w:rsidRPr="00874DD1">
              <w:t>p_EncapsulatedData</w:t>
            </w:r>
            <w:proofErr w:type="spellEnd"/>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w:t>
            </w:r>
            <w:proofErr w:type="spellStart"/>
            <w:r w:rsidR="001F74A4" w:rsidRPr="00874DD1">
              <w:t>octetstring</w:t>
            </w:r>
            <w:proofErr w:type="spellEnd"/>
            <w:r w:rsidR="001F74A4" w:rsidRPr="00874DD1">
              <w:t>)</w:t>
            </w:r>
            <w:r w:rsidRPr="00874DD1">
              <w:t xml:space="preserve"> </w:t>
            </w:r>
            <w:proofErr w:type="spellStart"/>
            <w:r w:rsidRPr="00874DD1">
              <w:t>as</w:t>
            </w:r>
            <w:proofErr w:type="spellEnd"/>
            <w:r w:rsidRPr="00874DD1">
              <w:t xml:space="preserve">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proofErr w:type="spellStart"/>
            <w:r w:rsidRPr="00874DD1">
              <w:t>p_SakkeRSK</w:t>
            </w:r>
            <w:proofErr w:type="spellEnd"/>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w:t>
            </w:r>
            <w:proofErr w:type="spellStart"/>
            <w:r w:rsidR="001F74A4" w:rsidRPr="00874DD1">
              <w:t>octetstring</w:t>
            </w:r>
            <w:proofErr w:type="spellEnd"/>
            <w:r w:rsidR="001F74A4" w:rsidRPr="00874DD1">
              <w:t>)</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proofErr w:type="spellStart"/>
            <w:r w:rsidRPr="00874DD1">
              <w:t>p_SakkePublicKey</w:t>
            </w:r>
            <w:proofErr w:type="spellEnd"/>
          </w:p>
        </w:tc>
        <w:tc>
          <w:tcPr>
            <w:tcW w:w="5173" w:type="dxa"/>
            <w:shd w:val="clear" w:color="auto" w:fill="auto"/>
          </w:tcPr>
          <w:p w14:paraId="02971394" w14:textId="77777777" w:rsidR="001F74A4" w:rsidRPr="00874DD1" w:rsidRDefault="001F74A4" w:rsidP="001F74A4">
            <w:pPr>
              <w:pStyle w:val="TAL"/>
            </w:pPr>
            <w:r w:rsidRPr="00874DD1">
              <w:t>SAKKE public key (</w:t>
            </w:r>
            <w:proofErr w:type="spellStart"/>
            <w:r w:rsidRPr="00874DD1">
              <w:t>octetstring</w:t>
            </w:r>
            <w:proofErr w:type="spellEnd"/>
            <w:r w:rsidRPr="00874DD1">
              <w:t xml:space="preserve">) generated with </w:t>
            </w:r>
            <w:proofErr w:type="spellStart"/>
            <w:r w:rsidRPr="00874DD1">
              <w:t>fx_SAKKE_GeneratePublicKey</w:t>
            </w:r>
            <w:proofErr w:type="spellEnd"/>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proofErr w:type="spellStart"/>
            <w:r w:rsidRPr="00874DD1">
              <w:t>p_UID</w:t>
            </w:r>
            <w:proofErr w:type="spellEnd"/>
          </w:p>
        </w:tc>
        <w:tc>
          <w:tcPr>
            <w:tcW w:w="5173" w:type="dxa"/>
            <w:shd w:val="clear" w:color="auto" w:fill="auto"/>
          </w:tcPr>
          <w:p w14:paraId="0C4705DE" w14:textId="77777777" w:rsidR="001F74A4" w:rsidRPr="00874DD1" w:rsidRDefault="001F74A4" w:rsidP="001F74A4">
            <w:pPr>
              <w:pStyle w:val="TAL"/>
            </w:pPr>
            <w:r w:rsidRPr="00874DD1">
              <w:t>UID (</w:t>
            </w:r>
            <w:proofErr w:type="spellStart"/>
            <w:r w:rsidRPr="00874DD1">
              <w:t>octetstring</w:t>
            </w:r>
            <w:proofErr w:type="spellEnd"/>
            <w:r w:rsidRPr="00874DD1">
              <w:t xml:space="preserve">) generated for the receiving entity's URI (should be the same URI as in </w:t>
            </w:r>
            <w:proofErr w:type="spellStart"/>
            <w:r w:rsidRPr="00874DD1">
              <w:t>IDRr</w:t>
            </w:r>
            <w:proofErr w:type="spellEnd"/>
            <w:r w:rsidRPr="00874DD1">
              <w:t xml:space="preserve">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proofErr w:type="spellStart"/>
            <w:r w:rsidRPr="00874DD1">
              <w:t>p_ParameterSet</w:t>
            </w:r>
            <w:proofErr w:type="spellEnd"/>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 xml:space="preserve">template (omit) </w:t>
            </w:r>
            <w:proofErr w:type="spellStart"/>
            <w:r w:rsidRPr="00874DD1">
              <w:t>octetstring</w:t>
            </w:r>
            <w:proofErr w:type="spellEnd"/>
            <w:r w:rsidRPr="00874DD1">
              <w:t xml:space="preserve">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proofErr w:type="spellStart"/>
            <w:r w:rsidRPr="00874DD1">
              <w:rPr>
                <w:b/>
              </w:rPr>
              <w:t>fx_ECCSI_GenerateKPAK</w:t>
            </w:r>
            <w:proofErr w:type="spellEnd"/>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proofErr w:type="spellStart"/>
            <w:r w:rsidRPr="00874DD1">
              <w:t>p_KSAK</w:t>
            </w:r>
            <w:proofErr w:type="spellEnd"/>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w:t>
            </w:r>
            <w:proofErr w:type="spellStart"/>
            <w:r w:rsidR="001F74A4" w:rsidRPr="00874DD1">
              <w:t>octetstring</w:t>
            </w:r>
            <w:proofErr w:type="spellEnd"/>
            <w:r w:rsidR="001F74A4" w:rsidRPr="00874DD1">
              <w:t>)</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proofErr w:type="spellStart"/>
            <w:r w:rsidRPr="00874DD1">
              <w:t>octetstring</w:t>
            </w:r>
            <w:proofErr w:type="spellEnd"/>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lastRenderedPageBreak/>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proofErr w:type="spellStart"/>
            <w:r w:rsidRPr="00874DD1">
              <w:rPr>
                <w:b/>
              </w:rPr>
              <w:t>fx_ECCSI_GenerateSskPvtPair</w:t>
            </w:r>
            <w:proofErr w:type="spellEnd"/>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proofErr w:type="spellStart"/>
            <w:r w:rsidRPr="00874DD1">
              <w:t>p_UID</w:t>
            </w:r>
            <w:proofErr w:type="spellEnd"/>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w:t>
            </w:r>
            <w:proofErr w:type="spellStart"/>
            <w:r w:rsidR="001F74A4" w:rsidRPr="00874DD1">
              <w:t>octetstring</w:t>
            </w:r>
            <w:proofErr w:type="spellEnd"/>
            <w:r w:rsidR="001F74A4" w:rsidRPr="00874DD1">
              <w:t>)</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proofErr w:type="spellStart"/>
            <w:r w:rsidRPr="00874DD1">
              <w:t>p_KSAK</w:t>
            </w:r>
            <w:proofErr w:type="spellEnd"/>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w:t>
            </w:r>
            <w:proofErr w:type="spellStart"/>
            <w:r w:rsidR="001F74A4" w:rsidRPr="00874DD1">
              <w:t>octetstring</w:t>
            </w:r>
            <w:proofErr w:type="spellEnd"/>
            <w:r w:rsidR="001F74A4" w:rsidRPr="00874DD1">
              <w:t>)</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proofErr w:type="spellStart"/>
            <w:r w:rsidRPr="00874DD1">
              <w:t>p_KPAK</w:t>
            </w:r>
            <w:proofErr w:type="spellEnd"/>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w:t>
            </w:r>
            <w:proofErr w:type="spellStart"/>
            <w:r w:rsidR="001F74A4" w:rsidRPr="00874DD1">
              <w:t>octetstring</w:t>
            </w:r>
            <w:proofErr w:type="spellEnd"/>
            <w:r w:rsidR="001F74A4" w:rsidRPr="00874DD1">
              <w:t>)</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proofErr w:type="spellStart"/>
            <w:r w:rsidRPr="00874DD1">
              <w:t>p_EphemeralValue</w:t>
            </w:r>
            <w:proofErr w:type="spellEnd"/>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 xml:space="preserve">type record </w:t>
            </w:r>
            <w:proofErr w:type="spellStart"/>
            <w:r w:rsidR="001B38F0" w:rsidRPr="00874DD1">
              <w:t>ECCSI_SskPvtPair_Type</w:t>
            </w:r>
            <w:proofErr w:type="spellEnd"/>
            <w:r w:rsidR="001B38F0" w:rsidRPr="00874DD1">
              <w:t xml:space="preserve"> {</w:t>
            </w:r>
          </w:p>
          <w:p w14:paraId="00B9263E" w14:textId="77777777" w:rsidR="001B38F0" w:rsidRPr="00874DD1" w:rsidRDefault="001B38F0" w:rsidP="00651E6E">
            <w:pPr>
              <w:pStyle w:val="TAL"/>
            </w:pPr>
            <w:r w:rsidRPr="00874DD1">
              <w:t xml:space="preserve">  </w:t>
            </w:r>
            <w:proofErr w:type="spellStart"/>
            <w:r w:rsidRPr="00874DD1">
              <w:t>octetstring</w:t>
            </w:r>
            <w:proofErr w:type="spellEnd"/>
            <w:r w:rsidRPr="00874DD1">
              <w:t xml:space="preserve"> SSK,</w:t>
            </w:r>
          </w:p>
          <w:p w14:paraId="59FCD49D" w14:textId="77777777" w:rsidR="001B38F0" w:rsidRPr="00874DD1" w:rsidRDefault="001B38F0" w:rsidP="00651E6E">
            <w:pPr>
              <w:pStyle w:val="TAL"/>
            </w:pPr>
            <w:r w:rsidRPr="00874DD1">
              <w:t xml:space="preserve">  </w:t>
            </w:r>
            <w:proofErr w:type="spellStart"/>
            <w:r w:rsidRPr="00874DD1">
              <w:t>octetstring</w:t>
            </w:r>
            <w:proofErr w:type="spellEnd"/>
            <w:r w:rsidRPr="00874DD1">
              <w:t xml:space="preserve">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proofErr w:type="spellStart"/>
            <w:r w:rsidRPr="00874DD1">
              <w:rPr>
                <w:b/>
              </w:rPr>
              <w:t>fx_ECCSI_SignMessage</w:t>
            </w:r>
            <w:proofErr w:type="spellEnd"/>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proofErr w:type="spellStart"/>
            <w:r w:rsidRPr="00874DD1">
              <w:t>p_Message</w:t>
            </w:r>
            <w:proofErr w:type="spellEnd"/>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w:t>
            </w:r>
            <w:proofErr w:type="spellStart"/>
            <w:r w:rsidR="001F74A4" w:rsidRPr="00874DD1">
              <w:t>octetstring</w:t>
            </w:r>
            <w:proofErr w:type="spellEnd"/>
            <w:r w:rsidR="001F74A4" w:rsidRPr="00874DD1">
              <w:t>)</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proofErr w:type="spellStart"/>
            <w:r w:rsidRPr="00874DD1">
              <w:t>p_KPAK</w:t>
            </w:r>
            <w:proofErr w:type="spellEnd"/>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w:t>
            </w:r>
            <w:proofErr w:type="spellStart"/>
            <w:r w:rsidR="001F74A4" w:rsidRPr="00874DD1">
              <w:t>octetstring</w:t>
            </w:r>
            <w:proofErr w:type="spellEnd"/>
            <w:r w:rsidR="001F74A4" w:rsidRPr="00874DD1">
              <w:t>)</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proofErr w:type="spellStart"/>
            <w:r w:rsidRPr="00874DD1">
              <w:t>p_UID</w:t>
            </w:r>
            <w:proofErr w:type="spellEnd"/>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w:t>
            </w:r>
            <w:proofErr w:type="spellStart"/>
            <w:r w:rsidR="001F74A4" w:rsidRPr="00874DD1">
              <w:t>octetstring</w:t>
            </w:r>
            <w:proofErr w:type="spellEnd"/>
            <w:r w:rsidR="001F74A4" w:rsidRPr="00874DD1">
              <w:t>)</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proofErr w:type="spellStart"/>
            <w:r w:rsidRPr="00874DD1">
              <w:t>p_SSK</w:t>
            </w:r>
            <w:proofErr w:type="spellEnd"/>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w:t>
            </w:r>
            <w:proofErr w:type="spellStart"/>
            <w:r w:rsidR="001F74A4" w:rsidRPr="00874DD1">
              <w:t>octetstring</w:t>
            </w:r>
            <w:proofErr w:type="spellEnd"/>
            <w:r w:rsidR="001F74A4" w:rsidRPr="00874DD1">
              <w:t>)</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proofErr w:type="spellStart"/>
            <w:r w:rsidRPr="00874DD1">
              <w:t>p_PVT</w:t>
            </w:r>
            <w:proofErr w:type="spellEnd"/>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w:t>
            </w:r>
            <w:proofErr w:type="spellStart"/>
            <w:r w:rsidR="001F74A4" w:rsidRPr="00874DD1">
              <w:t>octetstring</w:t>
            </w:r>
            <w:proofErr w:type="spellEnd"/>
            <w:r w:rsidR="001F74A4" w:rsidRPr="00874DD1">
              <w:t>)</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proofErr w:type="spellStart"/>
            <w:r w:rsidRPr="00874DD1">
              <w:t>p_EphemeralValue</w:t>
            </w:r>
            <w:proofErr w:type="spellEnd"/>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proofErr w:type="spellStart"/>
            <w:r w:rsidR="001B38F0" w:rsidRPr="00874DD1">
              <w:t>octetstring</w:t>
            </w:r>
            <w:proofErr w:type="spellEnd"/>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proofErr w:type="spellStart"/>
            <w:r w:rsidRPr="00874DD1">
              <w:rPr>
                <w:b/>
              </w:rPr>
              <w:t>fx_ECCSI_VerifySignature</w:t>
            </w:r>
            <w:proofErr w:type="spellEnd"/>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return true, when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proofErr w:type="spellStart"/>
            <w:r w:rsidRPr="00874DD1">
              <w:t>p_Message</w:t>
            </w:r>
            <w:proofErr w:type="spellEnd"/>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w:t>
            </w:r>
            <w:proofErr w:type="spellStart"/>
            <w:r w:rsidR="001F74A4" w:rsidRPr="00874DD1">
              <w:t>octetstring</w:t>
            </w:r>
            <w:proofErr w:type="spellEnd"/>
            <w:r w:rsidR="001F74A4" w:rsidRPr="00874DD1">
              <w:t>)</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proofErr w:type="spellStart"/>
            <w:r w:rsidRPr="00874DD1">
              <w:t>p_Signature</w:t>
            </w:r>
            <w:proofErr w:type="spellEnd"/>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w:t>
            </w:r>
            <w:proofErr w:type="spellStart"/>
            <w:r w:rsidR="001F74A4" w:rsidRPr="00874DD1">
              <w:t>octetstring</w:t>
            </w:r>
            <w:proofErr w:type="spellEnd"/>
            <w:r w:rsidR="001F74A4" w:rsidRPr="00874DD1">
              <w:t>)</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proofErr w:type="spellStart"/>
            <w:r w:rsidRPr="00874DD1">
              <w:t>p_KPAK</w:t>
            </w:r>
            <w:proofErr w:type="spellEnd"/>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w:t>
            </w:r>
            <w:proofErr w:type="spellStart"/>
            <w:r w:rsidR="001F74A4" w:rsidRPr="00874DD1">
              <w:t>octetstring</w:t>
            </w:r>
            <w:proofErr w:type="spellEnd"/>
            <w:r w:rsidR="001F74A4" w:rsidRPr="00874DD1">
              <w:t>)</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proofErr w:type="spellStart"/>
            <w:r w:rsidRPr="00874DD1">
              <w:t>p_UID</w:t>
            </w:r>
            <w:proofErr w:type="spellEnd"/>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w:t>
            </w:r>
            <w:proofErr w:type="spellStart"/>
            <w:r w:rsidR="001F74A4" w:rsidRPr="00874DD1">
              <w:t>octetstring</w:t>
            </w:r>
            <w:proofErr w:type="spellEnd"/>
            <w:r w:rsidR="001F74A4" w:rsidRPr="00874DD1">
              <w:t>)</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proofErr w:type="spellStart"/>
            <w:r w:rsidRPr="00874DD1">
              <w:t>boolean</w:t>
            </w:r>
            <w:proofErr w:type="spellEnd"/>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lastRenderedPageBreak/>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proofErr w:type="spellStart"/>
            <w:r w:rsidRPr="00874DD1">
              <w:rPr>
                <w:b/>
              </w:rPr>
              <w:t>fx_XML_Encrypt</w:t>
            </w:r>
            <w:proofErr w:type="spellEnd"/>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 xml:space="preserve">NOTE: the function is defined </w:t>
            </w:r>
            <w:proofErr w:type="gramStart"/>
            <w:r w:rsidRPr="00874DD1">
              <w:t>similar to</w:t>
            </w:r>
            <w:proofErr w:type="gramEnd"/>
            <w:r w:rsidRPr="00874DD1">
              <w:t xml:space="preserve"> </w:t>
            </w:r>
            <w:proofErr w:type="spellStart"/>
            <w:r w:rsidRPr="00874DD1">
              <w:t>openssl_encrypt</w:t>
            </w:r>
            <w:proofErr w:type="spellEnd"/>
            <w:r w:rsidRPr="00874DD1">
              <w:t xml:space="preserve"> and in principle it is independent from XML; nevertheless it is used for XML </w:t>
            </w:r>
            <w:proofErr w:type="spellStart"/>
            <w:r w:rsidRPr="00874DD1">
              <w:t>encrytion</w:t>
            </w:r>
            <w:proofErr w:type="spellEnd"/>
            <w:r w:rsidRPr="00874DD1">
              <w:t xml:space="preserve">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proofErr w:type="spellStart"/>
            <w:r w:rsidRPr="00874DD1">
              <w:t>p_Data</w:t>
            </w:r>
            <w:proofErr w:type="spellEnd"/>
          </w:p>
        </w:tc>
        <w:tc>
          <w:tcPr>
            <w:tcW w:w="5173" w:type="dxa"/>
            <w:shd w:val="clear" w:color="auto" w:fill="auto"/>
          </w:tcPr>
          <w:p w14:paraId="4F0785C6" w14:textId="77777777" w:rsidR="001B38F0" w:rsidRPr="00874DD1" w:rsidRDefault="001F74A4" w:rsidP="00651E6E">
            <w:pPr>
              <w:pStyle w:val="TAL"/>
            </w:pPr>
            <w:r w:rsidRPr="00874DD1">
              <w:t>(</w:t>
            </w:r>
            <w:proofErr w:type="spellStart"/>
            <w:r w:rsidRPr="00874DD1">
              <w:t>octetstring</w:t>
            </w:r>
            <w:proofErr w:type="spellEnd"/>
            <w:r w:rsidRPr="00874DD1">
              <w:t>)</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proofErr w:type="spellStart"/>
            <w:r w:rsidRPr="00874DD1">
              <w:t>p_Method</w:t>
            </w:r>
            <w:proofErr w:type="spellEnd"/>
          </w:p>
        </w:tc>
        <w:tc>
          <w:tcPr>
            <w:tcW w:w="5173" w:type="dxa"/>
            <w:shd w:val="clear" w:color="auto" w:fill="auto"/>
          </w:tcPr>
          <w:p w14:paraId="1CFD1206" w14:textId="77777777" w:rsidR="001B38F0" w:rsidRPr="00874DD1" w:rsidRDefault="001B38F0" w:rsidP="00651E6E">
            <w:pPr>
              <w:pStyle w:val="TAL"/>
            </w:pPr>
            <w:r w:rsidRPr="00874DD1">
              <w:t xml:space="preserve">type enumerated </w:t>
            </w:r>
            <w:proofErr w:type="spellStart"/>
            <w:r w:rsidRPr="00874DD1">
              <w:t>XML_EncryptionMethod_Type</w:t>
            </w:r>
            <w:proofErr w:type="spellEnd"/>
            <w:r w:rsidRPr="00874DD1">
              <w:t xml:space="preserv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proofErr w:type="spellStart"/>
            <w:r w:rsidRPr="00874DD1">
              <w:t>p_Key</w:t>
            </w:r>
            <w:proofErr w:type="spellEnd"/>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proofErr w:type="spellStart"/>
            <w:r w:rsidRPr="00874DD1">
              <w:t>p_IV</w:t>
            </w:r>
            <w:proofErr w:type="spellEnd"/>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w:t>
            </w:r>
            <w:proofErr w:type="spellStart"/>
            <w:r w:rsidR="001F74A4" w:rsidRPr="00874DD1">
              <w:t>octetstring</w:t>
            </w:r>
            <w:proofErr w:type="spellEnd"/>
            <w:r w:rsidR="001F74A4" w:rsidRPr="00874DD1">
              <w:t>)</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proofErr w:type="spellStart"/>
            <w:r w:rsidRPr="00874DD1">
              <w:t>octetstring</w:t>
            </w:r>
            <w:proofErr w:type="spellEnd"/>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proofErr w:type="spellStart"/>
            <w:r w:rsidRPr="00874DD1">
              <w:rPr>
                <w:rFonts w:ascii="Arial" w:hAnsi="Arial"/>
                <w:b/>
                <w:sz w:val="18"/>
              </w:rPr>
              <w:t>fx_XML_Decrypt</w:t>
            </w:r>
            <w:proofErr w:type="spellEnd"/>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p_Data</w:t>
            </w:r>
            <w:proofErr w:type="spellEnd"/>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In case of an authenticated encryption mechanism (e.g. AES_128_GCM) the input data is the </w:t>
            </w:r>
            <w:proofErr w:type="spellStart"/>
            <w:r w:rsidRPr="00874DD1">
              <w:rPr>
                <w:rFonts w:ascii="Arial" w:hAnsi="Arial"/>
                <w:sz w:val="18"/>
              </w:rPr>
              <w:t>concatination</w:t>
            </w:r>
            <w:proofErr w:type="spellEnd"/>
            <w:r w:rsidRPr="00874DD1">
              <w:rPr>
                <w:rFonts w:ascii="Arial" w:hAnsi="Arial"/>
                <w:sz w:val="18"/>
              </w:rPr>
              <w:t xml:space="preserve"> of the encrypted data and Authentication Tag</w:t>
            </w:r>
            <w:r w:rsidRPr="00874DD1">
              <w:rPr>
                <w:rFonts w:ascii="Arial" w:hAnsi="Arial"/>
                <w:sz w:val="18"/>
              </w:rPr>
              <w:br/>
              <w:t>(</w:t>
            </w:r>
            <w:proofErr w:type="spellStart"/>
            <w:r w:rsidRPr="00874DD1">
              <w:rPr>
                <w:rFonts w:ascii="Arial" w:hAnsi="Arial"/>
                <w:sz w:val="18"/>
              </w:rPr>
              <w:t>octetstring</w:t>
            </w:r>
            <w:proofErr w:type="spellEnd"/>
            <w:r w:rsidRPr="00874DD1">
              <w:rPr>
                <w:rFonts w:ascii="Arial" w:hAnsi="Arial"/>
                <w:sz w:val="18"/>
              </w:rPr>
              <w:t>)</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p_Method</w:t>
            </w:r>
            <w:proofErr w:type="spellEnd"/>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XML_EncryptionMethod_Type</w:t>
            </w:r>
            <w:proofErr w:type="spellEnd"/>
            <w:r w:rsidRPr="00874DD1">
              <w:rPr>
                <w:rFonts w:ascii="Arial" w:hAnsi="Arial"/>
                <w:sz w:val="18"/>
              </w:rPr>
              <w:t xml:space="preserv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20"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p_Key</w:t>
            </w:r>
            <w:proofErr w:type="spellEnd"/>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proofErr w:type="spellStart"/>
            <w:r w:rsidRPr="00874DD1">
              <w:rPr>
                <w:rFonts w:ascii="Arial" w:hAnsi="Arial"/>
                <w:sz w:val="18"/>
              </w:rPr>
              <w:t>p_IV</w:t>
            </w:r>
            <w:proofErr w:type="spellEnd"/>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proofErr w:type="spellStart"/>
            <w:r w:rsidRPr="00874DD1">
              <w:rPr>
                <w:rFonts w:ascii="Arial" w:hAnsi="Arial"/>
                <w:sz w:val="18"/>
              </w:rPr>
              <w:t>octetstring</w:t>
            </w:r>
            <w:proofErr w:type="spellEnd"/>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proofErr w:type="spellStart"/>
            <w:r w:rsidRPr="00874DD1">
              <w:rPr>
                <w:b/>
              </w:rPr>
              <w:t>fx_MCX_XML_</w:t>
            </w:r>
            <w:r w:rsidR="001F74A4" w:rsidRPr="00874DD1">
              <w:rPr>
                <w:b/>
              </w:rPr>
              <w:t>AddEnvelopedSignature</w:t>
            </w:r>
            <w:proofErr w:type="spellEnd"/>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 xml:space="preserve">1. The given document has a Signature element with the name of the key to be used to sign the Signature's </w:t>
            </w:r>
            <w:proofErr w:type="spellStart"/>
            <w:r w:rsidRPr="00874DD1">
              <w:t>SignedInfo</w:t>
            </w:r>
            <w:proofErr w:type="spellEnd"/>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 xml:space="preserve">which are addressed by a reference URI in the Signature's </w:t>
            </w:r>
            <w:proofErr w:type="spellStart"/>
            <w:r w:rsidRPr="00874DD1">
              <w:t>SignedInfo</w:t>
            </w:r>
            <w:proofErr w:type="spellEnd"/>
            <w:r w:rsidRPr="00874DD1">
              <w:t xml:space="preserve"> the </w:t>
            </w:r>
            <w:proofErr w:type="spellStart"/>
            <w:r w:rsidRPr="00874DD1">
              <w:t>DigestValue</w:t>
            </w:r>
            <w:proofErr w:type="spellEnd"/>
            <w:r w:rsidRPr="00874DD1">
              <w:t xml:space="preserve"> shall be generated and added to the corresponding Reference element of the Signature's </w:t>
            </w:r>
            <w:proofErr w:type="spellStart"/>
            <w:r w:rsidRPr="00874DD1">
              <w:t>SignedInfo</w:t>
            </w:r>
            <w:proofErr w:type="spellEnd"/>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 xml:space="preserve">3. The </w:t>
            </w:r>
            <w:proofErr w:type="spellStart"/>
            <w:r w:rsidRPr="00874DD1">
              <w:t>SignedInfo</w:t>
            </w:r>
            <w:proofErr w:type="spellEnd"/>
            <w:r w:rsidRPr="00874DD1">
              <w:t xml:space="preserve"> shall be signed by generating the hash for the Signature's </w:t>
            </w:r>
            <w:proofErr w:type="spellStart"/>
            <w:r w:rsidRPr="00874DD1">
              <w:t>SignedInfo</w:t>
            </w:r>
            <w:proofErr w:type="spellEnd"/>
            <w:r w:rsidRPr="00874DD1">
              <w:t xml:space="preserve"> using the given key; this hash v</w:t>
            </w:r>
            <w:r w:rsidR="001F74A4" w:rsidRPr="00874DD1">
              <w:t>a</w:t>
            </w:r>
            <w:r w:rsidRPr="00874DD1">
              <w:t xml:space="preserve">lue shall be added to the Signature's </w:t>
            </w:r>
            <w:proofErr w:type="spellStart"/>
            <w:r w:rsidRPr="00874DD1">
              <w:t>SignatureValue</w:t>
            </w:r>
            <w:proofErr w:type="spellEnd"/>
            <w:r w:rsidRPr="00874DD1">
              <w:t>.</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proofErr w:type="spellStart"/>
            <w:r w:rsidRPr="00874DD1">
              <w:t>p_XmlDocument</w:t>
            </w:r>
            <w:proofErr w:type="spellEnd"/>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w:t>
            </w:r>
            <w:proofErr w:type="spellStart"/>
            <w:r w:rsidR="001F74A4" w:rsidRPr="00874DD1">
              <w:t>charstring</w:t>
            </w:r>
            <w:proofErr w:type="spellEnd"/>
            <w:r w:rsidR="001F74A4" w:rsidRPr="00874DD1">
              <w:t>)</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w:t>
            </w:r>
            <w:proofErr w:type="spellStart"/>
            <w:r w:rsidRPr="00874DD1">
              <w:t>SignedInfo</w:t>
            </w:r>
            <w:proofErr w:type="spellEnd"/>
            <w:r w:rsidRPr="00874DD1">
              <w:t xml:space="preserve"> with reference(s) to objects to be signed </w:t>
            </w:r>
            <w:r w:rsidR="001F74A4" w:rsidRPr="00874DD1">
              <w:t xml:space="preserve">within the document ("same-document" reference(s) according to RFC 3986 [53] clause 4.4), </w:t>
            </w:r>
            <w:proofErr w:type="spellStart"/>
            <w:r w:rsidRPr="00874DD1">
              <w:t>DigestAlgorithm</w:t>
            </w:r>
            <w:proofErr w:type="spellEnd"/>
            <w:r w:rsidRPr="00874DD1">
              <w:t xml:space="preserve">, empty </w:t>
            </w:r>
            <w:proofErr w:type="spellStart"/>
            <w:r w:rsidRPr="00874DD1">
              <w:t>DigestValue</w:t>
            </w:r>
            <w:proofErr w:type="spellEnd"/>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proofErr w:type="spellStart"/>
            <w:r w:rsidRPr="00874DD1">
              <w:t>p_Key</w:t>
            </w:r>
            <w:proofErr w:type="spellEnd"/>
          </w:p>
        </w:tc>
        <w:tc>
          <w:tcPr>
            <w:tcW w:w="5173" w:type="dxa"/>
            <w:shd w:val="clear" w:color="auto" w:fill="auto"/>
          </w:tcPr>
          <w:p w14:paraId="7C90C23A" w14:textId="77777777" w:rsidR="001B38F0" w:rsidRPr="00874DD1" w:rsidRDefault="001B38F0" w:rsidP="00651E6E">
            <w:pPr>
              <w:pStyle w:val="TAL"/>
            </w:pPr>
            <w:r w:rsidRPr="00874DD1">
              <w:t xml:space="preserve">Key corresponding to the </w:t>
            </w:r>
            <w:proofErr w:type="spellStart"/>
            <w:r w:rsidRPr="00874DD1">
              <w:t>KeyName</w:t>
            </w:r>
            <w:proofErr w:type="spellEnd"/>
            <w:r w:rsidRPr="00874DD1">
              <w:t xml:space="preserve"> in the Signature's </w:t>
            </w:r>
            <w:proofErr w:type="spellStart"/>
            <w:r w:rsidRPr="00874DD1">
              <w:t>KeyInfo</w:t>
            </w:r>
            <w:proofErr w:type="spellEnd"/>
            <w:r w:rsidRPr="00874DD1">
              <w:t xml:space="preserve">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proofErr w:type="spellStart"/>
            <w:r w:rsidR="001B38F0" w:rsidRPr="00874DD1">
              <w:t>charstring</w:t>
            </w:r>
            <w:proofErr w:type="spellEnd"/>
            <w:r w:rsidR="001B38F0" w:rsidRPr="00874DD1">
              <w:t xml:space="preserve"> containing the document with all </w:t>
            </w:r>
            <w:proofErr w:type="spellStart"/>
            <w:r w:rsidR="001B38F0" w:rsidRPr="00874DD1">
              <w:t>DigestValues</w:t>
            </w:r>
            <w:proofErr w:type="spellEnd"/>
            <w:r w:rsidR="001B38F0" w:rsidRPr="00874DD1">
              <w:t xml:space="preserve"> and the signature of the </w:t>
            </w:r>
            <w:proofErr w:type="spellStart"/>
            <w:r w:rsidR="001B38F0" w:rsidRPr="00874DD1">
              <w:t>SignedInfo</w:t>
            </w:r>
            <w:proofErr w:type="spellEnd"/>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lastRenderedPageBreak/>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proofErr w:type="spellStart"/>
            <w:r w:rsidRPr="00874DD1">
              <w:rPr>
                <w:rFonts w:ascii="Arial" w:hAnsi="Arial"/>
                <w:b/>
                <w:sz w:val="18"/>
              </w:rPr>
              <w:t>fx_MCX_XML_CreateDetachedSignature</w:t>
            </w:r>
            <w:proofErr w:type="spellEnd"/>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r>
            <w:proofErr w:type="spellStart"/>
            <w:r w:rsidRPr="00874DD1">
              <w:rPr>
                <w:rFonts w:ascii="Arial" w:hAnsi="Arial"/>
                <w:sz w:val="18"/>
              </w:rPr>
              <w:t>p_SignatureInfo</w:t>
            </w:r>
            <w:proofErr w:type="spellEnd"/>
            <w:r w:rsidRPr="00874DD1">
              <w:rPr>
                <w:rFonts w:ascii="Arial" w:hAnsi="Arial"/>
                <w:sz w:val="18"/>
              </w:rPr>
              <w:t xml:space="preserve">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p_XmlDocument</w:t>
            </w:r>
            <w:proofErr w:type="spellEnd"/>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p_XmldsigDocument</w:t>
            </w:r>
            <w:proofErr w:type="spellEnd"/>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signature element containing all information to sign the document (</w:t>
            </w:r>
            <w:proofErr w:type="spellStart"/>
            <w:r w:rsidRPr="00874DD1">
              <w:rPr>
                <w:rFonts w:ascii="Arial" w:hAnsi="Arial"/>
                <w:sz w:val="18"/>
              </w:rPr>
              <w:t>p_XmlDocument</w:t>
            </w:r>
            <w:proofErr w:type="spellEnd"/>
            <w:r w:rsidRPr="00874DD1">
              <w:rPr>
                <w:rFonts w:ascii="Arial" w:hAnsi="Arial"/>
                <w:sz w:val="18"/>
              </w:rPr>
              <w: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p_Key</w:t>
            </w:r>
            <w:proofErr w:type="spellEnd"/>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Key corresponding to the </w:t>
            </w:r>
            <w:proofErr w:type="spellStart"/>
            <w:r w:rsidRPr="00874DD1">
              <w:rPr>
                <w:rFonts w:ascii="Arial" w:hAnsi="Arial"/>
                <w:sz w:val="18"/>
              </w:rPr>
              <w:t>KeyName</w:t>
            </w:r>
            <w:proofErr w:type="spellEnd"/>
            <w:r w:rsidRPr="00874DD1">
              <w:rPr>
                <w:rFonts w:ascii="Arial" w:hAnsi="Arial"/>
                <w:sz w:val="18"/>
              </w:rPr>
              <w:t xml:space="preserve"> in the Signature's </w:t>
            </w:r>
            <w:proofErr w:type="spellStart"/>
            <w:r w:rsidRPr="00874DD1">
              <w:rPr>
                <w:rFonts w:ascii="Arial" w:hAnsi="Arial"/>
                <w:sz w:val="18"/>
              </w:rPr>
              <w:t>KeyInfo</w:t>
            </w:r>
            <w:proofErr w:type="spellEnd"/>
            <w:r w:rsidRPr="00874DD1">
              <w:rPr>
                <w:rFonts w:ascii="Arial" w:hAnsi="Arial"/>
                <w:sz w:val="18"/>
              </w:rPr>
              <w:t xml:space="preserve">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proofErr w:type="spellStart"/>
            <w:r w:rsidR="001F74A4" w:rsidRPr="00874DD1">
              <w:rPr>
                <w:rFonts w:ascii="Arial" w:hAnsi="Arial"/>
                <w:sz w:val="18"/>
              </w:rPr>
              <w:t>charstring</w:t>
            </w:r>
            <w:proofErr w:type="spellEnd"/>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w:t>
            </w:r>
            <w:proofErr w:type="spellStart"/>
            <w:r w:rsidRPr="00874DD1">
              <w:rPr>
                <w:rFonts w:ascii="Arial" w:hAnsi="Arial"/>
                <w:sz w:val="18"/>
              </w:rPr>
              <w:t>DigestValue</w:t>
            </w:r>
            <w:proofErr w:type="spellEnd"/>
            <w:r w:rsidRPr="00874DD1">
              <w:rPr>
                <w:rFonts w:ascii="Arial" w:hAnsi="Arial"/>
                <w:sz w:val="18"/>
              </w:rPr>
              <w:t xml:space="preserve"> and </w:t>
            </w:r>
            <w:proofErr w:type="spellStart"/>
            <w:r w:rsidRPr="00874DD1">
              <w:rPr>
                <w:rFonts w:ascii="Arial" w:hAnsi="Arial"/>
                <w:sz w:val="18"/>
              </w:rPr>
              <w:t>SignatureValue</w:t>
            </w:r>
            <w:proofErr w:type="spellEnd"/>
            <w:r w:rsidRPr="00874DD1">
              <w:rPr>
                <w:rFonts w:ascii="Arial" w:hAnsi="Arial"/>
                <w:sz w:val="18"/>
              </w:rPr>
              <w:t xml:space="preserve"> added to </w:t>
            </w:r>
            <w:proofErr w:type="spellStart"/>
            <w:r w:rsidRPr="00874DD1">
              <w:rPr>
                <w:rFonts w:ascii="Arial" w:hAnsi="Arial"/>
                <w:sz w:val="18"/>
              </w:rPr>
              <w:t>p_XmldsigDocument</w:t>
            </w:r>
            <w:proofErr w:type="spellEnd"/>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proofErr w:type="spellStart"/>
            <w:r w:rsidRPr="00874DD1">
              <w:rPr>
                <w:rFonts w:ascii="Arial" w:hAnsi="Arial"/>
                <w:b/>
                <w:sz w:val="18"/>
              </w:rPr>
              <w:t>fx_XML_GetElementContent</w:t>
            </w:r>
            <w:proofErr w:type="spellEnd"/>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Return content of the node in an XML tree or XML branch as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string containing the content of the element or empty string if </w:t>
            </w:r>
            <w:proofErr w:type="spellStart"/>
            <w:r w:rsidRPr="00874DD1">
              <w:rPr>
                <w:rFonts w:ascii="Arial" w:hAnsi="Arial"/>
                <w:sz w:val="18"/>
              </w:rPr>
              <w:t>p_XpathExpression</w:t>
            </w:r>
            <w:proofErr w:type="spellEnd"/>
            <w:r w:rsidRPr="00874DD1">
              <w:rPr>
                <w:rFonts w:ascii="Arial" w:hAnsi="Arial"/>
                <w:sz w:val="18"/>
              </w:rPr>
              <w:t xml:space="preserve">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NOTE: if the element may be empty, it may be necessary to check existence of the element with </w:t>
            </w:r>
            <w:proofErr w:type="spellStart"/>
            <w:r w:rsidRPr="00874DD1">
              <w:rPr>
                <w:rFonts w:ascii="Arial" w:hAnsi="Arial"/>
                <w:sz w:val="18"/>
              </w:rPr>
              <w:t>fx_XML_GetElement</w:t>
            </w:r>
            <w:proofErr w:type="spellEnd"/>
            <w:r w:rsidRPr="00874DD1">
              <w:rPr>
                <w:rFonts w:ascii="Arial" w:hAnsi="Arial"/>
                <w:sz w:val="18"/>
              </w:rPr>
              <w:t xml:space="preserve">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proofErr w:type="spellStart"/>
            <w:r w:rsidRPr="00874DD1">
              <w:rPr>
                <w:rFonts w:ascii="Arial" w:hAnsi="Arial"/>
                <w:b/>
                <w:sz w:val="18"/>
              </w:rPr>
              <w:t>fx_XML_SetElementContent</w:t>
            </w:r>
            <w:proofErr w:type="spellEnd"/>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Return XML tree or XML branch with replaced content of the node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proofErr w:type="spellStart"/>
            <w:r w:rsidRPr="00874DD1">
              <w:rPr>
                <w:rFonts w:ascii="Arial" w:hAnsi="Arial"/>
                <w:sz w:val="18"/>
              </w:rPr>
              <w:t>p_NewContent</w:t>
            </w:r>
            <w:proofErr w:type="spellEnd"/>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proofErr w:type="spellStart"/>
            <w:r w:rsidRPr="00874DD1">
              <w:t>p_Data</w:t>
            </w:r>
            <w:proofErr w:type="spellEnd"/>
          </w:p>
        </w:tc>
        <w:tc>
          <w:tcPr>
            <w:tcW w:w="5173" w:type="dxa"/>
            <w:shd w:val="clear" w:color="auto" w:fill="auto"/>
          </w:tcPr>
          <w:p w14:paraId="0F430175" w14:textId="77777777" w:rsidR="00F107CA" w:rsidRPr="00874DD1" w:rsidRDefault="00F107CA" w:rsidP="003A5F40">
            <w:pPr>
              <w:pStyle w:val="TAL"/>
            </w:pPr>
            <w:r w:rsidRPr="00874DD1">
              <w:t>data (</w:t>
            </w:r>
            <w:proofErr w:type="spellStart"/>
            <w:r w:rsidRPr="00874DD1">
              <w:t>octetstring</w:t>
            </w:r>
            <w:proofErr w:type="spellEnd"/>
            <w:r w:rsidRPr="00874DD1">
              <w:t>)</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proofErr w:type="spellStart"/>
            <w:r w:rsidRPr="00874DD1">
              <w:t>octetstring</w:t>
            </w:r>
            <w:proofErr w:type="spellEnd"/>
            <w:r w:rsidRPr="00874DD1">
              <w:t xml:space="preserve">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proofErr w:type="spellStart"/>
            <w:r w:rsidRPr="00874DD1">
              <w:t>p_Function</w:t>
            </w:r>
            <w:proofErr w:type="spellEnd"/>
          </w:p>
        </w:tc>
        <w:tc>
          <w:tcPr>
            <w:tcW w:w="5173" w:type="dxa"/>
            <w:shd w:val="clear" w:color="auto" w:fill="auto"/>
          </w:tcPr>
          <w:p w14:paraId="49479847" w14:textId="77777777" w:rsidR="001B38F0" w:rsidRPr="00874DD1" w:rsidRDefault="001B38F0" w:rsidP="00651E6E">
            <w:pPr>
              <w:pStyle w:val="TAL"/>
            </w:pPr>
            <w:r w:rsidRPr="00874DD1">
              <w:t xml:space="preserve">type enumerated </w:t>
            </w:r>
            <w:proofErr w:type="spellStart"/>
            <w:r w:rsidRPr="00874DD1">
              <w:t>HASH_Function_Type</w:t>
            </w:r>
            <w:proofErr w:type="spellEnd"/>
            <w:r w:rsidRPr="00874DD1">
              <w:t xml:space="preserv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w:t>
            </w:r>
            <w:proofErr w:type="spellStart"/>
            <w:r w:rsidRPr="00874DD1">
              <w:t>e.g</w:t>
            </w:r>
            <w:proofErr w:type="spellEnd"/>
            <w:r w:rsidRPr="00874DD1">
              <w:t xml:space="preserve">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proofErr w:type="spellStart"/>
            <w:r w:rsidRPr="00874DD1">
              <w:t>p_Data</w:t>
            </w:r>
            <w:proofErr w:type="spellEnd"/>
          </w:p>
        </w:tc>
        <w:tc>
          <w:tcPr>
            <w:tcW w:w="5173" w:type="dxa"/>
            <w:shd w:val="clear" w:color="auto" w:fill="auto"/>
          </w:tcPr>
          <w:p w14:paraId="512241B7" w14:textId="77777777" w:rsidR="001B38F0" w:rsidRPr="00874DD1" w:rsidRDefault="001F74A4" w:rsidP="00651E6E">
            <w:pPr>
              <w:pStyle w:val="TAL"/>
            </w:pPr>
            <w:r w:rsidRPr="00874DD1">
              <w:t>data (</w:t>
            </w:r>
            <w:proofErr w:type="spellStart"/>
            <w:r w:rsidRPr="00874DD1">
              <w:t>octetstring</w:t>
            </w:r>
            <w:proofErr w:type="spellEnd"/>
            <w:r w:rsidRPr="00874DD1">
              <w:t>)</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proofErr w:type="spellStart"/>
            <w:r w:rsidRPr="00874DD1">
              <w:t>octetstring</w:t>
            </w:r>
            <w:proofErr w:type="spellEnd"/>
            <w:r w:rsidRPr="00874DD1">
              <w:t xml:space="preserve">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lastRenderedPageBreak/>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proofErr w:type="spellStart"/>
            <w:r w:rsidRPr="00874DD1">
              <w:rPr>
                <w:b/>
              </w:rPr>
              <w:t>fx_JWK_Signature</w:t>
            </w:r>
            <w:proofErr w:type="spellEnd"/>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proofErr w:type="spellStart"/>
            <w:r w:rsidRPr="00874DD1">
              <w:t>p_String</w:t>
            </w:r>
            <w:proofErr w:type="spellEnd"/>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w:t>
            </w:r>
            <w:proofErr w:type="spellStart"/>
            <w:r w:rsidR="001F74A4" w:rsidRPr="00874DD1">
              <w:t>charstring</w:t>
            </w:r>
            <w:proofErr w:type="spellEnd"/>
            <w:r w:rsidR="001F74A4" w:rsidRPr="00874DD1">
              <w:t>)</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proofErr w:type="spellStart"/>
            <w:r w:rsidRPr="00874DD1">
              <w:t>p_Algorithm</w:t>
            </w:r>
            <w:proofErr w:type="spellEnd"/>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 xml:space="preserve">type enumerated </w:t>
            </w:r>
            <w:proofErr w:type="spellStart"/>
            <w:r w:rsidRPr="00874DD1">
              <w:t>JWK_HashAlgorithm_Type</w:t>
            </w:r>
            <w:proofErr w:type="spellEnd"/>
            <w:r w:rsidRPr="00874DD1">
              <w:t xml:space="preserv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proofErr w:type="spellStart"/>
            <w:r w:rsidRPr="00874DD1">
              <w:t>p_Key</w:t>
            </w:r>
            <w:proofErr w:type="spellEnd"/>
          </w:p>
        </w:tc>
        <w:tc>
          <w:tcPr>
            <w:tcW w:w="5173" w:type="dxa"/>
            <w:shd w:val="clear" w:color="auto" w:fill="auto"/>
          </w:tcPr>
          <w:p w14:paraId="3678390A" w14:textId="77777777" w:rsidR="001B38F0" w:rsidRPr="00874DD1" w:rsidRDefault="001F74A4" w:rsidP="00651E6E">
            <w:pPr>
              <w:pStyle w:val="TAL"/>
            </w:pPr>
            <w:r w:rsidRPr="00874DD1">
              <w:t>key (</w:t>
            </w:r>
            <w:proofErr w:type="spellStart"/>
            <w:r w:rsidRPr="00874DD1">
              <w:t>octetstring</w:t>
            </w:r>
            <w:proofErr w:type="spellEnd"/>
            <w:r w:rsidRPr="00874DD1">
              <w:t>)</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proofErr w:type="spellStart"/>
            <w:r w:rsidRPr="00874DD1">
              <w:t>charstring</w:t>
            </w:r>
            <w:proofErr w:type="spellEnd"/>
            <w:r w:rsidRPr="00874DD1">
              <w:t xml:space="preserve">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proofErr w:type="spellStart"/>
            <w:r w:rsidRPr="00874DD1">
              <w:rPr>
                <w:b/>
              </w:rPr>
              <w:t>fx_XML_Log</w:t>
            </w:r>
            <w:proofErr w:type="spellEnd"/>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proofErr w:type="spellStart"/>
            <w:r w:rsidRPr="00874DD1">
              <w:t>p_FileName</w:t>
            </w:r>
            <w:proofErr w:type="spellEnd"/>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proofErr w:type="spellStart"/>
            <w:r w:rsidRPr="00874DD1">
              <w:t>p_LineNo</w:t>
            </w:r>
            <w:proofErr w:type="spellEnd"/>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proofErr w:type="spellStart"/>
            <w:r w:rsidRPr="00874DD1">
              <w:t>p_UplinkDownlink</w:t>
            </w:r>
            <w:proofErr w:type="spellEnd"/>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proofErr w:type="spellStart"/>
            <w:r w:rsidRPr="00874DD1">
              <w:t>p_XmlDocument</w:t>
            </w:r>
            <w:proofErr w:type="spellEnd"/>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proofErr w:type="spellStart"/>
            <w:r w:rsidRPr="00874DD1">
              <w:rPr>
                <w:b/>
                <w:bCs/>
              </w:rPr>
              <w:t>fx_AEAD_Encryp</w:t>
            </w:r>
            <w:r w:rsidR="00D01DF9" w:rsidRPr="00874DD1">
              <w:rPr>
                <w:b/>
                <w:bCs/>
              </w:rPr>
              <w:t>t</w:t>
            </w:r>
            <w:proofErr w:type="spellEnd"/>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proofErr w:type="spellStart"/>
            <w:r w:rsidRPr="00874DD1">
              <w:t>p_Data</w:t>
            </w:r>
            <w:proofErr w:type="spellEnd"/>
          </w:p>
        </w:tc>
        <w:tc>
          <w:tcPr>
            <w:tcW w:w="5088" w:type="dxa"/>
            <w:shd w:val="clear" w:color="auto" w:fill="auto"/>
          </w:tcPr>
          <w:p w14:paraId="2C56B031" w14:textId="77777777" w:rsidR="00215BCA" w:rsidRPr="00874DD1" w:rsidRDefault="00215BCA" w:rsidP="00BB2656">
            <w:pPr>
              <w:pStyle w:val="TAL"/>
            </w:pPr>
            <w:r w:rsidRPr="00874DD1">
              <w:t>(</w:t>
            </w:r>
            <w:proofErr w:type="spellStart"/>
            <w:r w:rsidRPr="00874DD1">
              <w:t>octetstring</w:t>
            </w:r>
            <w:proofErr w:type="spellEnd"/>
            <w:r w:rsidRPr="00874DD1">
              <w:t>)</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proofErr w:type="spellStart"/>
            <w:r w:rsidRPr="00874DD1">
              <w:t>p_AssociatedData</w:t>
            </w:r>
            <w:proofErr w:type="spellEnd"/>
          </w:p>
        </w:tc>
        <w:tc>
          <w:tcPr>
            <w:tcW w:w="5088" w:type="dxa"/>
            <w:shd w:val="clear" w:color="auto" w:fill="auto"/>
          </w:tcPr>
          <w:p w14:paraId="248FD8E0" w14:textId="77777777" w:rsidR="00215BCA" w:rsidRPr="00874DD1" w:rsidRDefault="00215BCA" w:rsidP="00BB2656">
            <w:pPr>
              <w:pStyle w:val="TAL"/>
            </w:pPr>
            <w:r w:rsidRPr="00874DD1">
              <w:t>(</w:t>
            </w:r>
            <w:proofErr w:type="spellStart"/>
            <w:r w:rsidRPr="00874DD1">
              <w:t>octetstring</w:t>
            </w:r>
            <w:proofErr w:type="spellEnd"/>
            <w:r w:rsidRPr="00874DD1">
              <w:t>)</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proofErr w:type="spellStart"/>
            <w:r w:rsidRPr="00874DD1">
              <w:t>p_Method</w:t>
            </w:r>
            <w:proofErr w:type="spellEnd"/>
          </w:p>
        </w:tc>
        <w:tc>
          <w:tcPr>
            <w:tcW w:w="5088" w:type="dxa"/>
            <w:shd w:val="clear" w:color="auto" w:fill="auto"/>
          </w:tcPr>
          <w:p w14:paraId="6F766EEF" w14:textId="77777777" w:rsidR="00215BCA" w:rsidRPr="00874DD1" w:rsidRDefault="00215BCA" w:rsidP="00BB2656">
            <w:pPr>
              <w:pStyle w:val="TAL"/>
            </w:pPr>
            <w:r w:rsidRPr="00874DD1">
              <w:t xml:space="preserve">type enumerated </w:t>
            </w:r>
            <w:proofErr w:type="spellStart"/>
            <w:r w:rsidRPr="00874DD1">
              <w:t>AEAD_EncryptionMethod_Type</w:t>
            </w:r>
            <w:proofErr w:type="spellEnd"/>
            <w:r w:rsidRPr="00874DD1">
              <w:t xml:space="preserv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proofErr w:type="spellStart"/>
            <w:r w:rsidRPr="00874DD1">
              <w:t>p_Key</w:t>
            </w:r>
            <w:proofErr w:type="spellEnd"/>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proofErr w:type="spellStart"/>
            <w:r w:rsidRPr="00874DD1">
              <w:t>p_IV</w:t>
            </w:r>
            <w:proofErr w:type="spellEnd"/>
          </w:p>
        </w:tc>
        <w:tc>
          <w:tcPr>
            <w:tcW w:w="5088" w:type="dxa"/>
            <w:shd w:val="clear" w:color="auto" w:fill="auto"/>
          </w:tcPr>
          <w:p w14:paraId="7B3E2A14" w14:textId="77777777" w:rsidR="00215BCA" w:rsidRPr="00874DD1" w:rsidRDefault="00215BCA" w:rsidP="00BB2656">
            <w:pPr>
              <w:pStyle w:val="TAL"/>
            </w:pPr>
            <w:r w:rsidRPr="00874DD1">
              <w:t>initial vector (</w:t>
            </w:r>
            <w:proofErr w:type="spellStart"/>
            <w:r w:rsidRPr="00874DD1">
              <w:t>octetstring</w:t>
            </w:r>
            <w:proofErr w:type="spellEnd"/>
            <w:r w:rsidRPr="00874DD1">
              <w:t>)</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proofErr w:type="spellStart"/>
            <w:r w:rsidRPr="00874DD1">
              <w:t>octetstring</w:t>
            </w:r>
            <w:proofErr w:type="spellEnd"/>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proofErr w:type="spellStart"/>
            <w:r w:rsidRPr="00874DD1">
              <w:rPr>
                <w:rFonts w:ascii="Arial" w:hAnsi="Arial"/>
                <w:b/>
                <w:sz w:val="18"/>
              </w:rPr>
              <w:t>fx_AEAD_Decrypt</w:t>
            </w:r>
            <w:proofErr w:type="spellEnd"/>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proofErr w:type="spellStart"/>
            <w:r w:rsidRPr="00874DD1">
              <w:rPr>
                <w:rFonts w:ascii="Arial" w:hAnsi="Arial"/>
                <w:sz w:val="18"/>
              </w:rPr>
              <w:t>p_Data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proofErr w:type="spellStart"/>
            <w:r w:rsidRPr="00874DD1">
              <w:rPr>
                <w:rFonts w:ascii="Arial" w:hAnsi="Arial"/>
                <w:sz w:val="18"/>
              </w:rPr>
              <w:t>p_AssociatedData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proofErr w:type="spellStart"/>
            <w:r w:rsidRPr="00874DD1">
              <w:rPr>
                <w:rFonts w:ascii="Arial" w:hAnsi="Arial"/>
                <w:sz w:val="18"/>
              </w:rPr>
              <w:t>p_Method</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AEAD_EncryptionMethod_Type</w:t>
            </w:r>
            <w:proofErr w:type="spellEnd"/>
            <w:r w:rsidRPr="00874DD1">
              <w:rPr>
                <w:rFonts w:ascii="Arial" w:hAnsi="Arial"/>
                <w:sz w:val="18"/>
              </w:rPr>
              <w:t xml:space="preserv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proofErr w:type="spellStart"/>
            <w:r w:rsidRPr="00874DD1">
              <w:rPr>
                <w:rFonts w:ascii="Arial" w:hAnsi="Arial"/>
                <w:sz w:val="18"/>
              </w:rPr>
              <w:t>p_Key</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proofErr w:type="spellStart"/>
            <w:r w:rsidRPr="00874DD1">
              <w:rPr>
                <w:rFonts w:ascii="Arial" w:hAnsi="Arial"/>
                <w:sz w:val="18"/>
              </w:rPr>
              <w:t>p_IV</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proofErr w:type="spellStart"/>
            <w:r w:rsidRPr="00874DD1">
              <w:rPr>
                <w:rFonts w:ascii="Arial" w:hAnsi="Arial"/>
                <w:sz w:val="18"/>
              </w:rPr>
              <w:t>octetstring</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284" w:name="_Toc27406712"/>
      <w:bookmarkStart w:id="285" w:name="_Toc36037478"/>
      <w:bookmarkStart w:id="286" w:name="_Toc43837849"/>
      <w:bookmarkStart w:id="287" w:name="_Toc51832394"/>
      <w:bookmarkStart w:id="288" w:name="_Toc60167098"/>
      <w:bookmarkStart w:id="289" w:name="_Toc68108940"/>
      <w:bookmarkStart w:id="290" w:name="_Toc75458748"/>
      <w:bookmarkStart w:id="291" w:name="_Toc90631873"/>
      <w:bookmarkStart w:id="292" w:name="_Toc178185910"/>
      <w:r w:rsidRPr="00874DD1">
        <w:t>9</w:t>
      </w:r>
      <w:r w:rsidRPr="00874DD1">
        <w:tab/>
        <w:t>IXIT Proforma</w:t>
      </w:r>
      <w:bookmarkEnd w:id="284"/>
      <w:bookmarkEnd w:id="285"/>
      <w:bookmarkEnd w:id="286"/>
      <w:bookmarkEnd w:id="287"/>
      <w:bookmarkEnd w:id="288"/>
      <w:bookmarkEnd w:id="289"/>
      <w:bookmarkEnd w:id="290"/>
      <w:bookmarkEnd w:id="291"/>
      <w:bookmarkEnd w:id="292"/>
    </w:p>
    <w:p w14:paraId="1E8200C0" w14:textId="77777777" w:rsidR="008B462F" w:rsidRPr="00874DD1" w:rsidRDefault="008B462F" w:rsidP="008B462F">
      <w:pPr>
        <w:pStyle w:val="Heading2"/>
      </w:pPr>
      <w:bookmarkStart w:id="293" w:name="_Toc27406713"/>
      <w:bookmarkStart w:id="294" w:name="_Toc36037479"/>
      <w:bookmarkStart w:id="295" w:name="_Toc43837850"/>
      <w:bookmarkStart w:id="296" w:name="_Toc51832395"/>
      <w:bookmarkStart w:id="297" w:name="_Toc60167099"/>
      <w:bookmarkStart w:id="298" w:name="_Toc68108941"/>
      <w:bookmarkStart w:id="299" w:name="_Toc75458749"/>
      <w:bookmarkStart w:id="300" w:name="_Toc90631874"/>
      <w:bookmarkStart w:id="301" w:name="_Toc178185911"/>
      <w:r w:rsidRPr="00874DD1">
        <w:t>9.1</w:t>
      </w:r>
      <w:r w:rsidRPr="00874DD1">
        <w:tab/>
        <w:t>General</w:t>
      </w:r>
      <w:bookmarkEnd w:id="293"/>
      <w:bookmarkEnd w:id="294"/>
      <w:bookmarkEnd w:id="295"/>
      <w:bookmarkEnd w:id="296"/>
      <w:bookmarkEnd w:id="297"/>
      <w:bookmarkEnd w:id="298"/>
      <w:bookmarkEnd w:id="299"/>
      <w:bookmarkEnd w:id="300"/>
      <w:bookmarkEnd w:id="301"/>
    </w:p>
    <w:p w14:paraId="7C637FE4" w14:textId="77777777" w:rsidR="008B462F" w:rsidRPr="00874DD1" w:rsidRDefault="008B462F" w:rsidP="008B462F">
      <w:r w:rsidRPr="00874DD1">
        <w:t>This partial IXIT proforma contained in the present document is provided for completion, when the related Abstract Test Suite is to be used against the Implementation Under Test (IUT).</w:t>
      </w:r>
    </w:p>
    <w:p w14:paraId="102E4C3C" w14:textId="77777777" w:rsidR="008B462F" w:rsidRPr="00874DD1" w:rsidRDefault="008B462F" w:rsidP="008B462F">
      <w:r w:rsidRPr="00874DD1">
        <w:t xml:space="preserve">Text in italics is a comment for guidance </w:t>
      </w:r>
      <w:proofErr w:type="gramStart"/>
      <w:r w:rsidRPr="00874DD1">
        <w:t>for the production of</w:t>
      </w:r>
      <w:proofErr w:type="gramEnd"/>
      <w:r w:rsidRPr="00874DD1">
        <w:t xml:space="preserve"> an IXIT, and is not to be included in the actual IXIT.</w:t>
      </w:r>
    </w:p>
    <w:p w14:paraId="5B2F5DC1" w14:textId="77777777" w:rsidR="008B462F" w:rsidRPr="00874DD1" w:rsidRDefault="008B462F" w:rsidP="008B462F">
      <w:r w:rsidRPr="00874DD1">
        <w:lastRenderedPageBreak/>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02" w:name="_Toc27406714"/>
      <w:bookmarkStart w:id="303" w:name="_Toc36037480"/>
      <w:bookmarkStart w:id="304" w:name="_Toc43837851"/>
      <w:bookmarkStart w:id="305" w:name="_Toc51832396"/>
      <w:bookmarkStart w:id="306" w:name="_Toc60167100"/>
      <w:bookmarkStart w:id="307" w:name="_Toc68108942"/>
      <w:bookmarkStart w:id="308" w:name="_Toc75458750"/>
      <w:bookmarkStart w:id="309" w:name="_Toc90631875"/>
      <w:bookmarkStart w:id="310" w:name="_Toc178185912"/>
      <w:r w:rsidRPr="00874DD1">
        <w:lastRenderedPageBreak/>
        <w:t>9.2</w:t>
      </w:r>
      <w:r w:rsidRPr="00874DD1">
        <w:tab/>
      </w:r>
      <w:bookmarkEnd w:id="302"/>
      <w:bookmarkEnd w:id="303"/>
      <w:bookmarkEnd w:id="304"/>
      <w:bookmarkEnd w:id="305"/>
      <w:bookmarkEnd w:id="306"/>
      <w:bookmarkEnd w:id="307"/>
      <w:r w:rsidR="002C6871" w:rsidRPr="00874DD1">
        <w:t>MCX</w:t>
      </w:r>
      <w:bookmarkEnd w:id="308"/>
      <w:bookmarkEnd w:id="309"/>
      <w:bookmarkEnd w:id="310"/>
    </w:p>
    <w:p w14:paraId="23C1E6C8" w14:textId="7D4FAEB6" w:rsidR="00DD307B" w:rsidRPr="00874DD1" w:rsidRDefault="00DD307B" w:rsidP="00F02FA8">
      <w:pPr>
        <w:pStyle w:val="Heading3"/>
      </w:pPr>
      <w:bookmarkStart w:id="311" w:name="_Toc27406715"/>
      <w:bookmarkStart w:id="312" w:name="_Toc36037481"/>
      <w:bookmarkStart w:id="313" w:name="_Toc43837852"/>
      <w:bookmarkStart w:id="314" w:name="_Toc51832397"/>
      <w:bookmarkStart w:id="315" w:name="_Toc60167101"/>
      <w:bookmarkStart w:id="316" w:name="_Toc68108943"/>
      <w:bookmarkStart w:id="317" w:name="_Toc75458751"/>
      <w:bookmarkStart w:id="318" w:name="_Toc90631876"/>
      <w:bookmarkStart w:id="319" w:name="_Toc178185913"/>
      <w:r w:rsidRPr="00874DD1">
        <w:t>9.2.1</w:t>
      </w:r>
      <w:r w:rsidRPr="00874DD1">
        <w:tab/>
      </w:r>
      <w:r w:rsidR="002C6871" w:rsidRPr="00874DD1">
        <w:t xml:space="preserve">MCX </w:t>
      </w:r>
      <w:r w:rsidRPr="00874DD1">
        <w:t>Client PIXIT</w:t>
      </w:r>
      <w:bookmarkEnd w:id="311"/>
      <w:bookmarkEnd w:id="312"/>
      <w:bookmarkEnd w:id="313"/>
      <w:bookmarkEnd w:id="314"/>
      <w:bookmarkEnd w:id="315"/>
      <w:bookmarkEnd w:id="316"/>
      <w:bookmarkEnd w:id="317"/>
      <w:bookmarkEnd w:id="318"/>
      <w:bookmarkEnd w:id="319"/>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AE672E" w:rsidRPr="00874DD1" w14:paraId="777E5871" w14:textId="77777777" w:rsidTr="00EC6677">
        <w:trPr>
          <w:gridAfter w:val="1"/>
          <w:wAfter w:w="66" w:type="dxa"/>
          <w:tblHeader/>
          <w:jc w:val="center"/>
        </w:trPr>
        <w:tc>
          <w:tcPr>
            <w:tcW w:w="2737" w:type="dxa"/>
            <w:gridSpan w:val="2"/>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lastRenderedPageBreak/>
              <w:t>Parameter Name</w:t>
            </w:r>
          </w:p>
        </w:tc>
        <w:tc>
          <w:tcPr>
            <w:tcW w:w="1514" w:type="dxa"/>
            <w:gridSpan w:val="2"/>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2"/>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2"/>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2"/>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1"/>
          <w:wAfter w:w="66" w:type="dxa"/>
          <w:jc w:val="center"/>
        </w:trPr>
        <w:tc>
          <w:tcPr>
            <w:tcW w:w="2737" w:type="dxa"/>
            <w:gridSpan w:val="2"/>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2"/>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2"/>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2"/>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2"/>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1"/>
          <w:wAfter w:w="66" w:type="dxa"/>
          <w:jc w:val="center"/>
        </w:trPr>
        <w:tc>
          <w:tcPr>
            <w:tcW w:w="2737" w:type="dxa"/>
            <w:gridSpan w:val="2"/>
            <w:shd w:val="clear" w:color="auto" w:fill="auto"/>
            <w:noWrap/>
          </w:tcPr>
          <w:p w14:paraId="19CC619C" w14:textId="25C46290" w:rsidR="00AE672E" w:rsidRPr="00874DD1" w:rsidRDefault="00AE672E" w:rsidP="000B5A27">
            <w:pPr>
              <w:pStyle w:val="TAL"/>
            </w:pPr>
            <w:proofErr w:type="spellStart"/>
            <w:r w:rsidRPr="00874DD1">
              <w:t>px_MC</w:t>
            </w:r>
            <w:r w:rsidR="00D01DF9" w:rsidRPr="00874DD1">
              <w:t>X</w:t>
            </w:r>
            <w:r w:rsidRPr="00874DD1">
              <w:t>_Client_B_ID</w:t>
            </w:r>
            <w:proofErr w:type="spellEnd"/>
          </w:p>
        </w:tc>
        <w:tc>
          <w:tcPr>
            <w:tcW w:w="1514" w:type="dxa"/>
            <w:gridSpan w:val="2"/>
            <w:shd w:val="clear" w:color="auto" w:fill="auto"/>
          </w:tcPr>
          <w:p w14:paraId="50C95318" w14:textId="77777777" w:rsidR="00AE672E" w:rsidRPr="00874DD1" w:rsidRDefault="00AE672E" w:rsidP="000B5A27">
            <w:pPr>
              <w:pStyle w:val="TAL"/>
            </w:pPr>
            <w:proofErr w:type="spellStart"/>
            <w:r w:rsidRPr="00874DD1">
              <w:t>charstring</w:t>
            </w:r>
            <w:proofErr w:type="spellEnd"/>
          </w:p>
        </w:tc>
        <w:tc>
          <w:tcPr>
            <w:tcW w:w="1701" w:type="dxa"/>
            <w:gridSpan w:val="2"/>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2"/>
            <w:shd w:val="clear" w:color="auto" w:fill="auto"/>
          </w:tcPr>
          <w:p w14:paraId="614F12DE" w14:textId="77777777" w:rsidR="00AE672E" w:rsidRPr="00874DD1" w:rsidRDefault="00AE672E" w:rsidP="000B5A27">
            <w:pPr>
              <w:pStyle w:val="TAL"/>
            </w:pPr>
          </w:p>
        </w:tc>
        <w:tc>
          <w:tcPr>
            <w:tcW w:w="2833" w:type="dxa"/>
            <w:gridSpan w:val="2"/>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w:t>
            </w:r>
            <w:proofErr w:type="spellStart"/>
            <w:r w:rsidRPr="00874DD1">
              <w:t>urn:uuid:XXXXXXXX-YYYY-ZZZZ-yyyy-zzzzzzzzzzzz</w:t>
            </w:r>
            <w:proofErr w:type="spellEnd"/>
            <w:r w:rsidRPr="00874DD1">
              <w:t xml:space="preserve">" </w:t>
            </w:r>
          </w:p>
        </w:tc>
      </w:tr>
      <w:tr w:rsidR="00AE672E" w:rsidRPr="00874DD1" w14:paraId="6B03AF94" w14:textId="77777777" w:rsidTr="00EC6677">
        <w:trPr>
          <w:gridAfter w:val="1"/>
          <w:wAfter w:w="66" w:type="dxa"/>
          <w:jc w:val="center"/>
        </w:trPr>
        <w:tc>
          <w:tcPr>
            <w:tcW w:w="2737" w:type="dxa"/>
            <w:gridSpan w:val="2"/>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2"/>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2"/>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2"/>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2"/>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1"/>
          <w:wAfter w:w="66" w:type="dxa"/>
          <w:jc w:val="center"/>
        </w:trPr>
        <w:tc>
          <w:tcPr>
            <w:tcW w:w="2737" w:type="dxa"/>
            <w:gridSpan w:val="2"/>
            <w:shd w:val="clear" w:color="auto" w:fill="auto"/>
            <w:noWrap/>
          </w:tcPr>
          <w:p w14:paraId="0773C218" w14:textId="77777777" w:rsidR="00AE672E" w:rsidRPr="00874DD1" w:rsidRDefault="00AE672E" w:rsidP="00EB476F">
            <w:pPr>
              <w:pStyle w:val="TAL"/>
            </w:pPr>
            <w:proofErr w:type="spellStart"/>
            <w:r w:rsidRPr="00874DD1">
              <w:t>px_MCPTT_</w:t>
            </w:r>
            <w:r w:rsidR="00C05833" w:rsidRPr="00874DD1">
              <w:t>ID_</w:t>
            </w:r>
            <w:r w:rsidRPr="00874DD1">
              <w:t>User_A</w:t>
            </w:r>
            <w:proofErr w:type="spellEnd"/>
          </w:p>
        </w:tc>
        <w:tc>
          <w:tcPr>
            <w:tcW w:w="1514" w:type="dxa"/>
            <w:gridSpan w:val="2"/>
            <w:shd w:val="clear" w:color="auto" w:fill="auto"/>
          </w:tcPr>
          <w:p w14:paraId="7EE9D9F9" w14:textId="77777777" w:rsidR="00AE672E" w:rsidRPr="00874DD1" w:rsidRDefault="00AE672E" w:rsidP="00EB476F">
            <w:pPr>
              <w:pStyle w:val="TAL"/>
            </w:pPr>
            <w:proofErr w:type="spellStart"/>
            <w:r w:rsidRPr="00874DD1">
              <w:t>charstring</w:t>
            </w:r>
            <w:proofErr w:type="spellEnd"/>
          </w:p>
        </w:tc>
        <w:tc>
          <w:tcPr>
            <w:tcW w:w="1701" w:type="dxa"/>
            <w:gridSpan w:val="2"/>
            <w:shd w:val="clear" w:color="auto" w:fill="auto"/>
          </w:tcPr>
          <w:p w14:paraId="6C5C1BB1" w14:textId="77777777" w:rsidR="00AE672E" w:rsidRPr="00874DD1" w:rsidRDefault="00AE672E" w:rsidP="00EB476F">
            <w:pPr>
              <w:pStyle w:val="TAL"/>
            </w:pPr>
            <w:r w:rsidRPr="00874DD1">
              <w:t>"</w:t>
            </w:r>
            <w:proofErr w:type="spellStart"/>
            <w:r w:rsidRPr="00874DD1">
              <w:t>mcptt</w:t>
            </w:r>
            <w:proofErr w:type="spellEnd"/>
            <w:r w:rsidRPr="00874DD1">
              <w:t>-user-A-id@ mcptt-op.gov"</w:t>
            </w:r>
          </w:p>
        </w:tc>
        <w:tc>
          <w:tcPr>
            <w:tcW w:w="1134" w:type="dxa"/>
            <w:gridSpan w:val="2"/>
            <w:shd w:val="clear" w:color="auto" w:fill="auto"/>
          </w:tcPr>
          <w:p w14:paraId="249F476B" w14:textId="77777777" w:rsidR="00AE672E" w:rsidRPr="00874DD1" w:rsidRDefault="00C05833" w:rsidP="00EB476F">
            <w:pPr>
              <w:pStyle w:val="TAL"/>
            </w:pPr>
            <w:r w:rsidRPr="00874DD1">
              <w:t>NOTE 1</w:t>
            </w:r>
          </w:p>
        </w:tc>
        <w:tc>
          <w:tcPr>
            <w:tcW w:w="2833" w:type="dxa"/>
            <w:gridSpan w:val="2"/>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1"/>
          <w:wAfter w:w="66" w:type="dxa"/>
          <w:jc w:val="center"/>
        </w:trPr>
        <w:tc>
          <w:tcPr>
            <w:tcW w:w="2737" w:type="dxa"/>
            <w:gridSpan w:val="2"/>
            <w:shd w:val="clear" w:color="auto" w:fill="auto"/>
            <w:noWrap/>
          </w:tcPr>
          <w:p w14:paraId="0FA532E5" w14:textId="77777777" w:rsidR="00C05833" w:rsidRPr="00874DD1" w:rsidRDefault="00C05833" w:rsidP="00EB476F">
            <w:pPr>
              <w:pStyle w:val="TAL"/>
            </w:pPr>
            <w:proofErr w:type="spellStart"/>
            <w:r w:rsidRPr="00874DD1">
              <w:t>px_MCVideo_ID_User_A</w:t>
            </w:r>
            <w:proofErr w:type="spellEnd"/>
          </w:p>
        </w:tc>
        <w:tc>
          <w:tcPr>
            <w:tcW w:w="1514" w:type="dxa"/>
            <w:gridSpan w:val="2"/>
            <w:shd w:val="clear" w:color="auto" w:fill="auto"/>
          </w:tcPr>
          <w:p w14:paraId="4F9E2AD8" w14:textId="77777777" w:rsidR="00C05833" w:rsidRPr="00874DD1" w:rsidRDefault="00C05833" w:rsidP="00EB476F">
            <w:pPr>
              <w:pStyle w:val="TAL"/>
            </w:pPr>
            <w:proofErr w:type="spellStart"/>
            <w:r w:rsidRPr="00874DD1">
              <w:t>charstring</w:t>
            </w:r>
            <w:proofErr w:type="spellEnd"/>
          </w:p>
        </w:tc>
        <w:tc>
          <w:tcPr>
            <w:tcW w:w="1701" w:type="dxa"/>
            <w:gridSpan w:val="2"/>
            <w:shd w:val="clear" w:color="auto" w:fill="auto"/>
          </w:tcPr>
          <w:p w14:paraId="01DE8E65" w14:textId="77777777" w:rsidR="00C05833" w:rsidRPr="00874DD1" w:rsidRDefault="00C05833" w:rsidP="00EB476F">
            <w:pPr>
              <w:pStyle w:val="TAL"/>
            </w:pPr>
          </w:p>
        </w:tc>
        <w:tc>
          <w:tcPr>
            <w:tcW w:w="1134" w:type="dxa"/>
            <w:gridSpan w:val="2"/>
            <w:shd w:val="clear" w:color="auto" w:fill="auto"/>
          </w:tcPr>
          <w:p w14:paraId="520957B6" w14:textId="77777777" w:rsidR="00C05833" w:rsidRPr="00874DD1" w:rsidRDefault="00C05833" w:rsidP="00EB476F">
            <w:pPr>
              <w:pStyle w:val="TAL"/>
            </w:pPr>
            <w:r w:rsidRPr="00874DD1">
              <w:t>NOTE 1</w:t>
            </w:r>
          </w:p>
        </w:tc>
        <w:tc>
          <w:tcPr>
            <w:tcW w:w="2833" w:type="dxa"/>
            <w:gridSpan w:val="2"/>
            <w:shd w:val="clear" w:color="auto" w:fill="auto"/>
            <w:vAlign w:val="center"/>
          </w:tcPr>
          <w:p w14:paraId="4B76C29A" w14:textId="77777777" w:rsidR="00C05833" w:rsidRPr="00874DD1" w:rsidRDefault="00C05833" w:rsidP="00EB476F">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C05833" w:rsidRPr="00874DD1" w14:paraId="6B4CC45B" w14:textId="77777777" w:rsidTr="00EC6677">
        <w:trPr>
          <w:gridAfter w:val="1"/>
          <w:wAfter w:w="66" w:type="dxa"/>
          <w:jc w:val="center"/>
        </w:trPr>
        <w:tc>
          <w:tcPr>
            <w:tcW w:w="2737" w:type="dxa"/>
            <w:gridSpan w:val="2"/>
            <w:shd w:val="clear" w:color="auto" w:fill="auto"/>
            <w:noWrap/>
          </w:tcPr>
          <w:p w14:paraId="775FE161" w14:textId="77777777" w:rsidR="00C05833" w:rsidRPr="00874DD1" w:rsidRDefault="00C05833" w:rsidP="00EB476F">
            <w:pPr>
              <w:pStyle w:val="TAL"/>
            </w:pPr>
            <w:proofErr w:type="spellStart"/>
            <w:r w:rsidRPr="00874DD1">
              <w:t>px_MCData_ID_User_A</w:t>
            </w:r>
            <w:proofErr w:type="spellEnd"/>
          </w:p>
        </w:tc>
        <w:tc>
          <w:tcPr>
            <w:tcW w:w="1514" w:type="dxa"/>
            <w:gridSpan w:val="2"/>
            <w:shd w:val="clear" w:color="auto" w:fill="auto"/>
          </w:tcPr>
          <w:p w14:paraId="34563B81" w14:textId="77777777" w:rsidR="00C05833" w:rsidRPr="00874DD1" w:rsidRDefault="00C05833" w:rsidP="00EB476F">
            <w:pPr>
              <w:pStyle w:val="TAL"/>
            </w:pPr>
            <w:proofErr w:type="spellStart"/>
            <w:r w:rsidRPr="00874DD1">
              <w:t>charstring</w:t>
            </w:r>
            <w:proofErr w:type="spellEnd"/>
          </w:p>
        </w:tc>
        <w:tc>
          <w:tcPr>
            <w:tcW w:w="1701" w:type="dxa"/>
            <w:gridSpan w:val="2"/>
            <w:shd w:val="clear" w:color="auto" w:fill="auto"/>
          </w:tcPr>
          <w:p w14:paraId="6B3581AD" w14:textId="77777777" w:rsidR="00C05833" w:rsidRPr="00874DD1" w:rsidRDefault="00C05833" w:rsidP="00EB476F">
            <w:pPr>
              <w:pStyle w:val="TAL"/>
            </w:pPr>
          </w:p>
        </w:tc>
        <w:tc>
          <w:tcPr>
            <w:tcW w:w="1134" w:type="dxa"/>
            <w:gridSpan w:val="2"/>
            <w:shd w:val="clear" w:color="auto" w:fill="auto"/>
          </w:tcPr>
          <w:p w14:paraId="7EBCC46D" w14:textId="77777777" w:rsidR="00C05833" w:rsidRPr="00874DD1" w:rsidRDefault="00C05833" w:rsidP="00EB476F">
            <w:pPr>
              <w:pStyle w:val="TAL"/>
            </w:pPr>
            <w:r w:rsidRPr="00874DD1">
              <w:t>NOTE 1</w:t>
            </w:r>
          </w:p>
        </w:tc>
        <w:tc>
          <w:tcPr>
            <w:tcW w:w="2833" w:type="dxa"/>
            <w:gridSpan w:val="2"/>
            <w:shd w:val="clear" w:color="auto" w:fill="auto"/>
            <w:vAlign w:val="center"/>
          </w:tcPr>
          <w:p w14:paraId="2AC89018" w14:textId="77777777" w:rsidR="00C05833" w:rsidRPr="00874DD1" w:rsidRDefault="00C05833" w:rsidP="00EB476F">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AE672E" w:rsidRPr="00874DD1" w14:paraId="55C827E0" w14:textId="77777777" w:rsidTr="00EC6677">
        <w:trPr>
          <w:gridAfter w:val="1"/>
          <w:wAfter w:w="66" w:type="dxa"/>
          <w:jc w:val="center"/>
        </w:trPr>
        <w:tc>
          <w:tcPr>
            <w:tcW w:w="2737" w:type="dxa"/>
            <w:gridSpan w:val="2"/>
            <w:shd w:val="clear" w:color="auto" w:fill="auto"/>
            <w:noWrap/>
          </w:tcPr>
          <w:p w14:paraId="26ABD779" w14:textId="77777777" w:rsidR="00AE672E" w:rsidRPr="00874DD1" w:rsidRDefault="00AE672E" w:rsidP="00EB476F">
            <w:pPr>
              <w:pStyle w:val="TAL"/>
            </w:pPr>
            <w:proofErr w:type="spellStart"/>
            <w:r w:rsidRPr="00874DD1">
              <w:t>px_MCPTT_User_A_Alias</w:t>
            </w:r>
            <w:proofErr w:type="spellEnd"/>
          </w:p>
        </w:tc>
        <w:tc>
          <w:tcPr>
            <w:tcW w:w="1514" w:type="dxa"/>
            <w:gridSpan w:val="2"/>
            <w:shd w:val="clear" w:color="auto" w:fill="auto"/>
          </w:tcPr>
          <w:p w14:paraId="297616B9" w14:textId="77777777" w:rsidR="00AE672E" w:rsidRPr="00874DD1" w:rsidRDefault="00AE672E" w:rsidP="00EB476F">
            <w:pPr>
              <w:pStyle w:val="TAL"/>
            </w:pPr>
            <w:proofErr w:type="spellStart"/>
            <w:r w:rsidRPr="00874DD1">
              <w:t>charstring</w:t>
            </w:r>
            <w:proofErr w:type="spellEnd"/>
          </w:p>
        </w:tc>
        <w:tc>
          <w:tcPr>
            <w:tcW w:w="1701" w:type="dxa"/>
            <w:gridSpan w:val="2"/>
            <w:shd w:val="clear" w:color="auto" w:fill="auto"/>
          </w:tcPr>
          <w:p w14:paraId="325281E9" w14:textId="77777777" w:rsidR="00AE672E" w:rsidRPr="00874DD1" w:rsidRDefault="00AE672E" w:rsidP="00EB476F">
            <w:pPr>
              <w:pStyle w:val="TAL"/>
            </w:pPr>
            <w:r w:rsidRPr="00874DD1">
              <w:t>"</w:t>
            </w:r>
            <w:proofErr w:type="spellStart"/>
            <w:r w:rsidRPr="00874DD1">
              <w:t>mcptt</w:t>
            </w:r>
            <w:proofErr w:type="spellEnd"/>
            <w:r w:rsidRPr="00874DD1">
              <w:t>-user-A-alias"</w:t>
            </w:r>
          </w:p>
        </w:tc>
        <w:tc>
          <w:tcPr>
            <w:tcW w:w="1134" w:type="dxa"/>
            <w:gridSpan w:val="2"/>
            <w:shd w:val="clear" w:color="auto" w:fill="auto"/>
          </w:tcPr>
          <w:p w14:paraId="224EA528" w14:textId="77777777" w:rsidR="00AE672E" w:rsidRPr="00874DD1" w:rsidRDefault="00AE672E" w:rsidP="00EB476F">
            <w:pPr>
              <w:pStyle w:val="TAL"/>
            </w:pPr>
          </w:p>
        </w:tc>
        <w:tc>
          <w:tcPr>
            <w:tcW w:w="2833" w:type="dxa"/>
            <w:gridSpan w:val="2"/>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1"/>
          <w:wAfter w:w="66" w:type="dxa"/>
          <w:jc w:val="center"/>
        </w:trPr>
        <w:tc>
          <w:tcPr>
            <w:tcW w:w="2737" w:type="dxa"/>
            <w:gridSpan w:val="2"/>
            <w:shd w:val="clear" w:color="auto" w:fill="auto"/>
            <w:noWrap/>
          </w:tcPr>
          <w:p w14:paraId="3F52E088" w14:textId="3E732311" w:rsidR="00D01DF9" w:rsidRPr="00874DD1" w:rsidRDefault="00D01DF9" w:rsidP="00EB476F">
            <w:pPr>
              <w:pStyle w:val="TAL"/>
            </w:pPr>
            <w:proofErr w:type="spellStart"/>
            <w:r w:rsidRPr="00874DD1">
              <w:t>px_MCVideo_User_A_Alias</w:t>
            </w:r>
            <w:proofErr w:type="spellEnd"/>
          </w:p>
        </w:tc>
        <w:tc>
          <w:tcPr>
            <w:tcW w:w="1514" w:type="dxa"/>
            <w:gridSpan w:val="2"/>
            <w:shd w:val="clear" w:color="auto" w:fill="auto"/>
          </w:tcPr>
          <w:p w14:paraId="697C97DF" w14:textId="62151E83" w:rsidR="00D01DF9" w:rsidRPr="00874DD1" w:rsidRDefault="00D01DF9" w:rsidP="00EB476F">
            <w:pPr>
              <w:pStyle w:val="TAL"/>
            </w:pPr>
            <w:proofErr w:type="spellStart"/>
            <w:r w:rsidRPr="00874DD1">
              <w:t>charstring</w:t>
            </w:r>
            <w:proofErr w:type="spellEnd"/>
          </w:p>
        </w:tc>
        <w:tc>
          <w:tcPr>
            <w:tcW w:w="1701" w:type="dxa"/>
            <w:gridSpan w:val="2"/>
            <w:shd w:val="clear" w:color="auto" w:fill="auto"/>
          </w:tcPr>
          <w:p w14:paraId="6BDB3760" w14:textId="5F407189" w:rsidR="00D01DF9" w:rsidRPr="00874DD1" w:rsidRDefault="00D01DF9" w:rsidP="00EB476F">
            <w:pPr>
              <w:pStyle w:val="TAL"/>
            </w:pPr>
            <w:r w:rsidRPr="00874DD1">
              <w:t>"</w:t>
            </w:r>
            <w:proofErr w:type="spellStart"/>
            <w:r w:rsidRPr="00874DD1">
              <w:t>mcvideo</w:t>
            </w:r>
            <w:proofErr w:type="spellEnd"/>
            <w:r w:rsidRPr="00874DD1">
              <w:t>-user-A-alias"</w:t>
            </w:r>
          </w:p>
        </w:tc>
        <w:tc>
          <w:tcPr>
            <w:tcW w:w="1134" w:type="dxa"/>
            <w:gridSpan w:val="2"/>
            <w:shd w:val="clear" w:color="auto" w:fill="auto"/>
          </w:tcPr>
          <w:p w14:paraId="53E85742" w14:textId="77777777" w:rsidR="00D01DF9" w:rsidRPr="00874DD1" w:rsidRDefault="00D01DF9" w:rsidP="00EB476F">
            <w:pPr>
              <w:pStyle w:val="TAL"/>
            </w:pPr>
          </w:p>
        </w:tc>
        <w:tc>
          <w:tcPr>
            <w:tcW w:w="2833" w:type="dxa"/>
            <w:gridSpan w:val="2"/>
            <w:shd w:val="clear" w:color="auto" w:fill="auto"/>
          </w:tcPr>
          <w:p w14:paraId="136862B6" w14:textId="46508ED4" w:rsidR="00D01DF9" w:rsidRPr="00874DD1" w:rsidRDefault="00D01DF9" w:rsidP="00EB476F">
            <w:pPr>
              <w:pStyle w:val="TAL"/>
            </w:pPr>
            <w:r w:rsidRPr="00874DD1">
              <w:t xml:space="preserve">Alphanumeric alias of </w:t>
            </w:r>
            <w:proofErr w:type="spellStart"/>
            <w:r w:rsidRPr="00874DD1">
              <w:rPr>
                <w:lang w:eastAsia="ko-KR"/>
              </w:rPr>
              <w:t>MCVideo</w:t>
            </w:r>
            <w:proofErr w:type="spellEnd"/>
            <w:r w:rsidRPr="00874DD1">
              <w:rPr>
                <w:lang w:eastAsia="ko-KR"/>
              </w:rPr>
              <w:t xml:space="preserve"> </w:t>
            </w:r>
            <w:r w:rsidRPr="00874DD1">
              <w:t>user. Ref. TS 24.483 [13].</w:t>
            </w:r>
          </w:p>
        </w:tc>
      </w:tr>
      <w:tr w:rsidR="00D01DF9" w:rsidRPr="00874DD1" w14:paraId="37E7779D" w14:textId="77777777" w:rsidTr="00EC6677">
        <w:trPr>
          <w:gridAfter w:val="1"/>
          <w:wAfter w:w="66" w:type="dxa"/>
          <w:jc w:val="center"/>
        </w:trPr>
        <w:tc>
          <w:tcPr>
            <w:tcW w:w="2737" w:type="dxa"/>
            <w:gridSpan w:val="2"/>
            <w:shd w:val="clear" w:color="auto" w:fill="auto"/>
            <w:noWrap/>
          </w:tcPr>
          <w:p w14:paraId="04170823" w14:textId="1B8430BC" w:rsidR="00D01DF9" w:rsidRPr="00874DD1" w:rsidRDefault="00D01DF9" w:rsidP="00EB476F">
            <w:pPr>
              <w:pStyle w:val="TAL"/>
            </w:pPr>
            <w:proofErr w:type="spellStart"/>
            <w:r w:rsidRPr="00874DD1">
              <w:t>px_MCData_User_A_Alias</w:t>
            </w:r>
            <w:proofErr w:type="spellEnd"/>
          </w:p>
        </w:tc>
        <w:tc>
          <w:tcPr>
            <w:tcW w:w="1514" w:type="dxa"/>
            <w:gridSpan w:val="2"/>
            <w:shd w:val="clear" w:color="auto" w:fill="auto"/>
          </w:tcPr>
          <w:p w14:paraId="029FDEFD" w14:textId="394E6E58" w:rsidR="00D01DF9" w:rsidRPr="00874DD1" w:rsidRDefault="00D01DF9" w:rsidP="00EB476F">
            <w:pPr>
              <w:pStyle w:val="TAL"/>
            </w:pPr>
            <w:proofErr w:type="spellStart"/>
            <w:r w:rsidRPr="00874DD1">
              <w:t>charstring</w:t>
            </w:r>
            <w:proofErr w:type="spellEnd"/>
          </w:p>
        </w:tc>
        <w:tc>
          <w:tcPr>
            <w:tcW w:w="1701" w:type="dxa"/>
            <w:gridSpan w:val="2"/>
            <w:shd w:val="clear" w:color="auto" w:fill="auto"/>
          </w:tcPr>
          <w:p w14:paraId="4A3A5332" w14:textId="10EBFBD7" w:rsidR="00D01DF9" w:rsidRPr="00874DD1" w:rsidRDefault="00D01DF9" w:rsidP="00EB476F">
            <w:pPr>
              <w:pStyle w:val="TAL"/>
            </w:pPr>
            <w:r w:rsidRPr="00874DD1">
              <w:t>"</w:t>
            </w:r>
            <w:proofErr w:type="spellStart"/>
            <w:r w:rsidRPr="00874DD1">
              <w:t>mcdata</w:t>
            </w:r>
            <w:proofErr w:type="spellEnd"/>
            <w:r w:rsidRPr="00874DD1">
              <w:t>-user-A-alias"</w:t>
            </w:r>
          </w:p>
        </w:tc>
        <w:tc>
          <w:tcPr>
            <w:tcW w:w="1134" w:type="dxa"/>
            <w:gridSpan w:val="2"/>
            <w:shd w:val="clear" w:color="auto" w:fill="auto"/>
          </w:tcPr>
          <w:p w14:paraId="3A96835A" w14:textId="77777777" w:rsidR="00D01DF9" w:rsidRPr="00874DD1" w:rsidRDefault="00D01DF9" w:rsidP="00EB476F">
            <w:pPr>
              <w:pStyle w:val="TAL"/>
            </w:pPr>
          </w:p>
        </w:tc>
        <w:tc>
          <w:tcPr>
            <w:tcW w:w="2833" w:type="dxa"/>
            <w:gridSpan w:val="2"/>
            <w:shd w:val="clear" w:color="auto" w:fill="auto"/>
          </w:tcPr>
          <w:p w14:paraId="3B39EA8A" w14:textId="482920BA" w:rsidR="00D01DF9" w:rsidRPr="00874DD1" w:rsidRDefault="00D01DF9" w:rsidP="00EB476F">
            <w:pPr>
              <w:pStyle w:val="TAL"/>
            </w:pPr>
            <w:r w:rsidRPr="00874DD1">
              <w:t xml:space="preserve">Alphanumeric alias of </w:t>
            </w:r>
            <w:proofErr w:type="spellStart"/>
            <w:r w:rsidRPr="00874DD1">
              <w:rPr>
                <w:lang w:eastAsia="ko-KR"/>
              </w:rPr>
              <w:t>MCData</w:t>
            </w:r>
            <w:proofErr w:type="spellEnd"/>
            <w:r w:rsidRPr="00874DD1">
              <w:rPr>
                <w:lang w:eastAsia="ko-KR"/>
              </w:rPr>
              <w:t xml:space="preserve"> </w:t>
            </w:r>
            <w:r w:rsidRPr="00874DD1">
              <w:t>user. Ref. TS 24.483 [13].</w:t>
            </w:r>
          </w:p>
        </w:tc>
      </w:tr>
      <w:tr w:rsidR="00EB476F" w:rsidRPr="00874DD1" w14:paraId="720DC2FA" w14:textId="77777777" w:rsidTr="00EC6677">
        <w:trPr>
          <w:gridAfter w:val="1"/>
          <w:wAfter w:w="66" w:type="dxa"/>
          <w:jc w:val="center"/>
        </w:trPr>
        <w:tc>
          <w:tcPr>
            <w:tcW w:w="2737" w:type="dxa"/>
            <w:gridSpan w:val="2"/>
            <w:shd w:val="clear" w:color="auto" w:fill="auto"/>
            <w:noWrap/>
          </w:tcPr>
          <w:p w14:paraId="3C9D1E0C" w14:textId="3B9C220D" w:rsidR="00EB476F" w:rsidRPr="00874DD1" w:rsidRDefault="00EB476F" w:rsidP="00EB476F">
            <w:pPr>
              <w:pStyle w:val="TAL"/>
            </w:pPr>
            <w:proofErr w:type="spellStart"/>
            <w:r w:rsidRPr="00874DD1">
              <w:t>px_MCPTT_ID_FA_A</w:t>
            </w:r>
            <w:proofErr w:type="spellEnd"/>
          </w:p>
        </w:tc>
        <w:tc>
          <w:tcPr>
            <w:tcW w:w="1514" w:type="dxa"/>
            <w:gridSpan w:val="2"/>
            <w:shd w:val="clear" w:color="auto" w:fill="auto"/>
          </w:tcPr>
          <w:p w14:paraId="72968740" w14:textId="6FD30E22" w:rsidR="00EB476F" w:rsidRPr="00874DD1" w:rsidRDefault="00EB476F" w:rsidP="00EB476F">
            <w:pPr>
              <w:pStyle w:val="TAL"/>
            </w:pPr>
            <w:proofErr w:type="spellStart"/>
            <w:r w:rsidRPr="00874DD1">
              <w:t>charstring</w:t>
            </w:r>
            <w:proofErr w:type="spellEnd"/>
          </w:p>
        </w:tc>
        <w:tc>
          <w:tcPr>
            <w:tcW w:w="1701" w:type="dxa"/>
            <w:gridSpan w:val="2"/>
            <w:shd w:val="clear" w:color="auto" w:fill="auto"/>
          </w:tcPr>
          <w:p w14:paraId="13CF9ABD" w14:textId="0ED21E26" w:rsidR="00EB476F" w:rsidRPr="00874DD1" w:rsidRDefault="00EB476F" w:rsidP="00EB476F">
            <w:pPr>
              <w:pStyle w:val="TAL"/>
            </w:pPr>
            <w:r w:rsidRPr="00874DD1">
              <w:t>"</w:t>
            </w:r>
            <w:proofErr w:type="spellStart"/>
            <w:r w:rsidRPr="00874DD1">
              <w:t>mcptt</w:t>
            </w:r>
            <w:proofErr w:type="spellEnd"/>
            <w:r w:rsidRPr="00874DD1">
              <w:t>-FA-A-id@ mcptt-op.gov"</w:t>
            </w:r>
          </w:p>
        </w:tc>
        <w:tc>
          <w:tcPr>
            <w:tcW w:w="1134" w:type="dxa"/>
            <w:gridSpan w:val="2"/>
            <w:shd w:val="clear" w:color="auto" w:fill="auto"/>
          </w:tcPr>
          <w:p w14:paraId="1E6FFB23" w14:textId="77777777" w:rsidR="00EB476F" w:rsidRPr="00874DD1" w:rsidRDefault="00EB476F" w:rsidP="00EB476F">
            <w:pPr>
              <w:pStyle w:val="TAL"/>
            </w:pPr>
          </w:p>
        </w:tc>
        <w:tc>
          <w:tcPr>
            <w:tcW w:w="2833" w:type="dxa"/>
            <w:gridSpan w:val="2"/>
            <w:shd w:val="clear" w:color="auto" w:fill="auto"/>
            <w:vAlign w:val="center"/>
          </w:tcPr>
          <w:p w14:paraId="49022337" w14:textId="2DDB4B95" w:rsidR="00EB476F" w:rsidRPr="00874DD1" w:rsidRDefault="00EB476F" w:rsidP="00EB476F">
            <w:pPr>
              <w:pStyle w:val="TAL"/>
            </w:pPr>
            <w:r w:rsidRPr="00874DD1">
              <w:t>The value is a "</w:t>
            </w:r>
            <w:proofErr w:type="spellStart"/>
            <w:r w:rsidRPr="00874DD1">
              <w:t>uri</w:t>
            </w:r>
            <w:proofErr w:type="spellEnd"/>
            <w:r w:rsidRPr="00874DD1">
              <w:t>" attribute. TS 24.483 [13] clause 5.2.48W6</w:t>
            </w:r>
          </w:p>
        </w:tc>
      </w:tr>
      <w:tr w:rsidR="00A10DD4" w:rsidRPr="00874DD1" w14:paraId="0F458A7C" w14:textId="77777777" w:rsidTr="00EC6677">
        <w:trPr>
          <w:gridAfter w:val="1"/>
          <w:wAfter w:w="66" w:type="dxa"/>
          <w:jc w:val="center"/>
        </w:trPr>
        <w:tc>
          <w:tcPr>
            <w:tcW w:w="2737" w:type="dxa"/>
            <w:gridSpan w:val="2"/>
            <w:shd w:val="clear" w:color="auto" w:fill="auto"/>
            <w:noWrap/>
          </w:tcPr>
          <w:p w14:paraId="77EB4924" w14:textId="04A387CD" w:rsidR="00A10DD4" w:rsidRPr="00874DD1" w:rsidRDefault="00A10DD4" w:rsidP="00A10DD4">
            <w:pPr>
              <w:pStyle w:val="TAL"/>
            </w:pPr>
            <w:proofErr w:type="spellStart"/>
            <w:r w:rsidRPr="00874DD1">
              <w:t>px_</w:t>
            </w:r>
            <w:r>
              <w:t>MCData</w:t>
            </w:r>
            <w:r w:rsidRPr="00874DD1">
              <w:t>_ID_FA_A</w:t>
            </w:r>
            <w:proofErr w:type="spellEnd"/>
          </w:p>
        </w:tc>
        <w:tc>
          <w:tcPr>
            <w:tcW w:w="1514" w:type="dxa"/>
            <w:gridSpan w:val="2"/>
            <w:shd w:val="clear" w:color="auto" w:fill="auto"/>
          </w:tcPr>
          <w:p w14:paraId="1861DD19" w14:textId="109D8902"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7D6BB4A9" w14:textId="069DDAC9" w:rsidR="00A10DD4" w:rsidRPr="00874DD1" w:rsidRDefault="00A10DD4" w:rsidP="00A10DD4">
            <w:pPr>
              <w:pStyle w:val="TAL"/>
            </w:pPr>
            <w:r w:rsidRPr="00874DD1">
              <w:t>"</w:t>
            </w:r>
            <w:proofErr w:type="spellStart"/>
            <w:r w:rsidRPr="00874DD1">
              <w:t>m</w:t>
            </w:r>
            <w:r>
              <w:t>cdata</w:t>
            </w:r>
            <w:proofErr w:type="spellEnd"/>
            <w:r w:rsidRPr="00874DD1">
              <w:t>-FA-A-id@ mcptt-op.gov"</w:t>
            </w:r>
          </w:p>
        </w:tc>
        <w:tc>
          <w:tcPr>
            <w:tcW w:w="1134" w:type="dxa"/>
            <w:gridSpan w:val="2"/>
            <w:shd w:val="clear" w:color="auto" w:fill="auto"/>
          </w:tcPr>
          <w:p w14:paraId="27FEBA85" w14:textId="77777777" w:rsidR="00A10DD4" w:rsidRPr="00874DD1" w:rsidRDefault="00A10DD4" w:rsidP="00A10DD4">
            <w:pPr>
              <w:pStyle w:val="TAL"/>
            </w:pPr>
          </w:p>
        </w:tc>
        <w:tc>
          <w:tcPr>
            <w:tcW w:w="2833" w:type="dxa"/>
            <w:gridSpan w:val="2"/>
            <w:shd w:val="clear" w:color="auto" w:fill="auto"/>
            <w:vAlign w:val="center"/>
          </w:tcPr>
          <w:p w14:paraId="7246555B" w14:textId="70DF0850" w:rsidR="00A10DD4" w:rsidRPr="00874DD1" w:rsidRDefault="00A10DD4" w:rsidP="00A10DD4">
            <w:pPr>
              <w:pStyle w:val="TAL"/>
            </w:pPr>
            <w:r w:rsidRPr="00874DD1">
              <w:t>The value is a "</w:t>
            </w:r>
            <w:proofErr w:type="spellStart"/>
            <w:r w:rsidRPr="00874DD1">
              <w:t>uri</w:t>
            </w:r>
            <w:proofErr w:type="spellEnd"/>
            <w:r w:rsidRPr="00874DD1">
              <w:t>" attribute. TS 24.483 [13] clause </w:t>
            </w:r>
            <w:r>
              <w:t>10.2.97B3</w:t>
            </w:r>
          </w:p>
        </w:tc>
      </w:tr>
      <w:tr w:rsidR="00A10DD4" w:rsidRPr="00874DD1" w14:paraId="2BA8AF3F" w14:textId="77777777" w:rsidTr="00EC6677">
        <w:trPr>
          <w:gridAfter w:val="1"/>
          <w:wAfter w:w="66" w:type="dxa"/>
          <w:jc w:val="center"/>
        </w:trPr>
        <w:tc>
          <w:tcPr>
            <w:tcW w:w="2737" w:type="dxa"/>
            <w:gridSpan w:val="2"/>
            <w:shd w:val="clear" w:color="auto" w:fill="auto"/>
            <w:noWrap/>
          </w:tcPr>
          <w:p w14:paraId="7AAE9CF4" w14:textId="52292C39" w:rsidR="00A10DD4" w:rsidRPr="00874DD1" w:rsidRDefault="00A10DD4" w:rsidP="00A10DD4">
            <w:pPr>
              <w:pStyle w:val="TAL"/>
            </w:pPr>
            <w:proofErr w:type="spellStart"/>
            <w:r w:rsidRPr="00874DD1">
              <w:t>px_MCX_User_A_ParticipantType</w:t>
            </w:r>
            <w:proofErr w:type="spellEnd"/>
          </w:p>
        </w:tc>
        <w:tc>
          <w:tcPr>
            <w:tcW w:w="1514" w:type="dxa"/>
            <w:gridSpan w:val="2"/>
            <w:shd w:val="clear" w:color="auto" w:fill="auto"/>
          </w:tcPr>
          <w:p w14:paraId="17C84204"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78995337" w14:textId="77777777" w:rsidR="00A10DD4" w:rsidRPr="00874DD1" w:rsidRDefault="00A10DD4" w:rsidP="00A10DD4">
            <w:pPr>
              <w:pStyle w:val="TAL"/>
            </w:pPr>
            <w:r w:rsidRPr="00874DD1">
              <w:t>"first responder"</w:t>
            </w:r>
          </w:p>
        </w:tc>
        <w:tc>
          <w:tcPr>
            <w:tcW w:w="1134" w:type="dxa"/>
            <w:gridSpan w:val="2"/>
            <w:shd w:val="clear" w:color="auto" w:fill="auto"/>
          </w:tcPr>
          <w:p w14:paraId="2D1A54ED" w14:textId="77777777" w:rsidR="00A10DD4" w:rsidRPr="00874DD1" w:rsidRDefault="00A10DD4" w:rsidP="00A10DD4">
            <w:pPr>
              <w:pStyle w:val="TAL"/>
            </w:pPr>
          </w:p>
        </w:tc>
        <w:tc>
          <w:tcPr>
            <w:tcW w:w="2833" w:type="dxa"/>
            <w:gridSpan w:val="2"/>
            <w:shd w:val="clear" w:color="auto" w:fill="auto"/>
          </w:tcPr>
          <w:p w14:paraId="6638C9F5" w14:textId="77777777" w:rsidR="00A10DD4" w:rsidRPr="00874DD1" w:rsidRDefault="00A10DD4" w:rsidP="00A10DD4">
            <w:pPr>
              <w:pStyle w:val="TAL"/>
            </w:pPr>
            <w:r w:rsidRPr="00874DD1">
              <w:rPr>
                <w:lang w:eastAsia="ko-KR"/>
              </w:rPr>
              <w:t>Participant type of the MCPTT user</w:t>
            </w:r>
            <w:r w:rsidRPr="00874DD1">
              <w:t>. Ref. TS 24.483 [13].</w:t>
            </w:r>
          </w:p>
        </w:tc>
      </w:tr>
      <w:tr w:rsidR="00A10DD4" w:rsidRPr="00874DD1" w14:paraId="199282D3" w14:textId="77777777" w:rsidTr="00EC6677">
        <w:trPr>
          <w:gridAfter w:val="1"/>
          <w:wAfter w:w="66" w:type="dxa"/>
          <w:jc w:val="center"/>
        </w:trPr>
        <w:tc>
          <w:tcPr>
            <w:tcW w:w="2737" w:type="dxa"/>
            <w:gridSpan w:val="2"/>
            <w:shd w:val="clear" w:color="auto" w:fill="auto"/>
            <w:noWrap/>
          </w:tcPr>
          <w:p w14:paraId="5C6689EB" w14:textId="77777777" w:rsidR="00A10DD4" w:rsidRPr="00874DD1" w:rsidRDefault="00A10DD4" w:rsidP="00A10DD4">
            <w:pPr>
              <w:pStyle w:val="TAL"/>
            </w:pPr>
            <w:proofErr w:type="spellStart"/>
            <w:r w:rsidRPr="00874DD1">
              <w:t>px_MCX_DomainName_Organization_A</w:t>
            </w:r>
            <w:proofErr w:type="spellEnd"/>
          </w:p>
        </w:tc>
        <w:tc>
          <w:tcPr>
            <w:tcW w:w="1514" w:type="dxa"/>
            <w:gridSpan w:val="2"/>
            <w:shd w:val="clear" w:color="auto" w:fill="auto"/>
          </w:tcPr>
          <w:p w14:paraId="64C5F681"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98E8F8D" w14:textId="77777777" w:rsidR="00A10DD4" w:rsidRPr="00874DD1" w:rsidRDefault="00A10DD4" w:rsidP="00A10DD4">
            <w:pPr>
              <w:pStyle w:val="TAL"/>
            </w:pPr>
            <w:r w:rsidRPr="00874DD1">
              <w:t>"</w:t>
            </w:r>
            <w:r w:rsidRPr="00874DD1">
              <w:rPr>
                <w:rFonts w:cs="Arial"/>
                <w:szCs w:val="18"/>
              </w:rPr>
              <w:t>mcptt-op.gov"</w:t>
            </w:r>
          </w:p>
        </w:tc>
        <w:tc>
          <w:tcPr>
            <w:tcW w:w="1134" w:type="dxa"/>
            <w:gridSpan w:val="2"/>
            <w:shd w:val="clear" w:color="auto" w:fill="auto"/>
          </w:tcPr>
          <w:p w14:paraId="0D25E227" w14:textId="77777777" w:rsidR="00A10DD4" w:rsidRPr="00874DD1" w:rsidRDefault="00A10DD4" w:rsidP="00A10DD4">
            <w:pPr>
              <w:pStyle w:val="TAL"/>
            </w:pPr>
          </w:p>
        </w:tc>
        <w:tc>
          <w:tcPr>
            <w:tcW w:w="2833" w:type="dxa"/>
            <w:gridSpan w:val="2"/>
            <w:shd w:val="clear" w:color="auto" w:fill="auto"/>
          </w:tcPr>
          <w:p w14:paraId="0161A20D" w14:textId="77777777" w:rsidR="00A10DD4" w:rsidRPr="00874DD1" w:rsidRDefault="00A10DD4" w:rsidP="00A10DD4">
            <w:pPr>
              <w:pStyle w:val="TAL"/>
            </w:pPr>
            <w:r w:rsidRPr="00874DD1">
              <w:t>Domain name of the organization the user belongs to.</w:t>
            </w:r>
          </w:p>
        </w:tc>
      </w:tr>
      <w:tr w:rsidR="00A10DD4" w:rsidRPr="00874DD1" w14:paraId="76349AB7" w14:textId="77777777" w:rsidTr="00EC6677">
        <w:trPr>
          <w:gridAfter w:val="1"/>
          <w:wAfter w:w="66" w:type="dxa"/>
          <w:jc w:val="center"/>
        </w:trPr>
        <w:tc>
          <w:tcPr>
            <w:tcW w:w="2737" w:type="dxa"/>
            <w:gridSpan w:val="2"/>
            <w:shd w:val="clear" w:color="auto" w:fill="auto"/>
            <w:noWrap/>
            <w:vAlign w:val="center"/>
          </w:tcPr>
          <w:p w14:paraId="24B191AD" w14:textId="77777777" w:rsidR="00A10DD4" w:rsidRPr="00874DD1" w:rsidRDefault="00A10DD4" w:rsidP="00A10DD4">
            <w:pPr>
              <w:pStyle w:val="TAL"/>
            </w:pPr>
            <w:proofErr w:type="spellStart"/>
            <w:r w:rsidRPr="00874DD1">
              <w:t>px_MCX_User_A_username</w:t>
            </w:r>
            <w:proofErr w:type="spellEnd"/>
          </w:p>
        </w:tc>
        <w:tc>
          <w:tcPr>
            <w:tcW w:w="1514" w:type="dxa"/>
            <w:gridSpan w:val="2"/>
            <w:shd w:val="clear" w:color="auto" w:fill="auto"/>
            <w:vAlign w:val="center"/>
          </w:tcPr>
          <w:p w14:paraId="4B2E6197"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vAlign w:val="center"/>
          </w:tcPr>
          <w:p w14:paraId="4D62C7D7" w14:textId="77777777" w:rsidR="00A10DD4" w:rsidRPr="00874DD1" w:rsidRDefault="00A10DD4" w:rsidP="00A10DD4">
            <w:pPr>
              <w:pStyle w:val="TAL"/>
            </w:pPr>
            <w:r w:rsidRPr="00874DD1">
              <w:t>"MCPTT#U01"</w:t>
            </w:r>
          </w:p>
        </w:tc>
        <w:tc>
          <w:tcPr>
            <w:tcW w:w="1134" w:type="dxa"/>
            <w:gridSpan w:val="2"/>
            <w:shd w:val="clear" w:color="auto" w:fill="auto"/>
            <w:vAlign w:val="center"/>
          </w:tcPr>
          <w:p w14:paraId="61996D80" w14:textId="77777777" w:rsidR="00A10DD4" w:rsidRPr="00874DD1" w:rsidRDefault="00A10DD4" w:rsidP="00A10DD4">
            <w:pPr>
              <w:pStyle w:val="TAL"/>
            </w:pPr>
          </w:p>
        </w:tc>
        <w:tc>
          <w:tcPr>
            <w:tcW w:w="2833" w:type="dxa"/>
            <w:gridSpan w:val="2"/>
            <w:shd w:val="clear" w:color="auto" w:fill="auto"/>
            <w:vAlign w:val="center"/>
          </w:tcPr>
          <w:p w14:paraId="560AC501" w14:textId="77777777" w:rsidR="00A10DD4" w:rsidRPr="00874DD1" w:rsidRDefault="00A10DD4" w:rsidP="00A10DD4">
            <w:pPr>
              <w:pStyle w:val="TAL"/>
            </w:pPr>
            <w:r w:rsidRPr="00874DD1">
              <w:t>UE's User username used for user authentication</w:t>
            </w:r>
          </w:p>
        </w:tc>
      </w:tr>
      <w:tr w:rsidR="00A10DD4" w:rsidRPr="00874DD1" w14:paraId="6652199B" w14:textId="77777777" w:rsidTr="00EC6677">
        <w:trPr>
          <w:gridAfter w:val="1"/>
          <w:wAfter w:w="66" w:type="dxa"/>
          <w:jc w:val="center"/>
        </w:trPr>
        <w:tc>
          <w:tcPr>
            <w:tcW w:w="2737" w:type="dxa"/>
            <w:gridSpan w:val="2"/>
            <w:shd w:val="clear" w:color="auto" w:fill="auto"/>
            <w:noWrap/>
            <w:vAlign w:val="center"/>
          </w:tcPr>
          <w:p w14:paraId="5B205923" w14:textId="77777777" w:rsidR="00A10DD4" w:rsidRPr="00874DD1" w:rsidRDefault="00A10DD4" w:rsidP="00A10DD4">
            <w:pPr>
              <w:pStyle w:val="TAL"/>
            </w:pPr>
            <w:proofErr w:type="spellStart"/>
            <w:r w:rsidRPr="00874DD1">
              <w:t>px_MCX_User_A_password</w:t>
            </w:r>
            <w:proofErr w:type="spellEnd"/>
          </w:p>
        </w:tc>
        <w:tc>
          <w:tcPr>
            <w:tcW w:w="1514" w:type="dxa"/>
            <w:gridSpan w:val="2"/>
            <w:shd w:val="clear" w:color="auto" w:fill="auto"/>
            <w:vAlign w:val="center"/>
          </w:tcPr>
          <w:p w14:paraId="03087AE5"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vAlign w:val="center"/>
          </w:tcPr>
          <w:p w14:paraId="775F5B3C" w14:textId="77777777" w:rsidR="00A10DD4" w:rsidRPr="00874DD1" w:rsidRDefault="00A10DD4" w:rsidP="00A10DD4">
            <w:pPr>
              <w:pStyle w:val="TAL"/>
            </w:pPr>
            <w:r w:rsidRPr="00874DD1">
              <w:t>"psw@MCPTT&amp;7"</w:t>
            </w:r>
          </w:p>
        </w:tc>
        <w:tc>
          <w:tcPr>
            <w:tcW w:w="1134" w:type="dxa"/>
            <w:gridSpan w:val="2"/>
            <w:shd w:val="clear" w:color="auto" w:fill="auto"/>
            <w:vAlign w:val="center"/>
          </w:tcPr>
          <w:p w14:paraId="203C07E9" w14:textId="77777777" w:rsidR="00A10DD4" w:rsidRPr="00874DD1" w:rsidRDefault="00A10DD4" w:rsidP="00A10DD4">
            <w:pPr>
              <w:pStyle w:val="TAL"/>
            </w:pPr>
          </w:p>
        </w:tc>
        <w:tc>
          <w:tcPr>
            <w:tcW w:w="2833" w:type="dxa"/>
            <w:gridSpan w:val="2"/>
            <w:shd w:val="clear" w:color="auto" w:fill="auto"/>
            <w:vAlign w:val="center"/>
          </w:tcPr>
          <w:p w14:paraId="3A082A78" w14:textId="77777777" w:rsidR="00A10DD4" w:rsidRPr="00874DD1" w:rsidRDefault="00A10DD4" w:rsidP="00A10DD4">
            <w:pPr>
              <w:pStyle w:val="TAL"/>
            </w:pPr>
            <w:r w:rsidRPr="00874DD1">
              <w:t>UE's User password used for user authentication</w:t>
            </w:r>
          </w:p>
        </w:tc>
      </w:tr>
      <w:tr w:rsidR="00A10DD4" w:rsidRPr="00874DD1" w14:paraId="63C55102" w14:textId="77777777" w:rsidTr="00EC6677">
        <w:trPr>
          <w:gridAfter w:val="1"/>
          <w:wAfter w:w="66" w:type="dxa"/>
          <w:jc w:val="center"/>
        </w:trPr>
        <w:tc>
          <w:tcPr>
            <w:tcW w:w="2737" w:type="dxa"/>
            <w:gridSpan w:val="2"/>
            <w:shd w:val="clear" w:color="auto" w:fill="auto"/>
            <w:noWrap/>
          </w:tcPr>
          <w:p w14:paraId="76AD2B3E" w14:textId="10925CF4" w:rsidR="00A10DD4" w:rsidRPr="00874DD1" w:rsidRDefault="00A10DD4" w:rsidP="00A10DD4">
            <w:pPr>
              <w:pStyle w:val="TAL"/>
            </w:pPr>
            <w:proofErr w:type="spellStart"/>
            <w:r w:rsidRPr="00874DD1">
              <w:t>px_MCX_TokenRsaPrivateKey</w:t>
            </w:r>
            <w:proofErr w:type="spellEnd"/>
          </w:p>
        </w:tc>
        <w:tc>
          <w:tcPr>
            <w:tcW w:w="1514" w:type="dxa"/>
            <w:gridSpan w:val="2"/>
            <w:shd w:val="clear" w:color="auto" w:fill="auto"/>
          </w:tcPr>
          <w:p w14:paraId="6C60E4DA" w14:textId="77777777" w:rsidR="00A10DD4" w:rsidRPr="00874DD1" w:rsidRDefault="00A10DD4" w:rsidP="00A10DD4">
            <w:pPr>
              <w:pStyle w:val="TAL"/>
            </w:pPr>
            <w:proofErr w:type="spellStart"/>
            <w:r w:rsidRPr="00874DD1">
              <w:t>octetstring</w:t>
            </w:r>
            <w:proofErr w:type="spellEnd"/>
          </w:p>
        </w:tc>
        <w:tc>
          <w:tcPr>
            <w:tcW w:w="1701" w:type="dxa"/>
            <w:gridSpan w:val="2"/>
            <w:shd w:val="clear" w:color="auto" w:fill="auto"/>
          </w:tcPr>
          <w:p w14:paraId="5C387ECC" w14:textId="77777777" w:rsidR="00A10DD4" w:rsidRPr="00874DD1" w:rsidRDefault="00A10DD4" w:rsidP="00A10DD4">
            <w:pPr>
              <w:pStyle w:val="TAL"/>
            </w:pPr>
          </w:p>
        </w:tc>
        <w:tc>
          <w:tcPr>
            <w:tcW w:w="1134" w:type="dxa"/>
            <w:gridSpan w:val="2"/>
            <w:shd w:val="clear" w:color="auto" w:fill="auto"/>
          </w:tcPr>
          <w:p w14:paraId="7E653ED5" w14:textId="77777777" w:rsidR="00A10DD4" w:rsidRPr="00874DD1" w:rsidRDefault="00A10DD4" w:rsidP="00A10DD4">
            <w:pPr>
              <w:pStyle w:val="TAL"/>
            </w:pPr>
          </w:p>
        </w:tc>
        <w:tc>
          <w:tcPr>
            <w:tcW w:w="2833" w:type="dxa"/>
            <w:gridSpan w:val="2"/>
            <w:shd w:val="clear" w:color="auto" w:fill="auto"/>
            <w:vAlign w:val="center"/>
          </w:tcPr>
          <w:p w14:paraId="0D2872B5" w14:textId="77777777" w:rsidR="00A10DD4" w:rsidRPr="00874DD1" w:rsidRDefault="00A10DD4" w:rsidP="00A10DD4">
            <w:pPr>
              <w:pStyle w:val="TAL"/>
            </w:pPr>
            <w:r w:rsidRPr="00874DD1">
              <w:t>Private key being used to create signature for ID and Access Token</w:t>
            </w:r>
          </w:p>
        </w:tc>
      </w:tr>
      <w:tr w:rsidR="00A10DD4" w:rsidRPr="00874DD1" w14:paraId="50164574" w14:textId="77777777" w:rsidTr="00EC6677">
        <w:trPr>
          <w:gridAfter w:val="1"/>
          <w:wAfter w:w="66" w:type="dxa"/>
          <w:jc w:val="center"/>
        </w:trPr>
        <w:tc>
          <w:tcPr>
            <w:tcW w:w="2737" w:type="dxa"/>
            <w:gridSpan w:val="2"/>
            <w:tcBorders>
              <w:bottom w:val="single" w:sz="4" w:space="0" w:color="auto"/>
            </w:tcBorders>
            <w:shd w:val="clear" w:color="auto" w:fill="auto"/>
            <w:noWrap/>
          </w:tcPr>
          <w:p w14:paraId="69BC1A4B" w14:textId="1C5DD8F4" w:rsidR="00A10DD4" w:rsidRPr="00874DD1" w:rsidRDefault="00A10DD4" w:rsidP="00A10DD4">
            <w:pPr>
              <w:pStyle w:val="TAL"/>
            </w:pPr>
            <w:proofErr w:type="spellStart"/>
            <w:r w:rsidRPr="00874DD1">
              <w:t>px_MCX_TrK</w:t>
            </w:r>
            <w:proofErr w:type="spellEnd"/>
          </w:p>
        </w:tc>
        <w:tc>
          <w:tcPr>
            <w:tcW w:w="1514" w:type="dxa"/>
            <w:gridSpan w:val="2"/>
            <w:shd w:val="clear" w:color="auto" w:fill="auto"/>
          </w:tcPr>
          <w:p w14:paraId="7049984B" w14:textId="77777777" w:rsidR="00A10DD4" w:rsidRPr="00874DD1" w:rsidRDefault="00A10DD4" w:rsidP="00A10DD4">
            <w:pPr>
              <w:pStyle w:val="TAL"/>
            </w:pPr>
            <w:r w:rsidRPr="00874DD1">
              <w:t>bitstring</w:t>
            </w:r>
          </w:p>
        </w:tc>
        <w:tc>
          <w:tcPr>
            <w:tcW w:w="1701" w:type="dxa"/>
            <w:gridSpan w:val="2"/>
            <w:shd w:val="clear" w:color="auto" w:fill="auto"/>
          </w:tcPr>
          <w:p w14:paraId="52646869" w14:textId="77777777" w:rsidR="00A10DD4" w:rsidRPr="00874DD1" w:rsidRDefault="00A10DD4" w:rsidP="00A10DD4">
            <w:pPr>
              <w:pStyle w:val="TAL"/>
            </w:pPr>
          </w:p>
        </w:tc>
        <w:tc>
          <w:tcPr>
            <w:tcW w:w="1134" w:type="dxa"/>
            <w:gridSpan w:val="2"/>
            <w:shd w:val="clear" w:color="auto" w:fill="auto"/>
          </w:tcPr>
          <w:p w14:paraId="71066506" w14:textId="77777777" w:rsidR="00A10DD4" w:rsidRPr="00874DD1" w:rsidRDefault="00A10DD4" w:rsidP="00A10DD4">
            <w:pPr>
              <w:pStyle w:val="TAL"/>
            </w:pPr>
          </w:p>
        </w:tc>
        <w:tc>
          <w:tcPr>
            <w:tcW w:w="2833" w:type="dxa"/>
            <w:gridSpan w:val="2"/>
            <w:shd w:val="clear" w:color="auto" w:fill="auto"/>
          </w:tcPr>
          <w:p w14:paraId="1D5E9211" w14:textId="77777777" w:rsidR="00A10DD4" w:rsidRPr="00874DD1" w:rsidRDefault="00A10DD4" w:rsidP="00A10DD4">
            <w:pPr>
              <w:pStyle w:val="TAL"/>
            </w:pPr>
            <w:r w:rsidRPr="00874DD1">
              <w:t>Transport key for XML confidentiality and between the KMS and the MC KM client according to TS 33.180 [43] clause 9.3.3.</w:t>
            </w:r>
          </w:p>
        </w:tc>
      </w:tr>
      <w:tr w:rsidR="00A10DD4" w:rsidRPr="00874DD1" w14:paraId="6D262A2C" w14:textId="77777777" w:rsidTr="00EC6677">
        <w:trPr>
          <w:gridAfter w:val="1"/>
          <w:wAfter w:w="66" w:type="dxa"/>
          <w:jc w:val="center"/>
        </w:trPr>
        <w:tc>
          <w:tcPr>
            <w:tcW w:w="2737" w:type="dxa"/>
            <w:gridSpan w:val="2"/>
            <w:tcBorders>
              <w:left w:val="single" w:sz="4" w:space="0" w:color="auto"/>
            </w:tcBorders>
            <w:shd w:val="clear" w:color="auto" w:fill="auto"/>
            <w:noWrap/>
          </w:tcPr>
          <w:p w14:paraId="01736496" w14:textId="0F97A995" w:rsidR="00A10DD4" w:rsidRPr="00874DD1" w:rsidRDefault="00A10DD4" w:rsidP="00A10DD4">
            <w:pPr>
              <w:pStyle w:val="TAL"/>
            </w:pPr>
            <w:proofErr w:type="spellStart"/>
            <w:r w:rsidRPr="00874DD1">
              <w:t>px_MCX_TrK_ID</w:t>
            </w:r>
            <w:proofErr w:type="spellEnd"/>
          </w:p>
        </w:tc>
        <w:tc>
          <w:tcPr>
            <w:tcW w:w="1514" w:type="dxa"/>
            <w:gridSpan w:val="2"/>
            <w:shd w:val="clear" w:color="auto" w:fill="auto"/>
          </w:tcPr>
          <w:p w14:paraId="42E6821E" w14:textId="77777777" w:rsidR="00A10DD4" w:rsidRPr="00874DD1" w:rsidRDefault="00A10DD4" w:rsidP="00A10DD4">
            <w:pPr>
              <w:pStyle w:val="TAL"/>
            </w:pPr>
            <w:r w:rsidRPr="00874DD1">
              <w:t>B32_Type</w:t>
            </w:r>
          </w:p>
        </w:tc>
        <w:tc>
          <w:tcPr>
            <w:tcW w:w="1701" w:type="dxa"/>
            <w:gridSpan w:val="2"/>
            <w:shd w:val="clear" w:color="auto" w:fill="auto"/>
          </w:tcPr>
          <w:p w14:paraId="201A9883" w14:textId="77777777" w:rsidR="00A10DD4" w:rsidRPr="00874DD1" w:rsidRDefault="00A10DD4" w:rsidP="00A10DD4">
            <w:pPr>
              <w:pStyle w:val="TAL"/>
            </w:pPr>
          </w:p>
        </w:tc>
        <w:tc>
          <w:tcPr>
            <w:tcW w:w="1134" w:type="dxa"/>
            <w:gridSpan w:val="2"/>
            <w:shd w:val="clear" w:color="auto" w:fill="auto"/>
          </w:tcPr>
          <w:p w14:paraId="37598FD7" w14:textId="77777777" w:rsidR="00A10DD4" w:rsidRPr="00874DD1" w:rsidRDefault="00A10DD4" w:rsidP="00A10DD4">
            <w:pPr>
              <w:pStyle w:val="TAL"/>
            </w:pPr>
          </w:p>
        </w:tc>
        <w:tc>
          <w:tcPr>
            <w:tcW w:w="2833" w:type="dxa"/>
            <w:gridSpan w:val="2"/>
            <w:shd w:val="clear" w:color="auto" w:fill="auto"/>
          </w:tcPr>
          <w:p w14:paraId="01EFF211" w14:textId="77777777" w:rsidR="00A10DD4" w:rsidRPr="00874DD1" w:rsidRDefault="00A10DD4" w:rsidP="00A10DD4">
            <w:pPr>
              <w:pStyle w:val="TAL"/>
            </w:pPr>
            <w:r w:rsidRPr="00874DD1">
              <w:t>Transport key ID for XML confidentiality and between the KMS and the MC KM client according to TS 33.180 [43] clause 9.3.3.</w:t>
            </w:r>
          </w:p>
        </w:tc>
      </w:tr>
      <w:tr w:rsidR="00A10DD4" w:rsidRPr="00874DD1" w14:paraId="61E7A11E" w14:textId="77777777" w:rsidTr="00EC6677">
        <w:trPr>
          <w:gridAfter w:val="1"/>
          <w:wAfter w:w="66" w:type="dxa"/>
          <w:jc w:val="center"/>
        </w:trPr>
        <w:tc>
          <w:tcPr>
            <w:tcW w:w="2737" w:type="dxa"/>
            <w:gridSpan w:val="2"/>
            <w:shd w:val="clear" w:color="auto" w:fill="auto"/>
            <w:noWrap/>
          </w:tcPr>
          <w:p w14:paraId="6C2CDC6F" w14:textId="7B4D8B3D" w:rsidR="00A10DD4" w:rsidRPr="00874DD1" w:rsidRDefault="00A10DD4" w:rsidP="00A10DD4">
            <w:pPr>
              <w:pStyle w:val="TAL"/>
            </w:pPr>
            <w:proofErr w:type="spellStart"/>
            <w:r w:rsidRPr="00874DD1">
              <w:t>px_MCX_InK</w:t>
            </w:r>
            <w:proofErr w:type="spellEnd"/>
          </w:p>
        </w:tc>
        <w:tc>
          <w:tcPr>
            <w:tcW w:w="1514" w:type="dxa"/>
            <w:gridSpan w:val="2"/>
            <w:shd w:val="clear" w:color="auto" w:fill="auto"/>
          </w:tcPr>
          <w:p w14:paraId="1011883C" w14:textId="77777777" w:rsidR="00A10DD4" w:rsidRPr="00874DD1" w:rsidRDefault="00A10DD4" w:rsidP="00A10DD4">
            <w:pPr>
              <w:pStyle w:val="TAL"/>
            </w:pPr>
            <w:r w:rsidRPr="00874DD1">
              <w:t>bitstring</w:t>
            </w:r>
          </w:p>
        </w:tc>
        <w:tc>
          <w:tcPr>
            <w:tcW w:w="1701" w:type="dxa"/>
            <w:gridSpan w:val="2"/>
            <w:shd w:val="clear" w:color="auto" w:fill="auto"/>
          </w:tcPr>
          <w:p w14:paraId="0BA42DA8" w14:textId="77777777" w:rsidR="00A10DD4" w:rsidRPr="00874DD1" w:rsidRDefault="00A10DD4" w:rsidP="00A10DD4">
            <w:pPr>
              <w:pStyle w:val="TAL"/>
            </w:pPr>
          </w:p>
        </w:tc>
        <w:tc>
          <w:tcPr>
            <w:tcW w:w="1134" w:type="dxa"/>
            <w:gridSpan w:val="2"/>
            <w:shd w:val="clear" w:color="auto" w:fill="auto"/>
          </w:tcPr>
          <w:p w14:paraId="347840ED" w14:textId="77777777" w:rsidR="00A10DD4" w:rsidRPr="00874DD1" w:rsidRDefault="00A10DD4" w:rsidP="00A10DD4">
            <w:pPr>
              <w:pStyle w:val="TAL"/>
            </w:pPr>
          </w:p>
        </w:tc>
        <w:tc>
          <w:tcPr>
            <w:tcW w:w="2833" w:type="dxa"/>
            <w:gridSpan w:val="2"/>
            <w:shd w:val="clear" w:color="auto" w:fill="auto"/>
          </w:tcPr>
          <w:p w14:paraId="045F9519" w14:textId="77777777" w:rsidR="00A10DD4" w:rsidRPr="00874DD1" w:rsidRDefault="00A10DD4" w:rsidP="00A10DD4">
            <w:pPr>
              <w:pStyle w:val="TAL"/>
            </w:pPr>
            <w:r w:rsidRPr="00874DD1">
              <w:t>Integrity protection key for XML confidentiality and between the KMS and the MC KM client according to TS 33.180 [43] clause 9.3.3.</w:t>
            </w:r>
          </w:p>
        </w:tc>
      </w:tr>
      <w:tr w:rsidR="00A10DD4" w:rsidRPr="00874DD1" w14:paraId="064B7D2C" w14:textId="77777777" w:rsidTr="00EC6677">
        <w:trPr>
          <w:gridAfter w:val="1"/>
          <w:wAfter w:w="66" w:type="dxa"/>
          <w:jc w:val="center"/>
        </w:trPr>
        <w:tc>
          <w:tcPr>
            <w:tcW w:w="2737" w:type="dxa"/>
            <w:gridSpan w:val="2"/>
            <w:shd w:val="clear" w:color="auto" w:fill="auto"/>
            <w:noWrap/>
          </w:tcPr>
          <w:p w14:paraId="0E1CEF37" w14:textId="2E94ECFA" w:rsidR="00A10DD4" w:rsidRPr="00874DD1" w:rsidRDefault="00A10DD4" w:rsidP="00A10DD4">
            <w:pPr>
              <w:pStyle w:val="TAL"/>
            </w:pPr>
            <w:proofErr w:type="spellStart"/>
            <w:r w:rsidRPr="00874DD1">
              <w:lastRenderedPageBreak/>
              <w:t>px_MCX_InK_ID</w:t>
            </w:r>
            <w:proofErr w:type="spellEnd"/>
          </w:p>
        </w:tc>
        <w:tc>
          <w:tcPr>
            <w:tcW w:w="1514" w:type="dxa"/>
            <w:gridSpan w:val="2"/>
            <w:shd w:val="clear" w:color="auto" w:fill="auto"/>
          </w:tcPr>
          <w:p w14:paraId="0711D95D" w14:textId="77777777" w:rsidR="00A10DD4" w:rsidRPr="00874DD1" w:rsidRDefault="00A10DD4" w:rsidP="00A10DD4">
            <w:pPr>
              <w:pStyle w:val="TAL"/>
            </w:pPr>
            <w:r w:rsidRPr="00874DD1">
              <w:t>B32_Type</w:t>
            </w:r>
          </w:p>
        </w:tc>
        <w:tc>
          <w:tcPr>
            <w:tcW w:w="1701" w:type="dxa"/>
            <w:gridSpan w:val="2"/>
            <w:shd w:val="clear" w:color="auto" w:fill="auto"/>
          </w:tcPr>
          <w:p w14:paraId="52CC8A18" w14:textId="77777777" w:rsidR="00A10DD4" w:rsidRPr="00874DD1" w:rsidRDefault="00A10DD4" w:rsidP="00A10DD4">
            <w:pPr>
              <w:pStyle w:val="TAL"/>
            </w:pPr>
          </w:p>
        </w:tc>
        <w:tc>
          <w:tcPr>
            <w:tcW w:w="1134" w:type="dxa"/>
            <w:gridSpan w:val="2"/>
            <w:shd w:val="clear" w:color="auto" w:fill="auto"/>
          </w:tcPr>
          <w:p w14:paraId="0BDA953C" w14:textId="77777777" w:rsidR="00A10DD4" w:rsidRPr="00874DD1" w:rsidRDefault="00A10DD4" w:rsidP="00A10DD4">
            <w:pPr>
              <w:pStyle w:val="TAL"/>
            </w:pPr>
          </w:p>
        </w:tc>
        <w:tc>
          <w:tcPr>
            <w:tcW w:w="2833" w:type="dxa"/>
            <w:gridSpan w:val="2"/>
            <w:shd w:val="clear" w:color="auto" w:fill="auto"/>
          </w:tcPr>
          <w:p w14:paraId="5B9BE275" w14:textId="77777777" w:rsidR="00A10DD4" w:rsidRPr="00874DD1" w:rsidRDefault="00A10DD4" w:rsidP="00A10DD4">
            <w:pPr>
              <w:pStyle w:val="TAL"/>
            </w:pPr>
            <w:r w:rsidRPr="00874DD1">
              <w:t>Integrity protection key ID for XML confidentiality and between the KMS and the MC KM client according to TS 33.180 [43] clause 9.3.3.</w:t>
            </w:r>
          </w:p>
        </w:tc>
      </w:tr>
      <w:tr w:rsidR="00A10DD4" w:rsidRPr="00874DD1" w14:paraId="21D5EE8A" w14:textId="77777777" w:rsidTr="00EC6677">
        <w:trPr>
          <w:gridAfter w:val="1"/>
          <w:wAfter w:w="66" w:type="dxa"/>
          <w:jc w:val="center"/>
        </w:trPr>
        <w:tc>
          <w:tcPr>
            <w:tcW w:w="2737" w:type="dxa"/>
            <w:gridSpan w:val="2"/>
            <w:shd w:val="clear" w:color="auto" w:fill="auto"/>
            <w:noWrap/>
          </w:tcPr>
          <w:p w14:paraId="190DAC39" w14:textId="77777777" w:rsidR="00A10DD4" w:rsidRPr="00874DD1" w:rsidRDefault="00A10DD4" w:rsidP="00A10DD4">
            <w:pPr>
              <w:pStyle w:val="TAL"/>
            </w:pPr>
            <w:proofErr w:type="spellStart"/>
            <w:r w:rsidRPr="00874DD1">
              <w:t>px_MCPTT_ID_User_B</w:t>
            </w:r>
            <w:proofErr w:type="spellEnd"/>
          </w:p>
        </w:tc>
        <w:tc>
          <w:tcPr>
            <w:tcW w:w="1514" w:type="dxa"/>
            <w:gridSpan w:val="2"/>
            <w:shd w:val="clear" w:color="auto" w:fill="auto"/>
          </w:tcPr>
          <w:p w14:paraId="3C94B2C4"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2F9ADB8D" w14:textId="77777777" w:rsidR="00A10DD4" w:rsidRPr="00874DD1" w:rsidRDefault="00A10DD4" w:rsidP="00A10DD4">
            <w:pPr>
              <w:pStyle w:val="TAL"/>
            </w:pPr>
            <w:r w:rsidRPr="00874DD1">
              <w:t>"</w:t>
            </w:r>
            <w:proofErr w:type="spellStart"/>
            <w:r w:rsidRPr="00874DD1">
              <w:t>mcptt</w:t>
            </w:r>
            <w:proofErr w:type="spellEnd"/>
            <w:r w:rsidRPr="00874DD1">
              <w:t>-user-B-id@ mcptt-op.gov"</w:t>
            </w:r>
          </w:p>
        </w:tc>
        <w:tc>
          <w:tcPr>
            <w:tcW w:w="1134" w:type="dxa"/>
            <w:gridSpan w:val="2"/>
            <w:shd w:val="clear" w:color="auto" w:fill="auto"/>
          </w:tcPr>
          <w:p w14:paraId="62E57B99" w14:textId="77777777" w:rsidR="00A10DD4" w:rsidRPr="00874DD1" w:rsidRDefault="00A10DD4" w:rsidP="00A10DD4">
            <w:pPr>
              <w:pStyle w:val="TAL"/>
            </w:pPr>
          </w:p>
        </w:tc>
        <w:tc>
          <w:tcPr>
            <w:tcW w:w="2833" w:type="dxa"/>
            <w:gridSpan w:val="2"/>
            <w:shd w:val="clear" w:color="auto" w:fill="auto"/>
            <w:vAlign w:val="center"/>
          </w:tcPr>
          <w:p w14:paraId="18C39272"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3AA1D547" w14:textId="77777777" w:rsidTr="00EC6677">
        <w:trPr>
          <w:gridAfter w:val="1"/>
          <w:wAfter w:w="66" w:type="dxa"/>
          <w:jc w:val="center"/>
        </w:trPr>
        <w:tc>
          <w:tcPr>
            <w:tcW w:w="2737" w:type="dxa"/>
            <w:gridSpan w:val="2"/>
            <w:shd w:val="clear" w:color="auto" w:fill="auto"/>
            <w:noWrap/>
          </w:tcPr>
          <w:p w14:paraId="434FCE1D" w14:textId="3A27433A" w:rsidR="00A10DD4" w:rsidRPr="00874DD1" w:rsidRDefault="00A10DD4" w:rsidP="00A10DD4">
            <w:pPr>
              <w:pStyle w:val="TAL"/>
            </w:pPr>
            <w:proofErr w:type="spellStart"/>
            <w:r w:rsidRPr="00874DD1">
              <w:t>px_MCVideo_ID_User_B</w:t>
            </w:r>
            <w:proofErr w:type="spellEnd"/>
          </w:p>
        </w:tc>
        <w:tc>
          <w:tcPr>
            <w:tcW w:w="1514" w:type="dxa"/>
            <w:gridSpan w:val="2"/>
            <w:shd w:val="clear" w:color="auto" w:fill="auto"/>
          </w:tcPr>
          <w:p w14:paraId="67A30766" w14:textId="0F4AE98E"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745FBE3A" w14:textId="47EEAC20" w:rsidR="00A10DD4" w:rsidRPr="00874DD1" w:rsidRDefault="00A10DD4" w:rsidP="00A10DD4">
            <w:pPr>
              <w:pStyle w:val="TAL"/>
            </w:pPr>
            <w:r w:rsidRPr="00874DD1">
              <w:t>"</w:t>
            </w:r>
            <w:proofErr w:type="spellStart"/>
            <w:r w:rsidRPr="00874DD1">
              <w:t>mcvideo</w:t>
            </w:r>
            <w:proofErr w:type="spellEnd"/>
            <w:r w:rsidRPr="00874DD1">
              <w:t>-user-B-id@ mcptt-op.gov"</w:t>
            </w:r>
          </w:p>
        </w:tc>
        <w:tc>
          <w:tcPr>
            <w:tcW w:w="1134" w:type="dxa"/>
            <w:gridSpan w:val="2"/>
            <w:shd w:val="clear" w:color="auto" w:fill="auto"/>
          </w:tcPr>
          <w:p w14:paraId="18119FAC" w14:textId="77777777" w:rsidR="00A10DD4" w:rsidRPr="00874DD1" w:rsidRDefault="00A10DD4" w:rsidP="00A10DD4">
            <w:pPr>
              <w:pStyle w:val="TAL"/>
            </w:pPr>
          </w:p>
        </w:tc>
        <w:tc>
          <w:tcPr>
            <w:tcW w:w="2833" w:type="dxa"/>
            <w:gridSpan w:val="2"/>
            <w:shd w:val="clear" w:color="auto" w:fill="auto"/>
            <w:vAlign w:val="center"/>
          </w:tcPr>
          <w:p w14:paraId="772752D6" w14:textId="2A4E22AA" w:rsidR="00A10DD4" w:rsidRPr="00874DD1" w:rsidRDefault="00A10DD4" w:rsidP="00A10DD4">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A10DD4" w:rsidRPr="00874DD1" w14:paraId="0A62C3DB" w14:textId="77777777" w:rsidTr="00EC6677">
        <w:trPr>
          <w:gridAfter w:val="1"/>
          <w:wAfter w:w="66" w:type="dxa"/>
          <w:jc w:val="center"/>
        </w:trPr>
        <w:tc>
          <w:tcPr>
            <w:tcW w:w="2737" w:type="dxa"/>
            <w:gridSpan w:val="2"/>
            <w:shd w:val="clear" w:color="auto" w:fill="auto"/>
            <w:noWrap/>
          </w:tcPr>
          <w:p w14:paraId="440469E0" w14:textId="1294A1D6" w:rsidR="00A10DD4" w:rsidRPr="00874DD1" w:rsidRDefault="00A10DD4" w:rsidP="00A10DD4">
            <w:pPr>
              <w:pStyle w:val="TAL"/>
            </w:pPr>
            <w:proofErr w:type="spellStart"/>
            <w:r w:rsidRPr="00874DD1">
              <w:t>px_MCData_ID_User_B</w:t>
            </w:r>
            <w:proofErr w:type="spellEnd"/>
          </w:p>
        </w:tc>
        <w:tc>
          <w:tcPr>
            <w:tcW w:w="1514" w:type="dxa"/>
            <w:gridSpan w:val="2"/>
            <w:shd w:val="clear" w:color="auto" w:fill="auto"/>
          </w:tcPr>
          <w:p w14:paraId="785E9CE0" w14:textId="6B114C8E"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0B529CB" w14:textId="11B2DE2C" w:rsidR="00A10DD4" w:rsidRPr="00874DD1" w:rsidRDefault="00A10DD4" w:rsidP="00A10DD4">
            <w:pPr>
              <w:pStyle w:val="TAL"/>
            </w:pPr>
            <w:r w:rsidRPr="00874DD1">
              <w:t>"</w:t>
            </w:r>
            <w:proofErr w:type="spellStart"/>
            <w:r w:rsidRPr="00874DD1">
              <w:t>mcdata</w:t>
            </w:r>
            <w:proofErr w:type="spellEnd"/>
            <w:r w:rsidRPr="00874DD1">
              <w:t>-user-B-id@ mcptt-op.gov"</w:t>
            </w:r>
          </w:p>
        </w:tc>
        <w:tc>
          <w:tcPr>
            <w:tcW w:w="1134" w:type="dxa"/>
            <w:gridSpan w:val="2"/>
            <w:shd w:val="clear" w:color="auto" w:fill="auto"/>
          </w:tcPr>
          <w:p w14:paraId="21114AA8" w14:textId="77777777" w:rsidR="00A10DD4" w:rsidRPr="00874DD1" w:rsidRDefault="00A10DD4" w:rsidP="00A10DD4">
            <w:pPr>
              <w:pStyle w:val="TAL"/>
            </w:pPr>
          </w:p>
        </w:tc>
        <w:tc>
          <w:tcPr>
            <w:tcW w:w="2833" w:type="dxa"/>
            <w:gridSpan w:val="2"/>
            <w:shd w:val="clear" w:color="auto" w:fill="auto"/>
            <w:vAlign w:val="center"/>
          </w:tcPr>
          <w:p w14:paraId="2F69D6D0" w14:textId="1601F7C2" w:rsidR="00A10DD4" w:rsidRPr="00874DD1" w:rsidRDefault="00A10DD4" w:rsidP="00A10DD4">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A10DD4" w:rsidRPr="00874DD1" w14:paraId="6C74824A" w14:textId="77777777" w:rsidTr="00EC6677">
        <w:trPr>
          <w:gridAfter w:val="1"/>
          <w:wAfter w:w="66" w:type="dxa"/>
          <w:jc w:val="center"/>
        </w:trPr>
        <w:tc>
          <w:tcPr>
            <w:tcW w:w="2737" w:type="dxa"/>
            <w:gridSpan w:val="2"/>
            <w:shd w:val="clear" w:color="auto" w:fill="auto"/>
            <w:noWrap/>
          </w:tcPr>
          <w:p w14:paraId="2DAB0E3D" w14:textId="5A04B2BD" w:rsidR="00A10DD4" w:rsidRPr="00874DD1" w:rsidRDefault="00A10DD4" w:rsidP="00A10DD4">
            <w:pPr>
              <w:pStyle w:val="TAL"/>
            </w:pPr>
            <w:proofErr w:type="spellStart"/>
            <w:r w:rsidRPr="00874DD1">
              <w:t>px_MCX_User_B_ParticipantType</w:t>
            </w:r>
            <w:proofErr w:type="spellEnd"/>
          </w:p>
        </w:tc>
        <w:tc>
          <w:tcPr>
            <w:tcW w:w="1514" w:type="dxa"/>
            <w:gridSpan w:val="2"/>
            <w:shd w:val="clear" w:color="auto" w:fill="auto"/>
          </w:tcPr>
          <w:p w14:paraId="164E15F3"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4CACD24F" w14:textId="77777777" w:rsidR="00A10DD4" w:rsidRPr="00874DD1" w:rsidRDefault="00A10DD4" w:rsidP="00A10DD4">
            <w:pPr>
              <w:pStyle w:val="TAL"/>
            </w:pPr>
            <w:r w:rsidRPr="00874DD1">
              <w:t>"first responder"</w:t>
            </w:r>
          </w:p>
        </w:tc>
        <w:tc>
          <w:tcPr>
            <w:tcW w:w="1134" w:type="dxa"/>
            <w:gridSpan w:val="2"/>
            <w:shd w:val="clear" w:color="auto" w:fill="auto"/>
          </w:tcPr>
          <w:p w14:paraId="1D0D0209" w14:textId="77777777" w:rsidR="00A10DD4" w:rsidRPr="00874DD1" w:rsidRDefault="00A10DD4" w:rsidP="00A10DD4">
            <w:pPr>
              <w:pStyle w:val="TAL"/>
            </w:pPr>
          </w:p>
        </w:tc>
        <w:tc>
          <w:tcPr>
            <w:tcW w:w="2833" w:type="dxa"/>
            <w:gridSpan w:val="2"/>
            <w:shd w:val="clear" w:color="auto" w:fill="auto"/>
          </w:tcPr>
          <w:p w14:paraId="1713C4E0" w14:textId="0149DC0C"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3AF708E8" w14:textId="77777777" w:rsidTr="00EC6677">
        <w:trPr>
          <w:gridAfter w:val="1"/>
          <w:wAfter w:w="66" w:type="dxa"/>
          <w:jc w:val="center"/>
        </w:trPr>
        <w:tc>
          <w:tcPr>
            <w:tcW w:w="2737" w:type="dxa"/>
            <w:gridSpan w:val="2"/>
            <w:shd w:val="clear" w:color="auto" w:fill="auto"/>
            <w:noWrap/>
          </w:tcPr>
          <w:p w14:paraId="50C8AFFF" w14:textId="77777777" w:rsidR="00A10DD4" w:rsidRPr="00874DD1" w:rsidRDefault="00A10DD4" w:rsidP="00A10DD4">
            <w:pPr>
              <w:pStyle w:val="TAL"/>
            </w:pPr>
            <w:proofErr w:type="spellStart"/>
            <w:r w:rsidRPr="00874DD1">
              <w:t>px_MCPTT_ID_User_C</w:t>
            </w:r>
            <w:proofErr w:type="spellEnd"/>
          </w:p>
        </w:tc>
        <w:tc>
          <w:tcPr>
            <w:tcW w:w="1514" w:type="dxa"/>
            <w:gridSpan w:val="2"/>
            <w:shd w:val="clear" w:color="auto" w:fill="auto"/>
          </w:tcPr>
          <w:p w14:paraId="3E14B4DC"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3B6B32FD" w14:textId="77777777" w:rsidR="00A10DD4" w:rsidRPr="00874DD1" w:rsidRDefault="00A10DD4" w:rsidP="00A10DD4">
            <w:pPr>
              <w:pStyle w:val="TAL"/>
            </w:pPr>
            <w:r w:rsidRPr="00874DD1">
              <w:t>"</w:t>
            </w:r>
            <w:proofErr w:type="spellStart"/>
            <w:r w:rsidRPr="00874DD1">
              <w:t>mcptt</w:t>
            </w:r>
            <w:proofErr w:type="spellEnd"/>
            <w:r w:rsidRPr="00874DD1">
              <w:t>-user-C-id@ mcptt-op.gov"</w:t>
            </w:r>
          </w:p>
        </w:tc>
        <w:tc>
          <w:tcPr>
            <w:tcW w:w="1134" w:type="dxa"/>
            <w:gridSpan w:val="2"/>
            <w:shd w:val="clear" w:color="auto" w:fill="auto"/>
          </w:tcPr>
          <w:p w14:paraId="1A8FF04D" w14:textId="77777777" w:rsidR="00A10DD4" w:rsidRPr="00874DD1" w:rsidRDefault="00A10DD4" w:rsidP="00A10DD4">
            <w:pPr>
              <w:pStyle w:val="TAL"/>
            </w:pPr>
          </w:p>
        </w:tc>
        <w:tc>
          <w:tcPr>
            <w:tcW w:w="2833" w:type="dxa"/>
            <w:gridSpan w:val="2"/>
            <w:shd w:val="clear" w:color="auto" w:fill="auto"/>
            <w:vAlign w:val="center"/>
          </w:tcPr>
          <w:p w14:paraId="1F026C07"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EB1D78D" w14:textId="77777777" w:rsidTr="00EC6677">
        <w:trPr>
          <w:gridAfter w:val="1"/>
          <w:wAfter w:w="66" w:type="dxa"/>
          <w:jc w:val="center"/>
        </w:trPr>
        <w:tc>
          <w:tcPr>
            <w:tcW w:w="2737" w:type="dxa"/>
            <w:gridSpan w:val="2"/>
            <w:shd w:val="clear" w:color="auto" w:fill="auto"/>
            <w:noWrap/>
          </w:tcPr>
          <w:p w14:paraId="49AED5A5" w14:textId="5EBFAB58" w:rsidR="00A10DD4" w:rsidRPr="00874DD1" w:rsidRDefault="00A10DD4" w:rsidP="00A10DD4">
            <w:pPr>
              <w:pStyle w:val="TAL"/>
            </w:pPr>
            <w:proofErr w:type="spellStart"/>
            <w:r w:rsidRPr="00874DD1">
              <w:t>px_MCVideo_ID_User_C</w:t>
            </w:r>
            <w:proofErr w:type="spellEnd"/>
          </w:p>
        </w:tc>
        <w:tc>
          <w:tcPr>
            <w:tcW w:w="1514" w:type="dxa"/>
            <w:gridSpan w:val="2"/>
            <w:shd w:val="clear" w:color="auto" w:fill="auto"/>
          </w:tcPr>
          <w:p w14:paraId="534701E4" w14:textId="7A1D47AD"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62077B2" w14:textId="5053A997" w:rsidR="00A10DD4" w:rsidRPr="00874DD1" w:rsidRDefault="00A10DD4" w:rsidP="00A10DD4">
            <w:pPr>
              <w:pStyle w:val="TAL"/>
            </w:pPr>
            <w:r w:rsidRPr="00874DD1">
              <w:t>"</w:t>
            </w:r>
            <w:proofErr w:type="spellStart"/>
            <w:r w:rsidRPr="00874DD1">
              <w:t>mcvideo</w:t>
            </w:r>
            <w:proofErr w:type="spellEnd"/>
            <w:r w:rsidRPr="00874DD1">
              <w:t>-user-C-id@ mcptt-op.gov"</w:t>
            </w:r>
          </w:p>
        </w:tc>
        <w:tc>
          <w:tcPr>
            <w:tcW w:w="1134" w:type="dxa"/>
            <w:gridSpan w:val="2"/>
            <w:shd w:val="clear" w:color="auto" w:fill="auto"/>
          </w:tcPr>
          <w:p w14:paraId="069CC8C6" w14:textId="77777777" w:rsidR="00A10DD4" w:rsidRPr="00874DD1" w:rsidRDefault="00A10DD4" w:rsidP="00A10DD4">
            <w:pPr>
              <w:pStyle w:val="TAL"/>
            </w:pPr>
          </w:p>
        </w:tc>
        <w:tc>
          <w:tcPr>
            <w:tcW w:w="2833" w:type="dxa"/>
            <w:gridSpan w:val="2"/>
            <w:shd w:val="clear" w:color="auto" w:fill="auto"/>
            <w:vAlign w:val="center"/>
          </w:tcPr>
          <w:p w14:paraId="47CF16FE" w14:textId="349DD581" w:rsidR="00A10DD4" w:rsidRPr="00874DD1" w:rsidRDefault="00A10DD4" w:rsidP="00A10DD4">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A10DD4" w:rsidRPr="00874DD1" w14:paraId="29E30512" w14:textId="77777777" w:rsidTr="00EC6677">
        <w:trPr>
          <w:gridAfter w:val="1"/>
          <w:wAfter w:w="66" w:type="dxa"/>
          <w:jc w:val="center"/>
        </w:trPr>
        <w:tc>
          <w:tcPr>
            <w:tcW w:w="2737" w:type="dxa"/>
            <w:gridSpan w:val="2"/>
            <w:shd w:val="clear" w:color="auto" w:fill="auto"/>
            <w:noWrap/>
          </w:tcPr>
          <w:p w14:paraId="7C2C1B57" w14:textId="261492ED" w:rsidR="00A10DD4" w:rsidRPr="00874DD1" w:rsidRDefault="00A10DD4" w:rsidP="00A10DD4">
            <w:pPr>
              <w:pStyle w:val="TAL"/>
            </w:pPr>
            <w:proofErr w:type="spellStart"/>
            <w:r w:rsidRPr="00874DD1">
              <w:t>px_MCData_ID_User_C</w:t>
            </w:r>
            <w:proofErr w:type="spellEnd"/>
          </w:p>
        </w:tc>
        <w:tc>
          <w:tcPr>
            <w:tcW w:w="1514" w:type="dxa"/>
            <w:gridSpan w:val="2"/>
            <w:shd w:val="clear" w:color="auto" w:fill="auto"/>
          </w:tcPr>
          <w:p w14:paraId="4321D390" w14:textId="7E55587F"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03BE1801" w14:textId="2B310E81" w:rsidR="00A10DD4" w:rsidRPr="00874DD1" w:rsidRDefault="00A10DD4" w:rsidP="00A10DD4">
            <w:pPr>
              <w:pStyle w:val="TAL"/>
            </w:pPr>
            <w:r w:rsidRPr="00874DD1">
              <w:t>"</w:t>
            </w:r>
            <w:proofErr w:type="spellStart"/>
            <w:r w:rsidRPr="00874DD1">
              <w:t>mcdata</w:t>
            </w:r>
            <w:proofErr w:type="spellEnd"/>
            <w:r w:rsidRPr="00874DD1">
              <w:t>-user-C-id@ mcptt-op.gov"</w:t>
            </w:r>
          </w:p>
        </w:tc>
        <w:tc>
          <w:tcPr>
            <w:tcW w:w="1134" w:type="dxa"/>
            <w:gridSpan w:val="2"/>
            <w:shd w:val="clear" w:color="auto" w:fill="auto"/>
          </w:tcPr>
          <w:p w14:paraId="2EAB85ED" w14:textId="77777777" w:rsidR="00A10DD4" w:rsidRPr="00874DD1" w:rsidRDefault="00A10DD4" w:rsidP="00A10DD4">
            <w:pPr>
              <w:pStyle w:val="TAL"/>
            </w:pPr>
          </w:p>
        </w:tc>
        <w:tc>
          <w:tcPr>
            <w:tcW w:w="2833" w:type="dxa"/>
            <w:gridSpan w:val="2"/>
            <w:shd w:val="clear" w:color="auto" w:fill="auto"/>
            <w:vAlign w:val="center"/>
          </w:tcPr>
          <w:p w14:paraId="053DAB58" w14:textId="140622D6" w:rsidR="00A10DD4" w:rsidRPr="00874DD1" w:rsidRDefault="00A10DD4" w:rsidP="00A10DD4">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A10DD4" w:rsidRPr="00874DD1" w14:paraId="537A5250" w14:textId="77777777" w:rsidTr="00EC6677">
        <w:trPr>
          <w:gridAfter w:val="1"/>
          <w:wAfter w:w="66" w:type="dxa"/>
          <w:jc w:val="center"/>
        </w:trPr>
        <w:tc>
          <w:tcPr>
            <w:tcW w:w="2737" w:type="dxa"/>
            <w:gridSpan w:val="2"/>
            <w:shd w:val="clear" w:color="auto" w:fill="auto"/>
            <w:noWrap/>
          </w:tcPr>
          <w:p w14:paraId="50971C52" w14:textId="098B749B" w:rsidR="00A10DD4" w:rsidRPr="00874DD1" w:rsidRDefault="00A10DD4" w:rsidP="00A10DD4">
            <w:pPr>
              <w:pStyle w:val="TAL"/>
            </w:pPr>
            <w:proofErr w:type="spellStart"/>
            <w:r w:rsidRPr="00874DD1">
              <w:t>px_MCX_User_C_ParticipantType</w:t>
            </w:r>
            <w:proofErr w:type="spellEnd"/>
          </w:p>
        </w:tc>
        <w:tc>
          <w:tcPr>
            <w:tcW w:w="1514" w:type="dxa"/>
            <w:gridSpan w:val="2"/>
            <w:shd w:val="clear" w:color="auto" w:fill="auto"/>
          </w:tcPr>
          <w:p w14:paraId="50265F83"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B2B09BE" w14:textId="77777777" w:rsidR="00A10DD4" w:rsidRPr="00874DD1" w:rsidRDefault="00A10DD4" w:rsidP="00A10DD4">
            <w:pPr>
              <w:pStyle w:val="TAL"/>
            </w:pPr>
            <w:r w:rsidRPr="00874DD1">
              <w:t>"first responder"</w:t>
            </w:r>
          </w:p>
        </w:tc>
        <w:tc>
          <w:tcPr>
            <w:tcW w:w="1134" w:type="dxa"/>
            <w:gridSpan w:val="2"/>
            <w:shd w:val="clear" w:color="auto" w:fill="auto"/>
          </w:tcPr>
          <w:p w14:paraId="6D21A01A" w14:textId="77777777" w:rsidR="00A10DD4" w:rsidRPr="00874DD1" w:rsidRDefault="00A10DD4" w:rsidP="00A10DD4">
            <w:pPr>
              <w:pStyle w:val="TAL"/>
            </w:pPr>
          </w:p>
        </w:tc>
        <w:tc>
          <w:tcPr>
            <w:tcW w:w="2833" w:type="dxa"/>
            <w:gridSpan w:val="2"/>
            <w:shd w:val="clear" w:color="auto" w:fill="auto"/>
          </w:tcPr>
          <w:p w14:paraId="3E07FCCE" w14:textId="46051349"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05898210" w14:textId="77777777" w:rsidTr="00EC6677">
        <w:trPr>
          <w:gridAfter w:val="1"/>
          <w:wAfter w:w="66" w:type="dxa"/>
          <w:jc w:val="center"/>
        </w:trPr>
        <w:tc>
          <w:tcPr>
            <w:tcW w:w="2737" w:type="dxa"/>
            <w:gridSpan w:val="2"/>
            <w:shd w:val="clear" w:color="auto" w:fill="auto"/>
            <w:noWrap/>
          </w:tcPr>
          <w:p w14:paraId="5D03F224" w14:textId="77777777" w:rsidR="00A10DD4" w:rsidRPr="00874DD1" w:rsidRDefault="00A10DD4" w:rsidP="00A10DD4">
            <w:pPr>
              <w:pStyle w:val="TAL"/>
            </w:pPr>
            <w:proofErr w:type="spellStart"/>
            <w:r w:rsidRPr="00874DD1">
              <w:t>px_MCPTT_ID_User_D</w:t>
            </w:r>
            <w:proofErr w:type="spellEnd"/>
          </w:p>
        </w:tc>
        <w:tc>
          <w:tcPr>
            <w:tcW w:w="1514" w:type="dxa"/>
            <w:gridSpan w:val="2"/>
            <w:shd w:val="clear" w:color="auto" w:fill="auto"/>
          </w:tcPr>
          <w:p w14:paraId="7B6D4204"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298A85B8" w14:textId="77777777" w:rsidR="00A10DD4" w:rsidRPr="00874DD1" w:rsidRDefault="00A10DD4" w:rsidP="00A10DD4">
            <w:pPr>
              <w:pStyle w:val="TAL"/>
            </w:pPr>
            <w:r w:rsidRPr="00874DD1">
              <w:t>"</w:t>
            </w:r>
            <w:proofErr w:type="spellStart"/>
            <w:r w:rsidRPr="00874DD1">
              <w:t>mcptt</w:t>
            </w:r>
            <w:proofErr w:type="spellEnd"/>
            <w:r w:rsidRPr="00874DD1">
              <w:t>-user-D-id@ mcptt-op.gov"</w:t>
            </w:r>
          </w:p>
        </w:tc>
        <w:tc>
          <w:tcPr>
            <w:tcW w:w="1134" w:type="dxa"/>
            <w:gridSpan w:val="2"/>
            <w:shd w:val="clear" w:color="auto" w:fill="auto"/>
          </w:tcPr>
          <w:p w14:paraId="4238BDD5" w14:textId="77777777" w:rsidR="00A10DD4" w:rsidRPr="00874DD1" w:rsidRDefault="00A10DD4" w:rsidP="00A10DD4">
            <w:pPr>
              <w:pStyle w:val="TAL"/>
            </w:pPr>
          </w:p>
        </w:tc>
        <w:tc>
          <w:tcPr>
            <w:tcW w:w="2833" w:type="dxa"/>
            <w:gridSpan w:val="2"/>
            <w:shd w:val="clear" w:color="auto" w:fill="auto"/>
            <w:vAlign w:val="center"/>
          </w:tcPr>
          <w:p w14:paraId="15D773FE" w14:textId="77777777" w:rsidR="00A10DD4" w:rsidRPr="00874DD1" w:rsidRDefault="00A10DD4" w:rsidP="00A10DD4">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D113600" w14:textId="77777777" w:rsidTr="00EC6677">
        <w:trPr>
          <w:gridBefore w:val="1"/>
          <w:wBefore w:w="66" w:type="dxa"/>
          <w:jc w:val="center"/>
        </w:trPr>
        <w:tc>
          <w:tcPr>
            <w:tcW w:w="2737" w:type="dxa"/>
            <w:gridSpan w:val="2"/>
            <w:shd w:val="clear" w:color="auto" w:fill="auto"/>
            <w:noWrap/>
          </w:tcPr>
          <w:p w14:paraId="588137B2" w14:textId="77777777" w:rsidR="00A10DD4" w:rsidRPr="00874DD1" w:rsidRDefault="00A10DD4" w:rsidP="00A10DD4">
            <w:pPr>
              <w:pStyle w:val="TAL"/>
            </w:pPr>
            <w:proofErr w:type="spellStart"/>
            <w:r w:rsidRPr="00874DD1">
              <w:t>px_MCVideo_ID_User_D</w:t>
            </w:r>
            <w:proofErr w:type="spellEnd"/>
          </w:p>
        </w:tc>
        <w:tc>
          <w:tcPr>
            <w:tcW w:w="1514" w:type="dxa"/>
            <w:gridSpan w:val="2"/>
            <w:shd w:val="clear" w:color="auto" w:fill="auto"/>
          </w:tcPr>
          <w:p w14:paraId="70428E50"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445A8D6C" w14:textId="77777777" w:rsidR="00A10DD4" w:rsidRPr="00874DD1" w:rsidRDefault="00A10DD4" w:rsidP="00A10DD4">
            <w:pPr>
              <w:pStyle w:val="TAL"/>
            </w:pPr>
            <w:r w:rsidRPr="00874DD1">
              <w:t>"</w:t>
            </w:r>
            <w:proofErr w:type="spellStart"/>
            <w:r w:rsidRPr="00874DD1">
              <w:t>mcvideo</w:t>
            </w:r>
            <w:proofErr w:type="spellEnd"/>
            <w:r w:rsidRPr="00874DD1">
              <w:t>-user-D-id@ mcptt-op.gov"</w:t>
            </w:r>
          </w:p>
        </w:tc>
        <w:tc>
          <w:tcPr>
            <w:tcW w:w="1134" w:type="dxa"/>
            <w:gridSpan w:val="2"/>
            <w:shd w:val="clear" w:color="auto" w:fill="auto"/>
          </w:tcPr>
          <w:p w14:paraId="60F03389" w14:textId="77777777" w:rsidR="00A10DD4" w:rsidRPr="00874DD1" w:rsidRDefault="00A10DD4" w:rsidP="00A10DD4">
            <w:pPr>
              <w:pStyle w:val="TAL"/>
            </w:pPr>
          </w:p>
        </w:tc>
        <w:tc>
          <w:tcPr>
            <w:tcW w:w="2833" w:type="dxa"/>
            <w:gridSpan w:val="2"/>
            <w:shd w:val="clear" w:color="auto" w:fill="auto"/>
            <w:vAlign w:val="center"/>
          </w:tcPr>
          <w:p w14:paraId="79F5FDA9" w14:textId="77777777" w:rsidR="00A10DD4" w:rsidRPr="00874DD1" w:rsidRDefault="00A10DD4" w:rsidP="00A10DD4">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A10DD4" w:rsidRPr="00874DD1" w14:paraId="17AD23CE" w14:textId="77777777" w:rsidTr="00EC6677">
        <w:trPr>
          <w:gridBefore w:val="1"/>
          <w:wBefore w:w="66" w:type="dxa"/>
          <w:jc w:val="center"/>
        </w:trPr>
        <w:tc>
          <w:tcPr>
            <w:tcW w:w="2737" w:type="dxa"/>
            <w:gridSpan w:val="2"/>
            <w:shd w:val="clear" w:color="auto" w:fill="auto"/>
            <w:noWrap/>
          </w:tcPr>
          <w:p w14:paraId="485196B6" w14:textId="77777777" w:rsidR="00A10DD4" w:rsidRPr="00874DD1" w:rsidRDefault="00A10DD4" w:rsidP="00A10DD4">
            <w:pPr>
              <w:pStyle w:val="TAL"/>
            </w:pPr>
            <w:proofErr w:type="spellStart"/>
            <w:r w:rsidRPr="00874DD1">
              <w:t>px_MCData_ID_User_D</w:t>
            </w:r>
            <w:proofErr w:type="spellEnd"/>
          </w:p>
        </w:tc>
        <w:tc>
          <w:tcPr>
            <w:tcW w:w="1514" w:type="dxa"/>
            <w:gridSpan w:val="2"/>
            <w:shd w:val="clear" w:color="auto" w:fill="auto"/>
          </w:tcPr>
          <w:p w14:paraId="7D0F8F91"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5903AA81" w14:textId="77777777" w:rsidR="00A10DD4" w:rsidRPr="00874DD1" w:rsidRDefault="00A10DD4" w:rsidP="00A10DD4">
            <w:pPr>
              <w:pStyle w:val="TAL"/>
            </w:pPr>
            <w:r w:rsidRPr="00874DD1">
              <w:t>"</w:t>
            </w:r>
            <w:proofErr w:type="spellStart"/>
            <w:r w:rsidRPr="00874DD1">
              <w:t>mcdata</w:t>
            </w:r>
            <w:proofErr w:type="spellEnd"/>
            <w:r w:rsidRPr="00874DD1">
              <w:t>-user-D-id@ mcptt-op.gov"</w:t>
            </w:r>
          </w:p>
        </w:tc>
        <w:tc>
          <w:tcPr>
            <w:tcW w:w="1134" w:type="dxa"/>
            <w:gridSpan w:val="2"/>
            <w:shd w:val="clear" w:color="auto" w:fill="auto"/>
          </w:tcPr>
          <w:p w14:paraId="7CB10860" w14:textId="77777777" w:rsidR="00A10DD4" w:rsidRPr="00874DD1" w:rsidRDefault="00A10DD4" w:rsidP="00A10DD4">
            <w:pPr>
              <w:pStyle w:val="TAL"/>
            </w:pPr>
          </w:p>
        </w:tc>
        <w:tc>
          <w:tcPr>
            <w:tcW w:w="2833" w:type="dxa"/>
            <w:gridSpan w:val="2"/>
            <w:shd w:val="clear" w:color="auto" w:fill="auto"/>
            <w:vAlign w:val="center"/>
          </w:tcPr>
          <w:p w14:paraId="2E9B5232" w14:textId="77777777" w:rsidR="00A10DD4" w:rsidRPr="00874DD1" w:rsidRDefault="00A10DD4" w:rsidP="00A10DD4">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A10DD4" w:rsidRPr="00874DD1" w14:paraId="5D4553DE" w14:textId="77777777" w:rsidTr="00EC6677">
        <w:trPr>
          <w:gridAfter w:val="1"/>
          <w:wAfter w:w="66" w:type="dxa"/>
          <w:jc w:val="center"/>
        </w:trPr>
        <w:tc>
          <w:tcPr>
            <w:tcW w:w="2737" w:type="dxa"/>
            <w:gridSpan w:val="2"/>
            <w:shd w:val="clear" w:color="auto" w:fill="auto"/>
            <w:noWrap/>
          </w:tcPr>
          <w:p w14:paraId="3D12636F" w14:textId="77777777" w:rsidR="00A10DD4" w:rsidRPr="00874DD1" w:rsidRDefault="00A10DD4" w:rsidP="00A10DD4">
            <w:pPr>
              <w:pStyle w:val="TAL"/>
              <w:rPr>
                <w:lang w:eastAsia="ko-KR"/>
              </w:rPr>
            </w:pPr>
            <w:r w:rsidRPr="00874DD1">
              <w:rPr>
                <w:lang w:eastAsia="ko-KR"/>
              </w:rPr>
              <w:t>px_MCX_SIP_PublicUserId_A_1</w:t>
            </w:r>
          </w:p>
        </w:tc>
        <w:tc>
          <w:tcPr>
            <w:tcW w:w="1514" w:type="dxa"/>
            <w:gridSpan w:val="2"/>
            <w:shd w:val="clear" w:color="auto" w:fill="auto"/>
          </w:tcPr>
          <w:p w14:paraId="057D6BF9" w14:textId="77777777" w:rsidR="00A10DD4" w:rsidRPr="00874DD1" w:rsidRDefault="00A10DD4" w:rsidP="00A10DD4">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37A3F059" w14:textId="77777777" w:rsidR="00A10DD4" w:rsidRPr="00874DD1" w:rsidRDefault="00A10DD4" w:rsidP="00A10DD4">
            <w:pPr>
              <w:pStyle w:val="TAL"/>
              <w:rPr>
                <w:lang w:eastAsia="ko-KR"/>
              </w:rPr>
            </w:pPr>
          </w:p>
        </w:tc>
        <w:tc>
          <w:tcPr>
            <w:tcW w:w="1134" w:type="dxa"/>
            <w:gridSpan w:val="2"/>
            <w:shd w:val="clear" w:color="auto" w:fill="auto"/>
          </w:tcPr>
          <w:p w14:paraId="27484559" w14:textId="77777777" w:rsidR="00A10DD4" w:rsidRPr="00874DD1" w:rsidRDefault="00A10DD4" w:rsidP="00A10DD4">
            <w:pPr>
              <w:pStyle w:val="TAL"/>
              <w:rPr>
                <w:lang w:eastAsia="ko-KR"/>
              </w:rPr>
            </w:pPr>
          </w:p>
        </w:tc>
        <w:tc>
          <w:tcPr>
            <w:tcW w:w="2833" w:type="dxa"/>
            <w:gridSpan w:val="2"/>
            <w:shd w:val="clear" w:color="auto" w:fill="auto"/>
            <w:vAlign w:val="center"/>
          </w:tcPr>
          <w:p w14:paraId="1A9937F5" w14:textId="4BCF1C5B" w:rsidR="00A10DD4" w:rsidRPr="00874DD1" w:rsidRDefault="00A10DD4" w:rsidP="00A10DD4">
            <w:pPr>
              <w:pStyle w:val="TAL"/>
              <w:rPr>
                <w:lang w:eastAsia="ko-KR"/>
              </w:rPr>
            </w:pPr>
            <w:r w:rsidRPr="00874DD1">
              <w:rPr>
                <w:lang w:eastAsia="ko-KR"/>
              </w:rPr>
              <w:t>(First) public user id of the SIP subscriber (user A)</w:t>
            </w:r>
            <w:r w:rsidRPr="00E71ACC">
              <w:rPr>
                <w:lang w:eastAsia="ko-KR"/>
              </w:rPr>
              <w:t xml:space="preserve"> for MCX;</w:t>
            </w:r>
          </w:p>
          <w:p w14:paraId="03047691" w14:textId="77777777" w:rsidR="00A10DD4" w:rsidRPr="00874DD1" w:rsidRDefault="00A10DD4" w:rsidP="00A10DD4">
            <w:pPr>
              <w:pStyle w:val="TAL"/>
              <w:rPr>
                <w:lang w:eastAsia="ko-KR"/>
              </w:rPr>
            </w:pPr>
            <w:r w:rsidRPr="00874DD1">
              <w:rPr>
                <w:lang w:eastAsia="ko-KR"/>
              </w:rPr>
              <w:t>the parameter shall be a SIP URI</w:t>
            </w:r>
          </w:p>
        </w:tc>
      </w:tr>
      <w:tr w:rsidR="00A10DD4" w:rsidRPr="00874DD1" w14:paraId="31F5BE3F" w14:textId="77777777" w:rsidTr="00EC6677">
        <w:trPr>
          <w:gridAfter w:val="1"/>
          <w:wAfter w:w="66" w:type="dxa"/>
          <w:jc w:val="center"/>
        </w:trPr>
        <w:tc>
          <w:tcPr>
            <w:tcW w:w="2737" w:type="dxa"/>
            <w:gridSpan w:val="2"/>
            <w:shd w:val="clear" w:color="auto" w:fill="auto"/>
            <w:noWrap/>
          </w:tcPr>
          <w:p w14:paraId="47AF5885" w14:textId="77777777" w:rsidR="00A10DD4" w:rsidRPr="00874DD1" w:rsidRDefault="00A10DD4" w:rsidP="00A10DD4">
            <w:pPr>
              <w:pStyle w:val="TAL"/>
              <w:rPr>
                <w:lang w:eastAsia="ko-KR"/>
              </w:rPr>
            </w:pPr>
            <w:proofErr w:type="spellStart"/>
            <w:r w:rsidRPr="00874DD1">
              <w:rPr>
                <w:lang w:eastAsia="ko-KR"/>
              </w:rPr>
              <w:lastRenderedPageBreak/>
              <w:t>px_MCX_SIP_PrivateUserId_A</w:t>
            </w:r>
            <w:proofErr w:type="spellEnd"/>
          </w:p>
        </w:tc>
        <w:tc>
          <w:tcPr>
            <w:tcW w:w="1514" w:type="dxa"/>
            <w:gridSpan w:val="2"/>
            <w:shd w:val="clear" w:color="auto" w:fill="auto"/>
          </w:tcPr>
          <w:p w14:paraId="2CE3D43D" w14:textId="77777777" w:rsidR="00A10DD4" w:rsidRPr="00874DD1" w:rsidRDefault="00A10DD4" w:rsidP="00A10DD4">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3B51ED8B" w14:textId="77777777" w:rsidR="00A10DD4" w:rsidRPr="00874DD1" w:rsidRDefault="00A10DD4" w:rsidP="00A10DD4">
            <w:pPr>
              <w:pStyle w:val="TAL"/>
              <w:rPr>
                <w:lang w:eastAsia="ko-KR"/>
              </w:rPr>
            </w:pPr>
          </w:p>
        </w:tc>
        <w:tc>
          <w:tcPr>
            <w:tcW w:w="1134" w:type="dxa"/>
            <w:gridSpan w:val="2"/>
            <w:shd w:val="clear" w:color="auto" w:fill="auto"/>
          </w:tcPr>
          <w:p w14:paraId="5112CEFA" w14:textId="77777777" w:rsidR="00A10DD4" w:rsidRPr="00874DD1" w:rsidRDefault="00A10DD4" w:rsidP="00A10DD4">
            <w:pPr>
              <w:pStyle w:val="TAL"/>
              <w:rPr>
                <w:lang w:eastAsia="ko-KR"/>
              </w:rPr>
            </w:pPr>
          </w:p>
        </w:tc>
        <w:tc>
          <w:tcPr>
            <w:tcW w:w="2833" w:type="dxa"/>
            <w:gridSpan w:val="2"/>
            <w:shd w:val="clear" w:color="auto" w:fill="auto"/>
            <w:vAlign w:val="center"/>
          </w:tcPr>
          <w:p w14:paraId="599B32B9" w14:textId="637FBCD4" w:rsidR="00A10DD4" w:rsidRPr="00874DD1" w:rsidRDefault="00A10DD4" w:rsidP="00A10DD4">
            <w:pPr>
              <w:pStyle w:val="TAL"/>
              <w:rPr>
                <w:lang w:eastAsia="ko-KR"/>
              </w:rPr>
            </w:pPr>
            <w:r w:rsidRPr="00874DD1">
              <w:rPr>
                <w:lang w:eastAsia="ko-KR"/>
              </w:rPr>
              <w:t>Private user id of the SIP subscriber (user A)</w:t>
            </w:r>
            <w:r w:rsidRPr="00E71ACC">
              <w:rPr>
                <w:lang w:eastAsia="ko-KR"/>
              </w:rPr>
              <w:t xml:space="preserve"> for MCX</w:t>
            </w:r>
          </w:p>
        </w:tc>
      </w:tr>
      <w:tr w:rsidR="00F028D6" w:rsidRPr="00874DD1" w14:paraId="7712F473" w14:textId="77777777" w:rsidTr="00EC6677">
        <w:trPr>
          <w:gridAfter w:val="1"/>
          <w:wAfter w:w="66" w:type="dxa"/>
          <w:jc w:val="center"/>
        </w:trPr>
        <w:tc>
          <w:tcPr>
            <w:tcW w:w="2737" w:type="dxa"/>
            <w:gridSpan w:val="2"/>
            <w:shd w:val="clear" w:color="auto" w:fill="auto"/>
            <w:noWrap/>
          </w:tcPr>
          <w:p w14:paraId="5FBD4580" w14:textId="29DBE2BA" w:rsidR="00F028D6" w:rsidRPr="00874DD1" w:rsidRDefault="00F028D6" w:rsidP="00F028D6">
            <w:pPr>
              <w:pStyle w:val="TAL"/>
              <w:rPr>
                <w:lang w:eastAsia="ko-KR"/>
              </w:rPr>
            </w:pPr>
            <w:proofErr w:type="spellStart"/>
            <w:r w:rsidRPr="00874DD1">
              <w:rPr>
                <w:lang w:eastAsia="ko-KR"/>
              </w:rPr>
              <w:t>px_MCX_SIP_PrivateUserId_</w:t>
            </w:r>
            <w:r>
              <w:rPr>
                <w:lang w:eastAsia="ko-KR"/>
              </w:rPr>
              <w:t>B</w:t>
            </w:r>
            <w:proofErr w:type="spellEnd"/>
          </w:p>
        </w:tc>
        <w:tc>
          <w:tcPr>
            <w:tcW w:w="1514" w:type="dxa"/>
            <w:gridSpan w:val="2"/>
            <w:shd w:val="clear" w:color="auto" w:fill="auto"/>
          </w:tcPr>
          <w:p w14:paraId="7B20264C" w14:textId="7395CF5C" w:rsidR="00F028D6" w:rsidRPr="00874DD1" w:rsidRDefault="00F028D6" w:rsidP="00F028D6">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1B6A39E8" w14:textId="77777777" w:rsidR="00F028D6" w:rsidRPr="00874DD1" w:rsidRDefault="00F028D6" w:rsidP="00F028D6">
            <w:pPr>
              <w:pStyle w:val="TAL"/>
              <w:rPr>
                <w:lang w:eastAsia="ko-KR"/>
              </w:rPr>
            </w:pPr>
          </w:p>
        </w:tc>
        <w:tc>
          <w:tcPr>
            <w:tcW w:w="1134" w:type="dxa"/>
            <w:gridSpan w:val="2"/>
            <w:shd w:val="clear" w:color="auto" w:fill="auto"/>
          </w:tcPr>
          <w:p w14:paraId="553C3C57" w14:textId="77777777" w:rsidR="00F028D6" w:rsidRPr="00874DD1" w:rsidRDefault="00F028D6" w:rsidP="00F028D6">
            <w:pPr>
              <w:pStyle w:val="TAL"/>
              <w:rPr>
                <w:lang w:eastAsia="ko-KR"/>
              </w:rPr>
            </w:pPr>
          </w:p>
        </w:tc>
        <w:tc>
          <w:tcPr>
            <w:tcW w:w="2833" w:type="dxa"/>
            <w:gridSpan w:val="2"/>
            <w:shd w:val="clear" w:color="auto" w:fill="auto"/>
            <w:vAlign w:val="center"/>
          </w:tcPr>
          <w:p w14:paraId="02E3C541" w14:textId="5540FBCD" w:rsidR="00F028D6" w:rsidRPr="00874DD1" w:rsidRDefault="00F028D6" w:rsidP="00F028D6">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A10DD4" w:rsidRPr="00874DD1" w14:paraId="2EF4410A" w14:textId="77777777" w:rsidTr="00EC6677">
        <w:trPr>
          <w:gridAfter w:val="1"/>
          <w:wAfter w:w="66" w:type="dxa"/>
          <w:jc w:val="center"/>
        </w:trPr>
        <w:tc>
          <w:tcPr>
            <w:tcW w:w="2737" w:type="dxa"/>
            <w:gridSpan w:val="2"/>
            <w:shd w:val="clear" w:color="auto" w:fill="auto"/>
            <w:noWrap/>
          </w:tcPr>
          <w:p w14:paraId="3B9044F6" w14:textId="77777777" w:rsidR="00A10DD4" w:rsidRPr="00874DD1" w:rsidRDefault="00A10DD4" w:rsidP="00A10DD4">
            <w:pPr>
              <w:pStyle w:val="TAL"/>
              <w:rPr>
                <w:lang w:eastAsia="ko-KR"/>
              </w:rPr>
            </w:pPr>
            <w:proofErr w:type="spellStart"/>
            <w:r w:rsidRPr="00874DD1">
              <w:rPr>
                <w:lang w:eastAsia="ko-KR"/>
              </w:rPr>
              <w:t>px_MCX_SIP_HomeDomain_A</w:t>
            </w:r>
            <w:proofErr w:type="spellEnd"/>
          </w:p>
        </w:tc>
        <w:tc>
          <w:tcPr>
            <w:tcW w:w="1514" w:type="dxa"/>
            <w:gridSpan w:val="2"/>
            <w:shd w:val="clear" w:color="auto" w:fill="auto"/>
          </w:tcPr>
          <w:p w14:paraId="28B2758C" w14:textId="77777777" w:rsidR="00A10DD4" w:rsidRPr="00874DD1" w:rsidRDefault="00A10DD4" w:rsidP="00A10DD4">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61545014" w14:textId="77777777" w:rsidR="00A10DD4" w:rsidRPr="00874DD1" w:rsidRDefault="00A10DD4" w:rsidP="00A10DD4">
            <w:pPr>
              <w:pStyle w:val="TAL"/>
              <w:rPr>
                <w:lang w:eastAsia="ko-KR"/>
              </w:rPr>
            </w:pPr>
          </w:p>
        </w:tc>
        <w:tc>
          <w:tcPr>
            <w:tcW w:w="1134" w:type="dxa"/>
            <w:gridSpan w:val="2"/>
            <w:shd w:val="clear" w:color="auto" w:fill="auto"/>
          </w:tcPr>
          <w:p w14:paraId="7A90EF65" w14:textId="77777777" w:rsidR="00A10DD4" w:rsidRPr="00874DD1" w:rsidRDefault="00A10DD4" w:rsidP="00A10DD4">
            <w:pPr>
              <w:pStyle w:val="TAL"/>
              <w:rPr>
                <w:lang w:eastAsia="ko-KR"/>
              </w:rPr>
            </w:pPr>
          </w:p>
        </w:tc>
        <w:tc>
          <w:tcPr>
            <w:tcW w:w="2833" w:type="dxa"/>
            <w:gridSpan w:val="2"/>
            <w:shd w:val="clear" w:color="auto" w:fill="auto"/>
            <w:vAlign w:val="center"/>
          </w:tcPr>
          <w:p w14:paraId="253CF79E" w14:textId="367BEED4" w:rsidR="00A10DD4" w:rsidRPr="00874DD1" w:rsidRDefault="00A10DD4" w:rsidP="00A10DD4">
            <w:pPr>
              <w:pStyle w:val="TAL"/>
              <w:rPr>
                <w:lang w:eastAsia="ko-KR"/>
              </w:rPr>
            </w:pPr>
            <w:r w:rsidRPr="00874DD1">
              <w:rPr>
                <w:lang w:eastAsia="ko-KR"/>
              </w:rPr>
              <w:t>Home domain name of the SIP subscriber (user A)</w:t>
            </w:r>
            <w:r w:rsidRPr="00E71ACC">
              <w:rPr>
                <w:lang w:eastAsia="ko-KR"/>
              </w:rPr>
              <w:t xml:space="preserve"> for MCX</w:t>
            </w:r>
          </w:p>
        </w:tc>
      </w:tr>
      <w:tr w:rsidR="00A10DD4" w:rsidRPr="00874DD1" w14:paraId="34287595" w14:textId="77777777" w:rsidTr="00EC6677">
        <w:trPr>
          <w:gridAfter w:val="1"/>
          <w:wAfter w:w="66" w:type="dxa"/>
          <w:jc w:val="center"/>
        </w:trPr>
        <w:tc>
          <w:tcPr>
            <w:tcW w:w="2737" w:type="dxa"/>
            <w:gridSpan w:val="2"/>
            <w:shd w:val="clear" w:color="auto" w:fill="auto"/>
            <w:noWrap/>
          </w:tcPr>
          <w:p w14:paraId="66ACE5C3" w14:textId="135BCE1F" w:rsidR="00A10DD4" w:rsidRPr="00874DD1" w:rsidRDefault="00A10DD4" w:rsidP="00A10DD4">
            <w:pPr>
              <w:pStyle w:val="TAL"/>
              <w:rPr>
                <w:lang w:eastAsia="ko-KR"/>
              </w:rPr>
            </w:pPr>
            <w:proofErr w:type="spellStart"/>
            <w:r w:rsidRPr="00874DD1">
              <w:rPr>
                <w:lang w:eastAsia="ko-KR"/>
              </w:rPr>
              <w:t>px_MCX_SIP_PublicUserId_B</w:t>
            </w:r>
            <w:proofErr w:type="spellEnd"/>
          </w:p>
        </w:tc>
        <w:tc>
          <w:tcPr>
            <w:tcW w:w="1514" w:type="dxa"/>
            <w:gridSpan w:val="2"/>
            <w:shd w:val="clear" w:color="auto" w:fill="auto"/>
          </w:tcPr>
          <w:p w14:paraId="11F748ED" w14:textId="43FF333C" w:rsidR="00A10DD4" w:rsidRPr="00874DD1" w:rsidRDefault="00A10DD4" w:rsidP="00A10DD4">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56B572D4" w14:textId="77777777" w:rsidR="00A10DD4" w:rsidRPr="00874DD1" w:rsidRDefault="00A10DD4" w:rsidP="00A10DD4">
            <w:pPr>
              <w:pStyle w:val="TAL"/>
              <w:rPr>
                <w:lang w:eastAsia="ko-KR"/>
              </w:rPr>
            </w:pPr>
          </w:p>
        </w:tc>
        <w:tc>
          <w:tcPr>
            <w:tcW w:w="1134" w:type="dxa"/>
            <w:gridSpan w:val="2"/>
            <w:shd w:val="clear" w:color="auto" w:fill="auto"/>
          </w:tcPr>
          <w:p w14:paraId="0A031AD7" w14:textId="77777777" w:rsidR="00A10DD4" w:rsidRPr="00874DD1" w:rsidRDefault="00A10DD4" w:rsidP="00A10DD4">
            <w:pPr>
              <w:pStyle w:val="TAL"/>
              <w:rPr>
                <w:lang w:eastAsia="ko-KR"/>
              </w:rPr>
            </w:pPr>
          </w:p>
        </w:tc>
        <w:tc>
          <w:tcPr>
            <w:tcW w:w="2833" w:type="dxa"/>
            <w:gridSpan w:val="2"/>
            <w:shd w:val="clear" w:color="auto" w:fill="auto"/>
            <w:vAlign w:val="center"/>
          </w:tcPr>
          <w:p w14:paraId="34296C31" w14:textId="305D5293" w:rsidR="00A10DD4" w:rsidRPr="00874DD1" w:rsidRDefault="00A10DD4" w:rsidP="00A10DD4">
            <w:pPr>
              <w:pStyle w:val="TAL"/>
              <w:rPr>
                <w:lang w:eastAsia="ko-KR"/>
              </w:rPr>
            </w:pPr>
            <w:r w:rsidRPr="00874DD1">
              <w:rPr>
                <w:lang w:eastAsia="ko-KR"/>
              </w:rPr>
              <w:t>Public user id of user B</w:t>
            </w:r>
          </w:p>
        </w:tc>
      </w:tr>
      <w:tr w:rsidR="00A10DD4" w:rsidRPr="00874DD1" w14:paraId="6474DED3" w14:textId="77777777" w:rsidTr="00EC6677">
        <w:trPr>
          <w:gridAfter w:val="1"/>
          <w:wAfter w:w="66" w:type="dxa"/>
          <w:jc w:val="center"/>
        </w:trPr>
        <w:tc>
          <w:tcPr>
            <w:tcW w:w="2737" w:type="dxa"/>
            <w:gridSpan w:val="2"/>
            <w:shd w:val="clear" w:color="auto" w:fill="auto"/>
            <w:noWrap/>
          </w:tcPr>
          <w:p w14:paraId="46A68592" w14:textId="073599B6" w:rsidR="00A10DD4" w:rsidRPr="00874DD1" w:rsidRDefault="00A10DD4" w:rsidP="00A10DD4">
            <w:pPr>
              <w:pStyle w:val="TAL"/>
              <w:rPr>
                <w:lang w:eastAsia="ko-KR"/>
              </w:rPr>
            </w:pPr>
            <w:proofErr w:type="spellStart"/>
            <w:r w:rsidRPr="00874DD1">
              <w:rPr>
                <w:lang w:eastAsia="ko-KR"/>
              </w:rPr>
              <w:t>px_MCX_SIP_PublicUserId_</w:t>
            </w:r>
            <w:r>
              <w:rPr>
                <w:lang w:eastAsia="ko-KR"/>
              </w:rPr>
              <w:t>C</w:t>
            </w:r>
            <w:proofErr w:type="spellEnd"/>
          </w:p>
        </w:tc>
        <w:tc>
          <w:tcPr>
            <w:tcW w:w="1514" w:type="dxa"/>
            <w:gridSpan w:val="2"/>
            <w:shd w:val="clear" w:color="auto" w:fill="auto"/>
          </w:tcPr>
          <w:p w14:paraId="7D5F1C6F" w14:textId="2E569975" w:rsidR="00A10DD4" w:rsidRPr="00874DD1" w:rsidRDefault="00A10DD4" w:rsidP="00A10DD4">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44D2CBD4" w14:textId="77777777" w:rsidR="00A10DD4" w:rsidRPr="00874DD1" w:rsidRDefault="00A10DD4" w:rsidP="00A10DD4">
            <w:pPr>
              <w:pStyle w:val="TAL"/>
              <w:rPr>
                <w:lang w:eastAsia="ko-KR"/>
              </w:rPr>
            </w:pPr>
          </w:p>
        </w:tc>
        <w:tc>
          <w:tcPr>
            <w:tcW w:w="1134" w:type="dxa"/>
            <w:gridSpan w:val="2"/>
            <w:shd w:val="clear" w:color="auto" w:fill="auto"/>
          </w:tcPr>
          <w:p w14:paraId="65E26772" w14:textId="77777777" w:rsidR="00A10DD4" w:rsidRPr="00874DD1" w:rsidRDefault="00A10DD4" w:rsidP="00A10DD4">
            <w:pPr>
              <w:pStyle w:val="TAL"/>
              <w:rPr>
                <w:lang w:eastAsia="ko-KR"/>
              </w:rPr>
            </w:pPr>
          </w:p>
        </w:tc>
        <w:tc>
          <w:tcPr>
            <w:tcW w:w="2833" w:type="dxa"/>
            <w:gridSpan w:val="2"/>
            <w:shd w:val="clear" w:color="auto" w:fill="auto"/>
            <w:vAlign w:val="center"/>
          </w:tcPr>
          <w:p w14:paraId="39A75BAD" w14:textId="4B49FC23" w:rsidR="00A10DD4" w:rsidRPr="00874DD1" w:rsidRDefault="00A10DD4" w:rsidP="00A10DD4">
            <w:pPr>
              <w:pStyle w:val="TAL"/>
              <w:rPr>
                <w:lang w:eastAsia="ko-KR"/>
              </w:rPr>
            </w:pPr>
            <w:r w:rsidRPr="00874DD1">
              <w:rPr>
                <w:lang w:eastAsia="ko-KR"/>
              </w:rPr>
              <w:t xml:space="preserve">Public user id of user </w:t>
            </w:r>
            <w:r>
              <w:rPr>
                <w:lang w:eastAsia="ko-KR"/>
              </w:rPr>
              <w:t>C</w:t>
            </w:r>
          </w:p>
        </w:tc>
      </w:tr>
      <w:tr w:rsidR="00A10DD4" w:rsidRPr="00874DD1" w14:paraId="0F305E03" w14:textId="77777777" w:rsidTr="00EC6677">
        <w:trPr>
          <w:gridAfter w:val="1"/>
          <w:wAfter w:w="66" w:type="dxa"/>
          <w:jc w:val="center"/>
        </w:trPr>
        <w:tc>
          <w:tcPr>
            <w:tcW w:w="2737" w:type="dxa"/>
            <w:gridSpan w:val="2"/>
            <w:shd w:val="clear" w:color="auto" w:fill="auto"/>
            <w:noWrap/>
          </w:tcPr>
          <w:p w14:paraId="6B6FF1E6" w14:textId="582CC007" w:rsidR="00A10DD4" w:rsidRPr="00874DD1" w:rsidRDefault="00A10DD4" w:rsidP="00A10DD4">
            <w:pPr>
              <w:pStyle w:val="TAL"/>
              <w:rPr>
                <w:lang w:eastAsia="ko-KR"/>
              </w:rPr>
            </w:pPr>
            <w:proofErr w:type="spellStart"/>
            <w:r w:rsidRPr="00874DD1">
              <w:rPr>
                <w:lang w:eastAsia="ko-KR"/>
              </w:rPr>
              <w:t>px_MCX_SIP_RegistrationWithTemporaryIdentities</w:t>
            </w:r>
            <w:proofErr w:type="spellEnd"/>
          </w:p>
        </w:tc>
        <w:tc>
          <w:tcPr>
            <w:tcW w:w="1514" w:type="dxa"/>
            <w:gridSpan w:val="2"/>
            <w:shd w:val="clear" w:color="auto" w:fill="auto"/>
          </w:tcPr>
          <w:p w14:paraId="409FF985" w14:textId="77777777" w:rsidR="00A10DD4" w:rsidRPr="00874DD1" w:rsidRDefault="00A10DD4" w:rsidP="00A10DD4">
            <w:pPr>
              <w:pStyle w:val="TAL"/>
              <w:rPr>
                <w:lang w:eastAsia="ko-KR"/>
              </w:rPr>
            </w:pPr>
            <w:proofErr w:type="spellStart"/>
            <w:r w:rsidRPr="00874DD1">
              <w:rPr>
                <w:lang w:eastAsia="ko-KR"/>
              </w:rPr>
              <w:t>boolean</w:t>
            </w:r>
            <w:proofErr w:type="spellEnd"/>
          </w:p>
        </w:tc>
        <w:tc>
          <w:tcPr>
            <w:tcW w:w="1701" w:type="dxa"/>
            <w:gridSpan w:val="2"/>
            <w:shd w:val="clear" w:color="auto" w:fill="auto"/>
          </w:tcPr>
          <w:p w14:paraId="54342B9F" w14:textId="77777777" w:rsidR="00A10DD4" w:rsidRPr="00874DD1" w:rsidRDefault="00A10DD4" w:rsidP="00A10DD4">
            <w:pPr>
              <w:pStyle w:val="TAL"/>
              <w:rPr>
                <w:lang w:eastAsia="ko-KR"/>
              </w:rPr>
            </w:pPr>
          </w:p>
        </w:tc>
        <w:tc>
          <w:tcPr>
            <w:tcW w:w="1134" w:type="dxa"/>
            <w:gridSpan w:val="2"/>
            <w:shd w:val="clear" w:color="auto" w:fill="auto"/>
          </w:tcPr>
          <w:p w14:paraId="707A5776" w14:textId="77777777" w:rsidR="00A10DD4" w:rsidRPr="00874DD1" w:rsidRDefault="00A10DD4" w:rsidP="00A10DD4">
            <w:pPr>
              <w:pStyle w:val="TAL"/>
              <w:rPr>
                <w:lang w:eastAsia="ko-KR"/>
              </w:rPr>
            </w:pPr>
          </w:p>
        </w:tc>
        <w:tc>
          <w:tcPr>
            <w:tcW w:w="2833" w:type="dxa"/>
            <w:gridSpan w:val="2"/>
            <w:shd w:val="clear" w:color="auto" w:fill="auto"/>
          </w:tcPr>
          <w:p w14:paraId="207A4EDE" w14:textId="77777777" w:rsidR="00A10DD4" w:rsidRPr="00874DD1" w:rsidRDefault="00A10DD4" w:rsidP="00A10DD4">
            <w:pPr>
              <w:pStyle w:val="TAL"/>
              <w:rPr>
                <w:lang w:eastAsia="ko-KR"/>
              </w:rPr>
            </w:pPr>
            <w:r w:rsidRPr="00874DD1">
              <w:rPr>
                <w:lang w:eastAsia="ko-KR"/>
              </w:rPr>
              <w:t>If true the UE shall derive the public user id, private user id and home domain name from the IMSI for SIP registration</w:t>
            </w:r>
          </w:p>
        </w:tc>
      </w:tr>
      <w:tr w:rsidR="000F3D30" w:rsidRPr="00874DD1" w14:paraId="6C064776" w14:textId="77777777" w:rsidTr="00EC6677">
        <w:trPr>
          <w:gridAfter w:val="1"/>
          <w:wAfter w:w="66" w:type="dxa"/>
          <w:jc w:val="center"/>
        </w:trPr>
        <w:tc>
          <w:tcPr>
            <w:tcW w:w="2737" w:type="dxa"/>
            <w:gridSpan w:val="2"/>
            <w:shd w:val="clear" w:color="auto" w:fill="auto"/>
            <w:noWrap/>
          </w:tcPr>
          <w:p w14:paraId="7D73D1F2" w14:textId="1995FE01" w:rsidR="000F3D30" w:rsidRPr="00874DD1" w:rsidRDefault="000F3D30" w:rsidP="000F3D30">
            <w:pPr>
              <w:pStyle w:val="TAL"/>
              <w:rPr>
                <w:lang w:eastAsia="ko-KR"/>
              </w:rPr>
            </w:pPr>
            <w:proofErr w:type="spellStart"/>
            <w:r w:rsidRPr="00443964">
              <w:rPr>
                <w:lang w:eastAsia="ko-KR"/>
              </w:rPr>
              <w:t>px_MCData_IPConnectivityEndpointAddress_B</w:t>
            </w:r>
            <w:proofErr w:type="spellEnd"/>
          </w:p>
        </w:tc>
        <w:tc>
          <w:tcPr>
            <w:tcW w:w="1514" w:type="dxa"/>
            <w:gridSpan w:val="2"/>
            <w:shd w:val="clear" w:color="auto" w:fill="auto"/>
          </w:tcPr>
          <w:p w14:paraId="5F4A3456" w14:textId="2A3E24C9" w:rsidR="000F3D30" w:rsidRPr="00874DD1" w:rsidRDefault="000F3D30" w:rsidP="000F3D30">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3CC6B829" w14:textId="77777777" w:rsidR="000F3D30" w:rsidRPr="00874DD1" w:rsidRDefault="000F3D30" w:rsidP="000F3D30">
            <w:pPr>
              <w:pStyle w:val="TAL"/>
              <w:rPr>
                <w:lang w:eastAsia="ko-KR"/>
              </w:rPr>
            </w:pPr>
          </w:p>
        </w:tc>
        <w:tc>
          <w:tcPr>
            <w:tcW w:w="1134" w:type="dxa"/>
            <w:gridSpan w:val="2"/>
            <w:shd w:val="clear" w:color="auto" w:fill="auto"/>
          </w:tcPr>
          <w:p w14:paraId="2E93CC78" w14:textId="77777777" w:rsidR="000F3D30" w:rsidRPr="00874DD1" w:rsidRDefault="000F3D30" w:rsidP="000F3D30">
            <w:pPr>
              <w:pStyle w:val="TAL"/>
              <w:rPr>
                <w:lang w:eastAsia="ko-KR"/>
              </w:rPr>
            </w:pPr>
          </w:p>
        </w:tc>
        <w:tc>
          <w:tcPr>
            <w:tcW w:w="2833" w:type="dxa"/>
            <w:gridSpan w:val="2"/>
            <w:shd w:val="clear" w:color="auto" w:fill="auto"/>
          </w:tcPr>
          <w:p w14:paraId="7717EDAF" w14:textId="2D16043E" w:rsidR="000F3D30" w:rsidRPr="00874DD1" w:rsidRDefault="000F3D30" w:rsidP="000F3D30">
            <w:pPr>
              <w:pStyle w:val="TAL"/>
              <w:rPr>
                <w:lang w:eastAsia="ko-KR"/>
              </w:rPr>
            </w:pPr>
            <w:r>
              <w:rPr>
                <w:lang w:eastAsia="ko-KR"/>
              </w:rPr>
              <w:t>IP address of the IP connectivity endpoint at the emulated client B: either an IPv4 or an IPv6 address</w:t>
            </w:r>
          </w:p>
        </w:tc>
      </w:tr>
      <w:tr w:rsidR="00A10DD4" w:rsidRPr="00874DD1" w14:paraId="6AD6A9FC" w14:textId="77777777" w:rsidTr="00EC6677">
        <w:trPr>
          <w:gridAfter w:val="1"/>
          <w:wAfter w:w="66" w:type="dxa"/>
          <w:jc w:val="center"/>
        </w:trPr>
        <w:tc>
          <w:tcPr>
            <w:tcW w:w="2737" w:type="dxa"/>
            <w:gridSpan w:val="2"/>
            <w:tcBorders>
              <w:right w:val="nil"/>
            </w:tcBorders>
            <w:shd w:val="clear" w:color="auto" w:fill="D9D9D9"/>
            <w:noWrap/>
          </w:tcPr>
          <w:p w14:paraId="4D9357E1" w14:textId="77777777" w:rsidR="00A10DD4" w:rsidRPr="00874DD1" w:rsidRDefault="00A10DD4" w:rsidP="00A10DD4">
            <w:pPr>
              <w:pStyle w:val="TAL"/>
              <w:rPr>
                <w:b/>
              </w:rPr>
            </w:pPr>
            <w:r w:rsidRPr="00874DD1">
              <w:rPr>
                <w:b/>
              </w:rPr>
              <w:t>Groups relevant IXIT</w:t>
            </w:r>
          </w:p>
        </w:tc>
        <w:tc>
          <w:tcPr>
            <w:tcW w:w="1514" w:type="dxa"/>
            <w:gridSpan w:val="2"/>
            <w:tcBorders>
              <w:left w:val="nil"/>
              <w:right w:val="nil"/>
            </w:tcBorders>
            <w:shd w:val="clear" w:color="auto" w:fill="D9D9D9"/>
          </w:tcPr>
          <w:p w14:paraId="289F34D2" w14:textId="77777777" w:rsidR="00A10DD4" w:rsidRPr="00874DD1" w:rsidRDefault="00A10DD4" w:rsidP="00A10DD4">
            <w:pPr>
              <w:pStyle w:val="TAL"/>
              <w:rPr>
                <w:b/>
              </w:rPr>
            </w:pPr>
          </w:p>
        </w:tc>
        <w:tc>
          <w:tcPr>
            <w:tcW w:w="1701" w:type="dxa"/>
            <w:gridSpan w:val="2"/>
            <w:tcBorders>
              <w:left w:val="nil"/>
              <w:right w:val="nil"/>
            </w:tcBorders>
            <w:shd w:val="clear" w:color="auto" w:fill="D9D9D9"/>
          </w:tcPr>
          <w:p w14:paraId="7EBA2D35" w14:textId="77777777" w:rsidR="00A10DD4" w:rsidRPr="00874DD1" w:rsidRDefault="00A10DD4" w:rsidP="00A10DD4">
            <w:pPr>
              <w:pStyle w:val="TAL"/>
              <w:rPr>
                <w:b/>
              </w:rPr>
            </w:pPr>
          </w:p>
        </w:tc>
        <w:tc>
          <w:tcPr>
            <w:tcW w:w="1134" w:type="dxa"/>
            <w:gridSpan w:val="2"/>
            <w:tcBorders>
              <w:left w:val="nil"/>
              <w:right w:val="nil"/>
            </w:tcBorders>
            <w:shd w:val="clear" w:color="auto" w:fill="D9D9D9"/>
          </w:tcPr>
          <w:p w14:paraId="4765510D" w14:textId="77777777" w:rsidR="00A10DD4" w:rsidRPr="00874DD1" w:rsidRDefault="00A10DD4" w:rsidP="00A10DD4">
            <w:pPr>
              <w:pStyle w:val="TAL"/>
              <w:rPr>
                <w:b/>
              </w:rPr>
            </w:pPr>
          </w:p>
        </w:tc>
        <w:tc>
          <w:tcPr>
            <w:tcW w:w="2833" w:type="dxa"/>
            <w:gridSpan w:val="2"/>
            <w:tcBorders>
              <w:left w:val="nil"/>
            </w:tcBorders>
            <w:shd w:val="clear" w:color="auto" w:fill="D9D9D9"/>
            <w:vAlign w:val="center"/>
          </w:tcPr>
          <w:p w14:paraId="14E330DF" w14:textId="77777777" w:rsidR="00A10DD4" w:rsidRPr="00874DD1" w:rsidRDefault="00A10DD4" w:rsidP="00A10DD4">
            <w:pPr>
              <w:pStyle w:val="TAL"/>
              <w:rPr>
                <w:b/>
              </w:rPr>
            </w:pPr>
          </w:p>
        </w:tc>
      </w:tr>
      <w:tr w:rsidR="00A10DD4" w:rsidRPr="00874DD1" w14:paraId="0ADDD283" w14:textId="77777777" w:rsidTr="00EC6677">
        <w:trPr>
          <w:gridAfter w:val="1"/>
          <w:wAfter w:w="66" w:type="dxa"/>
          <w:jc w:val="center"/>
        </w:trPr>
        <w:tc>
          <w:tcPr>
            <w:tcW w:w="2737" w:type="dxa"/>
            <w:gridSpan w:val="2"/>
            <w:shd w:val="clear" w:color="auto" w:fill="auto"/>
            <w:noWrap/>
          </w:tcPr>
          <w:p w14:paraId="4844139F" w14:textId="77777777" w:rsidR="00A10DD4" w:rsidRPr="00874DD1" w:rsidRDefault="00A10DD4" w:rsidP="00A10DD4">
            <w:pPr>
              <w:pStyle w:val="TAL"/>
            </w:pPr>
            <w:proofErr w:type="spellStart"/>
            <w:r w:rsidRPr="00874DD1">
              <w:t>px_MCPTT_Group_A_ID</w:t>
            </w:r>
            <w:proofErr w:type="spellEnd"/>
          </w:p>
        </w:tc>
        <w:tc>
          <w:tcPr>
            <w:tcW w:w="1514" w:type="dxa"/>
            <w:gridSpan w:val="2"/>
            <w:shd w:val="clear" w:color="auto" w:fill="auto"/>
          </w:tcPr>
          <w:p w14:paraId="76B183F7"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3208655" w14:textId="77777777" w:rsidR="00A10DD4" w:rsidRPr="00874DD1" w:rsidRDefault="00A10DD4" w:rsidP="00A10DD4">
            <w:pPr>
              <w:pStyle w:val="TAL"/>
            </w:pPr>
            <w:r w:rsidRPr="00874DD1">
              <w:t>"mcptt-group-A@mcptt-op.gov"</w:t>
            </w:r>
          </w:p>
        </w:tc>
        <w:tc>
          <w:tcPr>
            <w:tcW w:w="1134" w:type="dxa"/>
            <w:gridSpan w:val="2"/>
            <w:shd w:val="clear" w:color="auto" w:fill="auto"/>
          </w:tcPr>
          <w:p w14:paraId="61CE180F" w14:textId="77777777" w:rsidR="00A10DD4" w:rsidRPr="00874DD1" w:rsidRDefault="00A10DD4" w:rsidP="00A10DD4">
            <w:pPr>
              <w:pStyle w:val="TAL"/>
            </w:pPr>
          </w:p>
        </w:tc>
        <w:tc>
          <w:tcPr>
            <w:tcW w:w="2833" w:type="dxa"/>
            <w:gridSpan w:val="2"/>
            <w:shd w:val="clear" w:color="auto" w:fill="auto"/>
            <w:vAlign w:val="center"/>
          </w:tcPr>
          <w:p w14:paraId="3A7DE598" w14:textId="77777777" w:rsidR="00A10DD4" w:rsidRPr="00874DD1" w:rsidRDefault="00A10DD4" w:rsidP="00A10DD4">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0362C137" w14:textId="77777777" w:rsidTr="00EC6677">
        <w:trPr>
          <w:gridAfter w:val="1"/>
          <w:wAfter w:w="66" w:type="dxa"/>
          <w:jc w:val="center"/>
        </w:trPr>
        <w:tc>
          <w:tcPr>
            <w:tcW w:w="2737" w:type="dxa"/>
            <w:gridSpan w:val="2"/>
            <w:shd w:val="clear" w:color="auto" w:fill="auto"/>
            <w:noWrap/>
          </w:tcPr>
          <w:p w14:paraId="297D9B94" w14:textId="09C381C5" w:rsidR="00A10DD4" w:rsidRPr="00874DD1" w:rsidRDefault="00A10DD4" w:rsidP="00A10DD4">
            <w:pPr>
              <w:pStyle w:val="TAL"/>
            </w:pPr>
            <w:proofErr w:type="spellStart"/>
            <w:r w:rsidRPr="00874DD1">
              <w:t>px_MCVideo_Group_A_ID</w:t>
            </w:r>
            <w:proofErr w:type="spellEnd"/>
          </w:p>
        </w:tc>
        <w:tc>
          <w:tcPr>
            <w:tcW w:w="1514" w:type="dxa"/>
            <w:gridSpan w:val="2"/>
            <w:shd w:val="clear" w:color="auto" w:fill="auto"/>
          </w:tcPr>
          <w:p w14:paraId="52C64C0A" w14:textId="2C560D5A"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C5FFC38" w14:textId="7C4B04AB" w:rsidR="00A10DD4" w:rsidRPr="00874DD1" w:rsidRDefault="00A10DD4" w:rsidP="00A10DD4">
            <w:pPr>
              <w:pStyle w:val="TAL"/>
            </w:pPr>
            <w:r w:rsidRPr="00874DD1">
              <w:t>"mcvideo-group-A@mcptt-op.gov"</w:t>
            </w:r>
          </w:p>
        </w:tc>
        <w:tc>
          <w:tcPr>
            <w:tcW w:w="1134" w:type="dxa"/>
            <w:gridSpan w:val="2"/>
            <w:shd w:val="clear" w:color="auto" w:fill="auto"/>
          </w:tcPr>
          <w:p w14:paraId="295BA8FE" w14:textId="77777777" w:rsidR="00A10DD4" w:rsidRPr="00874DD1" w:rsidRDefault="00A10DD4" w:rsidP="00A10DD4">
            <w:pPr>
              <w:pStyle w:val="TAL"/>
            </w:pPr>
          </w:p>
        </w:tc>
        <w:tc>
          <w:tcPr>
            <w:tcW w:w="2833" w:type="dxa"/>
            <w:gridSpan w:val="2"/>
            <w:shd w:val="clear" w:color="auto" w:fill="auto"/>
            <w:vAlign w:val="center"/>
          </w:tcPr>
          <w:p w14:paraId="3C6ED80A" w14:textId="64FEFF31" w:rsidR="00A10DD4" w:rsidRPr="00874DD1" w:rsidRDefault="00A10DD4" w:rsidP="00A10DD4">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1EC3E368" w14:textId="77777777" w:rsidTr="00EC6677">
        <w:trPr>
          <w:gridAfter w:val="1"/>
          <w:wAfter w:w="66" w:type="dxa"/>
          <w:jc w:val="center"/>
        </w:trPr>
        <w:tc>
          <w:tcPr>
            <w:tcW w:w="2737" w:type="dxa"/>
            <w:gridSpan w:val="2"/>
            <w:shd w:val="clear" w:color="auto" w:fill="auto"/>
            <w:noWrap/>
          </w:tcPr>
          <w:p w14:paraId="5322ED9D" w14:textId="2590EA5F" w:rsidR="00A10DD4" w:rsidRPr="00874DD1" w:rsidRDefault="00A10DD4" w:rsidP="00A10DD4">
            <w:pPr>
              <w:pStyle w:val="TAL"/>
            </w:pPr>
            <w:proofErr w:type="spellStart"/>
            <w:r w:rsidRPr="00874DD1">
              <w:t>px_MCData_Group_A_ID</w:t>
            </w:r>
            <w:proofErr w:type="spellEnd"/>
          </w:p>
        </w:tc>
        <w:tc>
          <w:tcPr>
            <w:tcW w:w="1514" w:type="dxa"/>
            <w:gridSpan w:val="2"/>
            <w:shd w:val="clear" w:color="auto" w:fill="auto"/>
          </w:tcPr>
          <w:p w14:paraId="7E02815D" w14:textId="437C03BF"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4129CB1D" w14:textId="07A889EF" w:rsidR="00A10DD4" w:rsidRPr="00874DD1" w:rsidRDefault="00A10DD4" w:rsidP="00A10DD4">
            <w:pPr>
              <w:pStyle w:val="TAL"/>
            </w:pPr>
            <w:r w:rsidRPr="00874DD1">
              <w:t>"mcdata-group-A@mcptt-op.gov"</w:t>
            </w:r>
          </w:p>
        </w:tc>
        <w:tc>
          <w:tcPr>
            <w:tcW w:w="1134" w:type="dxa"/>
            <w:gridSpan w:val="2"/>
            <w:shd w:val="clear" w:color="auto" w:fill="auto"/>
          </w:tcPr>
          <w:p w14:paraId="7B61FAF6" w14:textId="77777777" w:rsidR="00A10DD4" w:rsidRPr="00874DD1" w:rsidRDefault="00A10DD4" w:rsidP="00A10DD4">
            <w:pPr>
              <w:pStyle w:val="TAL"/>
            </w:pPr>
          </w:p>
        </w:tc>
        <w:tc>
          <w:tcPr>
            <w:tcW w:w="2833" w:type="dxa"/>
            <w:gridSpan w:val="2"/>
            <w:shd w:val="clear" w:color="auto" w:fill="auto"/>
            <w:vAlign w:val="center"/>
          </w:tcPr>
          <w:p w14:paraId="78E5B0FD" w14:textId="67C05D9A" w:rsidR="00A10DD4" w:rsidRPr="00874DD1" w:rsidRDefault="00A10DD4" w:rsidP="00A10DD4">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71BC8CD6" w14:textId="77777777" w:rsidTr="00EC6677">
        <w:trPr>
          <w:gridAfter w:val="1"/>
          <w:wAfter w:w="66" w:type="dxa"/>
          <w:jc w:val="center"/>
        </w:trPr>
        <w:tc>
          <w:tcPr>
            <w:tcW w:w="2737" w:type="dxa"/>
            <w:gridSpan w:val="2"/>
            <w:shd w:val="clear" w:color="auto" w:fill="auto"/>
            <w:noWrap/>
          </w:tcPr>
          <w:p w14:paraId="7AE19A58" w14:textId="77777777" w:rsidR="00A10DD4" w:rsidRPr="00874DD1" w:rsidRDefault="00A10DD4" w:rsidP="00A10DD4">
            <w:pPr>
              <w:pStyle w:val="TAL"/>
            </w:pPr>
            <w:proofErr w:type="spellStart"/>
            <w:r w:rsidRPr="00874DD1">
              <w:t>px_MCPTT_Group_A_Name</w:t>
            </w:r>
            <w:proofErr w:type="spellEnd"/>
          </w:p>
        </w:tc>
        <w:tc>
          <w:tcPr>
            <w:tcW w:w="1514" w:type="dxa"/>
            <w:gridSpan w:val="2"/>
            <w:shd w:val="clear" w:color="auto" w:fill="auto"/>
          </w:tcPr>
          <w:p w14:paraId="3BEB08FF"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42C4EF2F" w14:textId="77777777" w:rsidR="00A10DD4" w:rsidRPr="00874DD1" w:rsidRDefault="00A10DD4" w:rsidP="00A10DD4">
            <w:pPr>
              <w:pStyle w:val="TAL"/>
            </w:pPr>
            <w:r w:rsidRPr="00874DD1">
              <w:t>"</w:t>
            </w:r>
            <w:proofErr w:type="spellStart"/>
            <w:r w:rsidRPr="00874DD1">
              <w:t>mcptt</w:t>
            </w:r>
            <w:proofErr w:type="spellEnd"/>
            <w:r w:rsidRPr="00874DD1">
              <w:t>-group-A-name"</w:t>
            </w:r>
          </w:p>
        </w:tc>
        <w:tc>
          <w:tcPr>
            <w:tcW w:w="1134" w:type="dxa"/>
            <w:gridSpan w:val="2"/>
            <w:shd w:val="clear" w:color="auto" w:fill="auto"/>
          </w:tcPr>
          <w:p w14:paraId="1818C208" w14:textId="77777777" w:rsidR="00A10DD4" w:rsidRPr="00874DD1" w:rsidRDefault="00A10DD4" w:rsidP="00A10DD4">
            <w:pPr>
              <w:pStyle w:val="TAL"/>
            </w:pPr>
          </w:p>
        </w:tc>
        <w:tc>
          <w:tcPr>
            <w:tcW w:w="2833" w:type="dxa"/>
            <w:gridSpan w:val="2"/>
            <w:shd w:val="clear" w:color="auto" w:fill="auto"/>
            <w:vAlign w:val="center"/>
          </w:tcPr>
          <w:p w14:paraId="08D86C39" w14:textId="77777777" w:rsidR="00A10DD4" w:rsidRPr="00874DD1" w:rsidRDefault="00A10DD4" w:rsidP="00A10DD4">
            <w:pPr>
              <w:pStyle w:val="TAL"/>
            </w:pPr>
            <w:r w:rsidRPr="00874DD1">
              <w:rPr>
                <w:lang w:eastAsia="ko-KR"/>
              </w:rPr>
              <w:t>A human readable Group name for the group</w:t>
            </w:r>
          </w:p>
        </w:tc>
      </w:tr>
      <w:tr w:rsidR="00A10DD4" w:rsidRPr="00874DD1" w14:paraId="400D293D" w14:textId="77777777" w:rsidTr="00EC6677">
        <w:trPr>
          <w:gridAfter w:val="1"/>
          <w:wAfter w:w="66" w:type="dxa"/>
          <w:jc w:val="center"/>
        </w:trPr>
        <w:tc>
          <w:tcPr>
            <w:tcW w:w="2737" w:type="dxa"/>
            <w:gridSpan w:val="2"/>
            <w:shd w:val="clear" w:color="auto" w:fill="auto"/>
            <w:noWrap/>
          </w:tcPr>
          <w:p w14:paraId="312ABB6C" w14:textId="1459059D" w:rsidR="00A10DD4" w:rsidRPr="00874DD1" w:rsidRDefault="00A10DD4" w:rsidP="00A10DD4">
            <w:pPr>
              <w:pStyle w:val="TAL"/>
            </w:pPr>
            <w:proofErr w:type="spellStart"/>
            <w:r w:rsidRPr="00874DD1">
              <w:t>px_MCVideo_Group_A_Name</w:t>
            </w:r>
            <w:proofErr w:type="spellEnd"/>
          </w:p>
        </w:tc>
        <w:tc>
          <w:tcPr>
            <w:tcW w:w="1514" w:type="dxa"/>
            <w:gridSpan w:val="2"/>
            <w:shd w:val="clear" w:color="auto" w:fill="auto"/>
          </w:tcPr>
          <w:p w14:paraId="4F64E364" w14:textId="36390F55"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C746644" w14:textId="460E0BAB" w:rsidR="00A10DD4" w:rsidRPr="00874DD1" w:rsidRDefault="00A10DD4" w:rsidP="00A10DD4">
            <w:pPr>
              <w:pStyle w:val="TAL"/>
            </w:pPr>
            <w:r w:rsidRPr="00874DD1">
              <w:t>"</w:t>
            </w:r>
            <w:proofErr w:type="spellStart"/>
            <w:r w:rsidRPr="00874DD1">
              <w:t>mcvideo</w:t>
            </w:r>
            <w:proofErr w:type="spellEnd"/>
            <w:r w:rsidRPr="00874DD1">
              <w:t>-group-A-name"</w:t>
            </w:r>
          </w:p>
        </w:tc>
        <w:tc>
          <w:tcPr>
            <w:tcW w:w="1134" w:type="dxa"/>
            <w:gridSpan w:val="2"/>
            <w:shd w:val="clear" w:color="auto" w:fill="auto"/>
          </w:tcPr>
          <w:p w14:paraId="488430F8" w14:textId="77777777" w:rsidR="00A10DD4" w:rsidRPr="00874DD1" w:rsidRDefault="00A10DD4" w:rsidP="00A10DD4">
            <w:pPr>
              <w:pStyle w:val="TAL"/>
            </w:pPr>
          </w:p>
        </w:tc>
        <w:tc>
          <w:tcPr>
            <w:tcW w:w="2833" w:type="dxa"/>
            <w:gridSpan w:val="2"/>
            <w:shd w:val="clear" w:color="auto" w:fill="auto"/>
            <w:vAlign w:val="center"/>
          </w:tcPr>
          <w:p w14:paraId="12577416" w14:textId="23E26628"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71D6288F" w14:textId="77777777" w:rsidTr="00EC6677">
        <w:trPr>
          <w:gridAfter w:val="1"/>
          <w:wAfter w:w="66" w:type="dxa"/>
          <w:jc w:val="center"/>
        </w:trPr>
        <w:tc>
          <w:tcPr>
            <w:tcW w:w="2737" w:type="dxa"/>
            <w:gridSpan w:val="2"/>
            <w:shd w:val="clear" w:color="auto" w:fill="auto"/>
            <w:noWrap/>
          </w:tcPr>
          <w:p w14:paraId="7725A071" w14:textId="3F75C780" w:rsidR="00A10DD4" w:rsidRPr="00874DD1" w:rsidRDefault="00A10DD4" w:rsidP="00A10DD4">
            <w:pPr>
              <w:pStyle w:val="TAL"/>
            </w:pPr>
            <w:proofErr w:type="spellStart"/>
            <w:r w:rsidRPr="00874DD1">
              <w:t>px_MCData_Group_A_Name</w:t>
            </w:r>
            <w:proofErr w:type="spellEnd"/>
          </w:p>
        </w:tc>
        <w:tc>
          <w:tcPr>
            <w:tcW w:w="1514" w:type="dxa"/>
            <w:gridSpan w:val="2"/>
            <w:shd w:val="clear" w:color="auto" w:fill="auto"/>
          </w:tcPr>
          <w:p w14:paraId="7989062F" w14:textId="24735178"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8BF3216" w14:textId="77092582" w:rsidR="00A10DD4" w:rsidRPr="00874DD1" w:rsidRDefault="00A10DD4" w:rsidP="00A10DD4">
            <w:pPr>
              <w:pStyle w:val="TAL"/>
            </w:pPr>
            <w:r w:rsidRPr="00874DD1">
              <w:t>"</w:t>
            </w:r>
            <w:proofErr w:type="spellStart"/>
            <w:r w:rsidRPr="00874DD1">
              <w:t>mcdata</w:t>
            </w:r>
            <w:proofErr w:type="spellEnd"/>
            <w:r w:rsidRPr="00874DD1">
              <w:t>-group-A-name"</w:t>
            </w:r>
          </w:p>
        </w:tc>
        <w:tc>
          <w:tcPr>
            <w:tcW w:w="1134" w:type="dxa"/>
            <w:gridSpan w:val="2"/>
            <w:shd w:val="clear" w:color="auto" w:fill="auto"/>
          </w:tcPr>
          <w:p w14:paraId="79F136F4" w14:textId="77777777" w:rsidR="00A10DD4" w:rsidRPr="00874DD1" w:rsidRDefault="00A10DD4" w:rsidP="00A10DD4">
            <w:pPr>
              <w:pStyle w:val="TAL"/>
            </w:pPr>
          </w:p>
        </w:tc>
        <w:tc>
          <w:tcPr>
            <w:tcW w:w="2833" w:type="dxa"/>
            <w:gridSpan w:val="2"/>
            <w:shd w:val="clear" w:color="auto" w:fill="auto"/>
            <w:vAlign w:val="center"/>
          </w:tcPr>
          <w:p w14:paraId="35D61AFD" w14:textId="34F0DFEB"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16BEC49D" w14:textId="77777777" w:rsidTr="00EC6677">
        <w:trPr>
          <w:gridAfter w:val="1"/>
          <w:wAfter w:w="66" w:type="dxa"/>
          <w:jc w:val="center"/>
        </w:trPr>
        <w:tc>
          <w:tcPr>
            <w:tcW w:w="2737" w:type="dxa"/>
            <w:gridSpan w:val="2"/>
            <w:shd w:val="clear" w:color="auto" w:fill="auto"/>
            <w:noWrap/>
            <w:vAlign w:val="center"/>
          </w:tcPr>
          <w:p w14:paraId="6973EE8B" w14:textId="4BC1A69B" w:rsidR="00A10DD4" w:rsidRPr="00874DD1" w:rsidRDefault="00A10DD4" w:rsidP="00A10DD4">
            <w:pPr>
              <w:pStyle w:val="TAL"/>
            </w:pPr>
            <w:proofErr w:type="spellStart"/>
            <w:r w:rsidRPr="00874DD1">
              <w:t>px_MCX_Group_A_Owner_Organization</w:t>
            </w:r>
            <w:proofErr w:type="spellEnd"/>
          </w:p>
        </w:tc>
        <w:tc>
          <w:tcPr>
            <w:tcW w:w="1514" w:type="dxa"/>
            <w:gridSpan w:val="2"/>
            <w:shd w:val="clear" w:color="auto" w:fill="auto"/>
          </w:tcPr>
          <w:p w14:paraId="1F932DA1"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C4A38E0" w14:textId="5F216A9D" w:rsidR="00A10DD4" w:rsidRPr="00874DD1" w:rsidRDefault="00A10DD4" w:rsidP="00A10DD4">
            <w:pPr>
              <w:pStyle w:val="TAL"/>
            </w:pPr>
            <w:r w:rsidRPr="00874DD1">
              <w:t>"</w:t>
            </w:r>
            <w:r w:rsidRPr="00874DD1">
              <w:rPr>
                <w:rFonts w:cs="Arial"/>
                <w:szCs w:val="18"/>
              </w:rPr>
              <w:t>mcx-op.gov"</w:t>
            </w:r>
          </w:p>
        </w:tc>
        <w:tc>
          <w:tcPr>
            <w:tcW w:w="1134" w:type="dxa"/>
            <w:gridSpan w:val="2"/>
            <w:shd w:val="clear" w:color="auto" w:fill="auto"/>
          </w:tcPr>
          <w:p w14:paraId="7674DCD6" w14:textId="77777777" w:rsidR="00A10DD4" w:rsidRPr="00874DD1" w:rsidRDefault="00A10DD4" w:rsidP="00A10DD4">
            <w:pPr>
              <w:pStyle w:val="TAL"/>
            </w:pPr>
          </w:p>
        </w:tc>
        <w:tc>
          <w:tcPr>
            <w:tcW w:w="2833" w:type="dxa"/>
            <w:gridSpan w:val="2"/>
            <w:shd w:val="clear" w:color="auto" w:fill="auto"/>
          </w:tcPr>
          <w:p w14:paraId="7C48FA7F" w14:textId="77777777" w:rsidR="00A10DD4" w:rsidRPr="00874DD1" w:rsidRDefault="00A10DD4" w:rsidP="00A10DD4">
            <w:pPr>
              <w:pStyle w:val="TAL"/>
            </w:pPr>
            <w:r w:rsidRPr="00874DD1">
              <w:t xml:space="preserve">Indicates </w:t>
            </w:r>
            <w:r w:rsidRPr="00874DD1">
              <w:rPr>
                <w:lang w:eastAsia="ko-KR"/>
              </w:rPr>
              <w:t>the</w:t>
            </w:r>
            <w:r w:rsidRPr="00874DD1">
              <w:t xml:space="preserve"> group's owner organization the group belongs to. Ref. TS 24.483 [13].</w:t>
            </w:r>
          </w:p>
        </w:tc>
      </w:tr>
      <w:tr w:rsidR="00A10DD4" w:rsidRPr="00874DD1" w14:paraId="675DD8B1" w14:textId="77777777" w:rsidTr="00EC6677">
        <w:trPr>
          <w:gridAfter w:val="1"/>
          <w:wAfter w:w="66" w:type="dxa"/>
          <w:jc w:val="center"/>
        </w:trPr>
        <w:tc>
          <w:tcPr>
            <w:tcW w:w="2737" w:type="dxa"/>
            <w:gridSpan w:val="2"/>
            <w:shd w:val="clear" w:color="auto" w:fill="auto"/>
            <w:noWrap/>
            <w:vAlign w:val="center"/>
          </w:tcPr>
          <w:p w14:paraId="2F8972DC" w14:textId="77777777" w:rsidR="00A10DD4" w:rsidRPr="00874DD1" w:rsidRDefault="00A10DD4" w:rsidP="00A10DD4">
            <w:pPr>
              <w:pStyle w:val="TAL"/>
            </w:pPr>
            <w:proofErr w:type="spellStart"/>
            <w:r w:rsidRPr="00874DD1">
              <w:t>px_MCPTT_Group_A_preferred_VCodec</w:t>
            </w:r>
            <w:proofErr w:type="spellEnd"/>
          </w:p>
        </w:tc>
        <w:tc>
          <w:tcPr>
            <w:tcW w:w="1514" w:type="dxa"/>
            <w:gridSpan w:val="2"/>
            <w:shd w:val="clear" w:color="auto" w:fill="auto"/>
          </w:tcPr>
          <w:p w14:paraId="470821C3"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E040664" w14:textId="77777777" w:rsidR="00A10DD4" w:rsidRPr="00874DD1" w:rsidRDefault="00A10DD4" w:rsidP="00A10DD4">
            <w:pPr>
              <w:pStyle w:val="TAL"/>
            </w:pPr>
            <w:r w:rsidRPr="00874DD1">
              <w:t>"AMR-WB"</w:t>
            </w:r>
          </w:p>
        </w:tc>
        <w:tc>
          <w:tcPr>
            <w:tcW w:w="1134" w:type="dxa"/>
            <w:gridSpan w:val="2"/>
            <w:shd w:val="clear" w:color="auto" w:fill="auto"/>
          </w:tcPr>
          <w:p w14:paraId="1B75E7EC" w14:textId="77777777" w:rsidR="00A10DD4" w:rsidRPr="00874DD1" w:rsidRDefault="00A10DD4" w:rsidP="00A10DD4">
            <w:pPr>
              <w:pStyle w:val="TAL"/>
            </w:pPr>
          </w:p>
        </w:tc>
        <w:tc>
          <w:tcPr>
            <w:tcW w:w="2833" w:type="dxa"/>
            <w:gridSpan w:val="2"/>
            <w:shd w:val="clear" w:color="auto" w:fill="auto"/>
          </w:tcPr>
          <w:p w14:paraId="154F080D" w14:textId="77777777" w:rsidR="00A10DD4" w:rsidRPr="00874DD1" w:rsidRDefault="00A10DD4" w:rsidP="00A10DD4">
            <w:pPr>
              <w:pStyle w:val="TAL"/>
            </w:pPr>
            <w:r w:rsidRPr="00874DD1">
              <w:t>Preferred voice codec for the group (a RTP payload). MCPTT clients shall support the AMR-WB codec.</w:t>
            </w:r>
          </w:p>
          <w:p w14:paraId="13F4A0DC" w14:textId="77777777" w:rsidR="00A10DD4" w:rsidRPr="00874DD1" w:rsidRDefault="00A10DD4" w:rsidP="00A10DD4">
            <w:pPr>
              <w:pStyle w:val="TAL"/>
            </w:pPr>
            <w:r w:rsidRPr="00874DD1">
              <w:t>RFC 4566 [25]</w:t>
            </w:r>
          </w:p>
          <w:p w14:paraId="2ACBCC00" w14:textId="77777777" w:rsidR="00A10DD4" w:rsidRPr="00874DD1" w:rsidRDefault="00A10DD4" w:rsidP="00A10DD4">
            <w:pPr>
              <w:pStyle w:val="TAL"/>
            </w:pPr>
            <w:r w:rsidRPr="00874DD1">
              <w:t>TS 26.171 [26]</w:t>
            </w:r>
          </w:p>
        </w:tc>
      </w:tr>
      <w:tr w:rsidR="00A10DD4" w:rsidRPr="00874DD1" w14:paraId="21EF7DE7" w14:textId="77777777" w:rsidTr="00EC6677">
        <w:trPr>
          <w:gridAfter w:val="1"/>
          <w:wAfter w:w="66" w:type="dxa"/>
          <w:jc w:val="center"/>
        </w:trPr>
        <w:tc>
          <w:tcPr>
            <w:tcW w:w="2737" w:type="dxa"/>
            <w:gridSpan w:val="2"/>
            <w:shd w:val="clear" w:color="auto" w:fill="auto"/>
            <w:noWrap/>
          </w:tcPr>
          <w:p w14:paraId="164EDD17" w14:textId="77777777" w:rsidR="00A10DD4" w:rsidRPr="00874DD1" w:rsidRDefault="00A10DD4" w:rsidP="00A10DD4">
            <w:pPr>
              <w:pStyle w:val="TAL"/>
            </w:pPr>
            <w:proofErr w:type="spellStart"/>
            <w:r w:rsidRPr="00874DD1">
              <w:t>px_MCPTT_Group_B_ID</w:t>
            </w:r>
            <w:proofErr w:type="spellEnd"/>
          </w:p>
        </w:tc>
        <w:tc>
          <w:tcPr>
            <w:tcW w:w="1514" w:type="dxa"/>
            <w:gridSpan w:val="2"/>
            <w:shd w:val="clear" w:color="auto" w:fill="auto"/>
          </w:tcPr>
          <w:p w14:paraId="6A846636"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745221EC" w14:textId="77777777" w:rsidR="00A10DD4" w:rsidRPr="00874DD1" w:rsidRDefault="00A10DD4" w:rsidP="00A10DD4">
            <w:pPr>
              <w:pStyle w:val="TAL"/>
            </w:pPr>
            <w:r w:rsidRPr="00874DD1">
              <w:t>"mcptt-group-B@mcptt-op.gov"</w:t>
            </w:r>
          </w:p>
        </w:tc>
        <w:tc>
          <w:tcPr>
            <w:tcW w:w="1134" w:type="dxa"/>
            <w:gridSpan w:val="2"/>
            <w:shd w:val="clear" w:color="auto" w:fill="auto"/>
          </w:tcPr>
          <w:p w14:paraId="0DEC41B0" w14:textId="77777777" w:rsidR="00A10DD4" w:rsidRPr="00874DD1" w:rsidRDefault="00A10DD4" w:rsidP="00A10DD4">
            <w:pPr>
              <w:pStyle w:val="TAL"/>
            </w:pPr>
          </w:p>
        </w:tc>
        <w:tc>
          <w:tcPr>
            <w:tcW w:w="2833" w:type="dxa"/>
            <w:gridSpan w:val="2"/>
            <w:shd w:val="clear" w:color="auto" w:fill="auto"/>
            <w:vAlign w:val="center"/>
          </w:tcPr>
          <w:p w14:paraId="3BA0C698" w14:textId="77777777" w:rsidR="00A10DD4" w:rsidRPr="00874DD1" w:rsidRDefault="00A10DD4" w:rsidP="00A10DD4">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4F48B040" w14:textId="77777777" w:rsidTr="00EC6677">
        <w:trPr>
          <w:gridAfter w:val="1"/>
          <w:wAfter w:w="66" w:type="dxa"/>
          <w:jc w:val="center"/>
        </w:trPr>
        <w:tc>
          <w:tcPr>
            <w:tcW w:w="2737" w:type="dxa"/>
            <w:gridSpan w:val="2"/>
            <w:shd w:val="clear" w:color="auto" w:fill="auto"/>
            <w:noWrap/>
          </w:tcPr>
          <w:p w14:paraId="56DF04CC" w14:textId="77777777" w:rsidR="00A10DD4" w:rsidRPr="00874DD1" w:rsidRDefault="00A10DD4" w:rsidP="00A10DD4">
            <w:pPr>
              <w:pStyle w:val="TAL"/>
            </w:pPr>
            <w:proofErr w:type="spellStart"/>
            <w:r w:rsidRPr="00874DD1">
              <w:t>px_MCVideo_Group_B_ID</w:t>
            </w:r>
            <w:proofErr w:type="spellEnd"/>
          </w:p>
        </w:tc>
        <w:tc>
          <w:tcPr>
            <w:tcW w:w="1514" w:type="dxa"/>
            <w:gridSpan w:val="2"/>
            <w:shd w:val="clear" w:color="auto" w:fill="auto"/>
          </w:tcPr>
          <w:p w14:paraId="44C7E0FF"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430F7D24" w14:textId="77777777" w:rsidR="00A10DD4" w:rsidRPr="00874DD1" w:rsidRDefault="00A10DD4" w:rsidP="00A10DD4">
            <w:pPr>
              <w:pStyle w:val="TAL"/>
            </w:pPr>
            <w:r w:rsidRPr="00874DD1">
              <w:t>"mcvideo-group-B@mcptt-op.gov"</w:t>
            </w:r>
          </w:p>
        </w:tc>
        <w:tc>
          <w:tcPr>
            <w:tcW w:w="1134" w:type="dxa"/>
            <w:gridSpan w:val="2"/>
            <w:shd w:val="clear" w:color="auto" w:fill="auto"/>
          </w:tcPr>
          <w:p w14:paraId="44409423" w14:textId="77777777" w:rsidR="00A10DD4" w:rsidRPr="00874DD1" w:rsidRDefault="00A10DD4" w:rsidP="00A10DD4">
            <w:pPr>
              <w:pStyle w:val="TAL"/>
            </w:pPr>
          </w:p>
        </w:tc>
        <w:tc>
          <w:tcPr>
            <w:tcW w:w="2833" w:type="dxa"/>
            <w:gridSpan w:val="2"/>
            <w:shd w:val="clear" w:color="auto" w:fill="auto"/>
            <w:vAlign w:val="center"/>
          </w:tcPr>
          <w:p w14:paraId="7C7FD62E" w14:textId="77777777" w:rsidR="00A10DD4" w:rsidRPr="00874DD1" w:rsidRDefault="00A10DD4" w:rsidP="00A10DD4">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6A2167CB" w14:textId="77777777" w:rsidTr="00EC6677">
        <w:trPr>
          <w:gridAfter w:val="1"/>
          <w:wAfter w:w="66" w:type="dxa"/>
          <w:jc w:val="center"/>
        </w:trPr>
        <w:tc>
          <w:tcPr>
            <w:tcW w:w="2737" w:type="dxa"/>
            <w:gridSpan w:val="2"/>
            <w:shd w:val="clear" w:color="auto" w:fill="auto"/>
            <w:noWrap/>
          </w:tcPr>
          <w:p w14:paraId="329E65BC" w14:textId="77777777" w:rsidR="00A10DD4" w:rsidRPr="00874DD1" w:rsidRDefault="00A10DD4" w:rsidP="00A10DD4">
            <w:pPr>
              <w:pStyle w:val="TAL"/>
            </w:pPr>
            <w:proofErr w:type="spellStart"/>
            <w:r w:rsidRPr="00874DD1">
              <w:t>px_MCData_Group_B_ID</w:t>
            </w:r>
            <w:proofErr w:type="spellEnd"/>
          </w:p>
        </w:tc>
        <w:tc>
          <w:tcPr>
            <w:tcW w:w="1514" w:type="dxa"/>
            <w:gridSpan w:val="2"/>
            <w:shd w:val="clear" w:color="auto" w:fill="auto"/>
          </w:tcPr>
          <w:p w14:paraId="01B1B903"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A136828" w14:textId="77777777" w:rsidR="00A10DD4" w:rsidRPr="00874DD1" w:rsidRDefault="00A10DD4" w:rsidP="00A10DD4">
            <w:pPr>
              <w:pStyle w:val="TAL"/>
            </w:pPr>
            <w:r w:rsidRPr="00874DD1">
              <w:t>"mcdata-group-B@mcptt-op.gov"</w:t>
            </w:r>
          </w:p>
        </w:tc>
        <w:tc>
          <w:tcPr>
            <w:tcW w:w="1134" w:type="dxa"/>
            <w:gridSpan w:val="2"/>
            <w:shd w:val="clear" w:color="auto" w:fill="auto"/>
          </w:tcPr>
          <w:p w14:paraId="758F859F" w14:textId="77777777" w:rsidR="00A10DD4" w:rsidRPr="00874DD1" w:rsidRDefault="00A10DD4" w:rsidP="00A10DD4">
            <w:pPr>
              <w:pStyle w:val="TAL"/>
            </w:pPr>
          </w:p>
        </w:tc>
        <w:tc>
          <w:tcPr>
            <w:tcW w:w="2833" w:type="dxa"/>
            <w:gridSpan w:val="2"/>
            <w:shd w:val="clear" w:color="auto" w:fill="auto"/>
            <w:vAlign w:val="center"/>
          </w:tcPr>
          <w:p w14:paraId="1E06135C" w14:textId="77777777" w:rsidR="00A10DD4" w:rsidRPr="00874DD1" w:rsidRDefault="00A10DD4" w:rsidP="00A10DD4">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2B8EC1AC" w14:textId="77777777" w:rsidTr="00EC6677">
        <w:trPr>
          <w:gridAfter w:val="1"/>
          <w:wAfter w:w="66" w:type="dxa"/>
          <w:jc w:val="center"/>
        </w:trPr>
        <w:tc>
          <w:tcPr>
            <w:tcW w:w="2737" w:type="dxa"/>
            <w:gridSpan w:val="2"/>
            <w:shd w:val="clear" w:color="auto" w:fill="auto"/>
            <w:noWrap/>
          </w:tcPr>
          <w:p w14:paraId="3ABC9E04" w14:textId="77777777" w:rsidR="00A10DD4" w:rsidRPr="00874DD1" w:rsidRDefault="00A10DD4" w:rsidP="00A10DD4">
            <w:pPr>
              <w:pStyle w:val="TAL"/>
            </w:pPr>
            <w:proofErr w:type="spellStart"/>
            <w:r w:rsidRPr="00874DD1">
              <w:lastRenderedPageBreak/>
              <w:t>px_MCPTT_Group_T_ID</w:t>
            </w:r>
            <w:proofErr w:type="spellEnd"/>
          </w:p>
        </w:tc>
        <w:tc>
          <w:tcPr>
            <w:tcW w:w="1514" w:type="dxa"/>
            <w:gridSpan w:val="2"/>
            <w:shd w:val="clear" w:color="auto" w:fill="auto"/>
          </w:tcPr>
          <w:p w14:paraId="7106DB3D"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2F15A08F" w14:textId="77777777" w:rsidR="00A10DD4" w:rsidRPr="00874DD1" w:rsidRDefault="00A10DD4" w:rsidP="00A10DD4">
            <w:pPr>
              <w:pStyle w:val="TAL"/>
            </w:pPr>
            <w:r w:rsidRPr="00874DD1">
              <w:t>"mcptt-group-T@mcptt-op.gov"</w:t>
            </w:r>
          </w:p>
        </w:tc>
        <w:tc>
          <w:tcPr>
            <w:tcW w:w="1134" w:type="dxa"/>
            <w:gridSpan w:val="2"/>
            <w:shd w:val="clear" w:color="auto" w:fill="auto"/>
          </w:tcPr>
          <w:p w14:paraId="6BBD48EA" w14:textId="77777777" w:rsidR="00A10DD4" w:rsidRPr="00874DD1" w:rsidRDefault="00A10DD4" w:rsidP="00A10DD4">
            <w:pPr>
              <w:pStyle w:val="TAL"/>
            </w:pPr>
          </w:p>
        </w:tc>
        <w:tc>
          <w:tcPr>
            <w:tcW w:w="2833" w:type="dxa"/>
            <w:gridSpan w:val="2"/>
            <w:shd w:val="clear" w:color="auto" w:fill="auto"/>
            <w:vAlign w:val="center"/>
          </w:tcPr>
          <w:p w14:paraId="57A33756" w14:textId="77777777" w:rsidR="00A10DD4" w:rsidRPr="00874DD1" w:rsidRDefault="00A10DD4" w:rsidP="00A10DD4">
            <w:pPr>
              <w:pStyle w:val="TAL"/>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4658DD5C" w14:textId="77777777" w:rsidTr="00EC6677">
        <w:trPr>
          <w:gridAfter w:val="1"/>
          <w:wAfter w:w="66" w:type="dxa"/>
          <w:jc w:val="center"/>
        </w:trPr>
        <w:tc>
          <w:tcPr>
            <w:tcW w:w="2737" w:type="dxa"/>
            <w:gridSpan w:val="2"/>
            <w:shd w:val="clear" w:color="auto" w:fill="auto"/>
            <w:noWrap/>
          </w:tcPr>
          <w:p w14:paraId="453A634F" w14:textId="77777777" w:rsidR="00A10DD4" w:rsidRPr="00874DD1" w:rsidRDefault="00A10DD4" w:rsidP="00A10DD4">
            <w:pPr>
              <w:pStyle w:val="TAL"/>
            </w:pPr>
            <w:proofErr w:type="spellStart"/>
            <w:r w:rsidRPr="00874DD1">
              <w:t>px_MCVideo_Group_T_ID</w:t>
            </w:r>
            <w:proofErr w:type="spellEnd"/>
          </w:p>
        </w:tc>
        <w:tc>
          <w:tcPr>
            <w:tcW w:w="1514" w:type="dxa"/>
            <w:gridSpan w:val="2"/>
            <w:shd w:val="clear" w:color="auto" w:fill="auto"/>
          </w:tcPr>
          <w:p w14:paraId="6C0096C0"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DA447C5" w14:textId="77777777" w:rsidR="00A10DD4" w:rsidRPr="00874DD1" w:rsidRDefault="00A10DD4" w:rsidP="00A10DD4">
            <w:pPr>
              <w:pStyle w:val="TAL"/>
            </w:pPr>
            <w:r w:rsidRPr="00874DD1">
              <w:t>"mcvideo-group-T@mcptt-op.gov"</w:t>
            </w:r>
          </w:p>
        </w:tc>
        <w:tc>
          <w:tcPr>
            <w:tcW w:w="1134" w:type="dxa"/>
            <w:gridSpan w:val="2"/>
            <w:shd w:val="clear" w:color="auto" w:fill="auto"/>
          </w:tcPr>
          <w:p w14:paraId="526252DE" w14:textId="77777777" w:rsidR="00A10DD4" w:rsidRPr="00874DD1" w:rsidRDefault="00A10DD4" w:rsidP="00A10DD4">
            <w:pPr>
              <w:pStyle w:val="TAL"/>
            </w:pPr>
          </w:p>
        </w:tc>
        <w:tc>
          <w:tcPr>
            <w:tcW w:w="2833" w:type="dxa"/>
            <w:gridSpan w:val="2"/>
            <w:shd w:val="clear" w:color="auto" w:fill="auto"/>
            <w:vAlign w:val="center"/>
          </w:tcPr>
          <w:p w14:paraId="2111E3B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16BB9795" w14:textId="77777777" w:rsidTr="00EC6677">
        <w:trPr>
          <w:gridAfter w:val="1"/>
          <w:wAfter w:w="66" w:type="dxa"/>
          <w:jc w:val="center"/>
        </w:trPr>
        <w:tc>
          <w:tcPr>
            <w:tcW w:w="2737" w:type="dxa"/>
            <w:gridSpan w:val="2"/>
            <w:shd w:val="clear" w:color="auto" w:fill="auto"/>
            <w:noWrap/>
          </w:tcPr>
          <w:p w14:paraId="5A30E704" w14:textId="77777777" w:rsidR="00A10DD4" w:rsidRPr="00874DD1" w:rsidRDefault="00A10DD4" w:rsidP="00A10DD4">
            <w:pPr>
              <w:pStyle w:val="TAL"/>
            </w:pPr>
            <w:proofErr w:type="spellStart"/>
            <w:r w:rsidRPr="00874DD1">
              <w:t>px_MCData_Group_T_ID</w:t>
            </w:r>
            <w:proofErr w:type="spellEnd"/>
          </w:p>
        </w:tc>
        <w:tc>
          <w:tcPr>
            <w:tcW w:w="1514" w:type="dxa"/>
            <w:gridSpan w:val="2"/>
            <w:shd w:val="clear" w:color="auto" w:fill="auto"/>
          </w:tcPr>
          <w:p w14:paraId="211B6111"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32679022" w14:textId="77777777" w:rsidR="00A10DD4" w:rsidRPr="00874DD1" w:rsidRDefault="00A10DD4" w:rsidP="00A10DD4">
            <w:pPr>
              <w:pStyle w:val="TAL"/>
            </w:pPr>
            <w:r w:rsidRPr="00874DD1">
              <w:t>"mcdata-group-T@mcptt-op.gov"</w:t>
            </w:r>
          </w:p>
        </w:tc>
        <w:tc>
          <w:tcPr>
            <w:tcW w:w="1134" w:type="dxa"/>
            <w:gridSpan w:val="2"/>
            <w:shd w:val="clear" w:color="auto" w:fill="auto"/>
          </w:tcPr>
          <w:p w14:paraId="4A1142B7" w14:textId="77777777" w:rsidR="00A10DD4" w:rsidRPr="00874DD1" w:rsidRDefault="00A10DD4" w:rsidP="00A10DD4">
            <w:pPr>
              <w:pStyle w:val="TAL"/>
            </w:pPr>
          </w:p>
        </w:tc>
        <w:tc>
          <w:tcPr>
            <w:tcW w:w="2833" w:type="dxa"/>
            <w:gridSpan w:val="2"/>
            <w:shd w:val="clear" w:color="auto" w:fill="auto"/>
            <w:vAlign w:val="center"/>
          </w:tcPr>
          <w:p w14:paraId="1339429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5D4C14E5" w14:textId="77777777" w:rsidTr="00EC6677">
        <w:trPr>
          <w:gridAfter w:val="1"/>
          <w:wAfter w:w="66" w:type="dxa"/>
          <w:jc w:val="center"/>
        </w:trPr>
        <w:tc>
          <w:tcPr>
            <w:tcW w:w="2737" w:type="dxa"/>
            <w:gridSpan w:val="2"/>
            <w:tcBorders>
              <w:right w:val="nil"/>
            </w:tcBorders>
            <w:shd w:val="clear" w:color="auto" w:fill="D9D9D9"/>
            <w:noWrap/>
          </w:tcPr>
          <w:p w14:paraId="13BF5C68" w14:textId="77777777" w:rsidR="00A10DD4" w:rsidRPr="00874DD1" w:rsidRDefault="00A10DD4" w:rsidP="00A10DD4">
            <w:pPr>
              <w:pStyle w:val="TAL"/>
              <w:rPr>
                <w:b/>
              </w:rPr>
            </w:pPr>
            <w:r w:rsidRPr="00874DD1">
              <w:rPr>
                <w:b/>
              </w:rPr>
              <w:t>Miscellaneous IXIT</w:t>
            </w:r>
          </w:p>
        </w:tc>
        <w:tc>
          <w:tcPr>
            <w:tcW w:w="1514" w:type="dxa"/>
            <w:gridSpan w:val="2"/>
            <w:tcBorders>
              <w:left w:val="nil"/>
              <w:right w:val="nil"/>
            </w:tcBorders>
            <w:shd w:val="clear" w:color="auto" w:fill="D9D9D9"/>
          </w:tcPr>
          <w:p w14:paraId="2F48BC3A" w14:textId="77777777" w:rsidR="00A10DD4" w:rsidRPr="00874DD1" w:rsidRDefault="00A10DD4" w:rsidP="00A10DD4">
            <w:pPr>
              <w:pStyle w:val="TAL"/>
              <w:rPr>
                <w:b/>
              </w:rPr>
            </w:pPr>
          </w:p>
        </w:tc>
        <w:tc>
          <w:tcPr>
            <w:tcW w:w="1701" w:type="dxa"/>
            <w:gridSpan w:val="2"/>
            <w:tcBorders>
              <w:left w:val="nil"/>
              <w:right w:val="nil"/>
            </w:tcBorders>
            <w:shd w:val="clear" w:color="auto" w:fill="D9D9D9"/>
          </w:tcPr>
          <w:p w14:paraId="1469CAA0" w14:textId="77777777" w:rsidR="00A10DD4" w:rsidRPr="00874DD1" w:rsidRDefault="00A10DD4" w:rsidP="00A10DD4">
            <w:pPr>
              <w:pStyle w:val="TAL"/>
              <w:rPr>
                <w:b/>
              </w:rPr>
            </w:pPr>
          </w:p>
        </w:tc>
        <w:tc>
          <w:tcPr>
            <w:tcW w:w="1134" w:type="dxa"/>
            <w:gridSpan w:val="2"/>
            <w:tcBorders>
              <w:left w:val="nil"/>
              <w:right w:val="nil"/>
            </w:tcBorders>
            <w:shd w:val="clear" w:color="auto" w:fill="D9D9D9"/>
          </w:tcPr>
          <w:p w14:paraId="398F0F87" w14:textId="77777777" w:rsidR="00A10DD4" w:rsidRPr="00874DD1" w:rsidRDefault="00A10DD4" w:rsidP="00A10DD4">
            <w:pPr>
              <w:pStyle w:val="TAL"/>
              <w:rPr>
                <w:b/>
              </w:rPr>
            </w:pPr>
          </w:p>
        </w:tc>
        <w:tc>
          <w:tcPr>
            <w:tcW w:w="2833" w:type="dxa"/>
            <w:gridSpan w:val="2"/>
            <w:tcBorders>
              <w:left w:val="nil"/>
            </w:tcBorders>
            <w:shd w:val="clear" w:color="auto" w:fill="D9D9D9"/>
            <w:vAlign w:val="center"/>
          </w:tcPr>
          <w:p w14:paraId="405378BF" w14:textId="77777777" w:rsidR="00A10DD4" w:rsidRPr="00874DD1" w:rsidRDefault="00A10DD4" w:rsidP="00A10DD4">
            <w:pPr>
              <w:pStyle w:val="TAL"/>
              <w:rPr>
                <w:b/>
              </w:rPr>
            </w:pPr>
          </w:p>
        </w:tc>
      </w:tr>
      <w:tr w:rsidR="00A10DD4" w:rsidRPr="00874DD1" w:rsidDel="00205587" w14:paraId="240E04B6" w14:textId="77777777" w:rsidTr="00EC6677">
        <w:trPr>
          <w:gridAfter w:val="1"/>
          <w:wAfter w:w="66" w:type="dxa"/>
          <w:jc w:val="center"/>
        </w:trPr>
        <w:tc>
          <w:tcPr>
            <w:tcW w:w="2737" w:type="dxa"/>
            <w:gridSpan w:val="2"/>
            <w:shd w:val="clear" w:color="auto" w:fill="auto"/>
            <w:noWrap/>
            <w:vAlign w:val="center"/>
          </w:tcPr>
          <w:p w14:paraId="18735E03" w14:textId="6CF7CEE3" w:rsidR="00A10DD4" w:rsidRPr="00874DD1" w:rsidRDefault="00A10DD4" w:rsidP="00A10DD4">
            <w:pPr>
              <w:pStyle w:val="TAL"/>
            </w:pPr>
            <w:proofErr w:type="spellStart"/>
            <w:r w:rsidRPr="00874DD1">
              <w:t>px_MCX_APN</w:t>
            </w:r>
            <w:proofErr w:type="spellEnd"/>
          </w:p>
        </w:tc>
        <w:tc>
          <w:tcPr>
            <w:tcW w:w="1514" w:type="dxa"/>
            <w:gridSpan w:val="2"/>
            <w:shd w:val="clear" w:color="auto" w:fill="auto"/>
            <w:vAlign w:val="center"/>
          </w:tcPr>
          <w:p w14:paraId="1CEA4C32"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vAlign w:val="center"/>
          </w:tcPr>
          <w:p w14:paraId="6379C8FE" w14:textId="51EF685B" w:rsidR="00A10DD4" w:rsidRPr="00874DD1" w:rsidRDefault="00A10DD4" w:rsidP="00A10DD4">
            <w:pPr>
              <w:pStyle w:val="TAL"/>
            </w:pPr>
            <w:r w:rsidRPr="00874DD1">
              <w:t>"mcx-</w:t>
            </w:r>
            <w:proofErr w:type="spellStart"/>
            <w:r w:rsidRPr="00874DD1">
              <w:t>apn</w:t>
            </w:r>
            <w:proofErr w:type="spellEnd"/>
            <w:r w:rsidRPr="00874DD1">
              <w:t>"</w:t>
            </w:r>
          </w:p>
        </w:tc>
        <w:tc>
          <w:tcPr>
            <w:tcW w:w="1134" w:type="dxa"/>
            <w:gridSpan w:val="2"/>
            <w:shd w:val="clear" w:color="auto" w:fill="auto"/>
            <w:vAlign w:val="center"/>
          </w:tcPr>
          <w:p w14:paraId="5220A644" w14:textId="77777777" w:rsidR="00A10DD4" w:rsidRPr="00874DD1" w:rsidDel="00205587" w:rsidRDefault="00A10DD4" w:rsidP="00A10DD4">
            <w:pPr>
              <w:pStyle w:val="TAL"/>
            </w:pPr>
          </w:p>
        </w:tc>
        <w:tc>
          <w:tcPr>
            <w:tcW w:w="2833" w:type="dxa"/>
            <w:gridSpan w:val="2"/>
            <w:shd w:val="clear" w:color="auto" w:fill="auto"/>
            <w:vAlign w:val="center"/>
          </w:tcPr>
          <w:p w14:paraId="4997716B" w14:textId="444F429D" w:rsidR="00A10DD4" w:rsidRPr="00874DD1" w:rsidRDefault="00A10DD4" w:rsidP="00A10DD4">
            <w:pPr>
              <w:pStyle w:val="TAL"/>
            </w:pPr>
            <w:r w:rsidRPr="00874DD1">
              <w:rPr>
                <w:rFonts w:eastAsia="MS PGothic"/>
              </w:rPr>
              <w:t>A single APN which the UE shall use to access each and all MCX relevant services.</w:t>
            </w:r>
          </w:p>
          <w:p w14:paraId="51E6F33B" w14:textId="77777777" w:rsidR="00A10DD4" w:rsidRPr="00874DD1" w:rsidRDefault="00A10DD4" w:rsidP="00A10DD4">
            <w:pPr>
              <w:pStyle w:val="TAL"/>
            </w:pPr>
            <w:r w:rsidRPr="00874DD1">
              <w:t>The APN is provided in the initial UE configuration as specified in TS 36.579-1 [2] Table 5.5.8.1-1.</w:t>
            </w:r>
          </w:p>
        </w:tc>
      </w:tr>
      <w:tr w:rsidR="00A10DD4" w:rsidRPr="00874DD1" w14:paraId="1EBBCC30" w14:textId="77777777" w:rsidTr="00EC6677">
        <w:trPr>
          <w:gridAfter w:val="1"/>
          <w:wAfter w:w="66" w:type="dxa"/>
          <w:jc w:val="center"/>
        </w:trPr>
        <w:tc>
          <w:tcPr>
            <w:tcW w:w="2737" w:type="dxa"/>
            <w:gridSpan w:val="2"/>
            <w:shd w:val="clear" w:color="auto" w:fill="auto"/>
            <w:noWrap/>
            <w:vAlign w:val="center"/>
          </w:tcPr>
          <w:p w14:paraId="48D791A2" w14:textId="77777777" w:rsidR="00A10DD4" w:rsidRPr="00874DD1" w:rsidRDefault="00A10DD4" w:rsidP="00A10DD4">
            <w:pPr>
              <w:pStyle w:val="TAL"/>
            </w:pPr>
            <w:r w:rsidRPr="00874DD1">
              <w:t>px_MCX_InitialRegistration_TypeOfPDN1</w:t>
            </w:r>
          </w:p>
        </w:tc>
        <w:tc>
          <w:tcPr>
            <w:tcW w:w="1514" w:type="dxa"/>
            <w:gridSpan w:val="2"/>
            <w:shd w:val="clear" w:color="auto" w:fill="auto"/>
            <w:vAlign w:val="center"/>
          </w:tcPr>
          <w:p w14:paraId="10FAD3B0" w14:textId="77777777" w:rsidR="00A10DD4" w:rsidRPr="00874DD1" w:rsidRDefault="00A10DD4" w:rsidP="00A10DD4">
            <w:pPr>
              <w:pStyle w:val="TAL"/>
            </w:pPr>
            <w:proofErr w:type="spellStart"/>
            <w:r w:rsidRPr="00874DD1">
              <w:t>MCX_Registration_PDN_Type</w:t>
            </w:r>
            <w:proofErr w:type="spellEnd"/>
          </w:p>
        </w:tc>
        <w:tc>
          <w:tcPr>
            <w:tcW w:w="1701" w:type="dxa"/>
            <w:gridSpan w:val="2"/>
            <w:shd w:val="clear" w:color="auto" w:fill="auto"/>
            <w:vAlign w:val="center"/>
          </w:tcPr>
          <w:p w14:paraId="0197C6A1" w14:textId="77777777" w:rsidR="00A10DD4" w:rsidRPr="00874DD1" w:rsidRDefault="00A10DD4" w:rsidP="00A10DD4">
            <w:pPr>
              <w:pStyle w:val="TAL"/>
            </w:pPr>
            <w:r w:rsidRPr="00874DD1">
              <w:t>mcx</w:t>
            </w:r>
          </w:p>
        </w:tc>
        <w:tc>
          <w:tcPr>
            <w:tcW w:w="1134" w:type="dxa"/>
            <w:gridSpan w:val="2"/>
            <w:shd w:val="clear" w:color="auto" w:fill="auto"/>
            <w:vAlign w:val="center"/>
          </w:tcPr>
          <w:p w14:paraId="36ABD11A" w14:textId="77777777" w:rsidR="00A10DD4" w:rsidRPr="00874DD1" w:rsidDel="00205587" w:rsidRDefault="00A10DD4" w:rsidP="00A10DD4">
            <w:pPr>
              <w:pStyle w:val="TAL"/>
            </w:pPr>
            <w:proofErr w:type="spellStart"/>
            <w:r w:rsidRPr="00874DD1">
              <w:t>ims</w:t>
            </w:r>
            <w:proofErr w:type="spellEnd"/>
            <w:r w:rsidRPr="00874DD1">
              <w:t>, internet, mcx</w:t>
            </w:r>
          </w:p>
        </w:tc>
        <w:tc>
          <w:tcPr>
            <w:tcW w:w="2833" w:type="dxa"/>
            <w:gridSpan w:val="2"/>
            <w:shd w:val="clear" w:color="auto" w:fill="auto"/>
            <w:vAlign w:val="center"/>
          </w:tcPr>
          <w:p w14:paraId="78819847" w14:textId="77777777" w:rsidR="00A10DD4" w:rsidRPr="00874DD1" w:rsidRDefault="00A10DD4" w:rsidP="00A10DD4">
            <w:pPr>
              <w:pStyle w:val="TAL"/>
              <w:rPr>
                <w:rFonts w:eastAsia="MS PGothic"/>
              </w:rPr>
            </w:pPr>
            <w:r w:rsidRPr="00874DD1">
              <w:t>First PDN registered during initial registration (either ‘</w:t>
            </w:r>
            <w:proofErr w:type="spellStart"/>
            <w:r w:rsidRPr="00874DD1">
              <w:t>ims</w:t>
            </w:r>
            <w:proofErr w:type="spellEnd"/>
            <w:r w:rsidRPr="00874DD1">
              <w:t>’ or ‘internet’ or ‘mcx’; ‘none’ is not applicable as first PDN)</w:t>
            </w:r>
          </w:p>
        </w:tc>
      </w:tr>
      <w:tr w:rsidR="00A10DD4" w:rsidRPr="00874DD1" w14:paraId="5C4B538E" w14:textId="77777777" w:rsidTr="00EC6677">
        <w:trPr>
          <w:gridAfter w:val="1"/>
          <w:wAfter w:w="66" w:type="dxa"/>
          <w:jc w:val="center"/>
        </w:trPr>
        <w:tc>
          <w:tcPr>
            <w:tcW w:w="2737" w:type="dxa"/>
            <w:gridSpan w:val="2"/>
            <w:shd w:val="clear" w:color="auto" w:fill="auto"/>
            <w:noWrap/>
            <w:vAlign w:val="center"/>
          </w:tcPr>
          <w:p w14:paraId="25951299" w14:textId="77777777" w:rsidR="00A10DD4" w:rsidRPr="00874DD1" w:rsidRDefault="00A10DD4" w:rsidP="00A10DD4">
            <w:pPr>
              <w:pStyle w:val="TAL"/>
            </w:pPr>
            <w:r w:rsidRPr="00874DD1">
              <w:t>px_MCX_InitialRegistration_TypeOfPDN2</w:t>
            </w:r>
          </w:p>
        </w:tc>
        <w:tc>
          <w:tcPr>
            <w:tcW w:w="1514" w:type="dxa"/>
            <w:gridSpan w:val="2"/>
            <w:shd w:val="clear" w:color="auto" w:fill="auto"/>
            <w:vAlign w:val="center"/>
          </w:tcPr>
          <w:p w14:paraId="62F74428" w14:textId="77777777" w:rsidR="00A10DD4" w:rsidRPr="00874DD1" w:rsidRDefault="00A10DD4" w:rsidP="00A10DD4">
            <w:pPr>
              <w:pStyle w:val="TAL"/>
            </w:pPr>
            <w:proofErr w:type="spellStart"/>
            <w:r w:rsidRPr="00874DD1">
              <w:t>MCX_Registration_PDN_Type</w:t>
            </w:r>
            <w:proofErr w:type="spellEnd"/>
          </w:p>
        </w:tc>
        <w:tc>
          <w:tcPr>
            <w:tcW w:w="1701" w:type="dxa"/>
            <w:gridSpan w:val="2"/>
            <w:shd w:val="clear" w:color="auto" w:fill="auto"/>
            <w:vAlign w:val="center"/>
          </w:tcPr>
          <w:p w14:paraId="42FEA4CC" w14:textId="77777777" w:rsidR="00A10DD4" w:rsidRPr="00874DD1" w:rsidRDefault="00A10DD4" w:rsidP="00A10DD4">
            <w:pPr>
              <w:pStyle w:val="TAL"/>
            </w:pPr>
            <w:r w:rsidRPr="00874DD1">
              <w:t>none</w:t>
            </w:r>
          </w:p>
        </w:tc>
        <w:tc>
          <w:tcPr>
            <w:tcW w:w="1134" w:type="dxa"/>
            <w:gridSpan w:val="2"/>
            <w:shd w:val="clear" w:color="auto" w:fill="auto"/>
            <w:vAlign w:val="center"/>
          </w:tcPr>
          <w:p w14:paraId="3E050006" w14:textId="77777777" w:rsidR="00A10DD4" w:rsidRPr="00874DD1" w:rsidDel="00205587" w:rsidRDefault="00A10DD4" w:rsidP="00A10DD4">
            <w:pPr>
              <w:pStyle w:val="TAL"/>
            </w:pPr>
            <w:proofErr w:type="spellStart"/>
            <w:r w:rsidRPr="00874DD1">
              <w:t>ims</w:t>
            </w:r>
            <w:proofErr w:type="spellEnd"/>
            <w:r w:rsidRPr="00874DD1">
              <w:t>, internet, mcx, none</w:t>
            </w:r>
          </w:p>
        </w:tc>
        <w:tc>
          <w:tcPr>
            <w:tcW w:w="2833" w:type="dxa"/>
            <w:gridSpan w:val="2"/>
            <w:shd w:val="clear" w:color="auto" w:fill="auto"/>
            <w:vAlign w:val="center"/>
          </w:tcPr>
          <w:p w14:paraId="60DEBED1" w14:textId="77777777" w:rsidR="00A10DD4" w:rsidRPr="00874DD1" w:rsidRDefault="00A10DD4" w:rsidP="00A10DD4">
            <w:pPr>
              <w:pStyle w:val="TAL"/>
              <w:rPr>
                <w:rFonts w:eastAsia="MS PGothic"/>
              </w:rPr>
            </w:pPr>
            <w:r w:rsidRPr="00874DD1">
              <w:t>Second PDN registered during initial registration; in addition to ‘</w:t>
            </w:r>
            <w:proofErr w:type="spellStart"/>
            <w:r w:rsidRPr="00874DD1">
              <w:t>ims</w:t>
            </w:r>
            <w:proofErr w:type="spellEnd"/>
            <w:r w:rsidRPr="00874DD1">
              <w:t>’ or ‘internet’ or ‘mcx’ it may be ‘none’ to indicate that there is no second PDN connectivity requested by the UE during initial registration</w:t>
            </w:r>
          </w:p>
        </w:tc>
      </w:tr>
      <w:tr w:rsidR="00A10DD4" w:rsidRPr="00874DD1" w14:paraId="27FCAA0C" w14:textId="77777777" w:rsidTr="00EC6677">
        <w:trPr>
          <w:gridAfter w:val="1"/>
          <w:wAfter w:w="66" w:type="dxa"/>
          <w:jc w:val="center"/>
        </w:trPr>
        <w:tc>
          <w:tcPr>
            <w:tcW w:w="2737" w:type="dxa"/>
            <w:gridSpan w:val="2"/>
            <w:shd w:val="clear" w:color="auto" w:fill="auto"/>
            <w:noWrap/>
            <w:vAlign w:val="center"/>
          </w:tcPr>
          <w:p w14:paraId="50D1638C" w14:textId="77777777" w:rsidR="00A10DD4" w:rsidRPr="00874DD1" w:rsidRDefault="00A10DD4" w:rsidP="00A10DD4">
            <w:pPr>
              <w:pStyle w:val="TAL"/>
            </w:pPr>
            <w:r w:rsidRPr="00874DD1">
              <w:t>px_MCX_InitialRegistration_TypeOfPDN3</w:t>
            </w:r>
          </w:p>
        </w:tc>
        <w:tc>
          <w:tcPr>
            <w:tcW w:w="1514" w:type="dxa"/>
            <w:gridSpan w:val="2"/>
            <w:shd w:val="clear" w:color="auto" w:fill="auto"/>
            <w:vAlign w:val="center"/>
          </w:tcPr>
          <w:p w14:paraId="0BE4E075" w14:textId="77777777" w:rsidR="00A10DD4" w:rsidRPr="00874DD1" w:rsidRDefault="00A10DD4" w:rsidP="00A10DD4">
            <w:pPr>
              <w:pStyle w:val="TAL"/>
            </w:pPr>
            <w:proofErr w:type="spellStart"/>
            <w:r w:rsidRPr="00874DD1">
              <w:t>MCX_Registration_PDN_Type</w:t>
            </w:r>
            <w:proofErr w:type="spellEnd"/>
          </w:p>
        </w:tc>
        <w:tc>
          <w:tcPr>
            <w:tcW w:w="1701" w:type="dxa"/>
            <w:gridSpan w:val="2"/>
            <w:shd w:val="clear" w:color="auto" w:fill="auto"/>
            <w:vAlign w:val="center"/>
          </w:tcPr>
          <w:p w14:paraId="66839FE0" w14:textId="77777777" w:rsidR="00A10DD4" w:rsidRPr="00874DD1" w:rsidRDefault="00A10DD4" w:rsidP="00A10DD4">
            <w:pPr>
              <w:pStyle w:val="TAL"/>
            </w:pPr>
            <w:r w:rsidRPr="00874DD1">
              <w:t>none</w:t>
            </w:r>
          </w:p>
        </w:tc>
        <w:tc>
          <w:tcPr>
            <w:tcW w:w="1134" w:type="dxa"/>
            <w:gridSpan w:val="2"/>
            <w:shd w:val="clear" w:color="auto" w:fill="auto"/>
            <w:vAlign w:val="center"/>
          </w:tcPr>
          <w:p w14:paraId="62993721" w14:textId="77777777" w:rsidR="00A10DD4" w:rsidRPr="00874DD1" w:rsidDel="00205587" w:rsidRDefault="00A10DD4" w:rsidP="00A10DD4">
            <w:pPr>
              <w:pStyle w:val="TAL"/>
            </w:pPr>
            <w:proofErr w:type="spellStart"/>
            <w:r w:rsidRPr="00874DD1">
              <w:t>ims</w:t>
            </w:r>
            <w:proofErr w:type="spellEnd"/>
            <w:r w:rsidRPr="00874DD1">
              <w:t>, internet, mcx, none</w:t>
            </w:r>
          </w:p>
        </w:tc>
        <w:tc>
          <w:tcPr>
            <w:tcW w:w="2833" w:type="dxa"/>
            <w:gridSpan w:val="2"/>
            <w:shd w:val="clear" w:color="auto" w:fill="auto"/>
            <w:vAlign w:val="center"/>
          </w:tcPr>
          <w:p w14:paraId="2AE4D644" w14:textId="77777777" w:rsidR="00A10DD4" w:rsidRPr="00874DD1" w:rsidRDefault="00A10DD4" w:rsidP="00A10DD4">
            <w:pPr>
              <w:pStyle w:val="TAL"/>
              <w:rPr>
                <w:rFonts w:eastAsia="MS PGothic"/>
              </w:rPr>
            </w:pPr>
            <w:r w:rsidRPr="00874DD1">
              <w:t>Third PDN registered during initial registration; in addition to ‘</w:t>
            </w:r>
            <w:proofErr w:type="spellStart"/>
            <w:r w:rsidRPr="00874DD1">
              <w:t>ims</w:t>
            </w:r>
            <w:proofErr w:type="spellEnd"/>
            <w:r w:rsidRPr="00874DD1">
              <w:t>’ or ‘internet’ or ‘mcx’ it may be ‘none’ to indicate that there is no third PDN connectivity requested by the UE during initial registration</w:t>
            </w:r>
          </w:p>
        </w:tc>
      </w:tr>
      <w:tr w:rsidR="00A10DD4" w:rsidRPr="00874DD1" w14:paraId="70C4FD1D" w14:textId="77777777" w:rsidTr="00EC6677">
        <w:trPr>
          <w:gridAfter w:val="1"/>
          <w:wAfter w:w="66" w:type="dxa"/>
          <w:jc w:val="center"/>
        </w:trPr>
        <w:tc>
          <w:tcPr>
            <w:tcW w:w="2737" w:type="dxa"/>
            <w:gridSpan w:val="2"/>
            <w:shd w:val="clear" w:color="auto" w:fill="auto"/>
            <w:noWrap/>
            <w:vAlign w:val="center"/>
          </w:tcPr>
          <w:p w14:paraId="1A1207A8" w14:textId="4EA3B77B" w:rsidR="00A10DD4" w:rsidRPr="00874DD1" w:rsidRDefault="00A10DD4" w:rsidP="00A10DD4">
            <w:pPr>
              <w:pStyle w:val="TAL"/>
            </w:pPr>
            <w:proofErr w:type="spellStart"/>
            <w:r w:rsidRPr="00874DD1">
              <w:t>px_MCX_CoordinateLatitude_Client_B</w:t>
            </w:r>
            <w:proofErr w:type="spellEnd"/>
          </w:p>
        </w:tc>
        <w:tc>
          <w:tcPr>
            <w:tcW w:w="1514" w:type="dxa"/>
            <w:gridSpan w:val="2"/>
            <w:shd w:val="clear" w:color="auto" w:fill="auto"/>
            <w:vAlign w:val="center"/>
          </w:tcPr>
          <w:p w14:paraId="40BC7C37" w14:textId="79C2CF82" w:rsidR="00A10DD4" w:rsidRPr="00874DD1" w:rsidRDefault="00A10DD4" w:rsidP="00A10DD4">
            <w:pPr>
              <w:pStyle w:val="TAL"/>
            </w:pPr>
            <w:r w:rsidRPr="00874DD1">
              <w:t>float</w:t>
            </w:r>
          </w:p>
        </w:tc>
        <w:tc>
          <w:tcPr>
            <w:tcW w:w="1701" w:type="dxa"/>
            <w:gridSpan w:val="2"/>
            <w:shd w:val="clear" w:color="auto" w:fill="auto"/>
            <w:vAlign w:val="center"/>
          </w:tcPr>
          <w:p w14:paraId="19F62F10" w14:textId="419FA8A9" w:rsidR="00A10DD4" w:rsidRPr="00874DD1" w:rsidRDefault="00A10DD4" w:rsidP="00A10DD4">
            <w:pPr>
              <w:pStyle w:val="TAL"/>
            </w:pPr>
            <w:r w:rsidRPr="00874DD1">
              <w:t>none</w:t>
            </w:r>
          </w:p>
        </w:tc>
        <w:tc>
          <w:tcPr>
            <w:tcW w:w="1134" w:type="dxa"/>
            <w:gridSpan w:val="2"/>
            <w:shd w:val="clear" w:color="auto" w:fill="auto"/>
            <w:vAlign w:val="center"/>
          </w:tcPr>
          <w:p w14:paraId="14782D91" w14:textId="77777777" w:rsidR="00A10DD4" w:rsidRPr="00874DD1" w:rsidRDefault="00A10DD4" w:rsidP="00A10DD4">
            <w:pPr>
              <w:pStyle w:val="TAL"/>
            </w:pPr>
          </w:p>
        </w:tc>
        <w:tc>
          <w:tcPr>
            <w:tcW w:w="2833" w:type="dxa"/>
            <w:gridSpan w:val="2"/>
            <w:shd w:val="clear" w:color="auto" w:fill="auto"/>
            <w:vAlign w:val="center"/>
          </w:tcPr>
          <w:p w14:paraId="6178C25B" w14:textId="25162DBE" w:rsidR="00A10DD4" w:rsidRPr="00874DD1" w:rsidRDefault="00A10DD4" w:rsidP="00A10DD4">
            <w:pPr>
              <w:pStyle w:val="TAL"/>
            </w:pPr>
            <w:r w:rsidRPr="00874DD1">
              <w:t xml:space="preserve">Simulated latitude value sent to the UE to inform about </w:t>
            </w:r>
            <w:proofErr w:type="spellStart"/>
            <w:r w:rsidRPr="00874DD1">
              <w:t>Client_B</w:t>
            </w:r>
            <w:proofErr w:type="spellEnd"/>
            <w:r w:rsidRPr="00874DD1">
              <w:t xml:space="preserve"> location</w:t>
            </w:r>
          </w:p>
        </w:tc>
      </w:tr>
      <w:tr w:rsidR="00A10DD4" w:rsidRPr="00874DD1" w14:paraId="11AA8424" w14:textId="77777777" w:rsidTr="00EC6677">
        <w:trPr>
          <w:gridAfter w:val="1"/>
          <w:wAfter w:w="66" w:type="dxa"/>
          <w:jc w:val="center"/>
        </w:trPr>
        <w:tc>
          <w:tcPr>
            <w:tcW w:w="2737" w:type="dxa"/>
            <w:gridSpan w:val="2"/>
            <w:shd w:val="clear" w:color="auto" w:fill="auto"/>
            <w:noWrap/>
            <w:vAlign w:val="center"/>
          </w:tcPr>
          <w:p w14:paraId="76361984" w14:textId="5EE59D66" w:rsidR="00A10DD4" w:rsidRPr="00874DD1" w:rsidRDefault="00A10DD4" w:rsidP="00A10DD4">
            <w:pPr>
              <w:pStyle w:val="TAL"/>
            </w:pPr>
            <w:proofErr w:type="spellStart"/>
            <w:r w:rsidRPr="00874DD1">
              <w:t>px_MCX_CoordinateLongitude_Client_B</w:t>
            </w:r>
            <w:proofErr w:type="spellEnd"/>
          </w:p>
        </w:tc>
        <w:tc>
          <w:tcPr>
            <w:tcW w:w="1514" w:type="dxa"/>
            <w:gridSpan w:val="2"/>
            <w:shd w:val="clear" w:color="auto" w:fill="auto"/>
            <w:vAlign w:val="center"/>
          </w:tcPr>
          <w:p w14:paraId="147DD4B1" w14:textId="29D447EB" w:rsidR="00A10DD4" w:rsidRPr="00874DD1" w:rsidRDefault="00A10DD4" w:rsidP="00A10DD4">
            <w:pPr>
              <w:pStyle w:val="TAL"/>
            </w:pPr>
            <w:r w:rsidRPr="00874DD1">
              <w:t>float</w:t>
            </w:r>
          </w:p>
        </w:tc>
        <w:tc>
          <w:tcPr>
            <w:tcW w:w="1701" w:type="dxa"/>
            <w:gridSpan w:val="2"/>
            <w:shd w:val="clear" w:color="auto" w:fill="auto"/>
            <w:vAlign w:val="center"/>
          </w:tcPr>
          <w:p w14:paraId="3A5547F8" w14:textId="4FD7D17F" w:rsidR="00A10DD4" w:rsidRPr="00874DD1" w:rsidRDefault="00A10DD4" w:rsidP="00A10DD4">
            <w:pPr>
              <w:pStyle w:val="TAL"/>
            </w:pPr>
            <w:r w:rsidRPr="00874DD1">
              <w:t>none</w:t>
            </w:r>
          </w:p>
        </w:tc>
        <w:tc>
          <w:tcPr>
            <w:tcW w:w="1134" w:type="dxa"/>
            <w:gridSpan w:val="2"/>
            <w:shd w:val="clear" w:color="auto" w:fill="auto"/>
            <w:vAlign w:val="center"/>
          </w:tcPr>
          <w:p w14:paraId="74B6BB60" w14:textId="77777777" w:rsidR="00A10DD4" w:rsidRPr="00874DD1" w:rsidRDefault="00A10DD4" w:rsidP="00A10DD4">
            <w:pPr>
              <w:pStyle w:val="TAL"/>
            </w:pPr>
          </w:p>
        </w:tc>
        <w:tc>
          <w:tcPr>
            <w:tcW w:w="2833" w:type="dxa"/>
            <w:gridSpan w:val="2"/>
            <w:shd w:val="clear" w:color="auto" w:fill="auto"/>
            <w:vAlign w:val="center"/>
          </w:tcPr>
          <w:p w14:paraId="213F3A41" w14:textId="258CC7C9" w:rsidR="00A10DD4" w:rsidRPr="00874DD1" w:rsidRDefault="00A10DD4" w:rsidP="00A10DD4">
            <w:pPr>
              <w:pStyle w:val="TAL"/>
            </w:pPr>
            <w:r w:rsidRPr="00874DD1">
              <w:t xml:space="preserve">Simulated longitude value sent to the UE to inform about </w:t>
            </w:r>
            <w:proofErr w:type="spellStart"/>
            <w:r w:rsidRPr="00874DD1">
              <w:t>Client_B</w:t>
            </w:r>
            <w:proofErr w:type="spellEnd"/>
            <w:r w:rsidRPr="00874DD1">
              <w:t xml:space="preserve"> location</w:t>
            </w:r>
          </w:p>
        </w:tc>
      </w:tr>
      <w:tr w:rsidR="009E558B" w:rsidRPr="00874DD1" w14:paraId="4B1DAF10" w14:textId="77777777" w:rsidTr="00EC6677">
        <w:trPr>
          <w:gridAfter w:val="1"/>
          <w:wAfter w:w="66" w:type="dxa"/>
          <w:jc w:val="center"/>
        </w:trPr>
        <w:tc>
          <w:tcPr>
            <w:tcW w:w="2737" w:type="dxa"/>
            <w:gridSpan w:val="2"/>
            <w:shd w:val="clear" w:color="auto" w:fill="auto"/>
            <w:noWrap/>
            <w:vAlign w:val="center"/>
          </w:tcPr>
          <w:p w14:paraId="72999FE7" w14:textId="32BF88B4" w:rsidR="009E558B" w:rsidRPr="00874DD1" w:rsidRDefault="009E558B" w:rsidP="009E558B">
            <w:pPr>
              <w:pStyle w:val="TAL"/>
            </w:pPr>
            <w:proofErr w:type="spellStart"/>
            <w:r w:rsidRPr="001F0489">
              <w:t>px_</w:t>
            </w:r>
            <w:r>
              <w:t>MCX</w:t>
            </w:r>
            <w:r w:rsidRPr="001F0489">
              <w:t>_CiphAlgo_Def</w:t>
            </w:r>
            <w:proofErr w:type="spellEnd"/>
          </w:p>
        </w:tc>
        <w:tc>
          <w:tcPr>
            <w:tcW w:w="1514" w:type="dxa"/>
            <w:gridSpan w:val="2"/>
            <w:shd w:val="clear" w:color="auto" w:fill="auto"/>
            <w:vAlign w:val="center"/>
          </w:tcPr>
          <w:p w14:paraId="0A9845ED" w14:textId="78EC3B27" w:rsidR="009E558B" w:rsidRPr="00874DD1" w:rsidRDefault="009E558B" w:rsidP="009E558B">
            <w:pPr>
              <w:pStyle w:val="TAL"/>
            </w:pPr>
            <w:proofErr w:type="spellStart"/>
            <w:r w:rsidRPr="0033336D">
              <w:t>CiphAlgo</w:t>
            </w:r>
            <w:proofErr w:type="spellEnd"/>
          </w:p>
        </w:tc>
        <w:tc>
          <w:tcPr>
            <w:tcW w:w="1701" w:type="dxa"/>
            <w:gridSpan w:val="2"/>
            <w:shd w:val="clear" w:color="auto" w:fill="auto"/>
            <w:vAlign w:val="center"/>
          </w:tcPr>
          <w:p w14:paraId="0EBF42E2" w14:textId="19A6383D" w:rsidR="009E558B" w:rsidRPr="00874DD1" w:rsidRDefault="009E558B" w:rsidP="009E558B">
            <w:pPr>
              <w:pStyle w:val="TAL"/>
            </w:pPr>
            <w:r w:rsidRPr="0033336D">
              <w:t>des_ede3_cbc</w:t>
            </w:r>
          </w:p>
        </w:tc>
        <w:tc>
          <w:tcPr>
            <w:tcW w:w="1134" w:type="dxa"/>
            <w:gridSpan w:val="2"/>
            <w:shd w:val="clear" w:color="auto" w:fill="auto"/>
            <w:vAlign w:val="center"/>
          </w:tcPr>
          <w:p w14:paraId="5A758AE7" w14:textId="18C83363" w:rsidR="009E558B" w:rsidRPr="00874DD1" w:rsidRDefault="009E558B" w:rsidP="009E558B">
            <w:pPr>
              <w:pStyle w:val="TAL"/>
            </w:pPr>
            <w:r w:rsidRPr="0033336D">
              <w:t xml:space="preserve">des_ede3_cbc, </w:t>
            </w:r>
            <w:proofErr w:type="spellStart"/>
            <w:r w:rsidRPr="0033336D">
              <w:t>aes_cbc</w:t>
            </w:r>
            <w:proofErr w:type="spellEnd"/>
            <w:r w:rsidRPr="0033336D">
              <w:t xml:space="preserve"> or </w:t>
            </w:r>
            <w:proofErr w:type="spellStart"/>
            <w:r w:rsidRPr="0033336D">
              <w:t>nociph</w:t>
            </w:r>
            <w:proofErr w:type="spellEnd"/>
          </w:p>
        </w:tc>
        <w:tc>
          <w:tcPr>
            <w:tcW w:w="2833" w:type="dxa"/>
            <w:gridSpan w:val="2"/>
            <w:shd w:val="clear" w:color="auto" w:fill="auto"/>
            <w:vAlign w:val="center"/>
          </w:tcPr>
          <w:p w14:paraId="53680B6B" w14:textId="77777777" w:rsidR="009E558B" w:rsidRDefault="009E558B" w:rsidP="009E558B">
            <w:pPr>
              <w:pStyle w:val="TAL"/>
            </w:pPr>
            <w:r w:rsidRPr="001F0489">
              <w:t>Ciphering Algorithm</w:t>
            </w:r>
            <w:r>
              <w:t xml:space="preserve"> for IPsec.</w:t>
            </w:r>
          </w:p>
          <w:p w14:paraId="598AF963" w14:textId="77777777" w:rsidR="009E558B" w:rsidRDefault="009E558B" w:rsidP="009E558B">
            <w:pPr>
              <w:pStyle w:val="TAL"/>
            </w:pPr>
          </w:p>
          <w:p w14:paraId="6A5E9F99" w14:textId="438E2BEC" w:rsidR="009E558B" w:rsidRPr="00874DD1" w:rsidRDefault="009E558B" w:rsidP="009E558B">
            <w:pPr>
              <w:pStyle w:val="TAL"/>
            </w:pPr>
            <w:r w:rsidRPr="0049596C">
              <w:t>NOTE: Unless specified otherwise in the test prose „</w:t>
            </w:r>
            <w:proofErr w:type="spellStart"/>
            <w:r w:rsidRPr="0049596C">
              <w:t>nociph</w:t>
            </w:r>
            <w:proofErr w:type="spellEnd"/>
            <w:r w:rsidRPr="0049596C">
              <w:t>“ shall not be used for verification</w:t>
            </w:r>
            <w:r>
              <w:t>.</w:t>
            </w:r>
          </w:p>
        </w:tc>
      </w:tr>
      <w:tr w:rsidR="009E558B" w:rsidRPr="00874DD1" w14:paraId="50F627D2" w14:textId="77777777" w:rsidTr="00EC6677">
        <w:trPr>
          <w:gridAfter w:val="1"/>
          <w:wAfter w:w="66" w:type="dxa"/>
          <w:jc w:val="center"/>
        </w:trPr>
        <w:tc>
          <w:tcPr>
            <w:tcW w:w="2737" w:type="dxa"/>
            <w:gridSpan w:val="2"/>
            <w:shd w:val="clear" w:color="auto" w:fill="auto"/>
            <w:noWrap/>
            <w:vAlign w:val="center"/>
          </w:tcPr>
          <w:p w14:paraId="44564B66" w14:textId="4037D839" w:rsidR="009E558B" w:rsidRPr="00874DD1" w:rsidRDefault="009E558B" w:rsidP="009E558B">
            <w:pPr>
              <w:pStyle w:val="TAL"/>
            </w:pPr>
            <w:proofErr w:type="spellStart"/>
            <w:r w:rsidRPr="001A27C5">
              <w:t>px_</w:t>
            </w:r>
            <w:r>
              <w:t>MCX</w:t>
            </w:r>
            <w:r w:rsidRPr="001A27C5">
              <w:t>_IPSecAlgorithm</w:t>
            </w:r>
            <w:proofErr w:type="spellEnd"/>
          </w:p>
        </w:tc>
        <w:tc>
          <w:tcPr>
            <w:tcW w:w="1514" w:type="dxa"/>
            <w:gridSpan w:val="2"/>
            <w:shd w:val="clear" w:color="auto" w:fill="auto"/>
            <w:vAlign w:val="center"/>
          </w:tcPr>
          <w:p w14:paraId="3D974EA3" w14:textId="396ED43B" w:rsidR="009E558B" w:rsidRPr="00874DD1" w:rsidRDefault="009E558B" w:rsidP="009E558B">
            <w:pPr>
              <w:pStyle w:val="TAL"/>
            </w:pPr>
            <w:proofErr w:type="spellStart"/>
            <w:r w:rsidRPr="001A27C5">
              <w:t>IntAlgo</w:t>
            </w:r>
            <w:proofErr w:type="spellEnd"/>
          </w:p>
        </w:tc>
        <w:tc>
          <w:tcPr>
            <w:tcW w:w="1701" w:type="dxa"/>
            <w:gridSpan w:val="2"/>
            <w:shd w:val="clear" w:color="auto" w:fill="auto"/>
            <w:vAlign w:val="center"/>
          </w:tcPr>
          <w:p w14:paraId="70B0A119" w14:textId="6BD0A6E2" w:rsidR="009E558B" w:rsidRPr="00874DD1" w:rsidRDefault="009E558B" w:rsidP="009E558B">
            <w:pPr>
              <w:pStyle w:val="TAL"/>
            </w:pPr>
            <w:r w:rsidRPr="001F0489">
              <w:t>hmac_sha_1_96</w:t>
            </w:r>
          </w:p>
        </w:tc>
        <w:tc>
          <w:tcPr>
            <w:tcW w:w="1134" w:type="dxa"/>
            <w:gridSpan w:val="2"/>
            <w:shd w:val="clear" w:color="auto" w:fill="auto"/>
            <w:vAlign w:val="center"/>
          </w:tcPr>
          <w:p w14:paraId="43212CC6" w14:textId="3E9F28EF" w:rsidR="009E558B" w:rsidRPr="00874DD1" w:rsidRDefault="009E558B" w:rsidP="009E558B">
            <w:pPr>
              <w:pStyle w:val="TAL"/>
            </w:pPr>
            <w:r w:rsidRPr="001F0489">
              <w:t>hmac_md5_96, hmac_sha_1_96</w:t>
            </w:r>
          </w:p>
        </w:tc>
        <w:tc>
          <w:tcPr>
            <w:tcW w:w="2833" w:type="dxa"/>
            <w:gridSpan w:val="2"/>
            <w:shd w:val="clear" w:color="auto" w:fill="auto"/>
            <w:vAlign w:val="center"/>
          </w:tcPr>
          <w:p w14:paraId="6ABF88F6" w14:textId="7AF223F9" w:rsidR="009E558B" w:rsidRPr="00874DD1" w:rsidRDefault="009E558B" w:rsidP="009E558B">
            <w:pPr>
              <w:pStyle w:val="TAL"/>
            </w:pPr>
            <w:r w:rsidRPr="001F0489">
              <w:t>Integrity Algorithm</w:t>
            </w:r>
            <w:r>
              <w:t xml:space="preserve"> for IPsec</w:t>
            </w:r>
          </w:p>
        </w:tc>
      </w:tr>
      <w:tr w:rsidR="00A10DD4" w:rsidRPr="00874DD1" w14:paraId="601F4782" w14:textId="77777777" w:rsidTr="00EC6677">
        <w:trPr>
          <w:gridAfter w:val="1"/>
          <w:wAfter w:w="66" w:type="dxa"/>
          <w:jc w:val="center"/>
        </w:trPr>
        <w:tc>
          <w:tcPr>
            <w:tcW w:w="9919" w:type="dxa"/>
            <w:gridSpan w:val="10"/>
            <w:shd w:val="clear" w:color="auto" w:fill="auto"/>
            <w:noWrap/>
            <w:vAlign w:val="center"/>
          </w:tcPr>
          <w:p w14:paraId="231462CE" w14:textId="77777777" w:rsidR="00A10DD4" w:rsidRPr="00874DD1" w:rsidRDefault="00A10DD4" w:rsidP="00A10DD4">
            <w:pPr>
              <w:pStyle w:val="TAN"/>
            </w:pPr>
            <w:r w:rsidRPr="00874DD1">
              <w:t>NOTE 1:</w:t>
            </w:r>
            <w:r w:rsidRPr="00874DD1">
              <w:tab/>
              <w:t xml:space="preserve">According to TS 23.280 [54] clause 8.1.2 a MC service ID shall be a URI; nevertheless in context of this specification only URIs consisting of </w:t>
            </w:r>
            <w:proofErr w:type="spellStart"/>
            <w:r w:rsidRPr="00874DD1">
              <w:t>userinfo</w:t>
            </w:r>
            <w:proofErr w:type="spellEnd"/>
            <w:r w:rsidRPr="00874DD1">
              <w:t>,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20" w:name="_Toc27406716"/>
      <w:bookmarkStart w:id="321" w:name="_Toc36037482"/>
      <w:bookmarkStart w:id="322" w:name="_Toc43837853"/>
      <w:bookmarkStart w:id="323" w:name="_Toc51832398"/>
      <w:bookmarkStart w:id="324" w:name="_Toc60167102"/>
      <w:bookmarkStart w:id="325" w:name="_Toc68108944"/>
      <w:bookmarkStart w:id="326" w:name="_Toc75458752"/>
      <w:bookmarkStart w:id="327" w:name="_Toc90631877"/>
      <w:bookmarkStart w:id="328" w:name="_Toc178185914"/>
      <w:r w:rsidRPr="00874DD1">
        <w:lastRenderedPageBreak/>
        <w:t>9.2.2</w:t>
      </w:r>
      <w:r w:rsidRPr="00874DD1">
        <w:tab/>
      </w:r>
      <w:r w:rsidR="002C6871" w:rsidRPr="00874DD1">
        <w:t xml:space="preserve">MCX </w:t>
      </w:r>
      <w:r w:rsidRPr="00874DD1">
        <w:t>Server PIXIT</w:t>
      </w:r>
      <w:bookmarkEnd w:id="320"/>
      <w:bookmarkEnd w:id="321"/>
      <w:bookmarkEnd w:id="322"/>
      <w:bookmarkEnd w:id="323"/>
      <w:bookmarkEnd w:id="324"/>
      <w:bookmarkEnd w:id="325"/>
      <w:bookmarkEnd w:id="326"/>
      <w:bookmarkEnd w:id="327"/>
      <w:bookmarkEnd w:id="328"/>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proofErr w:type="spellStart"/>
            <w:r w:rsidRPr="00874DD1">
              <w:rPr>
                <w:lang w:eastAsia="ko-KR"/>
              </w:rPr>
              <w:t>px_</w:t>
            </w:r>
            <w:r w:rsidRPr="00874DD1">
              <w:t>MC</w:t>
            </w:r>
            <w:r w:rsidR="00D01DF9" w:rsidRPr="00874DD1">
              <w:t>X</w:t>
            </w:r>
            <w:r w:rsidRPr="00874DD1">
              <w:t>_</w:t>
            </w:r>
            <w:r w:rsidRPr="00874DD1">
              <w:rPr>
                <w:lang w:eastAsia="ko-KR"/>
              </w:rPr>
              <w:t>GroupCreationXUI</w:t>
            </w:r>
            <w:proofErr w:type="spellEnd"/>
          </w:p>
        </w:tc>
        <w:tc>
          <w:tcPr>
            <w:tcW w:w="1509" w:type="dxa"/>
            <w:shd w:val="clear" w:color="auto" w:fill="auto"/>
            <w:vAlign w:val="center"/>
          </w:tcPr>
          <w:p w14:paraId="29EC856A" w14:textId="77777777" w:rsidR="00B80434" w:rsidRPr="00874DD1" w:rsidRDefault="00B80434" w:rsidP="00A033C2">
            <w:pPr>
              <w:pStyle w:val="TAL"/>
            </w:pPr>
            <w:proofErr w:type="spellStart"/>
            <w:r w:rsidRPr="00874DD1">
              <w:t>charstring</w:t>
            </w:r>
            <w:proofErr w:type="spellEnd"/>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proofErr w:type="spellStart"/>
            <w:r w:rsidRPr="00874DD1">
              <w:t>px_MCX_IdMS_auth_IPAddress</w:t>
            </w:r>
            <w:proofErr w:type="spellEnd"/>
          </w:p>
        </w:tc>
        <w:tc>
          <w:tcPr>
            <w:tcW w:w="1509" w:type="dxa"/>
            <w:shd w:val="clear" w:color="auto" w:fill="auto"/>
          </w:tcPr>
          <w:p w14:paraId="3D83DDD0"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 xml:space="preserve">IPv4/IPv6 address of the </w:t>
            </w:r>
            <w:proofErr w:type="spellStart"/>
            <w:r w:rsidRPr="00874DD1">
              <w:t>IdMS</w:t>
            </w:r>
            <w:proofErr w:type="spellEnd"/>
            <w:r w:rsidRPr="00874DD1">
              <w:t xml:space="preserve">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proofErr w:type="spellStart"/>
            <w:r w:rsidRPr="00874DD1">
              <w:t>px_MCX_IdMS_auth_Port</w:t>
            </w:r>
            <w:proofErr w:type="spellEnd"/>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 xml:space="preserve">Port number of the </w:t>
            </w:r>
            <w:proofErr w:type="spellStart"/>
            <w:r w:rsidRPr="00874DD1">
              <w:t>IdMS</w:t>
            </w:r>
            <w:proofErr w:type="spellEnd"/>
            <w:r w:rsidRPr="00874DD1">
              <w:t xml:space="preserve">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proofErr w:type="spellStart"/>
            <w:r w:rsidRPr="00874DD1">
              <w:t>px_MCX_IdMS_auth_Certificate</w:t>
            </w:r>
            <w:proofErr w:type="spellEnd"/>
          </w:p>
        </w:tc>
        <w:tc>
          <w:tcPr>
            <w:tcW w:w="1509" w:type="dxa"/>
            <w:shd w:val="clear" w:color="auto" w:fill="auto"/>
          </w:tcPr>
          <w:p w14:paraId="74E5DA42"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proofErr w:type="spellStart"/>
            <w:r w:rsidRPr="00874DD1">
              <w:t>px_MCX_IdMS_token_IPAddress</w:t>
            </w:r>
            <w:proofErr w:type="spellEnd"/>
          </w:p>
        </w:tc>
        <w:tc>
          <w:tcPr>
            <w:tcW w:w="1509" w:type="dxa"/>
            <w:shd w:val="clear" w:color="auto" w:fill="auto"/>
          </w:tcPr>
          <w:p w14:paraId="142B30D6"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 xml:space="preserve">IPv4/IPv6 address of the </w:t>
            </w:r>
            <w:proofErr w:type="spellStart"/>
            <w:r w:rsidRPr="00874DD1">
              <w:t>IdMS</w:t>
            </w:r>
            <w:proofErr w:type="spellEnd"/>
            <w:r w:rsidRPr="00874DD1">
              <w:t xml:space="preserve">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proofErr w:type="spellStart"/>
            <w:r w:rsidRPr="00874DD1">
              <w:t>px_MCX_IdMS_token_Port</w:t>
            </w:r>
            <w:proofErr w:type="spellEnd"/>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 xml:space="preserve">Port number of the </w:t>
            </w:r>
            <w:proofErr w:type="spellStart"/>
            <w:r w:rsidRPr="00874DD1">
              <w:t>IdMS</w:t>
            </w:r>
            <w:proofErr w:type="spellEnd"/>
            <w:r w:rsidRPr="00874DD1">
              <w:t xml:space="preserve">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proofErr w:type="spellStart"/>
            <w:r w:rsidRPr="00874DD1">
              <w:t>px_MCX_IdMS_token_Certificate</w:t>
            </w:r>
            <w:proofErr w:type="spellEnd"/>
          </w:p>
        </w:tc>
        <w:tc>
          <w:tcPr>
            <w:tcW w:w="1509" w:type="dxa"/>
            <w:shd w:val="clear" w:color="auto" w:fill="auto"/>
          </w:tcPr>
          <w:p w14:paraId="2A11EC7A"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proofErr w:type="spellStart"/>
            <w:r w:rsidRPr="00874DD1">
              <w:t>px_MCX_HTTP_Proxy_IPAddress</w:t>
            </w:r>
            <w:proofErr w:type="spellEnd"/>
          </w:p>
        </w:tc>
        <w:tc>
          <w:tcPr>
            <w:tcW w:w="1509" w:type="dxa"/>
            <w:shd w:val="clear" w:color="auto" w:fill="auto"/>
          </w:tcPr>
          <w:p w14:paraId="396E914F"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proofErr w:type="spellStart"/>
            <w:r w:rsidRPr="00874DD1">
              <w:t>px_MCX_HTTP_Proxy_Port</w:t>
            </w:r>
            <w:proofErr w:type="spellEnd"/>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proofErr w:type="spellStart"/>
            <w:r w:rsidRPr="00874DD1">
              <w:t>px_MCX_HTTP_Proxy_Certificate</w:t>
            </w:r>
            <w:proofErr w:type="spellEnd"/>
          </w:p>
        </w:tc>
        <w:tc>
          <w:tcPr>
            <w:tcW w:w="1509" w:type="dxa"/>
            <w:shd w:val="clear" w:color="auto" w:fill="auto"/>
          </w:tcPr>
          <w:p w14:paraId="5C3225BF"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proofErr w:type="spellStart"/>
            <w:r w:rsidRPr="00874DD1">
              <w:t>px_MCX_InitialConfigServer_IPAddress</w:t>
            </w:r>
            <w:proofErr w:type="spellEnd"/>
          </w:p>
        </w:tc>
        <w:tc>
          <w:tcPr>
            <w:tcW w:w="1509" w:type="dxa"/>
            <w:shd w:val="clear" w:color="auto" w:fill="auto"/>
          </w:tcPr>
          <w:p w14:paraId="4CB8EFDA"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proofErr w:type="spellStart"/>
            <w:r w:rsidRPr="00874DD1">
              <w:t>px_MCX_InitialConfigServer_Port</w:t>
            </w:r>
            <w:proofErr w:type="spellEnd"/>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proofErr w:type="spellStart"/>
            <w:r w:rsidRPr="00874DD1">
              <w:t>px_MCX_InitialConfigServer_UriPath</w:t>
            </w:r>
            <w:proofErr w:type="spellEnd"/>
          </w:p>
        </w:tc>
        <w:tc>
          <w:tcPr>
            <w:tcW w:w="1509" w:type="dxa"/>
            <w:shd w:val="clear" w:color="auto" w:fill="auto"/>
          </w:tcPr>
          <w:p w14:paraId="39D582EB"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4F0C3448" w14:textId="77777777" w:rsidR="009273B8" w:rsidRPr="00874DD1" w:rsidRDefault="009273B8" w:rsidP="004F32B0">
            <w:pPr>
              <w:pStyle w:val="TAL"/>
            </w:pPr>
            <w:r w:rsidRPr="00874DD1">
              <w:t>"/</w:t>
            </w:r>
            <w:proofErr w:type="spellStart"/>
            <w:r w:rsidRPr="00874DD1">
              <w:t>cms</w:t>
            </w:r>
            <w:proofErr w:type="spellEnd"/>
            <w:r w:rsidRPr="00874DD1">
              <w:t>/initial-</w:t>
            </w:r>
            <w:proofErr w:type="spellStart"/>
            <w:r w:rsidRPr="00874DD1">
              <w:t>ue</w:t>
            </w:r>
            <w:proofErr w:type="spellEnd"/>
            <w:r w:rsidRPr="00874DD1">
              <w:t>-config"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proofErr w:type="spellStart"/>
            <w:r w:rsidRPr="00874DD1">
              <w:t>px_MCX_TLS_CipherSuite</w:t>
            </w:r>
            <w:proofErr w:type="spellEnd"/>
          </w:p>
        </w:tc>
        <w:tc>
          <w:tcPr>
            <w:tcW w:w="1509" w:type="dxa"/>
            <w:shd w:val="clear" w:color="auto" w:fill="auto"/>
          </w:tcPr>
          <w:p w14:paraId="5D7144A0" w14:textId="77777777" w:rsidR="009273B8" w:rsidRPr="00874DD1" w:rsidRDefault="009273B8" w:rsidP="004F32B0">
            <w:pPr>
              <w:pStyle w:val="TAL"/>
            </w:pPr>
            <w:proofErr w:type="spellStart"/>
            <w:r w:rsidRPr="00874DD1">
              <w:t>TLS_CIPHER_Type</w:t>
            </w:r>
            <w:proofErr w:type="spellEnd"/>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proofErr w:type="spellStart"/>
            <w:r w:rsidRPr="00874DD1">
              <w:t>px_MCX_OAuth_ClientId_A</w:t>
            </w:r>
            <w:proofErr w:type="spellEnd"/>
          </w:p>
        </w:tc>
        <w:tc>
          <w:tcPr>
            <w:tcW w:w="1509" w:type="dxa"/>
            <w:shd w:val="clear" w:color="auto" w:fill="auto"/>
          </w:tcPr>
          <w:p w14:paraId="5FD7A112"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 xml:space="preserve">Client ID of the UE's MCX application as used in OAuth signalling with the </w:t>
            </w:r>
            <w:proofErr w:type="spellStart"/>
            <w:r w:rsidRPr="00874DD1">
              <w:t>IdMS</w:t>
            </w:r>
            <w:proofErr w:type="spellEnd"/>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proofErr w:type="spellStart"/>
            <w:r w:rsidRPr="00874DD1">
              <w:t>px_MCX_OAuth_RedirectURI_A</w:t>
            </w:r>
            <w:proofErr w:type="spellEnd"/>
          </w:p>
        </w:tc>
        <w:tc>
          <w:tcPr>
            <w:tcW w:w="1509" w:type="dxa"/>
            <w:shd w:val="clear" w:color="auto" w:fill="auto"/>
          </w:tcPr>
          <w:p w14:paraId="1560C278"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329" w:name="_Toc36037483"/>
      <w:bookmarkStart w:id="330" w:name="_Toc43837854"/>
      <w:bookmarkStart w:id="331" w:name="_Toc51832399"/>
      <w:bookmarkStart w:id="332" w:name="_Toc60167103"/>
      <w:bookmarkStart w:id="333" w:name="_Toc68108945"/>
      <w:bookmarkStart w:id="334" w:name="_Toc75458753"/>
      <w:bookmarkStart w:id="335" w:name="_Toc90631878"/>
      <w:bookmarkStart w:id="336" w:name="_Toc178185915"/>
      <w:r w:rsidRPr="00874DD1">
        <w:t>9.2.</w:t>
      </w:r>
      <w:r w:rsidR="005B5D72" w:rsidRPr="00874DD1">
        <w:t>3</w:t>
      </w:r>
      <w:r w:rsidRPr="00874DD1">
        <w:tab/>
      </w:r>
      <w:r w:rsidR="002C6871" w:rsidRPr="00874DD1">
        <w:t xml:space="preserve">MCX </w:t>
      </w:r>
      <w:r w:rsidRPr="00874DD1">
        <w:t>Constant PIXIT Definitions</w:t>
      </w:r>
      <w:bookmarkEnd w:id="329"/>
      <w:bookmarkEnd w:id="330"/>
      <w:bookmarkEnd w:id="331"/>
      <w:bookmarkEnd w:id="332"/>
      <w:bookmarkEnd w:id="333"/>
      <w:bookmarkEnd w:id="334"/>
      <w:bookmarkEnd w:id="335"/>
      <w:bookmarkEnd w:id="336"/>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874DD1" w14:paraId="14C2D8D3" w14:textId="77777777" w:rsidTr="00F028D6">
        <w:trPr>
          <w:tblHeader/>
          <w:jc w:val="center"/>
        </w:trPr>
        <w:tc>
          <w:tcPr>
            <w:tcW w:w="2737" w:type="dxa"/>
            <w:shd w:val="clear" w:color="auto" w:fill="auto"/>
            <w:noWrap/>
            <w:vAlign w:val="center"/>
          </w:tcPr>
          <w:p w14:paraId="39620E2B" w14:textId="77777777" w:rsidR="009273B8" w:rsidRPr="00874DD1" w:rsidRDefault="009273B8" w:rsidP="004F32B0">
            <w:pPr>
              <w:pStyle w:val="TAH"/>
            </w:pPr>
            <w:r w:rsidRPr="00874DD1">
              <w:lastRenderedPageBreak/>
              <w:t>Constant Name</w:t>
            </w:r>
          </w:p>
        </w:tc>
        <w:tc>
          <w:tcPr>
            <w:tcW w:w="1514" w:type="dxa"/>
            <w:shd w:val="clear" w:color="auto" w:fill="auto"/>
            <w:vAlign w:val="center"/>
          </w:tcPr>
          <w:p w14:paraId="01C6496A" w14:textId="77777777" w:rsidR="009273B8" w:rsidRPr="00874DD1" w:rsidRDefault="009273B8" w:rsidP="004F32B0">
            <w:pPr>
              <w:pStyle w:val="TAH"/>
            </w:pPr>
            <w:r w:rsidRPr="00874DD1">
              <w:t>Constant Type</w:t>
            </w:r>
          </w:p>
        </w:tc>
        <w:tc>
          <w:tcPr>
            <w:tcW w:w="3139" w:type="dxa"/>
            <w:shd w:val="clear" w:color="auto" w:fill="auto"/>
            <w:vAlign w:val="center"/>
          </w:tcPr>
          <w:p w14:paraId="2EFB070E" w14:textId="77777777" w:rsidR="009273B8" w:rsidRPr="00874DD1" w:rsidRDefault="009273B8" w:rsidP="004F32B0">
            <w:pPr>
              <w:pStyle w:val="TAH"/>
            </w:pPr>
            <w:r w:rsidRPr="00874DD1">
              <w:t>Value</w:t>
            </w:r>
          </w:p>
        </w:tc>
        <w:tc>
          <w:tcPr>
            <w:tcW w:w="2276" w:type="dxa"/>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F028D6">
        <w:trPr>
          <w:jc w:val="center"/>
        </w:trPr>
        <w:tc>
          <w:tcPr>
            <w:tcW w:w="2737" w:type="dxa"/>
            <w:shd w:val="clear" w:color="auto" w:fill="auto"/>
            <w:noWrap/>
          </w:tcPr>
          <w:p w14:paraId="1204C509" w14:textId="77777777" w:rsidR="009273B8" w:rsidRPr="00874DD1" w:rsidRDefault="009273B8" w:rsidP="004F32B0">
            <w:pPr>
              <w:pStyle w:val="TAL"/>
            </w:pPr>
            <w:proofErr w:type="spellStart"/>
            <w:r w:rsidRPr="00874DD1">
              <w:t>tsc_MCX_KMS_Hostname</w:t>
            </w:r>
            <w:proofErr w:type="spellEnd"/>
          </w:p>
        </w:tc>
        <w:tc>
          <w:tcPr>
            <w:tcW w:w="1514" w:type="dxa"/>
            <w:shd w:val="clear" w:color="auto" w:fill="auto"/>
          </w:tcPr>
          <w:p w14:paraId="5C07AE74"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2DBC7D38" w14:textId="77777777" w:rsidR="009273B8" w:rsidRPr="00874DD1" w:rsidRDefault="00A66DD7" w:rsidP="004F32B0">
            <w:pPr>
              <w:pStyle w:val="TAL"/>
            </w:pPr>
            <w:r w:rsidRPr="00874DD1">
              <w:t xml:space="preserve">"kms." &amp; </w:t>
            </w:r>
            <w:proofErr w:type="spellStart"/>
            <w:r w:rsidRPr="00874DD1">
              <w:t>px_MCX_DomainName_Organization_A</w:t>
            </w:r>
            <w:proofErr w:type="spellEnd"/>
          </w:p>
        </w:tc>
        <w:tc>
          <w:tcPr>
            <w:tcW w:w="2276" w:type="dxa"/>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F028D6">
        <w:trPr>
          <w:jc w:val="center"/>
        </w:trPr>
        <w:tc>
          <w:tcPr>
            <w:tcW w:w="2737" w:type="dxa"/>
            <w:shd w:val="clear" w:color="auto" w:fill="auto"/>
            <w:noWrap/>
          </w:tcPr>
          <w:p w14:paraId="187F8BEC" w14:textId="77777777" w:rsidR="009273B8" w:rsidRPr="00874DD1" w:rsidRDefault="009273B8" w:rsidP="004F32B0">
            <w:pPr>
              <w:pStyle w:val="TAL"/>
            </w:pPr>
            <w:proofErr w:type="spellStart"/>
            <w:r w:rsidRPr="00874DD1">
              <w:t>tsc_MCX_CMS_Hostname</w:t>
            </w:r>
            <w:proofErr w:type="spellEnd"/>
          </w:p>
        </w:tc>
        <w:tc>
          <w:tcPr>
            <w:tcW w:w="1514" w:type="dxa"/>
            <w:shd w:val="clear" w:color="auto" w:fill="auto"/>
          </w:tcPr>
          <w:p w14:paraId="70278B1D"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3810C216" w14:textId="77777777" w:rsidR="009273B8" w:rsidRPr="00874DD1" w:rsidRDefault="00A66DD7" w:rsidP="004F32B0">
            <w:pPr>
              <w:pStyle w:val="TAL"/>
            </w:pPr>
            <w:r w:rsidRPr="00874DD1">
              <w:t>"</w:t>
            </w:r>
            <w:proofErr w:type="spellStart"/>
            <w:r w:rsidRPr="00874DD1">
              <w:t>cms</w:t>
            </w:r>
            <w:proofErr w:type="spellEnd"/>
            <w:r w:rsidRPr="00874DD1">
              <w:t xml:space="preserve">." &amp; </w:t>
            </w:r>
            <w:proofErr w:type="spellStart"/>
            <w:r w:rsidRPr="00874DD1">
              <w:t>px_MCX_DomainName_Organization_A</w:t>
            </w:r>
            <w:proofErr w:type="spellEnd"/>
          </w:p>
        </w:tc>
        <w:tc>
          <w:tcPr>
            <w:tcW w:w="2276" w:type="dxa"/>
            <w:shd w:val="clear" w:color="auto" w:fill="auto"/>
          </w:tcPr>
          <w:p w14:paraId="75F284DB" w14:textId="77777777" w:rsidR="009273B8" w:rsidRPr="00874DD1" w:rsidRDefault="009273B8" w:rsidP="004F32B0">
            <w:pPr>
              <w:pStyle w:val="TAL"/>
            </w:pPr>
            <w:r w:rsidRPr="00874DD1">
              <w:t>FQDN of the CMS; used in initial UE configuration as domain name for the '</w:t>
            </w:r>
            <w:proofErr w:type="spellStart"/>
            <w:r w:rsidRPr="00874DD1">
              <w:t>cms</w:t>
            </w:r>
            <w:proofErr w:type="spellEnd"/>
            <w:r w:rsidRPr="00874DD1">
              <w:t>' URI in the App-Server-Info.</w:t>
            </w:r>
          </w:p>
        </w:tc>
      </w:tr>
      <w:tr w:rsidR="009273B8" w:rsidRPr="00874DD1" w14:paraId="136A7B76" w14:textId="77777777" w:rsidTr="00F028D6">
        <w:trPr>
          <w:jc w:val="center"/>
        </w:trPr>
        <w:tc>
          <w:tcPr>
            <w:tcW w:w="2737" w:type="dxa"/>
            <w:shd w:val="clear" w:color="auto" w:fill="auto"/>
            <w:noWrap/>
          </w:tcPr>
          <w:p w14:paraId="673A639F" w14:textId="77777777" w:rsidR="009273B8" w:rsidRPr="00874DD1" w:rsidRDefault="009273B8" w:rsidP="004F32B0">
            <w:pPr>
              <w:pStyle w:val="TAL"/>
            </w:pPr>
            <w:proofErr w:type="spellStart"/>
            <w:r w:rsidRPr="00874DD1">
              <w:t>tsc_MCX_GMS_Hostname</w:t>
            </w:r>
            <w:proofErr w:type="spellEnd"/>
          </w:p>
        </w:tc>
        <w:tc>
          <w:tcPr>
            <w:tcW w:w="1514" w:type="dxa"/>
            <w:shd w:val="clear" w:color="auto" w:fill="auto"/>
          </w:tcPr>
          <w:p w14:paraId="460CB995"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71385567" w14:textId="77777777" w:rsidR="009273B8" w:rsidRPr="00874DD1" w:rsidRDefault="00A66DD7" w:rsidP="004F32B0">
            <w:pPr>
              <w:pStyle w:val="TAL"/>
            </w:pPr>
            <w:r w:rsidRPr="00874DD1">
              <w:t>"</w:t>
            </w:r>
            <w:proofErr w:type="spellStart"/>
            <w:r w:rsidRPr="00874DD1">
              <w:t>gms</w:t>
            </w:r>
            <w:proofErr w:type="spellEnd"/>
            <w:r w:rsidRPr="00874DD1">
              <w:t xml:space="preserve">." &amp; </w:t>
            </w:r>
            <w:proofErr w:type="spellStart"/>
            <w:r w:rsidRPr="00874DD1">
              <w:t>px_MCX_DomainName_Organization_A</w:t>
            </w:r>
            <w:proofErr w:type="spellEnd"/>
          </w:p>
        </w:tc>
        <w:tc>
          <w:tcPr>
            <w:tcW w:w="2276" w:type="dxa"/>
            <w:shd w:val="clear" w:color="auto" w:fill="auto"/>
          </w:tcPr>
          <w:p w14:paraId="19314D2D" w14:textId="77777777" w:rsidR="009273B8" w:rsidRPr="00874DD1" w:rsidRDefault="009273B8" w:rsidP="004F32B0">
            <w:pPr>
              <w:pStyle w:val="TAL"/>
            </w:pPr>
            <w:r w:rsidRPr="00874DD1">
              <w:t>FQDN of the GMS; used in initial UE configuration as domain name for the '</w:t>
            </w:r>
            <w:proofErr w:type="spellStart"/>
            <w:r w:rsidRPr="00874DD1">
              <w:t>gms</w:t>
            </w:r>
            <w:proofErr w:type="spellEnd"/>
            <w:r w:rsidRPr="00874DD1">
              <w:t>' URI in the App-Server-Info.</w:t>
            </w:r>
          </w:p>
        </w:tc>
      </w:tr>
      <w:tr w:rsidR="009273B8" w:rsidRPr="00874DD1" w14:paraId="62B23D77" w14:textId="77777777" w:rsidTr="00F028D6">
        <w:trPr>
          <w:jc w:val="center"/>
        </w:trPr>
        <w:tc>
          <w:tcPr>
            <w:tcW w:w="2737" w:type="dxa"/>
            <w:shd w:val="clear" w:color="auto" w:fill="auto"/>
            <w:noWrap/>
          </w:tcPr>
          <w:p w14:paraId="770F159C" w14:textId="77777777" w:rsidR="009273B8" w:rsidRPr="00874DD1" w:rsidRDefault="009273B8" w:rsidP="004F32B0">
            <w:pPr>
              <w:pStyle w:val="TAL"/>
            </w:pPr>
            <w:proofErr w:type="spellStart"/>
            <w:r w:rsidRPr="00874DD1">
              <w:t>tsc_MCX_KMS_CertUri</w:t>
            </w:r>
            <w:proofErr w:type="spellEnd"/>
          </w:p>
        </w:tc>
        <w:tc>
          <w:tcPr>
            <w:tcW w:w="1514" w:type="dxa"/>
            <w:shd w:val="clear" w:color="auto" w:fill="auto"/>
          </w:tcPr>
          <w:p w14:paraId="18BD0746"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26CCB6D0" w14:textId="77777777" w:rsidR="009273B8" w:rsidRPr="00874DD1" w:rsidRDefault="009273B8" w:rsidP="004F32B0">
            <w:pPr>
              <w:pStyle w:val="TAL"/>
            </w:pPr>
            <w:r w:rsidRPr="00874DD1">
              <w:t xml:space="preserve">"certificate1." &amp; </w:t>
            </w:r>
            <w:proofErr w:type="spellStart"/>
            <w:r w:rsidRPr="00874DD1">
              <w:t>tsc_MCX_KMS_Hostname</w:t>
            </w:r>
            <w:proofErr w:type="spellEnd"/>
          </w:p>
        </w:tc>
        <w:tc>
          <w:tcPr>
            <w:tcW w:w="2276" w:type="dxa"/>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F028D6">
        <w:trPr>
          <w:jc w:val="center"/>
        </w:trPr>
        <w:tc>
          <w:tcPr>
            <w:tcW w:w="2737" w:type="dxa"/>
            <w:shd w:val="clear" w:color="auto" w:fill="auto"/>
            <w:noWrap/>
          </w:tcPr>
          <w:p w14:paraId="6AECD957" w14:textId="77777777" w:rsidR="009273B8" w:rsidRPr="00874DD1" w:rsidRDefault="009273B8" w:rsidP="004F32B0">
            <w:pPr>
              <w:pStyle w:val="TAL"/>
            </w:pPr>
            <w:proofErr w:type="spellStart"/>
            <w:r w:rsidRPr="00874DD1">
              <w:t>tsc_MCX_IdMS_auth_UriPath</w:t>
            </w:r>
            <w:proofErr w:type="spellEnd"/>
          </w:p>
        </w:tc>
        <w:tc>
          <w:tcPr>
            <w:tcW w:w="1514" w:type="dxa"/>
            <w:shd w:val="clear" w:color="auto" w:fill="auto"/>
          </w:tcPr>
          <w:p w14:paraId="1B5ADA04"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076A853A" w14:textId="77777777" w:rsidR="009273B8" w:rsidRPr="00874DD1" w:rsidRDefault="009273B8" w:rsidP="004F32B0">
            <w:pPr>
              <w:pStyle w:val="TAL"/>
            </w:pPr>
            <w:r w:rsidRPr="00874DD1">
              <w:t>"/</w:t>
            </w:r>
            <w:proofErr w:type="spellStart"/>
            <w:r w:rsidRPr="00874DD1">
              <w:t>idms</w:t>
            </w:r>
            <w:proofErr w:type="spellEnd"/>
            <w:r w:rsidRPr="00874DD1">
              <w:t>/auth"</w:t>
            </w:r>
          </w:p>
        </w:tc>
        <w:tc>
          <w:tcPr>
            <w:tcW w:w="2276" w:type="dxa"/>
            <w:shd w:val="clear" w:color="auto" w:fill="auto"/>
          </w:tcPr>
          <w:p w14:paraId="1C85B746" w14:textId="77777777" w:rsidR="009273B8" w:rsidRPr="00874DD1" w:rsidRDefault="009273B8" w:rsidP="004F32B0">
            <w:pPr>
              <w:pStyle w:val="TAL"/>
            </w:pPr>
            <w:r w:rsidRPr="00874DD1">
              <w:t xml:space="preserve">URI path to address the </w:t>
            </w:r>
            <w:proofErr w:type="spellStart"/>
            <w:r w:rsidRPr="00874DD1">
              <w:t>IdMS</w:t>
            </w:r>
            <w:proofErr w:type="spellEnd"/>
            <w:r w:rsidRPr="00874DD1">
              <w:t xml:space="preserve"> authorization endpoint</w:t>
            </w:r>
          </w:p>
        </w:tc>
      </w:tr>
      <w:tr w:rsidR="009273B8" w:rsidRPr="00874DD1" w14:paraId="08FCC679" w14:textId="77777777" w:rsidTr="00F028D6">
        <w:trPr>
          <w:jc w:val="center"/>
        </w:trPr>
        <w:tc>
          <w:tcPr>
            <w:tcW w:w="2737" w:type="dxa"/>
            <w:shd w:val="clear" w:color="auto" w:fill="auto"/>
            <w:noWrap/>
          </w:tcPr>
          <w:p w14:paraId="099FF749" w14:textId="77777777" w:rsidR="009273B8" w:rsidRPr="00874DD1" w:rsidRDefault="009273B8" w:rsidP="004F32B0">
            <w:pPr>
              <w:pStyle w:val="TAL"/>
            </w:pPr>
            <w:proofErr w:type="spellStart"/>
            <w:r w:rsidRPr="00874DD1">
              <w:t>tsc_MCX_IdMS_token_UriPath</w:t>
            </w:r>
            <w:proofErr w:type="spellEnd"/>
          </w:p>
        </w:tc>
        <w:tc>
          <w:tcPr>
            <w:tcW w:w="1514" w:type="dxa"/>
            <w:shd w:val="clear" w:color="auto" w:fill="auto"/>
          </w:tcPr>
          <w:p w14:paraId="58DE5BFF"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657C337B" w14:textId="77777777" w:rsidR="009273B8" w:rsidRPr="00874DD1" w:rsidRDefault="009273B8" w:rsidP="004F32B0">
            <w:pPr>
              <w:pStyle w:val="TAL"/>
            </w:pPr>
            <w:r w:rsidRPr="00874DD1">
              <w:t>"/</w:t>
            </w:r>
            <w:proofErr w:type="spellStart"/>
            <w:r w:rsidRPr="00874DD1">
              <w:t>idms</w:t>
            </w:r>
            <w:proofErr w:type="spellEnd"/>
            <w:r w:rsidRPr="00874DD1">
              <w:t>/token"</w:t>
            </w:r>
          </w:p>
        </w:tc>
        <w:tc>
          <w:tcPr>
            <w:tcW w:w="2276" w:type="dxa"/>
            <w:shd w:val="clear" w:color="auto" w:fill="auto"/>
          </w:tcPr>
          <w:p w14:paraId="68CFDA76" w14:textId="77777777" w:rsidR="009273B8" w:rsidRPr="00874DD1" w:rsidRDefault="009273B8" w:rsidP="004F32B0">
            <w:pPr>
              <w:pStyle w:val="TAL"/>
            </w:pPr>
            <w:r w:rsidRPr="00874DD1">
              <w:t xml:space="preserve">URI path to address the </w:t>
            </w:r>
            <w:proofErr w:type="spellStart"/>
            <w:r w:rsidRPr="00874DD1">
              <w:t>IdMS</w:t>
            </w:r>
            <w:proofErr w:type="spellEnd"/>
            <w:r w:rsidRPr="00874DD1">
              <w:t xml:space="preserve"> token endpoint</w:t>
            </w:r>
          </w:p>
        </w:tc>
      </w:tr>
      <w:tr w:rsidR="00C05833" w:rsidRPr="00874DD1" w14:paraId="0B31A2C2" w14:textId="77777777" w:rsidTr="00F028D6">
        <w:trPr>
          <w:jc w:val="center"/>
        </w:trPr>
        <w:tc>
          <w:tcPr>
            <w:tcW w:w="2737" w:type="dxa"/>
            <w:shd w:val="clear" w:color="auto" w:fill="auto"/>
            <w:noWrap/>
          </w:tcPr>
          <w:p w14:paraId="6456CF1F" w14:textId="77777777" w:rsidR="00C05833" w:rsidRPr="00874DD1" w:rsidRDefault="00C05833" w:rsidP="00D37D1E">
            <w:pPr>
              <w:pStyle w:val="TAL"/>
            </w:pPr>
            <w:proofErr w:type="spellStart"/>
            <w:r w:rsidRPr="00874DD1">
              <w:t>tsc_MCX_IdMS_userauth_UriPath</w:t>
            </w:r>
            <w:proofErr w:type="spellEnd"/>
          </w:p>
        </w:tc>
        <w:tc>
          <w:tcPr>
            <w:tcW w:w="1514" w:type="dxa"/>
            <w:shd w:val="clear" w:color="auto" w:fill="auto"/>
          </w:tcPr>
          <w:p w14:paraId="7154B6D2"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59F678F8" w14:textId="77777777" w:rsidR="00C05833" w:rsidRPr="00874DD1" w:rsidRDefault="00C05833" w:rsidP="00D37D1E">
            <w:pPr>
              <w:pStyle w:val="TAL"/>
            </w:pPr>
            <w:r w:rsidRPr="00874DD1">
              <w:t>"/</w:t>
            </w:r>
            <w:proofErr w:type="spellStart"/>
            <w:r w:rsidRPr="00874DD1">
              <w:t>idms</w:t>
            </w:r>
            <w:proofErr w:type="spellEnd"/>
            <w:r w:rsidRPr="00874DD1">
              <w:t>/</w:t>
            </w:r>
            <w:proofErr w:type="spellStart"/>
            <w:r w:rsidRPr="00874DD1">
              <w:t>userauth</w:t>
            </w:r>
            <w:proofErr w:type="spellEnd"/>
            <w:r w:rsidRPr="00874DD1">
              <w:t>"</w:t>
            </w:r>
          </w:p>
        </w:tc>
        <w:tc>
          <w:tcPr>
            <w:tcW w:w="2276" w:type="dxa"/>
            <w:shd w:val="clear" w:color="auto" w:fill="auto"/>
          </w:tcPr>
          <w:p w14:paraId="5F8BA479" w14:textId="77777777" w:rsidR="00C05833" w:rsidRPr="00874DD1" w:rsidRDefault="00C05833" w:rsidP="00D37D1E">
            <w:pPr>
              <w:pStyle w:val="TAL"/>
            </w:pPr>
            <w:r w:rsidRPr="00874DD1">
              <w:t xml:space="preserve">relative URI at </w:t>
            </w:r>
            <w:proofErr w:type="spellStart"/>
            <w:r w:rsidRPr="00874DD1">
              <w:t>IdMS</w:t>
            </w:r>
            <w:proofErr w:type="spellEnd"/>
            <w:r w:rsidRPr="00874DD1">
              <w:t xml:space="preserve"> used for user authentication</w:t>
            </w:r>
          </w:p>
        </w:tc>
      </w:tr>
      <w:tr w:rsidR="009273B8" w:rsidRPr="00874DD1" w14:paraId="3592E411" w14:textId="77777777" w:rsidTr="00F028D6">
        <w:trPr>
          <w:jc w:val="center"/>
        </w:trPr>
        <w:tc>
          <w:tcPr>
            <w:tcW w:w="2737" w:type="dxa"/>
            <w:shd w:val="clear" w:color="auto" w:fill="auto"/>
            <w:noWrap/>
          </w:tcPr>
          <w:p w14:paraId="0A3D9611" w14:textId="77777777" w:rsidR="009273B8" w:rsidRPr="00874DD1" w:rsidRDefault="009273B8" w:rsidP="004F32B0">
            <w:pPr>
              <w:pStyle w:val="TAL"/>
            </w:pPr>
            <w:proofErr w:type="spellStart"/>
            <w:r w:rsidRPr="00874DD1">
              <w:t>tsc_MCX_KMS_init_UriPath</w:t>
            </w:r>
            <w:proofErr w:type="spellEnd"/>
          </w:p>
        </w:tc>
        <w:tc>
          <w:tcPr>
            <w:tcW w:w="1514" w:type="dxa"/>
            <w:shd w:val="clear" w:color="auto" w:fill="auto"/>
          </w:tcPr>
          <w:p w14:paraId="77B2B661"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1E0BADE3" w14:textId="77777777" w:rsidR="009273B8" w:rsidRPr="00874DD1" w:rsidRDefault="009273B8" w:rsidP="004F32B0">
            <w:pPr>
              <w:pStyle w:val="TAL"/>
            </w:pPr>
            <w:r w:rsidRPr="00874DD1">
              <w:t>"/</w:t>
            </w:r>
            <w:proofErr w:type="spellStart"/>
            <w:r w:rsidRPr="00874DD1">
              <w:t>keymanagement</w:t>
            </w:r>
            <w:proofErr w:type="spellEnd"/>
            <w:r w:rsidRPr="00874DD1">
              <w:t>/identity/v1/</w:t>
            </w:r>
            <w:proofErr w:type="spellStart"/>
            <w:r w:rsidRPr="00874DD1">
              <w:t>init</w:t>
            </w:r>
            <w:proofErr w:type="spellEnd"/>
            <w:r w:rsidRPr="00874DD1">
              <w:t>"</w:t>
            </w:r>
          </w:p>
        </w:tc>
        <w:tc>
          <w:tcPr>
            <w:tcW w:w="2276" w:type="dxa"/>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F028D6">
        <w:trPr>
          <w:jc w:val="center"/>
        </w:trPr>
        <w:tc>
          <w:tcPr>
            <w:tcW w:w="2737" w:type="dxa"/>
            <w:shd w:val="clear" w:color="auto" w:fill="auto"/>
            <w:noWrap/>
          </w:tcPr>
          <w:p w14:paraId="5F442422" w14:textId="77777777" w:rsidR="009273B8" w:rsidRPr="00874DD1" w:rsidRDefault="009273B8" w:rsidP="004F32B0">
            <w:pPr>
              <w:pStyle w:val="TAL"/>
            </w:pPr>
            <w:proofErr w:type="spellStart"/>
            <w:r w:rsidRPr="00874DD1">
              <w:t>tsc_MCX_KMS_keyprov_UriPath</w:t>
            </w:r>
            <w:proofErr w:type="spellEnd"/>
          </w:p>
        </w:tc>
        <w:tc>
          <w:tcPr>
            <w:tcW w:w="1514" w:type="dxa"/>
            <w:shd w:val="clear" w:color="auto" w:fill="auto"/>
          </w:tcPr>
          <w:p w14:paraId="542B22E3"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15E645F2" w14:textId="77777777" w:rsidR="009273B8" w:rsidRPr="00874DD1" w:rsidRDefault="009273B8" w:rsidP="004F32B0">
            <w:pPr>
              <w:pStyle w:val="TAL"/>
            </w:pPr>
            <w:r w:rsidRPr="00874DD1">
              <w:t>"/</w:t>
            </w:r>
            <w:proofErr w:type="spellStart"/>
            <w:r w:rsidRPr="00874DD1">
              <w:t>keymanagement</w:t>
            </w:r>
            <w:proofErr w:type="spellEnd"/>
            <w:r w:rsidRPr="00874DD1">
              <w:t>/identity/v1/</w:t>
            </w:r>
            <w:proofErr w:type="spellStart"/>
            <w:r w:rsidRPr="00874DD1">
              <w:t>keyprov</w:t>
            </w:r>
            <w:proofErr w:type="spellEnd"/>
            <w:r w:rsidRPr="00874DD1">
              <w:t>"</w:t>
            </w:r>
          </w:p>
        </w:tc>
        <w:tc>
          <w:tcPr>
            <w:tcW w:w="2276" w:type="dxa"/>
            <w:shd w:val="clear" w:color="auto" w:fill="auto"/>
          </w:tcPr>
          <w:p w14:paraId="3E160279" w14:textId="145E0F0F" w:rsidR="009273B8" w:rsidRPr="00874DD1" w:rsidRDefault="00436CF1" w:rsidP="004F32B0">
            <w:pPr>
              <w:pStyle w:val="TAL"/>
            </w:pPr>
            <w:r>
              <w:t xml:space="preserve">Path of the </w:t>
            </w:r>
            <w:r w:rsidR="009273B8" w:rsidRPr="00874DD1">
              <w:t xml:space="preserve">Request-URI for "KMS </w:t>
            </w:r>
            <w:proofErr w:type="spellStart"/>
            <w:r w:rsidR="009273B8" w:rsidRPr="00874DD1">
              <w:t>KeyProvision</w:t>
            </w:r>
            <w:proofErr w:type="spellEnd"/>
            <w:r w:rsidR="009273B8" w:rsidRPr="00874DD1">
              <w:t>" request according to TS 33.180 [43] D.2.4</w:t>
            </w:r>
          </w:p>
        </w:tc>
      </w:tr>
      <w:tr w:rsidR="00C05833" w:rsidRPr="00874DD1" w14:paraId="6A3BD568" w14:textId="77777777" w:rsidTr="00F028D6">
        <w:trPr>
          <w:jc w:val="center"/>
        </w:trPr>
        <w:tc>
          <w:tcPr>
            <w:tcW w:w="2737" w:type="dxa"/>
            <w:shd w:val="clear" w:color="auto" w:fill="auto"/>
            <w:noWrap/>
          </w:tcPr>
          <w:p w14:paraId="0B2F9B6B" w14:textId="77777777" w:rsidR="00C05833" w:rsidRPr="00874DD1" w:rsidRDefault="00C05833" w:rsidP="00D37D1E">
            <w:pPr>
              <w:pStyle w:val="TAL"/>
            </w:pPr>
            <w:proofErr w:type="spellStart"/>
            <w:r w:rsidRPr="00874DD1">
              <w:t>tsc_MCX_GMSURI</w:t>
            </w:r>
            <w:proofErr w:type="spellEnd"/>
          </w:p>
        </w:tc>
        <w:tc>
          <w:tcPr>
            <w:tcW w:w="1514" w:type="dxa"/>
            <w:shd w:val="clear" w:color="auto" w:fill="auto"/>
          </w:tcPr>
          <w:p w14:paraId="3C69FCF6"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491A3FD6" w14:textId="77777777" w:rsidR="00C05833" w:rsidRPr="00874DD1" w:rsidRDefault="00C05833" w:rsidP="00D37D1E">
            <w:pPr>
              <w:pStyle w:val="TAL"/>
            </w:pPr>
            <w:r w:rsidRPr="00874DD1">
              <w:t xml:space="preserve">"subscription-proxy." &amp; </w:t>
            </w:r>
            <w:proofErr w:type="spellStart"/>
            <w:r w:rsidRPr="00874DD1">
              <w:t>tsc_MCX_GMS_Hostname</w:t>
            </w:r>
            <w:proofErr w:type="spellEnd"/>
          </w:p>
        </w:tc>
        <w:tc>
          <w:tcPr>
            <w:tcW w:w="2276" w:type="dxa"/>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F028D6">
        <w:trPr>
          <w:jc w:val="center"/>
        </w:trPr>
        <w:tc>
          <w:tcPr>
            <w:tcW w:w="2737" w:type="dxa"/>
            <w:shd w:val="clear" w:color="auto" w:fill="auto"/>
            <w:noWrap/>
          </w:tcPr>
          <w:p w14:paraId="1476DA84" w14:textId="77777777" w:rsidR="00C05833" w:rsidRPr="00874DD1" w:rsidRDefault="00C05833" w:rsidP="00D37D1E">
            <w:pPr>
              <w:pStyle w:val="TAL"/>
            </w:pPr>
            <w:proofErr w:type="spellStart"/>
            <w:r w:rsidRPr="00874DD1">
              <w:t>tsc_MCX_CMSXCAPRootURI</w:t>
            </w:r>
            <w:proofErr w:type="spellEnd"/>
          </w:p>
        </w:tc>
        <w:tc>
          <w:tcPr>
            <w:tcW w:w="1514" w:type="dxa"/>
            <w:shd w:val="clear" w:color="auto" w:fill="auto"/>
          </w:tcPr>
          <w:p w14:paraId="2EA9A45D"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3D135648" w14:textId="69511E49" w:rsidR="00C05833" w:rsidRPr="00874DD1" w:rsidRDefault="00C05833" w:rsidP="00D37D1E">
            <w:pPr>
              <w:pStyle w:val="TAL"/>
            </w:pPr>
            <w:r w:rsidRPr="00874DD1">
              <w:t>"</w:t>
            </w:r>
            <w:r w:rsidR="00215BCA" w:rsidRPr="00874DD1">
              <w:t>http://</w:t>
            </w:r>
            <w:r w:rsidRPr="00874DD1">
              <w:t xml:space="preserve">xcap." &amp; </w:t>
            </w:r>
            <w:proofErr w:type="spellStart"/>
            <w:r w:rsidRPr="00874DD1">
              <w:t>tsc_MCX_CMS_Hostname</w:t>
            </w:r>
            <w:proofErr w:type="spellEnd"/>
          </w:p>
        </w:tc>
        <w:tc>
          <w:tcPr>
            <w:tcW w:w="2276" w:type="dxa"/>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F028D6">
        <w:trPr>
          <w:jc w:val="center"/>
        </w:trPr>
        <w:tc>
          <w:tcPr>
            <w:tcW w:w="2737" w:type="dxa"/>
            <w:shd w:val="clear" w:color="auto" w:fill="auto"/>
            <w:noWrap/>
          </w:tcPr>
          <w:p w14:paraId="105C5BDB" w14:textId="77777777" w:rsidR="00C05833" w:rsidRPr="00874DD1" w:rsidRDefault="00C05833" w:rsidP="00D37D1E">
            <w:pPr>
              <w:pStyle w:val="TAL"/>
            </w:pPr>
            <w:proofErr w:type="spellStart"/>
            <w:r w:rsidRPr="00874DD1">
              <w:t>tsc_MCX_GMSXCAPRootURI</w:t>
            </w:r>
            <w:proofErr w:type="spellEnd"/>
          </w:p>
        </w:tc>
        <w:tc>
          <w:tcPr>
            <w:tcW w:w="1514" w:type="dxa"/>
            <w:shd w:val="clear" w:color="auto" w:fill="auto"/>
          </w:tcPr>
          <w:p w14:paraId="423CAC29"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2CA5854D" w14:textId="1BFA7E21" w:rsidR="00C05833" w:rsidRPr="00874DD1" w:rsidRDefault="00C05833" w:rsidP="00D37D1E">
            <w:pPr>
              <w:pStyle w:val="TAL"/>
            </w:pPr>
            <w:r w:rsidRPr="00874DD1">
              <w:t>"</w:t>
            </w:r>
            <w:r w:rsidR="00215BCA" w:rsidRPr="00874DD1">
              <w:t>http://</w:t>
            </w:r>
            <w:r w:rsidRPr="00874DD1">
              <w:t xml:space="preserve">xcap." &amp; </w:t>
            </w:r>
            <w:proofErr w:type="spellStart"/>
            <w:r w:rsidRPr="00874DD1">
              <w:t>tsc_MCX_GMS_Hostname</w:t>
            </w:r>
            <w:proofErr w:type="spellEnd"/>
          </w:p>
        </w:tc>
        <w:tc>
          <w:tcPr>
            <w:tcW w:w="2276" w:type="dxa"/>
            <w:shd w:val="clear" w:color="auto" w:fill="auto"/>
          </w:tcPr>
          <w:p w14:paraId="64F79DBB" w14:textId="77777777" w:rsidR="00C05833" w:rsidRPr="00874DD1" w:rsidRDefault="00C05833" w:rsidP="00D37D1E">
            <w:pPr>
              <w:pStyle w:val="TAL"/>
            </w:pPr>
            <w:r w:rsidRPr="00874DD1">
              <w:t>used for &lt;GMS-XCAP-root-URI&gt; element in the MCS UE initial configuration document according to TS 24.484 [14] clause 7.2.2.7 and TS 24.483 [13] clause 8.2.9B</w:t>
            </w:r>
          </w:p>
        </w:tc>
      </w:tr>
      <w:tr w:rsidR="00C05833" w:rsidRPr="00874DD1" w14:paraId="660580FC" w14:textId="77777777" w:rsidTr="00F028D6">
        <w:trPr>
          <w:jc w:val="center"/>
        </w:trPr>
        <w:tc>
          <w:tcPr>
            <w:tcW w:w="2737" w:type="dxa"/>
            <w:shd w:val="clear" w:color="auto" w:fill="auto"/>
            <w:noWrap/>
          </w:tcPr>
          <w:p w14:paraId="4747ADDD" w14:textId="77777777" w:rsidR="00C05833" w:rsidRPr="00874DD1" w:rsidRDefault="00C05833" w:rsidP="00D37D1E">
            <w:pPr>
              <w:pStyle w:val="TAL"/>
            </w:pPr>
            <w:proofErr w:type="spellStart"/>
            <w:r w:rsidRPr="00874DD1">
              <w:t>tsc_MCX_MC_ID_User_A</w:t>
            </w:r>
            <w:proofErr w:type="spellEnd"/>
          </w:p>
        </w:tc>
        <w:tc>
          <w:tcPr>
            <w:tcW w:w="1514" w:type="dxa"/>
            <w:shd w:val="clear" w:color="auto" w:fill="auto"/>
          </w:tcPr>
          <w:p w14:paraId="23E5C536"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40CB7EDC" w14:textId="47BAF2E8" w:rsidR="00C05833" w:rsidRPr="00874DD1" w:rsidRDefault="00C05833" w:rsidP="00D37D1E">
            <w:pPr>
              <w:pStyle w:val="TAL"/>
            </w:pPr>
            <w:proofErr w:type="spellStart"/>
            <w:r w:rsidRPr="00874DD1">
              <w:t>px_MCX_User_A_username</w:t>
            </w:r>
            <w:proofErr w:type="spellEnd"/>
          </w:p>
        </w:tc>
        <w:tc>
          <w:tcPr>
            <w:tcW w:w="2276" w:type="dxa"/>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F028D6">
        <w:trPr>
          <w:jc w:val="center"/>
        </w:trPr>
        <w:tc>
          <w:tcPr>
            <w:tcW w:w="2737" w:type="dxa"/>
            <w:shd w:val="clear" w:color="auto" w:fill="auto"/>
            <w:noWrap/>
          </w:tcPr>
          <w:p w14:paraId="7C322626" w14:textId="77777777" w:rsidR="00A66DD7" w:rsidRPr="00874DD1" w:rsidRDefault="00A66DD7" w:rsidP="00D517D8">
            <w:pPr>
              <w:keepNext/>
              <w:keepLines/>
              <w:spacing w:after="0"/>
              <w:rPr>
                <w:rFonts w:ascii="Arial" w:hAnsi="Arial"/>
                <w:sz w:val="18"/>
              </w:rPr>
            </w:pPr>
            <w:proofErr w:type="spellStart"/>
            <w:r w:rsidRPr="00874DD1">
              <w:rPr>
                <w:rFonts w:ascii="Arial" w:hAnsi="Arial"/>
                <w:sz w:val="18"/>
              </w:rPr>
              <w:t>tsc_MCPTT_PublicServiceId_A</w:t>
            </w:r>
            <w:proofErr w:type="spellEnd"/>
          </w:p>
        </w:tc>
        <w:tc>
          <w:tcPr>
            <w:tcW w:w="1514" w:type="dxa"/>
            <w:shd w:val="clear" w:color="auto" w:fill="auto"/>
          </w:tcPr>
          <w:p w14:paraId="2AEE8182" w14:textId="77777777" w:rsidR="00A66DD7" w:rsidRPr="00874DD1" w:rsidRDefault="00A66DD7" w:rsidP="00D517D8">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-server-A@"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F028D6">
        <w:trPr>
          <w:jc w:val="center"/>
        </w:trPr>
        <w:tc>
          <w:tcPr>
            <w:tcW w:w="2737" w:type="dxa"/>
            <w:shd w:val="clear" w:color="auto" w:fill="auto"/>
            <w:noWrap/>
          </w:tcPr>
          <w:p w14:paraId="2F97CEF9" w14:textId="462B37ED" w:rsidR="00D01DF9" w:rsidRPr="00874DD1" w:rsidRDefault="00D01DF9" w:rsidP="005D5FFF">
            <w:pPr>
              <w:pStyle w:val="TAL"/>
            </w:pPr>
            <w:proofErr w:type="spellStart"/>
            <w:r w:rsidRPr="00874DD1">
              <w:t>tsc_MCVideo_PublicServiceId_A</w:t>
            </w:r>
            <w:proofErr w:type="spellEnd"/>
          </w:p>
        </w:tc>
        <w:tc>
          <w:tcPr>
            <w:tcW w:w="1514" w:type="dxa"/>
            <w:shd w:val="clear" w:color="auto" w:fill="auto"/>
          </w:tcPr>
          <w:p w14:paraId="6DEBEE29" w14:textId="030D6395" w:rsidR="00D01DF9" w:rsidRPr="00874DD1" w:rsidRDefault="00D01DF9" w:rsidP="005D5FFF">
            <w:pPr>
              <w:pStyle w:val="TAL"/>
            </w:pPr>
            <w:proofErr w:type="spellStart"/>
            <w:r w:rsidRPr="00874DD1">
              <w:t>charstring</w:t>
            </w:r>
            <w:proofErr w:type="spellEnd"/>
          </w:p>
        </w:tc>
        <w:tc>
          <w:tcPr>
            <w:tcW w:w="3139" w:type="dxa"/>
            <w:shd w:val="clear" w:color="auto" w:fill="auto"/>
          </w:tcPr>
          <w:p w14:paraId="0F1C9495" w14:textId="33B1EE7F" w:rsidR="00D01DF9" w:rsidRPr="00874DD1" w:rsidRDefault="00D01DF9" w:rsidP="005D5FFF">
            <w:pPr>
              <w:pStyle w:val="TAL"/>
            </w:pPr>
            <w:r w:rsidRPr="00874DD1">
              <w:t>"sip:" &amp; "</w:t>
            </w:r>
            <w:proofErr w:type="spellStart"/>
            <w:r w:rsidRPr="00874DD1">
              <w:t>mcvideo</w:t>
            </w:r>
            <w:proofErr w:type="spellEnd"/>
            <w:r w:rsidRPr="00874DD1">
              <w:t xml:space="preserve">-server-A@" &amp; </w:t>
            </w:r>
            <w:proofErr w:type="spellStart"/>
            <w:r w:rsidRPr="00874DD1">
              <w:t>px_MCX_DomainName_Organization_A</w:t>
            </w:r>
            <w:proofErr w:type="spellEnd"/>
          </w:p>
        </w:tc>
        <w:tc>
          <w:tcPr>
            <w:tcW w:w="2276" w:type="dxa"/>
            <w:shd w:val="clear" w:color="auto" w:fill="auto"/>
            <w:vAlign w:val="center"/>
          </w:tcPr>
          <w:p w14:paraId="567CCB01" w14:textId="4C174DCA" w:rsidR="00D01DF9" w:rsidRPr="00874DD1" w:rsidRDefault="00D01DF9" w:rsidP="005D5FFF">
            <w:pPr>
              <w:pStyle w:val="TAL"/>
            </w:pPr>
            <w:r w:rsidRPr="00874DD1">
              <w:t xml:space="preserve">The URI of the </w:t>
            </w:r>
            <w:proofErr w:type="spellStart"/>
            <w:r w:rsidRPr="00874DD1">
              <w:t>MCVideo</w:t>
            </w:r>
            <w:proofErr w:type="spellEnd"/>
            <w:r w:rsidRPr="00874DD1">
              <w:t xml:space="preserve"> Server which is simulated by the SS</w:t>
            </w:r>
          </w:p>
        </w:tc>
      </w:tr>
      <w:tr w:rsidR="00D01DF9" w:rsidRPr="00874DD1" w14:paraId="0B978931" w14:textId="77777777" w:rsidTr="00F028D6">
        <w:trPr>
          <w:jc w:val="center"/>
        </w:trPr>
        <w:tc>
          <w:tcPr>
            <w:tcW w:w="2737" w:type="dxa"/>
            <w:shd w:val="clear" w:color="auto" w:fill="auto"/>
            <w:noWrap/>
          </w:tcPr>
          <w:p w14:paraId="7998CFD1" w14:textId="35100C16" w:rsidR="00D01DF9" w:rsidRPr="00874DD1" w:rsidRDefault="00D01DF9" w:rsidP="005D5FFF">
            <w:pPr>
              <w:pStyle w:val="TAL"/>
            </w:pPr>
            <w:proofErr w:type="spellStart"/>
            <w:r w:rsidRPr="00874DD1">
              <w:lastRenderedPageBreak/>
              <w:t>tsc_MCData_PublicServiceId_A</w:t>
            </w:r>
            <w:proofErr w:type="spellEnd"/>
          </w:p>
        </w:tc>
        <w:tc>
          <w:tcPr>
            <w:tcW w:w="1514" w:type="dxa"/>
            <w:shd w:val="clear" w:color="auto" w:fill="auto"/>
          </w:tcPr>
          <w:p w14:paraId="76696C06" w14:textId="43AC6954" w:rsidR="00D01DF9" w:rsidRPr="00874DD1" w:rsidRDefault="00D01DF9" w:rsidP="005D5FFF">
            <w:pPr>
              <w:pStyle w:val="TAL"/>
            </w:pPr>
            <w:proofErr w:type="spellStart"/>
            <w:r w:rsidRPr="00874DD1">
              <w:t>charstring</w:t>
            </w:r>
            <w:proofErr w:type="spellEnd"/>
          </w:p>
        </w:tc>
        <w:tc>
          <w:tcPr>
            <w:tcW w:w="3139" w:type="dxa"/>
            <w:shd w:val="clear" w:color="auto" w:fill="auto"/>
          </w:tcPr>
          <w:p w14:paraId="45621FFC" w14:textId="4851A457" w:rsidR="00D01DF9" w:rsidRPr="00874DD1" w:rsidRDefault="00D01DF9" w:rsidP="005D5FFF">
            <w:pPr>
              <w:pStyle w:val="TAL"/>
            </w:pPr>
            <w:r w:rsidRPr="00874DD1">
              <w:t>"sip:" &amp; "</w:t>
            </w:r>
            <w:proofErr w:type="spellStart"/>
            <w:r w:rsidRPr="00874DD1">
              <w:t>mcdata</w:t>
            </w:r>
            <w:proofErr w:type="spellEnd"/>
            <w:r w:rsidRPr="00874DD1">
              <w:t xml:space="preserve">-server-A@" &amp; </w:t>
            </w:r>
            <w:proofErr w:type="spellStart"/>
            <w:r w:rsidRPr="00874DD1">
              <w:t>px_MCX_DomainName_Organization_A</w:t>
            </w:r>
            <w:proofErr w:type="spellEnd"/>
          </w:p>
        </w:tc>
        <w:tc>
          <w:tcPr>
            <w:tcW w:w="2276" w:type="dxa"/>
            <w:shd w:val="clear" w:color="auto" w:fill="auto"/>
            <w:vAlign w:val="center"/>
          </w:tcPr>
          <w:p w14:paraId="6071DF7C" w14:textId="7F1A7BDD" w:rsidR="00D01DF9" w:rsidRPr="00874DD1" w:rsidRDefault="00D01DF9" w:rsidP="005D5FFF">
            <w:pPr>
              <w:pStyle w:val="TAL"/>
            </w:pPr>
            <w:r w:rsidRPr="00874DD1">
              <w:t xml:space="preserve">The URI of the </w:t>
            </w:r>
            <w:proofErr w:type="spellStart"/>
            <w:r w:rsidRPr="00874DD1">
              <w:t>MCData</w:t>
            </w:r>
            <w:proofErr w:type="spellEnd"/>
            <w:r w:rsidRPr="00874DD1">
              <w:t xml:space="preserve"> Server which is simulated by the SS</w:t>
            </w:r>
          </w:p>
        </w:tc>
      </w:tr>
      <w:tr w:rsidR="00A66DD7" w:rsidRPr="00874DD1" w14:paraId="1B14564E" w14:textId="77777777" w:rsidTr="00F028D6">
        <w:trPr>
          <w:jc w:val="center"/>
        </w:trPr>
        <w:tc>
          <w:tcPr>
            <w:tcW w:w="2737" w:type="dxa"/>
            <w:shd w:val="clear" w:color="auto" w:fill="auto"/>
            <w:noWrap/>
          </w:tcPr>
          <w:p w14:paraId="5BA8C1E9" w14:textId="77777777" w:rsidR="00A66DD7" w:rsidRPr="00874DD1" w:rsidRDefault="00A66DD7" w:rsidP="00D517D8">
            <w:pPr>
              <w:keepNext/>
              <w:keepLines/>
              <w:spacing w:after="0"/>
              <w:rPr>
                <w:rFonts w:ascii="Arial" w:hAnsi="Arial"/>
                <w:sz w:val="18"/>
              </w:rPr>
            </w:pPr>
            <w:proofErr w:type="spellStart"/>
            <w:r w:rsidRPr="00874DD1">
              <w:rPr>
                <w:rFonts w:ascii="Arial" w:hAnsi="Arial"/>
                <w:sz w:val="18"/>
              </w:rPr>
              <w:t>tsc_MCPTT_PublicServiceId_B</w:t>
            </w:r>
            <w:proofErr w:type="spellEnd"/>
          </w:p>
        </w:tc>
        <w:tc>
          <w:tcPr>
            <w:tcW w:w="1514" w:type="dxa"/>
            <w:shd w:val="clear" w:color="auto" w:fill="auto"/>
          </w:tcPr>
          <w:p w14:paraId="7424005A" w14:textId="77777777" w:rsidR="00A66DD7" w:rsidRPr="00874DD1" w:rsidRDefault="00A66DD7" w:rsidP="00D517D8">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-server-B@"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F028D6">
        <w:trPr>
          <w:jc w:val="center"/>
        </w:trPr>
        <w:tc>
          <w:tcPr>
            <w:tcW w:w="2737" w:type="dxa"/>
            <w:shd w:val="clear" w:color="auto" w:fill="auto"/>
            <w:noWrap/>
          </w:tcPr>
          <w:p w14:paraId="59E8B3C0" w14:textId="4B6FBA40" w:rsidR="00D01DF9" w:rsidRPr="00874DD1" w:rsidRDefault="00D01DF9" w:rsidP="005D5FFF">
            <w:pPr>
              <w:pStyle w:val="TAL"/>
            </w:pPr>
            <w:proofErr w:type="spellStart"/>
            <w:r w:rsidRPr="00874DD1">
              <w:t>tsc_MCPTT_PublicServiceId_PF_A</w:t>
            </w:r>
            <w:proofErr w:type="spellEnd"/>
          </w:p>
        </w:tc>
        <w:tc>
          <w:tcPr>
            <w:tcW w:w="1514" w:type="dxa"/>
            <w:shd w:val="clear" w:color="auto" w:fill="auto"/>
          </w:tcPr>
          <w:p w14:paraId="4F44A517" w14:textId="1848FB00" w:rsidR="00D01DF9" w:rsidRPr="00874DD1" w:rsidRDefault="00D01DF9" w:rsidP="005D5FFF">
            <w:pPr>
              <w:pStyle w:val="TAL"/>
            </w:pPr>
            <w:proofErr w:type="spellStart"/>
            <w:r w:rsidRPr="00874DD1">
              <w:t>charstring</w:t>
            </w:r>
            <w:proofErr w:type="spellEnd"/>
          </w:p>
        </w:tc>
        <w:tc>
          <w:tcPr>
            <w:tcW w:w="3139" w:type="dxa"/>
            <w:shd w:val="clear" w:color="auto" w:fill="auto"/>
          </w:tcPr>
          <w:p w14:paraId="177E431E" w14:textId="42D1E8FF" w:rsidR="00D01DF9" w:rsidRPr="00874DD1" w:rsidRDefault="00D01DF9" w:rsidP="005D5FFF">
            <w:pPr>
              <w:pStyle w:val="TAL"/>
            </w:pPr>
            <w:r w:rsidRPr="00874DD1">
              <w:t>"sip:" &amp; "participating-</w:t>
            </w:r>
            <w:proofErr w:type="spellStart"/>
            <w:r w:rsidRPr="00874DD1">
              <w:t>mcptt</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F028D6">
        <w:trPr>
          <w:jc w:val="center"/>
        </w:trPr>
        <w:tc>
          <w:tcPr>
            <w:tcW w:w="2737" w:type="dxa"/>
            <w:shd w:val="clear" w:color="auto" w:fill="auto"/>
            <w:noWrap/>
          </w:tcPr>
          <w:p w14:paraId="30DB905C" w14:textId="3675565D" w:rsidR="00436CF1" w:rsidRPr="00874DD1" w:rsidRDefault="00436CF1" w:rsidP="00436CF1">
            <w:pPr>
              <w:pStyle w:val="TAL"/>
            </w:pPr>
            <w:proofErr w:type="spellStart"/>
            <w:r w:rsidRPr="00874DD1">
              <w:t>tsc_MC</w:t>
            </w:r>
            <w:r>
              <w:t>Video</w:t>
            </w:r>
            <w:r w:rsidRPr="00874DD1">
              <w:t>_PublicServiceId_PF_A</w:t>
            </w:r>
            <w:proofErr w:type="spellEnd"/>
          </w:p>
        </w:tc>
        <w:tc>
          <w:tcPr>
            <w:tcW w:w="1514" w:type="dxa"/>
            <w:shd w:val="clear" w:color="auto" w:fill="auto"/>
          </w:tcPr>
          <w:p w14:paraId="723DF5A8" w14:textId="4E7F0AD8" w:rsidR="00436CF1" w:rsidRPr="00874DD1" w:rsidRDefault="00436CF1" w:rsidP="00436CF1">
            <w:pPr>
              <w:pStyle w:val="TAL"/>
            </w:pPr>
            <w:proofErr w:type="spellStart"/>
            <w:r w:rsidRPr="00874DD1">
              <w:t>charstring</w:t>
            </w:r>
            <w:proofErr w:type="spellEnd"/>
          </w:p>
        </w:tc>
        <w:tc>
          <w:tcPr>
            <w:tcW w:w="3139" w:type="dxa"/>
            <w:shd w:val="clear" w:color="auto" w:fill="auto"/>
          </w:tcPr>
          <w:p w14:paraId="4E061EDF" w14:textId="7ACFF13C" w:rsidR="00436CF1" w:rsidRPr="00874DD1" w:rsidRDefault="00436CF1" w:rsidP="00436CF1">
            <w:pPr>
              <w:pStyle w:val="TAL"/>
            </w:pPr>
            <w:r w:rsidRPr="00874DD1">
              <w:t>"sip:" &amp; "participating-</w:t>
            </w:r>
            <w:proofErr w:type="spellStart"/>
            <w:r w:rsidRPr="00874DD1">
              <w:t>mc</w:t>
            </w:r>
            <w:r>
              <w:t>video</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5BDB4021" w14:textId="166672CD" w:rsidR="00436CF1" w:rsidRPr="00874DD1" w:rsidRDefault="00436CF1" w:rsidP="00436CF1">
            <w:pPr>
              <w:pStyle w:val="TAL"/>
            </w:pPr>
            <w:r w:rsidRPr="00874DD1">
              <w:t xml:space="preserve">The URI of the participating </w:t>
            </w:r>
            <w:proofErr w:type="spellStart"/>
            <w:r w:rsidRPr="00874DD1">
              <w:t>MC</w:t>
            </w:r>
            <w:r>
              <w:t>Video</w:t>
            </w:r>
            <w:proofErr w:type="spellEnd"/>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F028D6">
        <w:trPr>
          <w:jc w:val="center"/>
        </w:trPr>
        <w:tc>
          <w:tcPr>
            <w:tcW w:w="2737" w:type="dxa"/>
            <w:shd w:val="clear" w:color="auto" w:fill="auto"/>
            <w:noWrap/>
          </w:tcPr>
          <w:p w14:paraId="6ADDC2DC" w14:textId="734EDA71" w:rsidR="00436CF1" w:rsidRPr="00874DD1" w:rsidRDefault="00436CF1" w:rsidP="00436CF1">
            <w:pPr>
              <w:pStyle w:val="TAL"/>
            </w:pPr>
            <w:proofErr w:type="spellStart"/>
            <w:r w:rsidRPr="00874DD1">
              <w:t>tsc_MC</w:t>
            </w:r>
            <w:r>
              <w:t>Data</w:t>
            </w:r>
            <w:r w:rsidRPr="00874DD1">
              <w:t>_PublicServiceId_PF_A</w:t>
            </w:r>
            <w:proofErr w:type="spellEnd"/>
          </w:p>
        </w:tc>
        <w:tc>
          <w:tcPr>
            <w:tcW w:w="1514" w:type="dxa"/>
            <w:shd w:val="clear" w:color="auto" w:fill="auto"/>
          </w:tcPr>
          <w:p w14:paraId="58894EFB" w14:textId="331F1531" w:rsidR="00436CF1" w:rsidRPr="00874DD1" w:rsidRDefault="00436CF1" w:rsidP="00436CF1">
            <w:pPr>
              <w:pStyle w:val="TAL"/>
            </w:pPr>
            <w:proofErr w:type="spellStart"/>
            <w:r w:rsidRPr="00874DD1">
              <w:t>charstring</w:t>
            </w:r>
            <w:proofErr w:type="spellEnd"/>
          </w:p>
        </w:tc>
        <w:tc>
          <w:tcPr>
            <w:tcW w:w="3139" w:type="dxa"/>
            <w:shd w:val="clear" w:color="auto" w:fill="auto"/>
          </w:tcPr>
          <w:p w14:paraId="26A7E41A" w14:textId="4A7CC142" w:rsidR="00436CF1" w:rsidRPr="00874DD1" w:rsidRDefault="00436CF1" w:rsidP="00436CF1">
            <w:pPr>
              <w:pStyle w:val="TAL"/>
            </w:pPr>
            <w:r w:rsidRPr="00874DD1">
              <w:t>"sip:" &amp; "participating-</w:t>
            </w:r>
            <w:proofErr w:type="spellStart"/>
            <w:r w:rsidRPr="00874DD1">
              <w:t>mc</w:t>
            </w:r>
            <w:r>
              <w:t>data</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11E68906" w14:textId="2F0ECD41" w:rsidR="00436CF1" w:rsidRPr="00874DD1" w:rsidRDefault="00436CF1" w:rsidP="00436CF1">
            <w:pPr>
              <w:pStyle w:val="TAL"/>
            </w:pPr>
            <w:r w:rsidRPr="00874DD1">
              <w:t xml:space="preserve">The URI of the participating </w:t>
            </w:r>
            <w:proofErr w:type="spellStart"/>
            <w:r w:rsidRPr="00874DD1">
              <w:t>MC</w:t>
            </w:r>
            <w:r>
              <w:t>Data</w:t>
            </w:r>
            <w:proofErr w:type="spellEnd"/>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F028D6">
        <w:trPr>
          <w:jc w:val="center"/>
        </w:trPr>
        <w:tc>
          <w:tcPr>
            <w:tcW w:w="2737" w:type="dxa"/>
            <w:shd w:val="clear" w:color="auto" w:fill="auto"/>
            <w:noWrap/>
          </w:tcPr>
          <w:p w14:paraId="66B57C03" w14:textId="77777777" w:rsidR="00436CF1" w:rsidRPr="00874DD1" w:rsidRDefault="00436CF1" w:rsidP="008C3732">
            <w:pPr>
              <w:pStyle w:val="TAL"/>
            </w:pPr>
            <w:r w:rsidRPr="00874DD1">
              <w:t>tsc_MCX_SessionID_B</w:t>
            </w:r>
          </w:p>
        </w:tc>
        <w:tc>
          <w:tcPr>
            <w:tcW w:w="1514" w:type="dxa"/>
            <w:shd w:val="clear" w:color="auto" w:fill="auto"/>
          </w:tcPr>
          <w:p w14:paraId="5B6364B1" w14:textId="77777777" w:rsidR="00436CF1" w:rsidRPr="00874DD1" w:rsidRDefault="00436CF1" w:rsidP="008C3732">
            <w:pPr>
              <w:pStyle w:val="TAL"/>
            </w:pPr>
            <w:proofErr w:type="spellStart"/>
            <w:r w:rsidRPr="00874DD1">
              <w:t>charstring</w:t>
            </w:r>
            <w:proofErr w:type="spellEnd"/>
          </w:p>
        </w:tc>
        <w:tc>
          <w:tcPr>
            <w:tcW w:w="3139" w:type="dxa"/>
            <w:shd w:val="clear" w:color="auto" w:fill="auto"/>
          </w:tcPr>
          <w:p w14:paraId="0F1ABFD5" w14:textId="77777777" w:rsidR="00436CF1" w:rsidRPr="00874DD1" w:rsidRDefault="00436CF1" w:rsidP="008C3732">
            <w:pPr>
              <w:pStyle w:val="TAL"/>
            </w:pPr>
            <w:r w:rsidRPr="00874DD1">
              <w:t>"sip:" &amp; "</w:t>
            </w:r>
            <w:proofErr w:type="spellStart"/>
            <w:r w:rsidRPr="00874DD1">
              <w:t>sessionB@cf</w:t>
            </w:r>
            <w:proofErr w:type="spellEnd"/>
            <w:r w:rsidRPr="00874DD1">
              <w:t xml:space="preserve">." &amp; </w:t>
            </w:r>
            <w:proofErr w:type="spellStart"/>
            <w:r w:rsidRPr="00874DD1">
              <w:t>px_MCX_DomainName_Organization_A</w:t>
            </w:r>
            <w:proofErr w:type="spellEnd"/>
          </w:p>
        </w:tc>
        <w:tc>
          <w:tcPr>
            <w:tcW w:w="2276" w:type="dxa"/>
            <w:shd w:val="clear" w:color="auto" w:fill="auto"/>
            <w:vAlign w:val="center"/>
          </w:tcPr>
          <w:p w14:paraId="103E0694" w14:textId="77777777" w:rsidR="00436CF1" w:rsidRPr="00874DD1" w:rsidRDefault="00436CF1" w:rsidP="008C3732">
            <w:pPr>
              <w:pStyle w:val="TAL"/>
            </w:pPr>
            <w:r w:rsidRPr="00874DD1">
              <w:t>The URI of the MCPTT session B identity. Ref. TS 24.483 [13]. SIP URI according to TS 24.379 [9] clause 4.5.</w:t>
            </w:r>
          </w:p>
        </w:tc>
      </w:tr>
      <w:tr w:rsidR="00436CF1" w:rsidRPr="00874DD1" w14:paraId="3F9F8F85" w14:textId="77777777" w:rsidTr="00F028D6">
        <w:trPr>
          <w:jc w:val="center"/>
        </w:trPr>
        <w:tc>
          <w:tcPr>
            <w:tcW w:w="2737" w:type="dxa"/>
            <w:shd w:val="clear" w:color="auto" w:fill="auto"/>
            <w:noWrap/>
          </w:tcPr>
          <w:p w14:paraId="4683290D" w14:textId="6A63D7DE" w:rsidR="00436CF1" w:rsidRPr="00874DD1" w:rsidRDefault="00436CF1" w:rsidP="008C3732">
            <w:pPr>
              <w:pStyle w:val="TAL"/>
            </w:pPr>
            <w:proofErr w:type="spellStart"/>
            <w:r w:rsidRPr="00874DD1">
              <w:t>tsc_MC</w:t>
            </w:r>
            <w:r>
              <w:t>PTT</w:t>
            </w:r>
            <w:r w:rsidRPr="00874DD1">
              <w:t>_SessionId</w:t>
            </w:r>
            <w:proofErr w:type="spellEnd"/>
          </w:p>
        </w:tc>
        <w:tc>
          <w:tcPr>
            <w:tcW w:w="1514" w:type="dxa"/>
            <w:shd w:val="clear" w:color="auto" w:fill="auto"/>
          </w:tcPr>
          <w:p w14:paraId="30CABA70" w14:textId="135D5E81" w:rsidR="00436CF1" w:rsidRPr="00874DD1" w:rsidRDefault="00436CF1" w:rsidP="008C3732">
            <w:pPr>
              <w:pStyle w:val="TAL"/>
            </w:pPr>
            <w:proofErr w:type="spellStart"/>
            <w:r w:rsidRPr="00874DD1">
              <w:t>charstring</w:t>
            </w:r>
            <w:proofErr w:type="spellEnd"/>
          </w:p>
        </w:tc>
        <w:tc>
          <w:tcPr>
            <w:tcW w:w="3139" w:type="dxa"/>
            <w:shd w:val="clear" w:color="auto" w:fill="auto"/>
          </w:tcPr>
          <w:p w14:paraId="6C5F25B0" w14:textId="7FFF4231" w:rsidR="00436CF1" w:rsidRPr="00874DD1" w:rsidRDefault="00436CF1" w:rsidP="008C3732">
            <w:pPr>
              <w:pStyle w:val="TAL"/>
            </w:pPr>
            <w:r w:rsidRPr="009A3F27">
              <w:t>"sip:" &amp; "</w:t>
            </w:r>
            <w:proofErr w:type="spellStart"/>
            <w:r w:rsidRPr="009A3F27">
              <w:t>mc</w:t>
            </w:r>
            <w:r>
              <w:t>ptt</w:t>
            </w:r>
            <w:r w:rsidRPr="009A3F27">
              <w:t>-session-A@cf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1935CA53" w14:textId="7E9B4F01" w:rsidR="00436CF1" w:rsidRPr="00874DD1" w:rsidRDefault="00436CF1" w:rsidP="008C3732">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F028D6">
        <w:trPr>
          <w:jc w:val="center"/>
        </w:trPr>
        <w:tc>
          <w:tcPr>
            <w:tcW w:w="2737" w:type="dxa"/>
            <w:shd w:val="clear" w:color="auto" w:fill="auto"/>
            <w:noWrap/>
          </w:tcPr>
          <w:p w14:paraId="3F2DFC7A" w14:textId="2732C749" w:rsidR="00436CF1" w:rsidRPr="00874DD1" w:rsidRDefault="00436CF1" w:rsidP="008C3732">
            <w:pPr>
              <w:pStyle w:val="TAL"/>
            </w:pPr>
            <w:proofErr w:type="spellStart"/>
            <w:r w:rsidRPr="00874DD1">
              <w:t>tsc_MC</w:t>
            </w:r>
            <w:r>
              <w:t>Video</w:t>
            </w:r>
            <w:r w:rsidRPr="00874DD1">
              <w:t>_SessionId</w:t>
            </w:r>
            <w:proofErr w:type="spellEnd"/>
          </w:p>
        </w:tc>
        <w:tc>
          <w:tcPr>
            <w:tcW w:w="1514" w:type="dxa"/>
            <w:shd w:val="clear" w:color="auto" w:fill="auto"/>
          </w:tcPr>
          <w:p w14:paraId="623BB7C0" w14:textId="621400FA" w:rsidR="00436CF1" w:rsidRPr="00874DD1" w:rsidRDefault="00436CF1" w:rsidP="008C3732">
            <w:pPr>
              <w:pStyle w:val="TAL"/>
            </w:pPr>
            <w:proofErr w:type="spellStart"/>
            <w:r w:rsidRPr="00874DD1">
              <w:t>charstring</w:t>
            </w:r>
            <w:proofErr w:type="spellEnd"/>
          </w:p>
        </w:tc>
        <w:tc>
          <w:tcPr>
            <w:tcW w:w="3139" w:type="dxa"/>
            <w:shd w:val="clear" w:color="auto" w:fill="auto"/>
          </w:tcPr>
          <w:p w14:paraId="28051C04" w14:textId="34765F45" w:rsidR="00436CF1" w:rsidRPr="00874DD1" w:rsidRDefault="00436CF1" w:rsidP="008C3732">
            <w:pPr>
              <w:pStyle w:val="TAL"/>
            </w:pPr>
            <w:r w:rsidRPr="009A3F27">
              <w:t>"sip:" &amp; "</w:t>
            </w:r>
            <w:proofErr w:type="spellStart"/>
            <w:r w:rsidRPr="009A3F27">
              <w:t>mc</w:t>
            </w:r>
            <w:r>
              <w:t>video</w:t>
            </w:r>
            <w:r w:rsidRPr="009A3F27">
              <w:t>-session-A@cf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67108211" w14:textId="3C31BBD9" w:rsidR="00436CF1" w:rsidRPr="00874DD1" w:rsidRDefault="00436CF1" w:rsidP="008C3732">
            <w:pPr>
              <w:pStyle w:val="TAL"/>
            </w:pPr>
            <w:r w:rsidRPr="00874DD1">
              <w:t xml:space="preserve">Service Id for </w:t>
            </w:r>
            <w:proofErr w:type="spellStart"/>
            <w:r w:rsidRPr="00874DD1">
              <w:t>MC</w:t>
            </w:r>
            <w:r>
              <w:t>Video</w:t>
            </w:r>
            <w:proofErr w:type="spellEnd"/>
            <w:r w:rsidRPr="00874DD1">
              <w:t xml:space="preserve"> calls as used as Contact URI of the </w:t>
            </w:r>
            <w:proofErr w:type="spellStart"/>
            <w:r w:rsidRPr="00874DD1">
              <w:t>MC</w:t>
            </w:r>
            <w:r>
              <w:t>Video</w:t>
            </w:r>
            <w:proofErr w:type="spellEnd"/>
            <w:r w:rsidRPr="00874DD1">
              <w:t xml:space="preserve"> server</w:t>
            </w:r>
          </w:p>
        </w:tc>
      </w:tr>
      <w:tr w:rsidR="00436CF1" w:rsidRPr="00874DD1" w14:paraId="0F9AFDC6" w14:textId="77777777" w:rsidTr="00F028D6">
        <w:trPr>
          <w:jc w:val="center"/>
        </w:trPr>
        <w:tc>
          <w:tcPr>
            <w:tcW w:w="2737" w:type="dxa"/>
            <w:shd w:val="clear" w:color="auto" w:fill="auto"/>
            <w:noWrap/>
          </w:tcPr>
          <w:p w14:paraId="3C9BE620"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tsc_MCData_SessionId</w:t>
            </w:r>
            <w:proofErr w:type="spellEnd"/>
          </w:p>
        </w:tc>
        <w:tc>
          <w:tcPr>
            <w:tcW w:w="1514" w:type="dxa"/>
            <w:shd w:val="clear" w:color="auto" w:fill="auto"/>
          </w:tcPr>
          <w:p w14:paraId="43D81F15"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552D5114" w14:textId="3234F75F" w:rsidR="00436CF1" w:rsidRPr="00874DD1" w:rsidRDefault="00436CF1" w:rsidP="008C3732">
            <w:pPr>
              <w:pStyle w:val="TAL"/>
            </w:pPr>
            <w:r w:rsidRPr="009A3F27">
              <w:t>"sip:" &amp; "</w:t>
            </w:r>
            <w:proofErr w:type="spellStart"/>
            <w:r w:rsidRPr="009A3F27">
              <w:t>mcdata-session-A@cf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 xml:space="preserve">Service Id for </w:t>
            </w:r>
            <w:proofErr w:type="spellStart"/>
            <w:r w:rsidRPr="00874DD1">
              <w:rPr>
                <w:rFonts w:ascii="Arial" w:hAnsi="Arial"/>
                <w:sz w:val="18"/>
              </w:rPr>
              <w:t>MCData</w:t>
            </w:r>
            <w:proofErr w:type="spellEnd"/>
            <w:r w:rsidRPr="00874DD1">
              <w:rPr>
                <w:rFonts w:ascii="Arial" w:hAnsi="Arial"/>
                <w:sz w:val="18"/>
              </w:rPr>
              <w:t xml:space="preserve"> calls as used as Contact URI of the </w:t>
            </w:r>
            <w:proofErr w:type="spellStart"/>
            <w:r w:rsidRPr="00874DD1">
              <w:rPr>
                <w:rFonts w:ascii="Arial" w:hAnsi="Arial"/>
                <w:sz w:val="18"/>
              </w:rPr>
              <w:t>MCData</w:t>
            </w:r>
            <w:proofErr w:type="spellEnd"/>
            <w:r w:rsidRPr="00874DD1">
              <w:rPr>
                <w:rFonts w:ascii="Arial" w:hAnsi="Arial"/>
                <w:sz w:val="18"/>
              </w:rPr>
              <w:t xml:space="preserve"> server</w:t>
            </w:r>
          </w:p>
        </w:tc>
      </w:tr>
      <w:tr w:rsidR="00436CF1" w:rsidRPr="00874DD1" w14:paraId="6F1A6141" w14:textId="77777777" w:rsidTr="00F028D6">
        <w:trPr>
          <w:jc w:val="center"/>
        </w:trPr>
        <w:tc>
          <w:tcPr>
            <w:tcW w:w="2737" w:type="dxa"/>
            <w:shd w:val="clear" w:color="auto" w:fill="auto"/>
            <w:noWrap/>
          </w:tcPr>
          <w:p w14:paraId="48065F7C"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tsc_MCData_MSF_Hostname</w:t>
            </w:r>
            <w:proofErr w:type="spellEnd"/>
          </w:p>
        </w:tc>
        <w:tc>
          <w:tcPr>
            <w:tcW w:w="1514" w:type="dxa"/>
            <w:shd w:val="clear" w:color="auto" w:fill="auto"/>
          </w:tcPr>
          <w:p w14:paraId="3789E79F"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msf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2C666416" w14:textId="287B4D07" w:rsidR="00436CF1" w:rsidRPr="00874DD1" w:rsidRDefault="00436CF1" w:rsidP="00436CF1">
            <w:pPr>
              <w:spacing w:after="0"/>
              <w:rPr>
                <w:rFonts w:ascii="Arial" w:hAnsi="Arial"/>
                <w:sz w:val="18"/>
              </w:rPr>
            </w:pPr>
            <w:r w:rsidRPr="00874DD1">
              <w:rPr>
                <w:rFonts w:ascii="Arial" w:hAnsi="Arial"/>
                <w:sz w:val="18"/>
              </w:rPr>
              <w:t xml:space="preserve">Hostname of the </w:t>
            </w:r>
            <w:r w:rsidR="006A4A6F" w:rsidRPr="006A4A6F">
              <w:rPr>
                <w:rFonts w:ascii="Arial" w:hAnsi="Arial"/>
                <w:sz w:val="18"/>
              </w:rPr>
              <w:t xml:space="preserve">media </w:t>
            </w:r>
            <w:r w:rsidRPr="00874DD1">
              <w:rPr>
                <w:rFonts w:ascii="Arial" w:hAnsi="Arial"/>
                <w:sz w:val="18"/>
              </w:rPr>
              <w:t>storage function (MSF)</w:t>
            </w:r>
          </w:p>
        </w:tc>
      </w:tr>
      <w:tr w:rsidR="00436CF1" w:rsidRPr="00874DD1" w14:paraId="51B0124A" w14:textId="77777777" w:rsidTr="00F028D6">
        <w:trPr>
          <w:jc w:val="center"/>
        </w:trPr>
        <w:tc>
          <w:tcPr>
            <w:tcW w:w="2737" w:type="dxa"/>
            <w:shd w:val="clear" w:color="auto" w:fill="auto"/>
            <w:noWrap/>
          </w:tcPr>
          <w:p w14:paraId="6211DC78"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tsc_MCData_MSF_URI</w:t>
            </w:r>
            <w:proofErr w:type="spellEnd"/>
          </w:p>
        </w:tc>
        <w:tc>
          <w:tcPr>
            <w:tcW w:w="1514" w:type="dxa"/>
            <w:shd w:val="clear" w:color="auto" w:fill="auto"/>
          </w:tcPr>
          <w:p w14:paraId="6243CA1F"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 xml:space="preserve">"http://" &amp; </w:t>
            </w:r>
            <w:proofErr w:type="spellStart"/>
            <w:r w:rsidRPr="00874DD1">
              <w:rPr>
                <w:rFonts w:ascii="Arial" w:hAnsi="Arial"/>
                <w:sz w:val="18"/>
              </w:rPr>
              <w:t>tsc_MCData_MSF_Hostname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shd w:val="clear" w:color="auto" w:fill="auto"/>
            <w:vAlign w:val="center"/>
          </w:tcPr>
          <w:p w14:paraId="778F5B57" w14:textId="1D46C9A8" w:rsidR="00436CF1" w:rsidRPr="00874DD1" w:rsidRDefault="00436CF1" w:rsidP="00436CF1">
            <w:pPr>
              <w:spacing w:after="0"/>
              <w:rPr>
                <w:rFonts w:ascii="Arial" w:hAnsi="Arial"/>
                <w:sz w:val="18"/>
              </w:rPr>
            </w:pPr>
            <w:r w:rsidRPr="00874DD1">
              <w:rPr>
                <w:rFonts w:ascii="Arial" w:hAnsi="Arial"/>
                <w:sz w:val="18"/>
              </w:rPr>
              <w:t xml:space="preserve">Absolute URI of the </w:t>
            </w:r>
            <w:r w:rsidR="006A4A6F" w:rsidRPr="006A4A6F">
              <w:rPr>
                <w:rFonts w:ascii="Arial" w:hAnsi="Arial"/>
                <w:sz w:val="18"/>
              </w:rPr>
              <w:t xml:space="preserve">media </w:t>
            </w:r>
            <w:r w:rsidRPr="00874DD1">
              <w:rPr>
                <w:rFonts w:ascii="Arial" w:hAnsi="Arial"/>
                <w:sz w:val="18"/>
              </w:rPr>
              <w:t>storage function (MSF)</w:t>
            </w:r>
          </w:p>
        </w:tc>
      </w:tr>
      <w:tr w:rsidR="006A4A6F" w:rsidRPr="00874DD1" w14:paraId="3D7647DB" w14:textId="77777777" w:rsidTr="00F028D6">
        <w:trPr>
          <w:jc w:val="center"/>
        </w:trPr>
        <w:tc>
          <w:tcPr>
            <w:tcW w:w="2737" w:type="dxa"/>
            <w:shd w:val="clear" w:color="auto" w:fill="auto"/>
            <w:noWrap/>
          </w:tcPr>
          <w:p w14:paraId="6CF67469" w14:textId="6A65C26E" w:rsidR="006A4A6F" w:rsidRPr="00874DD1" w:rsidRDefault="006A4A6F" w:rsidP="006A4A6F">
            <w:pPr>
              <w:keepNext/>
              <w:keepLines/>
              <w:spacing w:after="0"/>
              <w:rPr>
                <w:rFonts w:ascii="Arial" w:hAnsi="Arial"/>
                <w:sz w:val="18"/>
              </w:rPr>
            </w:pPr>
            <w:proofErr w:type="spellStart"/>
            <w:r w:rsidRPr="00F57EC5">
              <w:rPr>
                <w:rFonts w:ascii="Arial" w:hAnsi="Arial"/>
                <w:sz w:val="18"/>
              </w:rPr>
              <w:t>tsc_MCData_MsgSF_Hostname</w:t>
            </w:r>
            <w:proofErr w:type="spellEnd"/>
          </w:p>
        </w:tc>
        <w:tc>
          <w:tcPr>
            <w:tcW w:w="1514" w:type="dxa"/>
            <w:shd w:val="clear" w:color="auto" w:fill="auto"/>
          </w:tcPr>
          <w:p w14:paraId="45DCC5F9" w14:textId="5CE0F15E" w:rsidR="006A4A6F" w:rsidRPr="00874DD1" w:rsidRDefault="006A4A6F" w:rsidP="006A4A6F">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41A3B59A" w14:textId="3C988335" w:rsidR="006A4A6F" w:rsidRPr="00874DD1" w:rsidRDefault="006A4A6F" w:rsidP="006A4A6F">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msgsf</w:t>
            </w:r>
            <w:proofErr w:type="spellEnd"/>
            <w:r w:rsidRPr="00F57EC5">
              <w:rPr>
                <w:rFonts w:ascii="Arial" w:hAnsi="Arial"/>
                <w:sz w:val="18"/>
              </w:rPr>
              <w:t xml:space="preserve">." &amp; </w:t>
            </w:r>
            <w:proofErr w:type="spellStart"/>
            <w:r w:rsidRPr="00F57EC5">
              <w:rPr>
                <w:rFonts w:ascii="Arial" w:hAnsi="Arial"/>
                <w:sz w:val="18"/>
              </w:rPr>
              <w:t>px_MCX_DomainName_Organization_A</w:t>
            </w:r>
            <w:proofErr w:type="spellEnd"/>
          </w:p>
        </w:tc>
        <w:tc>
          <w:tcPr>
            <w:tcW w:w="2276" w:type="dxa"/>
            <w:shd w:val="clear" w:color="auto" w:fill="auto"/>
            <w:vAlign w:val="center"/>
          </w:tcPr>
          <w:p w14:paraId="407AAE1C" w14:textId="41EE5CD9" w:rsidR="006A4A6F" w:rsidRPr="00874DD1" w:rsidRDefault="006A4A6F" w:rsidP="006A4A6F">
            <w:pPr>
              <w:spacing w:after="0"/>
              <w:rPr>
                <w:rFonts w:ascii="Arial" w:hAnsi="Arial"/>
                <w:sz w:val="18"/>
              </w:rPr>
            </w:pPr>
            <w:r w:rsidRPr="00F57EC5">
              <w:rPr>
                <w:rFonts w:ascii="Arial" w:hAnsi="Arial"/>
                <w:sz w:val="18"/>
              </w:rPr>
              <w:t>Hostname of the message store function (</w:t>
            </w:r>
            <w:proofErr w:type="spellStart"/>
            <w:r w:rsidRPr="00F57EC5">
              <w:rPr>
                <w:rFonts w:ascii="Arial" w:hAnsi="Arial"/>
                <w:sz w:val="18"/>
              </w:rPr>
              <w:t>MsgSF</w:t>
            </w:r>
            <w:proofErr w:type="spellEnd"/>
            <w:r w:rsidRPr="00F57EC5">
              <w:rPr>
                <w:rFonts w:ascii="Arial" w:hAnsi="Arial"/>
                <w:sz w:val="18"/>
              </w:rPr>
              <w:t>)</w:t>
            </w:r>
          </w:p>
        </w:tc>
      </w:tr>
      <w:tr w:rsidR="006A4A6F" w:rsidRPr="00874DD1" w14:paraId="2D90AD5C" w14:textId="77777777" w:rsidTr="00F028D6">
        <w:trPr>
          <w:jc w:val="center"/>
        </w:trPr>
        <w:tc>
          <w:tcPr>
            <w:tcW w:w="2737" w:type="dxa"/>
            <w:shd w:val="clear" w:color="auto" w:fill="auto"/>
            <w:noWrap/>
          </w:tcPr>
          <w:p w14:paraId="4B4D1F0F" w14:textId="706CCD71" w:rsidR="006A4A6F" w:rsidRPr="00874DD1" w:rsidRDefault="006A4A6F" w:rsidP="006A4A6F">
            <w:pPr>
              <w:keepNext/>
              <w:keepLines/>
              <w:spacing w:after="0"/>
              <w:rPr>
                <w:rFonts w:ascii="Arial" w:hAnsi="Arial"/>
                <w:sz w:val="18"/>
              </w:rPr>
            </w:pPr>
            <w:proofErr w:type="spellStart"/>
            <w:r w:rsidRPr="00F57EC5">
              <w:rPr>
                <w:rFonts w:ascii="Arial" w:hAnsi="Arial"/>
                <w:sz w:val="18"/>
              </w:rPr>
              <w:t>tsc_MCData_MsgSF_BaseURL</w:t>
            </w:r>
            <w:proofErr w:type="spellEnd"/>
          </w:p>
        </w:tc>
        <w:tc>
          <w:tcPr>
            <w:tcW w:w="1514" w:type="dxa"/>
            <w:shd w:val="clear" w:color="auto" w:fill="auto"/>
          </w:tcPr>
          <w:p w14:paraId="68AD6F9E" w14:textId="19125560" w:rsidR="006A4A6F" w:rsidRPr="00874DD1" w:rsidRDefault="006A4A6F" w:rsidP="006A4A6F">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609FF330" w14:textId="6F61F7F3" w:rsidR="006A4A6F" w:rsidRPr="00874DD1" w:rsidRDefault="006A4A6F" w:rsidP="006A4A6F">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MsgStoreRoot</w:t>
            </w:r>
            <w:proofErr w:type="spellEnd"/>
            <w:r w:rsidRPr="00F57EC5">
              <w:rPr>
                <w:rFonts w:ascii="Arial" w:hAnsi="Arial"/>
                <w:sz w:val="18"/>
              </w:rPr>
              <w:t>/</w:t>
            </w:r>
            <w:proofErr w:type="spellStart"/>
            <w:r w:rsidRPr="00F57EC5">
              <w:rPr>
                <w:rFonts w:ascii="Arial" w:hAnsi="Arial"/>
                <w:sz w:val="18"/>
              </w:rPr>
              <w:t>nms</w:t>
            </w:r>
            <w:proofErr w:type="spellEnd"/>
            <w:r w:rsidRPr="00F57EC5">
              <w:rPr>
                <w:rFonts w:ascii="Arial" w:hAnsi="Arial"/>
                <w:sz w:val="18"/>
              </w:rPr>
              <w:t>/v1/mcc160/UserA"</w:t>
            </w:r>
          </w:p>
        </w:tc>
        <w:tc>
          <w:tcPr>
            <w:tcW w:w="2276" w:type="dxa"/>
            <w:shd w:val="clear" w:color="auto" w:fill="auto"/>
            <w:vAlign w:val="center"/>
          </w:tcPr>
          <w:p w14:paraId="73415CC4" w14:textId="1C720856" w:rsidR="006A4A6F" w:rsidRPr="00874DD1" w:rsidRDefault="006A4A6F" w:rsidP="006A4A6F">
            <w:pPr>
              <w:spacing w:after="0"/>
              <w:rPr>
                <w:rFonts w:ascii="Arial" w:hAnsi="Arial"/>
                <w:sz w:val="18"/>
              </w:rPr>
            </w:pPr>
            <w:r w:rsidRPr="00F57EC5">
              <w:rPr>
                <w:rFonts w:ascii="Arial" w:hAnsi="Arial"/>
                <w:sz w:val="18"/>
              </w:rPr>
              <w:t>Base URL of the message store function (</w:t>
            </w:r>
            <w:proofErr w:type="spellStart"/>
            <w:r w:rsidRPr="00F57EC5">
              <w:rPr>
                <w:rFonts w:ascii="Arial" w:hAnsi="Arial"/>
                <w:sz w:val="18"/>
              </w:rPr>
              <w:t>MsgSF</w:t>
            </w:r>
            <w:proofErr w:type="spellEnd"/>
            <w:r w:rsidRPr="00F57EC5">
              <w:rPr>
                <w:rFonts w:ascii="Arial" w:hAnsi="Arial"/>
                <w:sz w:val="18"/>
              </w:rPr>
              <w:t>) according to clause 5.2 of RESTful Network API for NMS [71]</w:t>
            </w:r>
          </w:p>
        </w:tc>
      </w:tr>
      <w:tr w:rsidR="003453A9" w:rsidRPr="00874DD1" w14:paraId="5A881275" w14:textId="77777777" w:rsidTr="00F028D6">
        <w:trPr>
          <w:jc w:val="center"/>
        </w:trPr>
        <w:tc>
          <w:tcPr>
            <w:tcW w:w="2737" w:type="dxa"/>
            <w:shd w:val="clear" w:color="auto" w:fill="auto"/>
            <w:noWrap/>
          </w:tcPr>
          <w:p w14:paraId="2708B4C7" w14:textId="638FA413" w:rsidR="003453A9" w:rsidRPr="00F57EC5" w:rsidRDefault="003453A9" w:rsidP="003453A9">
            <w:pPr>
              <w:keepNext/>
              <w:keepLines/>
              <w:spacing w:after="0"/>
              <w:rPr>
                <w:rFonts w:ascii="Arial" w:hAnsi="Arial"/>
                <w:sz w:val="18"/>
              </w:rPr>
            </w:pPr>
            <w:proofErr w:type="spellStart"/>
            <w:r w:rsidRPr="00F57EC5">
              <w:rPr>
                <w:rFonts w:ascii="Arial" w:hAnsi="Arial"/>
                <w:sz w:val="18"/>
              </w:rPr>
              <w:t>tsc_MCData_MsgSF_AbsoluteBaseURL</w:t>
            </w:r>
            <w:proofErr w:type="spellEnd"/>
          </w:p>
        </w:tc>
        <w:tc>
          <w:tcPr>
            <w:tcW w:w="1514" w:type="dxa"/>
            <w:shd w:val="clear" w:color="auto" w:fill="auto"/>
          </w:tcPr>
          <w:p w14:paraId="140BF4DC" w14:textId="18966577" w:rsidR="003453A9" w:rsidRPr="00F57EC5" w:rsidRDefault="003453A9" w:rsidP="003453A9">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29BD691A" w14:textId="5CBF43AC" w:rsidR="003453A9" w:rsidRPr="00F57EC5" w:rsidRDefault="003453A9" w:rsidP="003453A9">
            <w:pPr>
              <w:keepNext/>
              <w:keepLines/>
              <w:spacing w:after="0"/>
              <w:rPr>
                <w:rFonts w:ascii="Arial" w:hAnsi="Arial"/>
                <w:sz w:val="18"/>
              </w:rPr>
            </w:pPr>
            <w:r w:rsidRPr="00F57EC5">
              <w:rPr>
                <w:rFonts w:ascii="Arial" w:hAnsi="Arial"/>
                <w:sz w:val="18"/>
              </w:rPr>
              <w:t xml:space="preserve">"http://" &amp; </w:t>
            </w:r>
            <w:proofErr w:type="spellStart"/>
            <w:r w:rsidRPr="00F57EC5">
              <w:rPr>
                <w:rFonts w:ascii="Arial" w:hAnsi="Arial"/>
                <w:sz w:val="18"/>
              </w:rPr>
              <w:t>tsc_MCData_MsgSF_Hostname</w:t>
            </w:r>
            <w:proofErr w:type="spellEnd"/>
            <w:r w:rsidRPr="00F57EC5">
              <w:rPr>
                <w:rFonts w:ascii="Arial" w:hAnsi="Arial"/>
                <w:sz w:val="18"/>
              </w:rPr>
              <w:t xml:space="preserve"> &amp; </w:t>
            </w:r>
            <w:proofErr w:type="spellStart"/>
            <w:r w:rsidRPr="00F57EC5">
              <w:rPr>
                <w:rFonts w:ascii="Arial" w:hAnsi="Arial"/>
                <w:sz w:val="18"/>
              </w:rPr>
              <w:t>tsc_MCData_MsgSF_BaseURL</w:t>
            </w:r>
            <w:proofErr w:type="spellEnd"/>
          </w:p>
        </w:tc>
        <w:tc>
          <w:tcPr>
            <w:tcW w:w="2276" w:type="dxa"/>
            <w:shd w:val="clear" w:color="auto" w:fill="auto"/>
            <w:vAlign w:val="center"/>
          </w:tcPr>
          <w:p w14:paraId="6275C15E" w14:textId="3093F53A" w:rsidR="003453A9" w:rsidRPr="00F57EC5" w:rsidRDefault="003453A9" w:rsidP="003453A9">
            <w:pPr>
              <w:spacing w:after="0"/>
              <w:rPr>
                <w:rFonts w:ascii="Arial" w:hAnsi="Arial"/>
                <w:sz w:val="18"/>
              </w:rPr>
            </w:pPr>
            <w:r w:rsidRPr="00F57EC5">
              <w:rPr>
                <w:rFonts w:ascii="Arial" w:hAnsi="Arial"/>
                <w:sz w:val="18"/>
              </w:rPr>
              <w:t>Absolute Base URL of the message store function (</w:t>
            </w:r>
            <w:proofErr w:type="spellStart"/>
            <w:r w:rsidRPr="00F57EC5">
              <w:rPr>
                <w:rFonts w:ascii="Arial" w:hAnsi="Arial"/>
                <w:sz w:val="18"/>
              </w:rPr>
              <w:t>MsgSF</w:t>
            </w:r>
            <w:proofErr w:type="spellEnd"/>
            <w:r w:rsidRPr="00F57EC5">
              <w:rPr>
                <w:rFonts w:ascii="Arial" w:hAnsi="Arial"/>
                <w:sz w:val="18"/>
              </w:rPr>
              <w:t>)</w:t>
            </w:r>
          </w:p>
        </w:tc>
      </w:tr>
      <w:tr w:rsidR="003453A9" w:rsidRPr="00874DD1" w14:paraId="6845705C" w14:textId="77777777" w:rsidTr="00F028D6">
        <w:trPr>
          <w:jc w:val="center"/>
        </w:trPr>
        <w:tc>
          <w:tcPr>
            <w:tcW w:w="2737" w:type="dxa"/>
            <w:shd w:val="clear" w:color="auto" w:fill="auto"/>
            <w:noWrap/>
          </w:tcPr>
          <w:p w14:paraId="2A9BBFF0" w14:textId="77777777" w:rsidR="003453A9" w:rsidRPr="00874DD1" w:rsidRDefault="003453A9" w:rsidP="003453A9">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341F19A7" w14:textId="77777777" w:rsidR="003453A9" w:rsidRPr="00874DD1" w:rsidRDefault="003453A9" w:rsidP="003453A9">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shd w:val="clear" w:color="auto" w:fill="auto"/>
          </w:tcPr>
          <w:p w14:paraId="2827EFBD" w14:textId="77777777" w:rsidR="003453A9" w:rsidRPr="00874DD1" w:rsidRDefault="003453A9" w:rsidP="003453A9">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1F24F7DC" w14:textId="77777777" w:rsidR="003453A9" w:rsidRPr="00874DD1" w:rsidRDefault="003453A9" w:rsidP="003453A9">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3453A9" w:rsidRPr="00874DD1" w14:paraId="79436BFD" w14:textId="77777777" w:rsidTr="00F028D6">
        <w:trPr>
          <w:jc w:val="center"/>
        </w:trPr>
        <w:tc>
          <w:tcPr>
            <w:tcW w:w="2737" w:type="dxa"/>
            <w:shd w:val="clear" w:color="auto" w:fill="auto"/>
            <w:noWrap/>
          </w:tcPr>
          <w:p w14:paraId="4AF47787" w14:textId="77777777" w:rsidR="003453A9" w:rsidRPr="00874DD1" w:rsidRDefault="003453A9" w:rsidP="003453A9">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F9A446C" w14:textId="77777777" w:rsidR="003453A9" w:rsidRPr="00874DD1" w:rsidRDefault="003453A9" w:rsidP="003453A9">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shd w:val="clear" w:color="auto" w:fill="auto"/>
          </w:tcPr>
          <w:p w14:paraId="7C3F968F" w14:textId="77777777" w:rsidR="003453A9" w:rsidRPr="00874DD1" w:rsidRDefault="003453A9" w:rsidP="003453A9">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2E7FD60D" w14:textId="77777777" w:rsidR="003453A9" w:rsidRPr="00874DD1" w:rsidRDefault="003453A9" w:rsidP="003453A9">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3453A9" w:rsidRPr="00874DD1" w14:paraId="7ABE39CB" w14:textId="77777777" w:rsidTr="00F028D6">
        <w:trPr>
          <w:jc w:val="center"/>
        </w:trPr>
        <w:tc>
          <w:tcPr>
            <w:tcW w:w="2737" w:type="dxa"/>
            <w:shd w:val="clear" w:color="auto" w:fill="auto"/>
            <w:noWrap/>
          </w:tcPr>
          <w:p w14:paraId="32D27B52" w14:textId="7CAAB742" w:rsidR="003453A9" w:rsidRPr="00874DD1" w:rsidRDefault="003453A9" w:rsidP="003453A9">
            <w:pPr>
              <w:keepNext/>
              <w:keepLines/>
              <w:spacing w:after="0"/>
              <w:rPr>
                <w:rFonts w:ascii="Arial" w:hAnsi="Arial"/>
                <w:sz w:val="18"/>
              </w:rPr>
            </w:pPr>
            <w:proofErr w:type="spellStart"/>
            <w:r>
              <w:rPr>
                <w:rFonts w:ascii="Arial" w:hAnsi="Arial"/>
                <w:sz w:val="18"/>
              </w:rPr>
              <w:lastRenderedPageBreak/>
              <w:t>tsc_MCVideo_VSF_Hostname</w:t>
            </w:r>
            <w:proofErr w:type="spellEnd"/>
          </w:p>
        </w:tc>
        <w:tc>
          <w:tcPr>
            <w:tcW w:w="1514" w:type="dxa"/>
            <w:shd w:val="clear" w:color="auto" w:fill="auto"/>
          </w:tcPr>
          <w:p w14:paraId="4FD1BE52" w14:textId="3C454AF3" w:rsidR="003453A9" w:rsidRPr="00874DD1" w:rsidRDefault="003453A9" w:rsidP="003453A9">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3C7F3F35" w14:textId="49591C60" w:rsidR="003453A9" w:rsidRPr="00874DD1" w:rsidRDefault="003453A9" w:rsidP="003453A9">
            <w:pPr>
              <w:keepNext/>
              <w:keepLines/>
              <w:spacing w:after="0"/>
              <w:rPr>
                <w:rFonts w:ascii="Arial" w:hAnsi="Arial"/>
                <w:sz w:val="18"/>
              </w:rPr>
            </w:pPr>
            <w:r w:rsidRPr="00874DD1">
              <w:rPr>
                <w:rFonts w:ascii="Arial" w:hAnsi="Arial"/>
                <w:sz w:val="18"/>
              </w:rPr>
              <w:t>"</w:t>
            </w:r>
            <w:proofErr w:type="spellStart"/>
            <w:r>
              <w:rPr>
                <w:rFonts w:ascii="Arial" w:hAnsi="Arial"/>
                <w:sz w:val="18"/>
              </w:rPr>
              <w:t>vsf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78A8B1E9" w14:textId="7AA26F61" w:rsidR="003453A9" w:rsidRPr="00874DD1" w:rsidRDefault="003453A9" w:rsidP="003453A9">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3453A9" w:rsidRPr="00874DD1" w14:paraId="1D526F33" w14:textId="77777777" w:rsidTr="00F028D6">
        <w:trPr>
          <w:jc w:val="center"/>
        </w:trPr>
        <w:tc>
          <w:tcPr>
            <w:tcW w:w="2737" w:type="dxa"/>
            <w:shd w:val="clear" w:color="auto" w:fill="auto"/>
            <w:noWrap/>
          </w:tcPr>
          <w:p w14:paraId="670462D5" w14:textId="4497DAA4" w:rsidR="003453A9" w:rsidRPr="00874DD1" w:rsidRDefault="003453A9" w:rsidP="003453A9">
            <w:pPr>
              <w:keepNext/>
              <w:keepLines/>
              <w:spacing w:after="0"/>
              <w:rPr>
                <w:rFonts w:ascii="Arial" w:hAnsi="Arial"/>
                <w:sz w:val="18"/>
              </w:rPr>
            </w:pPr>
            <w:proofErr w:type="spellStart"/>
            <w:r>
              <w:rPr>
                <w:rFonts w:ascii="Arial" w:hAnsi="Arial"/>
                <w:sz w:val="18"/>
              </w:rPr>
              <w:t>tsc_MCVideo_VSF_URI</w:t>
            </w:r>
            <w:proofErr w:type="spellEnd"/>
          </w:p>
        </w:tc>
        <w:tc>
          <w:tcPr>
            <w:tcW w:w="1514" w:type="dxa"/>
            <w:shd w:val="clear" w:color="auto" w:fill="auto"/>
          </w:tcPr>
          <w:p w14:paraId="2E5061FE" w14:textId="10ABAFE8" w:rsidR="003453A9" w:rsidRPr="00874DD1" w:rsidRDefault="003453A9" w:rsidP="003453A9">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5CCC143B" w14:textId="25880118" w:rsidR="003453A9" w:rsidRPr="00874DD1" w:rsidRDefault="003453A9" w:rsidP="003453A9">
            <w:pPr>
              <w:keepNext/>
              <w:keepLines/>
              <w:spacing w:after="0"/>
              <w:rPr>
                <w:rFonts w:ascii="Arial" w:hAnsi="Arial"/>
                <w:sz w:val="18"/>
              </w:rPr>
            </w:pPr>
            <w:r w:rsidRPr="00874DD1">
              <w:rPr>
                <w:rFonts w:ascii="Arial" w:hAnsi="Arial"/>
                <w:sz w:val="18"/>
              </w:rPr>
              <w:t xml:space="preserve">"http://" &amp; </w:t>
            </w:r>
            <w:proofErr w:type="spellStart"/>
            <w:r>
              <w:rPr>
                <w:rFonts w:ascii="Arial" w:hAnsi="Arial"/>
                <w:sz w:val="18"/>
              </w:rPr>
              <w:t>tsc_MCVideo_VSF_Hostname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shd w:val="clear" w:color="auto" w:fill="auto"/>
            <w:vAlign w:val="center"/>
          </w:tcPr>
          <w:p w14:paraId="1C30F5CD" w14:textId="6D9EB6D4" w:rsidR="003453A9" w:rsidRPr="00874DD1" w:rsidRDefault="003453A9" w:rsidP="003453A9">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337" w:name="_Toc75458754"/>
      <w:bookmarkStart w:id="338" w:name="_Toc90631879"/>
      <w:bookmarkStart w:id="339" w:name="_Toc178185916"/>
      <w:r w:rsidRPr="00874DD1">
        <w:t>9.3</w:t>
      </w:r>
      <w:r w:rsidRPr="00874DD1">
        <w:tab/>
        <w:t>MCX IPCAN test model</w:t>
      </w:r>
      <w:bookmarkEnd w:id="337"/>
      <w:bookmarkEnd w:id="338"/>
      <w:bookmarkEnd w:id="339"/>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2C6871" w:rsidRPr="00874DD1" w14:paraId="42D5A89B" w14:textId="77777777" w:rsidTr="00EC6677">
        <w:trPr>
          <w:tblHeader/>
          <w:jc w:val="center"/>
        </w:trPr>
        <w:tc>
          <w:tcPr>
            <w:tcW w:w="2728" w:type="dxa"/>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shd w:val="clear" w:color="auto" w:fill="auto"/>
            <w:vAlign w:val="center"/>
          </w:tcPr>
          <w:p w14:paraId="0B763CEC" w14:textId="77777777" w:rsidR="002C6871" w:rsidRPr="00874DD1" w:rsidRDefault="002C6871" w:rsidP="00875CC2">
            <w:pPr>
              <w:pStyle w:val="TAH"/>
            </w:pPr>
            <w:r w:rsidRPr="00874DD1">
              <w:t>Parameter Type</w:t>
            </w:r>
          </w:p>
        </w:tc>
        <w:tc>
          <w:tcPr>
            <w:tcW w:w="1695" w:type="dxa"/>
            <w:shd w:val="clear" w:color="auto" w:fill="auto"/>
            <w:vAlign w:val="center"/>
          </w:tcPr>
          <w:p w14:paraId="520BE141" w14:textId="77777777" w:rsidR="002C6871" w:rsidRPr="00874DD1" w:rsidRDefault="002C6871" w:rsidP="00875CC2">
            <w:pPr>
              <w:pStyle w:val="TAH"/>
            </w:pPr>
            <w:r w:rsidRPr="00874DD1">
              <w:t>Default Value</w:t>
            </w:r>
          </w:p>
        </w:tc>
        <w:tc>
          <w:tcPr>
            <w:tcW w:w="1130" w:type="dxa"/>
            <w:shd w:val="clear" w:color="auto" w:fill="auto"/>
            <w:vAlign w:val="center"/>
          </w:tcPr>
          <w:p w14:paraId="2CCD6B4F" w14:textId="77777777" w:rsidR="002C6871" w:rsidRPr="00874DD1" w:rsidRDefault="002C6871" w:rsidP="00875CC2">
            <w:pPr>
              <w:pStyle w:val="TAH"/>
            </w:pPr>
            <w:r w:rsidRPr="00874DD1">
              <w:t>Supported Values</w:t>
            </w:r>
          </w:p>
        </w:tc>
        <w:tc>
          <w:tcPr>
            <w:tcW w:w="2826" w:type="dxa"/>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jc w:val="center"/>
        </w:trPr>
        <w:tc>
          <w:tcPr>
            <w:tcW w:w="2728" w:type="dxa"/>
            <w:shd w:val="clear" w:color="auto" w:fill="auto"/>
            <w:noWrap/>
          </w:tcPr>
          <w:p w14:paraId="19B20FB6" w14:textId="77777777" w:rsidR="002C6871" w:rsidRPr="00874DD1" w:rsidRDefault="002C6871" w:rsidP="00875CC2">
            <w:pPr>
              <w:pStyle w:val="TAL"/>
            </w:pPr>
            <w:proofErr w:type="spellStart"/>
            <w:r w:rsidRPr="00874DD1">
              <w:t>px_MCX_IPCAN_EpsBearerId_IMS</w:t>
            </w:r>
            <w:proofErr w:type="spellEnd"/>
          </w:p>
        </w:tc>
        <w:tc>
          <w:tcPr>
            <w:tcW w:w="1509" w:type="dxa"/>
            <w:shd w:val="clear" w:color="auto" w:fill="auto"/>
          </w:tcPr>
          <w:p w14:paraId="5F1184F1" w14:textId="77777777" w:rsidR="002C6871" w:rsidRPr="00874DD1" w:rsidRDefault="002C6871" w:rsidP="00875CC2">
            <w:pPr>
              <w:pStyle w:val="TAL"/>
            </w:pPr>
            <w:proofErr w:type="spellStart"/>
            <w:r w:rsidRPr="00874DD1">
              <w:t>MCX_IPCAN_EpsBearerId_Type</w:t>
            </w:r>
            <w:proofErr w:type="spellEnd"/>
          </w:p>
        </w:tc>
        <w:tc>
          <w:tcPr>
            <w:tcW w:w="1695" w:type="dxa"/>
            <w:shd w:val="clear" w:color="auto" w:fill="auto"/>
          </w:tcPr>
          <w:p w14:paraId="3E260ADC" w14:textId="77777777" w:rsidR="002C6871" w:rsidRPr="00874DD1" w:rsidRDefault="002C6871" w:rsidP="00875CC2">
            <w:pPr>
              <w:pStyle w:val="TAL"/>
            </w:pPr>
            <w:r w:rsidRPr="00874DD1">
              <w:t>5</w:t>
            </w:r>
          </w:p>
        </w:tc>
        <w:tc>
          <w:tcPr>
            <w:tcW w:w="1130" w:type="dxa"/>
            <w:shd w:val="clear" w:color="auto" w:fill="auto"/>
          </w:tcPr>
          <w:p w14:paraId="547B76AF" w14:textId="77777777" w:rsidR="002C6871" w:rsidRPr="00874DD1" w:rsidRDefault="002C6871" w:rsidP="00875CC2">
            <w:pPr>
              <w:pStyle w:val="TAL"/>
            </w:pPr>
            <w:r w:rsidRPr="00874DD1">
              <w:t>5..13</w:t>
            </w:r>
          </w:p>
        </w:tc>
        <w:tc>
          <w:tcPr>
            <w:tcW w:w="2826" w:type="dxa"/>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jc w:val="center"/>
        </w:trPr>
        <w:tc>
          <w:tcPr>
            <w:tcW w:w="2728" w:type="dxa"/>
            <w:shd w:val="clear" w:color="auto" w:fill="auto"/>
            <w:noWrap/>
          </w:tcPr>
          <w:p w14:paraId="7D600E50" w14:textId="77777777" w:rsidR="002C6871" w:rsidRPr="00874DD1" w:rsidRDefault="002C6871" w:rsidP="00875CC2">
            <w:pPr>
              <w:pStyle w:val="TAL"/>
            </w:pPr>
            <w:proofErr w:type="spellStart"/>
            <w:r w:rsidRPr="00874DD1">
              <w:t>px_MCX_IPCAN_EpsBearerId_INTERNET</w:t>
            </w:r>
            <w:proofErr w:type="spellEnd"/>
          </w:p>
        </w:tc>
        <w:tc>
          <w:tcPr>
            <w:tcW w:w="1509" w:type="dxa"/>
            <w:shd w:val="clear" w:color="auto" w:fill="auto"/>
            <w:vAlign w:val="center"/>
          </w:tcPr>
          <w:p w14:paraId="69121549" w14:textId="77777777" w:rsidR="002C6871" w:rsidRPr="00874DD1" w:rsidRDefault="002C6871" w:rsidP="00875CC2">
            <w:pPr>
              <w:pStyle w:val="TAL"/>
            </w:pPr>
            <w:proofErr w:type="spellStart"/>
            <w:r w:rsidRPr="00874DD1">
              <w:t>MCX_IPCAN_EpsBearerId_Type</w:t>
            </w:r>
            <w:proofErr w:type="spellEnd"/>
          </w:p>
        </w:tc>
        <w:tc>
          <w:tcPr>
            <w:tcW w:w="1695" w:type="dxa"/>
            <w:shd w:val="clear" w:color="auto" w:fill="auto"/>
          </w:tcPr>
          <w:p w14:paraId="75C78608" w14:textId="77777777" w:rsidR="002C6871" w:rsidRPr="00874DD1" w:rsidRDefault="002C6871" w:rsidP="00875CC2">
            <w:pPr>
              <w:pStyle w:val="TAL"/>
            </w:pPr>
            <w:r w:rsidRPr="00874DD1">
              <w:t>6</w:t>
            </w:r>
          </w:p>
        </w:tc>
        <w:tc>
          <w:tcPr>
            <w:tcW w:w="1130" w:type="dxa"/>
            <w:shd w:val="clear" w:color="auto" w:fill="auto"/>
          </w:tcPr>
          <w:p w14:paraId="026DCC0F" w14:textId="77777777" w:rsidR="002C6871" w:rsidRPr="00874DD1" w:rsidRDefault="002C6871" w:rsidP="00875CC2">
            <w:pPr>
              <w:pStyle w:val="TAL"/>
            </w:pPr>
            <w:r w:rsidRPr="00874DD1">
              <w:t>5..13</w:t>
            </w:r>
          </w:p>
        </w:tc>
        <w:tc>
          <w:tcPr>
            <w:tcW w:w="2826" w:type="dxa"/>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jc w:val="center"/>
        </w:trPr>
        <w:tc>
          <w:tcPr>
            <w:tcW w:w="2728" w:type="dxa"/>
            <w:shd w:val="clear" w:color="auto" w:fill="auto"/>
            <w:noWrap/>
          </w:tcPr>
          <w:p w14:paraId="520D62F4" w14:textId="77777777" w:rsidR="002C6871" w:rsidRPr="00874DD1" w:rsidRDefault="002C6871" w:rsidP="00875CC2">
            <w:pPr>
              <w:pStyle w:val="TAL"/>
            </w:pPr>
            <w:proofErr w:type="spellStart"/>
            <w:r w:rsidRPr="00874DD1">
              <w:t>px_MCX_IPCAN_EpsBearerId_MCX</w:t>
            </w:r>
            <w:proofErr w:type="spellEnd"/>
          </w:p>
        </w:tc>
        <w:tc>
          <w:tcPr>
            <w:tcW w:w="1509" w:type="dxa"/>
            <w:shd w:val="clear" w:color="auto" w:fill="auto"/>
            <w:vAlign w:val="center"/>
          </w:tcPr>
          <w:p w14:paraId="669A0C92" w14:textId="77777777" w:rsidR="002C6871" w:rsidRPr="00874DD1" w:rsidRDefault="002C6871" w:rsidP="00875CC2">
            <w:pPr>
              <w:pStyle w:val="TAL"/>
            </w:pPr>
            <w:proofErr w:type="spellStart"/>
            <w:r w:rsidRPr="00874DD1">
              <w:t>MCX_IPCAN_EpsBearerId_Type</w:t>
            </w:r>
            <w:proofErr w:type="spellEnd"/>
          </w:p>
        </w:tc>
        <w:tc>
          <w:tcPr>
            <w:tcW w:w="1695" w:type="dxa"/>
            <w:shd w:val="clear" w:color="auto" w:fill="auto"/>
          </w:tcPr>
          <w:p w14:paraId="3EE12663" w14:textId="77777777" w:rsidR="002C6871" w:rsidRPr="00874DD1" w:rsidRDefault="002C6871" w:rsidP="00875CC2">
            <w:pPr>
              <w:pStyle w:val="TAL"/>
            </w:pPr>
            <w:r w:rsidRPr="00874DD1">
              <w:t>7</w:t>
            </w:r>
          </w:p>
        </w:tc>
        <w:tc>
          <w:tcPr>
            <w:tcW w:w="1130" w:type="dxa"/>
            <w:shd w:val="clear" w:color="auto" w:fill="auto"/>
          </w:tcPr>
          <w:p w14:paraId="5E8A8CA3" w14:textId="77777777" w:rsidR="002C6871" w:rsidRPr="00874DD1" w:rsidRDefault="002C6871" w:rsidP="00875CC2">
            <w:pPr>
              <w:pStyle w:val="TAL"/>
            </w:pPr>
            <w:r w:rsidRPr="00874DD1">
              <w:t>5..13</w:t>
            </w:r>
          </w:p>
        </w:tc>
        <w:tc>
          <w:tcPr>
            <w:tcW w:w="2826" w:type="dxa"/>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jc w:val="center"/>
        </w:trPr>
        <w:tc>
          <w:tcPr>
            <w:tcW w:w="2728" w:type="dxa"/>
            <w:shd w:val="clear" w:color="auto" w:fill="auto"/>
            <w:noWrap/>
          </w:tcPr>
          <w:p w14:paraId="46FAA8C5" w14:textId="3419C75E" w:rsidR="002C6871" w:rsidRPr="00874DD1" w:rsidRDefault="002C6871" w:rsidP="00875CC2">
            <w:pPr>
              <w:pStyle w:val="TAL"/>
            </w:pPr>
            <w:proofErr w:type="spellStart"/>
            <w:r w:rsidRPr="00874DD1">
              <w:t>px_MCX_IPCAN_</w:t>
            </w:r>
            <w:r w:rsidR="00EC6677" w:rsidRPr="00874DD1">
              <w:t>Dedicated</w:t>
            </w:r>
            <w:r w:rsidRPr="00874DD1">
              <w:t>EpsBearerId_</w:t>
            </w:r>
            <w:r w:rsidR="00EC6677" w:rsidRPr="00874DD1">
              <w:t>MCPTT</w:t>
            </w:r>
            <w:proofErr w:type="spellEnd"/>
          </w:p>
        </w:tc>
        <w:tc>
          <w:tcPr>
            <w:tcW w:w="1509" w:type="dxa"/>
            <w:shd w:val="clear" w:color="auto" w:fill="auto"/>
            <w:vAlign w:val="center"/>
          </w:tcPr>
          <w:p w14:paraId="19297917" w14:textId="77777777" w:rsidR="002C6871" w:rsidRPr="00874DD1" w:rsidRDefault="002C6871" w:rsidP="00875CC2">
            <w:pPr>
              <w:pStyle w:val="TAL"/>
            </w:pPr>
            <w:proofErr w:type="spellStart"/>
            <w:r w:rsidRPr="00874DD1">
              <w:t>MCX_IPCAN_EpsBearerId_Type</w:t>
            </w:r>
            <w:proofErr w:type="spellEnd"/>
          </w:p>
        </w:tc>
        <w:tc>
          <w:tcPr>
            <w:tcW w:w="1695" w:type="dxa"/>
            <w:shd w:val="clear" w:color="auto" w:fill="auto"/>
          </w:tcPr>
          <w:p w14:paraId="671733EE" w14:textId="77777777" w:rsidR="002C6871" w:rsidRPr="00874DD1" w:rsidRDefault="002C6871" w:rsidP="00875CC2">
            <w:pPr>
              <w:pStyle w:val="TAL"/>
            </w:pPr>
            <w:r w:rsidRPr="00874DD1">
              <w:t>8</w:t>
            </w:r>
          </w:p>
        </w:tc>
        <w:tc>
          <w:tcPr>
            <w:tcW w:w="1130" w:type="dxa"/>
            <w:shd w:val="clear" w:color="auto" w:fill="auto"/>
          </w:tcPr>
          <w:p w14:paraId="003023BB" w14:textId="77777777" w:rsidR="002C6871" w:rsidRPr="00874DD1" w:rsidRDefault="002C6871" w:rsidP="00875CC2">
            <w:pPr>
              <w:pStyle w:val="TAL"/>
            </w:pPr>
            <w:r w:rsidRPr="00874DD1">
              <w:t>5..13</w:t>
            </w:r>
          </w:p>
        </w:tc>
        <w:tc>
          <w:tcPr>
            <w:tcW w:w="2826" w:type="dxa"/>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jc w:val="center"/>
        </w:trPr>
        <w:tc>
          <w:tcPr>
            <w:tcW w:w="2728" w:type="dxa"/>
            <w:shd w:val="clear" w:color="auto" w:fill="auto"/>
            <w:noWrap/>
          </w:tcPr>
          <w:p w14:paraId="7F96CC97" w14:textId="59E90CC0" w:rsidR="002C6871" w:rsidRPr="00874DD1" w:rsidRDefault="002C6871" w:rsidP="00875CC2">
            <w:pPr>
              <w:pStyle w:val="TAL"/>
            </w:pPr>
            <w:proofErr w:type="spellStart"/>
            <w:r w:rsidRPr="00874DD1">
              <w:t>px_MCX_IPCAN_</w:t>
            </w:r>
            <w:r w:rsidR="00EC6677" w:rsidRPr="00874DD1">
              <w:t>Dedicated</w:t>
            </w:r>
            <w:r w:rsidRPr="00874DD1">
              <w:t>EpsBearerId_MCVideo</w:t>
            </w:r>
            <w:proofErr w:type="spellEnd"/>
          </w:p>
        </w:tc>
        <w:tc>
          <w:tcPr>
            <w:tcW w:w="1509" w:type="dxa"/>
            <w:shd w:val="clear" w:color="auto" w:fill="auto"/>
            <w:vAlign w:val="center"/>
          </w:tcPr>
          <w:p w14:paraId="5733AD06" w14:textId="77777777" w:rsidR="002C6871" w:rsidRPr="00874DD1" w:rsidRDefault="002C6871" w:rsidP="00875CC2">
            <w:pPr>
              <w:pStyle w:val="TAL"/>
            </w:pPr>
            <w:proofErr w:type="spellStart"/>
            <w:r w:rsidRPr="00874DD1">
              <w:t>MCX_IPCAN_EpsBearerId_Type</w:t>
            </w:r>
            <w:proofErr w:type="spellEnd"/>
          </w:p>
        </w:tc>
        <w:tc>
          <w:tcPr>
            <w:tcW w:w="1695" w:type="dxa"/>
            <w:shd w:val="clear" w:color="auto" w:fill="auto"/>
          </w:tcPr>
          <w:p w14:paraId="748195DE" w14:textId="77777777" w:rsidR="002C6871" w:rsidRPr="00874DD1" w:rsidRDefault="002C6871" w:rsidP="00875CC2">
            <w:pPr>
              <w:pStyle w:val="TAL"/>
            </w:pPr>
            <w:r w:rsidRPr="00874DD1">
              <w:t>9</w:t>
            </w:r>
          </w:p>
        </w:tc>
        <w:tc>
          <w:tcPr>
            <w:tcW w:w="1130" w:type="dxa"/>
            <w:shd w:val="clear" w:color="auto" w:fill="auto"/>
          </w:tcPr>
          <w:p w14:paraId="2A5F6BEC" w14:textId="77777777" w:rsidR="002C6871" w:rsidRPr="00874DD1" w:rsidRDefault="002C6871" w:rsidP="00875CC2">
            <w:pPr>
              <w:pStyle w:val="TAL"/>
            </w:pPr>
            <w:r w:rsidRPr="00874DD1">
              <w:t>5..13</w:t>
            </w:r>
          </w:p>
        </w:tc>
        <w:tc>
          <w:tcPr>
            <w:tcW w:w="2826" w:type="dxa"/>
            <w:shd w:val="clear" w:color="auto" w:fill="auto"/>
          </w:tcPr>
          <w:p w14:paraId="29BC0365" w14:textId="5C9AF6DE" w:rsidR="002C6871" w:rsidRPr="00874DD1" w:rsidRDefault="002C6871" w:rsidP="00875CC2">
            <w:pPr>
              <w:pStyle w:val="TAL"/>
            </w:pPr>
            <w:r w:rsidRPr="00874DD1">
              <w:t xml:space="preserve">Dedicated EPS bearer for </w:t>
            </w:r>
            <w:proofErr w:type="spellStart"/>
            <w:r w:rsidR="00EC6677" w:rsidRPr="00874DD1">
              <w:t>MCVideo</w:t>
            </w:r>
            <w:proofErr w:type="spellEnd"/>
          </w:p>
        </w:tc>
      </w:tr>
      <w:tr w:rsidR="00EC6677" w:rsidRPr="00874DD1" w14:paraId="40BFA0F0" w14:textId="77777777" w:rsidTr="00EC6677">
        <w:trPr>
          <w:jc w:val="center"/>
        </w:trPr>
        <w:tc>
          <w:tcPr>
            <w:tcW w:w="2728" w:type="dxa"/>
            <w:shd w:val="clear" w:color="auto" w:fill="auto"/>
            <w:noWrap/>
          </w:tcPr>
          <w:p w14:paraId="2083572F" w14:textId="77777777" w:rsidR="00EC6677" w:rsidRPr="00874DD1" w:rsidRDefault="00EC6677" w:rsidP="003A5F40">
            <w:pPr>
              <w:pStyle w:val="TAL"/>
            </w:pPr>
            <w:proofErr w:type="spellStart"/>
            <w:r w:rsidRPr="00874DD1">
              <w:t>px_MCX_IPCAN_DedicatedEpsBearerId_MCData</w:t>
            </w:r>
            <w:proofErr w:type="spellEnd"/>
          </w:p>
        </w:tc>
        <w:tc>
          <w:tcPr>
            <w:tcW w:w="1509" w:type="dxa"/>
            <w:shd w:val="clear" w:color="auto" w:fill="auto"/>
            <w:vAlign w:val="center"/>
          </w:tcPr>
          <w:p w14:paraId="69B470ED" w14:textId="77777777" w:rsidR="00EC6677" w:rsidRPr="00874DD1" w:rsidRDefault="00EC6677" w:rsidP="003A5F40">
            <w:pPr>
              <w:pStyle w:val="TAL"/>
            </w:pPr>
            <w:proofErr w:type="spellStart"/>
            <w:r w:rsidRPr="00874DD1">
              <w:t>MCX_IPCAN_EpsBearerId_Type</w:t>
            </w:r>
            <w:proofErr w:type="spellEnd"/>
          </w:p>
        </w:tc>
        <w:tc>
          <w:tcPr>
            <w:tcW w:w="1695" w:type="dxa"/>
            <w:shd w:val="clear" w:color="auto" w:fill="auto"/>
          </w:tcPr>
          <w:p w14:paraId="4A5D1F8B" w14:textId="77777777" w:rsidR="00EC6677" w:rsidRPr="00874DD1" w:rsidRDefault="00EC6677" w:rsidP="003A5F40">
            <w:pPr>
              <w:pStyle w:val="TAL"/>
            </w:pPr>
            <w:r w:rsidRPr="00874DD1">
              <w:t>10</w:t>
            </w:r>
          </w:p>
        </w:tc>
        <w:tc>
          <w:tcPr>
            <w:tcW w:w="1130" w:type="dxa"/>
            <w:shd w:val="clear" w:color="auto" w:fill="auto"/>
          </w:tcPr>
          <w:p w14:paraId="71900377" w14:textId="77777777" w:rsidR="00EC6677" w:rsidRPr="00874DD1" w:rsidRDefault="00EC6677" w:rsidP="003A5F40">
            <w:pPr>
              <w:pStyle w:val="TAL"/>
            </w:pPr>
            <w:r w:rsidRPr="00874DD1">
              <w:t>5..13</w:t>
            </w:r>
          </w:p>
        </w:tc>
        <w:tc>
          <w:tcPr>
            <w:tcW w:w="2826" w:type="dxa"/>
            <w:shd w:val="clear" w:color="auto" w:fill="auto"/>
          </w:tcPr>
          <w:p w14:paraId="3CE1E29E" w14:textId="77777777" w:rsidR="00EC6677" w:rsidRPr="00874DD1" w:rsidRDefault="00EC6677" w:rsidP="003A5F40">
            <w:pPr>
              <w:pStyle w:val="TAL"/>
            </w:pPr>
            <w:r w:rsidRPr="00874DD1">
              <w:t xml:space="preserve">Dedicated EPS bearer for </w:t>
            </w:r>
            <w:proofErr w:type="spellStart"/>
            <w:r w:rsidRPr="00874DD1">
              <w:t>MCData</w:t>
            </w:r>
            <w:proofErr w:type="spellEnd"/>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340" w:name="_Toc27406717"/>
      <w:bookmarkStart w:id="341" w:name="_Toc36037484"/>
      <w:bookmarkStart w:id="342" w:name="_Toc43837855"/>
      <w:bookmarkStart w:id="343" w:name="_Toc51832400"/>
      <w:bookmarkStart w:id="344" w:name="_Toc60167104"/>
      <w:bookmarkStart w:id="345" w:name="_Toc68108946"/>
      <w:bookmarkStart w:id="346" w:name="_Toc75458755"/>
      <w:bookmarkStart w:id="347" w:name="_Toc90631880"/>
      <w:bookmarkStart w:id="348" w:name="_Toc178185917"/>
      <w:r w:rsidRPr="00874DD1">
        <w:t>10</w:t>
      </w:r>
      <w:r w:rsidRPr="00874DD1">
        <w:tab/>
      </w:r>
      <w:proofErr w:type="spellStart"/>
      <w:r w:rsidRPr="00874DD1">
        <w:t>Postambles</w:t>
      </w:r>
      <w:bookmarkEnd w:id="340"/>
      <w:bookmarkEnd w:id="341"/>
      <w:bookmarkEnd w:id="342"/>
      <w:bookmarkEnd w:id="343"/>
      <w:bookmarkEnd w:id="344"/>
      <w:bookmarkEnd w:id="345"/>
      <w:bookmarkEnd w:id="346"/>
      <w:bookmarkEnd w:id="347"/>
      <w:bookmarkEnd w:id="348"/>
      <w:proofErr w:type="spellEnd"/>
    </w:p>
    <w:p w14:paraId="2BD55D6D" w14:textId="77777777" w:rsidR="00DD307B" w:rsidRPr="00874DD1" w:rsidRDefault="00DD307B" w:rsidP="00DD307B">
      <w:pPr>
        <w:pStyle w:val="Heading2"/>
      </w:pPr>
      <w:bookmarkStart w:id="349" w:name="_Toc27406718"/>
      <w:bookmarkStart w:id="350" w:name="_Toc36037485"/>
      <w:bookmarkStart w:id="351" w:name="_Toc43837856"/>
      <w:bookmarkStart w:id="352" w:name="_Toc51832401"/>
      <w:bookmarkStart w:id="353" w:name="_Toc60167105"/>
      <w:bookmarkStart w:id="354" w:name="_Toc68108947"/>
      <w:bookmarkStart w:id="355" w:name="_Toc75458756"/>
      <w:bookmarkStart w:id="356" w:name="_Toc90631881"/>
      <w:bookmarkStart w:id="357" w:name="_Toc178185918"/>
      <w:r w:rsidRPr="00874DD1">
        <w:t>10.1</w:t>
      </w:r>
      <w:r w:rsidRPr="00874DD1">
        <w:tab/>
        <w:t>Introduction</w:t>
      </w:r>
      <w:bookmarkEnd w:id="349"/>
      <w:bookmarkEnd w:id="350"/>
      <w:bookmarkEnd w:id="351"/>
      <w:bookmarkEnd w:id="352"/>
      <w:bookmarkEnd w:id="353"/>
      <w:bookmarkEnd w:id="354"/>
      <w:bookmarkEnd w:id="355"/>
      <w:bookmarkEnd w:id="356"/>
      <w:bookmarkEnd w:id="357"/>
    </w:p>
    <w:p w14:paraId="336DF37E" w14:textId="77777777" w:rsidR="00DD307B" w:rsidRPr="00874DD1" w:rsidRDefault="00DD307B" w:rsidP="00DD307B">
      <w:r w:rsidRPr="00874DD1">
        <w:t xml:space="preserve">The purpose of the present clause 10 is to specify the </w:t>
      </w:r>
      <w:proofErr w:type="spellStart"/>
      <w:r w:rsidRPr="00874DD1">
        <w:t>postambles</w:t>
      </w:r>
      <w:proofErr w:type="spellEnd"/>
      <w:r w:rsidRPr="00874DD1">
        <w:t xml:space="preserve">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358" w:name="_Toc27406719"/>
      <w:bookmarkStart w:id="359" w:name="_Toc36037486"/>
      <w:bookmarkStart w:id="360" w:name="_Toc43837857"/>
      <w:bookmarkStart w:id="361" w:name="_Toc51832402"/>
      <w:bookmarkStart w:id="362" w:name="_Toc60167106"/>
      <w:bookmarkStart w:id="363" w:name="_Toc68108948"/>
      <w:bookmarkStart w:id="364" w:name="_Toc75458757"/>
      <w:bookmarkStart w:id="365" w:name="_Toc90631882"/>
      <w:bookmarkStart w:id="366" w:name="_Toc178185919"/>
      <w:r w:rsidRPr="00874DD1">
        <w:t>10.2</w:t>
      </w:r>
      <w:r w:rsidRPr="00874DD1">
        <w:tab/>
        <w:t>MC</w:t>
      </w:r>
      <w:r w:rsidR="009E7C17" w:rsidRPr="00874DD1">
        <w:t>X</w:t>
      </w:r>
      <w:bookmarkEnd w:id="358"/>
      <w:bookmarkEnd w:id="359"/>
      <w:bookmarkEnd w:id="360"/>
      <w:bookmarkEnd w:id="361"/>
      <w:bookmarkEnd w:id="362"/>
      <w:bookmarkEnd w:id="363"/>
      <w:bookmarkEnd w:id="364"/>
      <w:bookmarkEnd w:id="365"/>
      <w:bookmarkEnd w:id="366"/>
    </w:p>
    <w:p w14:paraId="05000008" w14:textId="77777777" w:rsidR="00DD307B" w:rsidRPr="00874DD1" w:rsidRDefault="00DD307B" w:rsidP="00DD307B">
      <w:r w:rsidRPr="00874DD1">
        <w:t xml:space="preserve">The </w:t>
      </w:r>
      <w:proofErr w:type="spellStart"/>
      <w:r w:rsidRPr="00874DD1">
        <w:t>postambles</w:t>
      </w:r>
      <w:proofErr w:type="spellEnd"/>
      <w:r w:rsidRPr="00874DD1">
        <w:t xml:space="preserve">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367" w:name="_Toc27406720"/>
      <w:bookmarkStart w:id="368" w:name="_Toc36037487"/>
      <w:bookmarkStart w:id="369" w:name="_Toc43837858"/>
      <w:bookmarkStart w:id="370" w:name="_Toc51832403"/>
      <w:bookmarkStart w:id="371" w:name="_Toc60167107"/>
      <w:bookmarkStart w:id="372" w:name="_Toc68108949"/>
      <w:bookmarkStart w:id="373" w:name="_Toc75458758"/>
      <w:bookmarkStart w:id="374" w:name="_Toc90631883"/>
      <w:bookmarkStart w:id="375" w:name="_Toc178185920"/>
      <w:r w:rsidR="008174DE" w:rsidRPr="00874DD1">
        <w:lastRenderedPageBreak/>
        <w:t xml:space="preserve">Annex </w:t>
      </w:r>
      <w:r w:rsidR="00080512" w:rsidRPr="00874DD1">
        <w:t>A (normative):</w:t>
      </w:r>
      <w:r w:rsidR="00080512" w:rsidRPr="00874DD1">
        <w:br/>
      </w:r>
      <w:r w:rsidR="008174DE" w:rsidRPr="00874DD1">
        <w:t>Test Suites</w:t>
      </w:r>
      <w:bookmarkEnd w:id="367"/>
      <w:bookmarkEnd w:id="368"/>
      <w:bookmarkEnd w:id="369"/>
      <w:bookmarkEnd w:id="370"/>
      <w:bookmarkEnd w:id="371"/>
      <w:bookmarkEnd w:id="372"/>
      <w:bookmarkEnd w:id="373"/>
      <w:bookmarkEnd w:id="374"/>
      <w:bookmarkEnd w:id="375"/>
    </w:p>
    <w:p w14:paraId="6C99ABC7" w14:textId="77777777" w:rsidR="00DD307B" w:rsidRPr="00874DD1" w:rsidRDefault="00DD307B" w:rsidP="00DD307B">
      <w:pPr>
        <w:pStyle w:val="Heading1"/>
      </w:pPr>
      <w:bookmarkStart w:id="376" w:name="_Toc27406721"/>
      <w:bookmarkStart w:id="377" w:name="_Toc36037488"/>
      <w:bookmarkStart w:id="378" w:name="_Toc43837859"/>
      <w:bookmarkStart w:id="379" w:name="_Toc51832404"/>
      <w:bookmarkStart w:id="380" w:name="_Toc60167108"/>
      <w:bookmarkStart w:id="381" w:name="_Toc68108950"/>
      <w:bookmarkStart w:id="382" w:name="_Toc75458759"/>
      <w:bookmarkStart w:id="383" w:name="_Toc90631884"/>
      <w:bookmarkStart w:id="384" w:name="_Toc178185921"/>
      <w:r w:rsidRPr="00874DD1">
        <w:t>A.1</w:t>
      </w:r>
      <w:r w:rsidRPr="00874DD1">
        <w:tab/>
        <w:t>Introduction</w:t>
      </w:r>
      <w:bookmarkEnd w:id="376"/>
      <w:bookmarkEnd w:id="377"/>
      <w:bookmarkEnd w:id="378"/>
      <w:bookmarkEnd w:id="379"/>
      <w:bookmarkEnd w:id="380"/>
      <w:bookmarkEnd w:id="381"/>
      <w:bookmarkEnd w:id="382"/>
      <w:bookmarkEnd w:id="383"/>
      <w:bookmarkEnd w:id="384"/>
    </w:p>
    <w:p w14:paraId="5E5FF4F1" w14:textId="57B3C5DA"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00A10DD4" w:rsidRPr="00A10DD4">
        <w:t>-1</w:t>
      </w:r>
      <w:r w:rsidRPr="00874DD1">
        <w:t xml:space="preserve"> [31].</w:t>
      </w:r>
    </w:p>
    <w:p w14:paraId="2244A0F0" w14:textId="77777777" w:rsidR="008174DE" w:rsidRPr="00874DD1" w:rsidRDefault="008174DE" w:rsidP="008174DE">
      <w:pPr>
        <w:pStyle w:val="Heading1"/>
      </w:pPr>
      <w:bookmarkStart w:id="385" w:name="_Toc27406722"/>
      <w:bookmarkStart w:id="386" w:name="_Toc36037489"/>
      <w:bookmarkStart w:id="387" w:name="_Toc43837860"/>
      <w:bookmarkStart w:id="388" w:name="_Toc51832405"/>
      <w:bookmarkStart w:id="389" w:name="_Toc60167109"/>
      <w:bookmarkStart w:id="390" w:name="_Toc68108951"/>
      <w:bookmarkStart w:id="391" w:name="_Toc75458760"/>
      <w:bookmarkStart w:id="392" w:name="_Toc90631885"/>
      <w:bookmarkStart w:id="393" w:name="_Toc178185922"/>
      <w:r w:rsidRPr="00874DD1">
        <w:t>A.</w:t>
      </w:r>
      <w:r w:rsidR="00DD307B" w:rsidRPr="00874DD1">
        <w:t>2</w:t>
      </w:r>
      <w:r w:rsidRPr="00874DD1">
        <w:tab/>
        <w:t>Baseline of specifications</w:t>
      </w:r>
      <w:bookmarkEnd w:id="385"/>
      <w:bookmarkEnd w:id="386"/>
      <w:bookmarkEnd w:id="387"/>
      <w:bookmarkEnd w:id="388"/>
      <w:bookmarkEnd w:id="389"/>
      <w:bookmarkEnd w:id="390"/>
      <w:bookmarkEnd w:id="391"/>
      <w:bookmarkEnd w:id="392"/>
      <w:bookmarkEnd w:id="393"/>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394" w:name="_Toc27406723"/>
      <w:bookmarkStart w:id="395" w:name="_Toc36037490"/>
      <w:bookmarkStart w:id="396" w:name="_Toc43837861"/>
      <w:bookmarkStart w:id="397" w:name="_Toc51832406"/>
      <w:bookmarkStart w:id="398" w:name="_Toc60167110"/>
      <w:bookmarkStart w:id="399" w:name="_Toc68108952"/>
      <w:bookmarkStart w:id="400" w:name="_Toc75458761"/>
      <w:bookmarkStart w:id="401" w:name="_Toc90631886"/>
      <w:bookmarkStart w:id="402" w:name="_Toc178185923"/>
      <w:r w:rsidRPr="00874DD1">
        <w:t>A.3</w:t>
      </w:r>
      <w:r w:rsidRPr="00874DD1">
        <w:tab/>
        <w:t>MC</w:t>
      </w:r>
      <w:r w:rsidR="009E7C17" w:rsidRPr="00874DD1">
        <w:t>X</w:t>
      </w:r>
      <w:bookmarkEnd w:id="394"/>
      <w:bookmarkEnd w:id="395"/>
      <w:bookmarkEnd w:id="396"/>
      <w:bookmarkEnd w:id="397"/>
      <w:bookmarkEnd w:id="398"/>
      <w:bookmarkEnd w:id="399"/>
      <w:bookmarkEnd w:id="400"/>
      <w:r w:rsidR="00900DC0" w:rsidRPr="00874DD1">
        <w:t xml:space="preserve"> Client Test Suites</w:t>
      </w:r>
      <w:bookmarkEnd w:id="401"/>
      <w:bookmarkEnd w:id="402"/>
    </w:p>
    <w:p w14:paraId="40AA8E34" w14:textId="553697D8" w:rsidR="00DD307B" w:rsidRPr="00874DD1" w:rsidRDefault="00DD307B" w:rsidP="00F02FA8">
      <w:pPr>
        <w:pStyle w:val="Heading2"/>
      </w:pPr>
      <w:bookmarkStart w:id="403" w:name="_Toc27406724"/>
      <w:bookmarkStart w:id="404" w:name="_Toc36037491"/>
      <w:bookmarkStart w:id="405" w:name="_Toc43837862"/>
      <w:bookmarkStart w:id="406" w:name="_Toc51832407"/>
      <w:bookmarkStart w:id="407" w:name="_Toc60167111"/>
      <w:bookmarkStart w:id="408" w:name="_Toc68108953"/>
      <w:bookmarkStart w:id="409" w:name="_Toc75458762"/>
      <w:bookmarkStart w:id="410" w:name="_Toc90631887"/>
      <w:bookmarkStart w:id="411" w:name="_Toc178185924"/>
      <w:r w:rsidRPr="00874DD1">
        <w:t>A.3.1</w:t>
      </w:r>
      <w:r w:rsidRPr="00874DD1">
        <w:tab/>
      </w:r>
      <w:r w:rsidR="00900DC0" w:rsidRPr="00874DD1">
        <w:t xml:space="preserve">MCPTT </w:t>
      </w:r>
      <w:r w:rsidRPr="00874DD1">
        <w:t>Client Test Suites</w:t>
      </w:r>
      <w:bookmarkEnd w:id="403"/>
      <w:bookmarkEnd w:id="404"/>
      <w:bookmarkEnd w:id="405"/>
      <w:bookmarkEnd w:id="406"/>
      <w:bookmarkEnd w:id="407"/>
      <w:bookmarkEnd w:id="408"/>
      <w:bookmarkEnd w:id="409"/>
      <w:bookmarkEnd w:id="410"/>
      <w:bookmarkEnd w:id="411"/>
    </w:p>
    <w:p w14:paraId="7132BB19" w14:textId="1618A0EE" w:rsidR="00900DC0" w:rsidRPr="00874DD1" w:rsidRDefault="00900DC0" w:rsidP="00900DC0"/>
    <w:p w14:paraId="42408FDD" w14:textId="77777777" w:rsidR="00900DC0" w:rsidRPr="00874DD1" w:rsidRDefault="00900DC0" w:rsidP="00900DC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lastRenderedPageBreak/>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874DD1"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874DD1"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lastRenderedPageBreak/>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874DD1"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900DC0" w:rsidRPr="00874DD1"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5.1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Authentication / User Authorisation / UE Configuration / User Profile</w:t>
            </w:r>
          </w:p>
        </w:tc>
      </w:tr>
      <w:tr w:rsidR="008020C4" w:rsidRPr="00874DD1" w14:paraId="2696699B"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Group Affiliation / Remote change / De-affiliation / Home MCPTT system</w:t>
            </w:r>
          </w:p>
        </w:tc>
      </w:tr>
      <w:tr w:rsidR="001C3383" w:rsidRPr="00874DD1" w14:paraId="2C343251"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1C3383" w:rsidRPr="00874DD1" w:rsidRDefault="001C3383" w:rsidP="003A5F40">
            <w:pPr>
              <w:keepNext/>
              <w:keepLines/>
              <w:spacing w:after="0"/>
              <w:rPr>
                <w:rFonts w:ascii="Arial" w:hAnsi="Arial"/>
                <w:sz w:val="18"/>
              </w:rPr>
            </w:pPr>
            <w:r w:rsidRPr="00874DD1">
              <w:rPr>
                <w:rFonts w:ascii="Arial" w:hAnsi="Arial"/>
                <w:sz w:val="18"/>
              </w:rPr>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1C3383" w:rsidRPr="00874DD1" w:rsidRDefault="001C3383" w:rsidP="003A5F40">
            <w:pPr>
              <w:keepNext/>
              <w:keepLines/>
              <w:spacing w:after="0"/>
              <w:rPr>
                <w:rFonts w:ascii="Arial" w:hAnsi="Arial"/>
                <w:sz w:val="18"/>
              </w:rPr>
            </w:pPr>
            <w:r w:rsidRPr="00874DD1">
              <w:rPr>
                <w:rFonts w:ascii="Arial" w:hAnsi="Arial"/>
                <w:sz w:val="18"/>
              </w:rPr>
              <w:t>MCPTT / Configuration / Pre-established Session Establishment / Pre-established Session Modification / Pre-established Session Release</w:t>
            </w:r>
          </w:p>
        </w:tc>
      </w:tr>
      <w:tr w:rsidR="0016404E" w:rsidRPr="00874DD1" w14:paraId="6D909B4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EB21C4" w14:textId="68AB25D3" w:rsidR="0016404E" w:rsidRPr="00874DD1" w:rsidRDefault="0016404E" w:rsidP="0016404E">
            <w:pPr>
              <w:keepNext/>
              <w:keepLines/>
              <w:spacing w:after="0"/>
              <w:rPr>
                <w:rFonts w:ascii="Arial" w:hAnsi="Arial"/>
                <w:sz w:val="18"/>
              </w:rPr>
            </w:pPr>
            <w:r w:rsidRPr="00874DD1">
              <w:rPr>
                <w:rFonts w:ascii="Arial" w:hAnsi="Arial"/>
                <w:sz w:val="18"/>
              </w:rPr>
              <w:t>5.</w:t>
            </w:r>
            <w:r>
              <w:rPr>
                <w:rFonts w:ascii="Arial" w:hAnsi="Arial"/>
                <w:sz w:val="18"/>
              </w:rPr>
              <w:t>6</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7B203C" w14:textId="08D6FBA1" w:rsidR="0016404E" w:rsidRPr="00874DD1" w:rsidRDefault="0016404E" w:rsidP="0016404E">
            <w:pPr>
              <w:keepNext/>
              <w:keepLines/>
              <w:spacing w:after="0"/>
              <w:rPr>
                <w:rFonts w:ascii="Arial" w:hAnsi="Arial"/>
                <w:sz w:val="18"/>
              </w:rPr>
            </w:pPr>
            <w:r w:rsidRPr="004919C2">
              <w:rPr>
                <w:rFonts w:ascii="Arial" w:hAnsi="Arial"/>
                <w:sz w:val="18"/>
              </w:rPr>
              <w:t xml:space="preserve">Configuration / </w:t>
            </w:r>
            <w:proofErr w:type="spellStart"/>
            <w:r w:rsidRPr="004919C2">
              <w:rPr>
                <w:rFonts w:ascii="Arial" w:hAnsi="Arial"/>
                <w:sz w:val="18"/>
              </w:rPr>
              <w:t>Downoad</w:t>
            </w:r>
            <w:proofErr w:type="spellEnd"/>
            <w:r w:rsidRPr="004919C2">
              <w:rPr>
                <w:rFonts w:ascii="Arial" w:hAnsi="Arial"/>
                <w:sz w:val="18"/>
              </w:rPr>
              <w:t xml:space="preserve"> CSK</w:t>
            </w:r>
          </w:p>
        </w:tc>
      </w:tr>
      <w:tr w:rsidR="00887ACF" w:rsidRPr="004919C2" w14:paraId="01A160FF"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20B290" w14:textId="77777777" w:rsidR="00887ACF" w:rsidRPr="00874DD1" w:rsidRDefault="00887ACF" w:rsidP="00EE77C5">
            <w:pPr>
              <w:keepNext/>
              <w:keepLines/>
              <w:spacing w:after="0"/>
              <w:rPr>
                <w:rFonts w:ascii="Arial" w:hAnsi="Arial"/>
                <w:sz w:val="18"/>
              </w:rPr>
            </w:pPr>
            <w:r w:rsidRPr="00565AFE">
              <w:rPr>
                <w:rFonts w:ascii="Arial" w:hAnsi="Arial"/>
                <w:sz w:val="18"/>
              </w:rPr>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6F3DC3" w14:textId="77777777" w:rsidR="00887ACF" w:rsidRPr="004919C2" w:rsidRDefault="00887ACF" w:rsidP="00EE77C5">
            <w:pPr>
              <w:keepNext/>
              <w:keepLines/>
              <w:spacing w:after="0"/>
              <w:rPr>
                <w:rFonts w:ascii="Arial" w:hAnsi="Arial"/>
                <w:sz w:val="18"/>
              </w:rPr>
            </w:pPr>
            <w:r w:rsidRPr="00565AFE">
              <w:rPr>
                <w:rFonts w:ascii="Arial" w:hAnsi="Arial"/>
                <w:sz w:val="18"/>
              </w:rPr>
              <w:t>Configuration / Functional Alias / Functional alias status determination / Activate functional alias / Deactivate functional alias</w:t>
            </w:r>
          </w:p>
        </w:tc>
      </w:tr>
      <w:tr w:rsidR="0016404E" w:rsidRPr="00874DD1"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16404E" w:rsidRPr="00874DD1"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16404E" w:rsidRPr="00874DD1" w14:paraId="4E4574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Originated (CO)</w:t>
            </w:r>
          </w:p>
        </w:tc>
      </w:tr>
      <w:tr w:rsidR="0016404E" w:rsidRPr="00874DD1" w14:paraId="14C7AE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Terminated (CT)</w:t>
            </w:r>
          </w:p>
        </w:tc>
      </w:tr>
      <w:tr w:rsidR="0016404E" w:rsidRPr="00874DD1" w14:paraId="417140C8"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16404E" w:rsidRPr="00874DD1" w:rsidRDefault="0016404E" w:rsidP="0016404E">
            <w:pPr>
              <w:keepNext/>
              <w:keepLines/>
              <w:spacing w:after="0"/>
              <w:rPr>
                <w:rFonts w:ascii="Arial" w:hAnsi="Arial"/>
                <w:sz w:val="18"/>
              </w:rPr>
            </w:pPr>
            <w:r w:rsidRPr="00874DD1">
              <w:rPr>
                <w:rFonts w:ascii="Arial" w:hAnsi="Arial"/>
                <w:sz w:val="18"/>
              </w:rPr>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Client originated Pre-established Session Release with associated MCPTT session / Client Originated (CO)</w:t>
            </w:r>
          </w:p>
        </w:tc>
      </w:tr>
      <w:tr w:rsidR="0016404E" w:rsidRPr="00874DD1" w14:paraId="51110FC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16404E" w:rsidRPr="00874DD1" w:rsidRDefault="0016404E" w:rsidP="0016404E">
            <w:pPr>
              <w:keepNext/>
              <w:keepLines/>
              <w:spacing w:after="0"/>
              <w:rPr>
                <w:rFonts w:ascii="Arial" w:hAnsi="Arial"/>
                <w:sz w:val="18"/>
              </w:rPr>
            </w:pPr>
            <w:r w:rsidRPr="00874DD1">
              <w:rPr>
                <w:rFonts w:ascii="Arial" w:hAnsi="Arial"/>
                <w:sz w:val="18"/>
              </w:rPr>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Automatic Commencement Mode / Server originated Pre-established Session Release with associated MCPTT session / Client Terminated (CT)</w:t>
            </w:r>
          </w:p>
        </w:tc>
      </w:tr>
      <w:tr w:rsidR="0016404E" w:rsidRPr="00874DD1" w14:paraId="1C97602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Originated (CO)</w:t>
            </w:r>
          </w:p>
        </w:tc>
      </w:tr>
      <w:tr w:rsidR="0016404E" w:rsidRPr="00874DD1" w14:paraId="2D86A3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Terminated (CT)</w:t>
            </w:r>
          </w:p>
        </w:tc>
      </w:tr>
      <w:tr w:rsidR="0016404E" w:rsidRPr="00874DD1" w14:paraId="643577D0"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16404E" w:rsidRPr="00874DD1" w:rsidRDefault="0016404E" w:rsidP="0016404E">
            <w:pPr>
              <w:keepNext/>
              <w:keepLines/>
              <w:spacing w:after="0"/>
              <w:rPr>
                <w:rFonts w:ascii="Arial" w:hAnsi="Arial"/>
                <w:sz w:val="18"/>
              </w:rPr>
            </w:pPr>
            <w:r w:rsidRPr="00874DD1">
              <w:rPr>
                <w:rFonts w:ascii="Arial" w:hAnsi="Arial"/>
                <w:sz w:val="18"/>
              </w:rPr>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with Temporary Group / Client Originated (CO)</w:t>
            </w:r>
          </w:p>
        </w:tc>
      </w:tr>
      <w:tr w:rsidR="0016404E" w:rsidRPr="00874DD1" w14:paraId="10F5846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Originated (CO)</w:t>
            </w:r>
          </w:p>
        </w:tc>
      </w:tr>
      <w:tr w:rsidR="0016404E" w:rsidRPr="00874DD1" w14:paraId="7E6AD47F"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Terminated (CT)</w:t>
            </w:r>
          </w:p>
        </w:tc>
      </w:tr>
      <w:tr w:rsidR="0016404E" w:rsidRPr="00874DD1" w14:paraId="610DBA3C"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Originated (CO)</w:t>
            </w:r>
          </w:p>
        </w:tc>
      </w:tr>
      <w:tr w:rsidR="0016404E" w:rsidRPr="00874DD1" w14:paraId="69E6825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Terminated (CT)</w:t>
            </w:r>
          </w:p>
        </w:tc>
      </w:tr>
      <w:tr w:rsidR="0016404E" w:rsidRPr="00874DD1" w14:paraId="4536875C"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16404E" w:rsidRPr="00874DD1" w:rsidRDefault="0016404E" w:rsidP="0016404E">
            <w:pPr>
              <w:keepNext/>
              <w:keepLines/>
              <w:spacing w:after="0"/>
              <w:rPr>
                <w:rFonts w:ascii="Arial" w:hAnsi="Arial"/>
                <w:sz w:val="18"/>
              </w:rPr>
            </w:pPr>
            <w:r w:rsidRPr="00874DD1">
              <w:rPr>
                <w:rFonts w:ascii="Arial" w:hAnsi="Arial"/>
                <w:sz w:val="18"/>
              </w:rPr>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Emergency Alert / Client Terminated (CT)</w:t>
            </w:r>
          </w:p>
        </w:tc>
      </w:tr>
      <w:tr w:rsidR="0016404E" w:rsidRPr="00874DD1" w14:paraId="4B545D09"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2E169" w14:textId="6760D15F" w:rsidR="0016404E" w:rsidRPr="00874DD1" w:rsidRDefault="0016404E" w:rsidP="0016404E">
            <w:pPr>
              <w:keepNext/>
              <w:keepLines/>
              <w:spacing w:after="0"/>
              <w:rPr>
                <w:rFonts w:ascii="Arial" w:hAnsi="Arial"/>
                <w:sz w:val="18"/>
              </w:rPr>
            </w:pPr>
            <w:r w:rsidRPr="00874DD1">
              <w:rPr>
                <w:rFonts w:ascii="Arial" w:hAnsi="Arial"/>
                <w:sz w:val="18"/>
              </w:rPr>
              <w:t>6.1.1.1</w:t>
            </w:r>
            <w:r>
              <w:rPr>
                <w:rFonts w:ascii="Arial" w:hAnsi="Arial"/>
                <w:sz w:val="18"/>
              </w:rPr>
              <w:t>7</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AE2F2C" w14:textId="084D0C32" w:rsidR="0016404E" w:rsidRPr="00874DD1" w:rsidRDefault="0016404E" w:rsidP="0016404E">
            <w:pPr>
              <w:keepNext/>
              <w:keepLines/>
              <w:spacing w:after="0"/>
              <w:rPr>
                <w:rFonts w:ascii="Arial" w:hAnsi="Arial"/>
                <w:sz w:val="18"/>
              </w:rPr>
            </w:pPr>
            <w:r w:rsidRPr="00945773">
              <w:rPr>
                <w:rFonts w:ascii="Arial" w:hAnsi="Arial"/>
                <w:sz w:val="18"/>
              </w:rPr>
              <w:t>On-network / Broadcast Group Call using pre-established session / Client originated Pre-established Session Release with associated MCPTT session / Client Originated (CO)</w:t>
            </w:r>
          </w:p>
        </w:tc>
      </w:tr>
      <w:tr w:rsidR="0016404E" w:rsidRPr="00874DD1" w14:paraId="787BE4D4"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16404E" w:rsidRPr="00874DD1" w:rsidRDefault="0016404E" w:rsidP="0016404E">
            <w:pPr>
              <w:keepNext/>
              <w:keepLines/>
              <w:spacing w:after="0"/>
              <w:rPr>
                <w:rFonts w:ascii="Arial" w:hAnsi="Arial"/>
                <w:sz w:val="18"/>
              </w:rPr>
            </w:pPr>
            <w:r w:rsidRPr="00874DD1">
              <w:rPr>
                <w:rFonts w:ascii="Arial" w:hAnsi="Arial"/>
                <w:sz w:val="18"/>
              </w:rPr>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using pre-established session / Client originated Pre-established Session Release with associated MCPTT session / Client Terminated (CT)</w:t>
            </w:r>
          </w:p>
        </w:tc>
      </w:tr>
      <w:tr w:rsidR="00887ACF" w:rsidRPr="00874DD1" w14:paraId="6AD32BC3"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7B278C" w14:textId="77777777" w:rsidR="00887ACF" w:rsidRPr="00874DD1" w:rsidRDefault="00887ACF" w:rsidP="00EE77C5">
            <w:pPr>
              <w:keepNext/>
              <w:keepLines/>
              <w:spacing w:after="0"/>
              <w:rPr>
                <w:rFonts w:ascii="Arial" w:hAnsi="Arial"/>
                <w:sz w:val="18"/>
              </w:rPr>
            </w:pPr>
            <w:r w:rsidRPr="00D80025">
              <w:rPr>
                <w:rFonts w:ascii="Arial" w:hAnsi="Arial"/>
                <w:sz w:val="18"/>
              </w:rPr>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A90FE2" w14:textId="77777777" w:rsidR="00887ACF" w:rsidRPr="00874DD1" w:rsidRDefault="00887ACF" w:rsidP="00EE77C5">
            <w:pPr>
              <w:keepNext/>
              <w:keepLines/>
              <w:spacing w:after="0"/>
              <w:rPr>
                <w:rFonts w:ascii="Arial" w:hAnsi="Arial"/>
                <w:sz w:val="18"/>
              </w:rPr>
            </w:pPr>
            <w:r w:rsidRPr="00D80025">
              <w:rPr>
                <w:rFonts w:ascii="Arial" w:hAnsi="Arial"/>
                <w:sz w:val="18"/>
              </w:rPr>
              <w:t>On-network / On-demand Pre-arranged Group Call / Active functional alias / Client Originated (CO)</w:t>
            </w:r>
          </w:p>
        </w:tc>
      </w:tr>
      <w:tr w:rsidR="0016404E" w:rsidRPr="00874DD1" w14:paraId="11BD4A2E"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F1BAD5" w14:textId="4360F1EE" w:rsidR="0016404E" w:rsidRPr="00874DD1" w:rsidRDefault="0016404E" w:rsidP="0016404E">
            <w:pPr>
              <w:keepNext/>
              <w:keepLines/>
              <w:spacing w:after="0"/>
              <w:rPr>
                <w:rFonts w:ascii="Arial" w:hAnsi="Arial"/>
                <w:sz w:val="18"/>
              </w:rPr>
            </w:pPr>
            <w:r w:rsidRPr="00945773">
              <w:rPr>
                <w:rFonts w:ascii="Arial" w:hAnsi="Arial"/>
                <w:sz w:val="18"/>
              </w:rPr>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993619" w14:textId="792E192A" w:rsidR="0016404E" w:rsidRPr="00874DD1" w:rsidRDefault="0016404E" w:rsidP="0016404E">
            <w:pPr>
              <w:keepNext/>
              <w:keepLines/>
              <w:spacing w:after="0"/>
              <w:rPr>
                <w:rFonts w:ascii="Arial" w:hAnsi="Arial"/>
                <w:sz w:val="18"/>
              </w:rPr>
            </w:pPr>
            <w:r w:rsidRPr="00945773">
              <w:rPr>
                <w:rFonts w:ascii="Arial" w:hAnsi="Arial"/>
                <w:sz w:val="18"/>
              </w:rPr>
              <w:t>On-network / On-demand Pre-arranged Group Call / Multi Talker</w:t>
            </w:r>
          </w:p>
        </w:tc>
      </w:tr>
      <w:tr w:rsidR="0016404E" w:rsidRPr="00874DD1" w14:paraId="14DABF9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16404E" w:rsidRPr="00874DD1" w:rsidRDefault="0016404E" w:rsidP="0016404E">
            <w:pPr>
              <w:keepNext/>
              <w:keepLines/>
              <w:spacing w:after="0"/>
              <w:rPr>
                <w:rFonts w:ascii="Arial" w:hAnsi="Arial"/>
                <w:sz w:val="18"/>
              </w:rPr>
            </w:pPr>
            <w:r w:rsidRPr="00874DD1">
              <w:rPr>
                <w:rFonts w:ascii="Arial" w:hAnsi="Arial"/>
                <w:sz w:val="18"/>
              </w:rPr>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16404E" w:rsidRPr="00874DD1" w:rsidRDefault="0016404E" w:rsidP="0016404E">
            <w:pPr>
              <w:keepNext/>
              <w:keepLines/>
              <w:spacing w:after="0"/>
              <w:rPr>
                <w:rFonts w:ascii="Arial" w:hAnsi="Arial"/>
                <w:sz w:val="18"/>
              </w:rPr>
            </w:pPr>
            <w:r w:rsidRPr="00874DD1">
              <w:rPr>
                <w:rFonts w:ascii="Arial" w:hAnsi="Arial"/>
                <w:sz w:val="18"/>
              </w:rPr>
              <w:t>On-network / On-demand Pre-arranged Group Call / No Implicit Floor Control / Client Originated (CO)</w:t>
            </w:r>
          </w:p>
        </w:tc>
      </w:tr>
      <w:tr w:rsidR="0016404E" w:rsidRPr="00874DD1" w14:paraId="5C8FA3C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Originated (CO)</w:t>
            </w:r>
          </w:p>
        </w:tc>
      </w:tr>
      <w:tr w:rsidR="0016404E" w:rsidRPr="00874DD1" w14:paraId="1545FAE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Terminated (CT)</w:t>
            </w:r>
          </w:p>
        </w:tc>
      </w:tr>
      <w:tr w:rsidR="0016404E" w:rsidRPr="00874DD1" w14:paraId="03910A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Originated (CO)</w:t>
            </w:r>
          </w:p>
        </w:tc>
      </w:tr>
      <w:tr w:rsidR="0016404E" w:rsidRPr="00874DD1" w14:paraId="30553AB9"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Terminated (CT)</w:t>
            </w:r>
          </w:p>
        </w:tc>
      </w:tr>
      <w:tr w:rsidR="0016404E" w:rsidRPr="00874DD1" w14:paraId="6B9DE9E6"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Join Chat Group Session / Upgrade to Emergency / Cancel Emergency / Upgrade to Imminent Peril / Cancel Imminent Peril / Client Originated (CO)</w:t>
            </w:r>
          </w:p>
        </w:tc>
      </w:tr>
      <w:tr w:rsidR="0016404E" w:rsidRPr="00874DD1" w14:paraId="206063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Upgrade to Emergency / Cancel Emergency / Upgrade to Imminent Peril / Cancel Imminent Peril / Client Originated (CT)</w:t>
            </w:r>
          </w:p>
        </w:tc>
      </w:tr>
      <w:tr w:rsidR="00887ACF" w:rsidRPr="00874DD1" w14:paraId="771FDD66"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498CA"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D80025">
              <w:rPr>
                <w:rFonts w:ascii="Arial" w:hAnsi="Arial"/>
                <w:sz w:val="18"/>
              </w:rPr>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AA64132"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D80025">
              <w:rPr>
                <w:rFonts w:ascii="Arial" w:hAnsi="Arial"/>
                <w:sz w:val="18"/>
              </w:rPr>
              <w:t>On-network / Chat Group Call / Join Chat Group Session / Active functional alias / Client Originated (CO)</w:t>
            </w:r>
          </w:p>
        </w:tc>
      </w:tr>
      <w:tr w:rsidR="0016404E" w:rsidRPr="00874DD1" w14:paraId="45BC3A9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16404E" w:rsidRPr="00874DD1" w14:paraId="5288E83E"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16404E" w:rsidRPr="00874DD1" w14:paraId="256C48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Originated (CO)</w:t>
            </w:r>
          </w:p>
        </w:tc>
      </w:tr>
      <w:tr w:rsidR="0016404E" w:rsidRPr="00874DD1" w14:paraId="4A02A995"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Terminated (CT)</w:t>
            </w:r>
          </w:p>
        </w:tc>
      </w:tr>
      <w:tr w:rsidR="0016404E" w:rsidRPr="00874DD1" w14:paraId="423BACF4"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Automatic Commencement Mode / Force of automatic commencement mode / Without Floor Control / Client Originated (CO)</w:t>
            </w:r>
          </w:p>
        </w:tc>
      </w:tr>
      <w:tr w:rsidR="0016404E" w:rsidRPr="00874DD1" w14:paraId="45E77F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Manual Commencement Mode / Force of automatic commencement mode / Without Floor Control / Client Terminated (CT)</w:t>
            </w:r>
          </w:p>
        </w:tc>
      </w:tr>
      <w:tr w:rsidR="0016404E" w:rsidRPr="00874DD1" w14:paraId="10CA907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Originated (CO)</w:t>
            </w:r>
          </w:p>
        </w:tc>
      </w:tr>
      <w:tr w:rsidR="0016404E" w:rsidRPr="00874DD1" w14:paraId="472A9F4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Terminated (CT)</w:t>
            </w:r>
          </w:p>
        </w:tc>
      </w:tr>
      <w:tr w:rsidR="00887ACF" w:rsidRPr="00874DD1" w14:paraId="18001A87"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CD2006"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CC74DB">
              <w:rPr>
                <w:rFonts w:ascii="Arial" w:hAnsi="Arial"/>
                <w:sz w:val="18"/>
              </w:rPr>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527FDE"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CC74DB">
              <w:rPr>
                <w:rFonts w:ascii="Arial" w:hAnsi="Arial"/>
                <w:sz w:val="18"/>
              </w:rPr>
              <w:t>On-network / Private Call / Ambient listening call / Remotely initiated Ambient listening call / Remotely initiated ambient listening call release / Success / Client Originated (CO) / Server initiated ambient call release</w:t>
            </w:r>
          </w:p>
        </w:tc>
      </w:tr>
      <w:tr w:rsidR="0016404E" w:rsidRPr="00874DD1" w14:paraId="09D1651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Remotely initiated Ambient listening call / Remotely initiated ambient listening call release / Success / Client Terminated (CT)</w:t>
            </w:r>
          </w:p>
        </w:tc>
      </w:tr>
      <w:tr w:rsidR="0016404E" w:rsidRPr="00874DD1" w14:paraId="574FEC2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16404E" w:rsidRPr="00874DD1" w:rsidRDefault="0016404E" w:rsidP="0016404E">
            <w:pPr>
              <w:keepNext/>
              <w:keepLines/>
              <w:spacing w:after="0"/>
              <w:rPr>
                <w:rFonts w:ascii="Arial" w:hAnsi="Arial"/>
                <w:sz w:val="18"/>
              </w:rPr>
            </w:pPr>
            <w:r w:rsidRPr="00874DD1">
              <w:rPr>
                <w:rFonts w:ascii="Arial" w:hAnsi="Arial"/>
                <w:sz w:val="18"/>
              </w:rPr>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Originated (CO) / Server initiated ambient call release</w:t>
            </w:r>
          </w:p>
        </w:tc>
      </w:tr>
      <w:tr w:rsidR="0016404E" w:rsidRPr="00874DD1" w14:paraId="58172D4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Terminated (CT)</w:t>
            </w:r>
          </w:p>
        </w:tc>
      </w:tr>
    </w:tbl>
    <w:p w14:paraId="1729F61C" w14:textId="77777777" w:rsidR="00A622B4" w:rsidRDefault="00A622B4" w:rsidP="00A622B4"/>
    <w:p w14:paraId="3FD34885" w14:textId="77777777" w:rsidR="00A622B4" w:rsidRPr="00874DD1" w:rsidRDefault="00A622B4" w:rsidP="00A622B4">
      <w:pPr>
        <w:pStyle w:val="Heading2"/>
      </w:pPr>
      <w:bookmarkStart w:id="412" w:name="_Toc178185925"/>
      <w:r w:rsidRPr="00874DD1">
        <w:t>A.3.</w:t>
      </w:r>
      <w:r>
        <w:t>2</w:t>
      </w:r>
      <w:r w:rsidRPr="00874DD1">
        <w:tab/>
      </w:r>
      <w:proofErr w:type="spellStart"/>
      <w:r w:rsidRPr="00874DD1">
        <w:t>MC</w:t>
      </w:r>
      <w:r>
        <w:t>Video</w:t>
      </w:r>
      <w:proofErr w:type="spellEnd"/>
      <w:r w:rsidRPr="00874DD1">
        <w:t xml:space="preserve"> Client Test Suites</w:t>
      </w:r>
      <w:bookmarkEnd w:id="412"/>
    </w:p>
    <w:p w14:paraId="2791E092" w14:textId="77777777" w:rsidR="00A622B4" w:rsidRDefault="00A622B4" w:rsidP="00A622B4">
      <w:pPr>
        <w:overflowPunct/>
        <w:autoSpaceDE/>
        <w:autoSpaceDN/>
        <w:adjustRightInd/>
        <w:textAlignment w:val="auto"/>
        <w:rPr>
          <w:rFonts w:eastAsia="SimSun"/>
          <w:lang w:eastAsia="en-US"/>
        </w:rPr>
      </w:pPr>
      <w:r>
        <w:rPr>
          <w:rFonts w:eastAsia="SimSun"/>
          <w:lang w:eastAsia="en-US"/>
        </w:rPr>
        <w:t>None.</w:t>
      </w:r>
    </w:p>
    <w:p w14:paraId="22611B1B" w14:textId="77777777" w:rsidR="00A622B4" w:rsidRPr="00874DD1" w:rsidRDefault="00A622B4" w:rsidP="00A622B4">
      <w:pPr>
        <w:pStyle w:val="Heading2"/>
      </w:pPr>
      <w:bookmarkStart w:id="413" w:name="_Toc178185926"/>
      <w:r w:rsidRPr="00874DD1">
        <w:t>A.3.</w:t>
      </w:r>
      <w:r>
        <w:t>3</w:t>
      </w:r>
      <w:r w:rsidRPr="00874DD1">
        <w:tab/>
      </w:r>
      <w:proofErr w:type="spellStart"/>
      <w:r w:rsidRPr="00874DD1">
        <w:t>MC</w:t>
      </w:r>
      <w:r>
        <w:t>Data</w:t>
      </w:r>
      <w:proofErr w:type="spellEnd"/>
      <w:r w:rsidRPr="00874DD1">
        <w:t xml:space="preserve"> Client Test Suites</w:t>
      </w:r>
      <w:bookmarkEnd w:id="413"/>
    </w:p>
    <w:p w14:paraId="02599B07" w14:textId="77777777" w:rsidR="00A622B4" w:rsidRPr="00874DD1" w:rsidRDefault="00A622B4" w:rsidP="00A622B4">
      <w:pPr>
        <w:overflowPunct/>
        <w:autoSpaceDE/>
        <w:autoSpaceDN/>
        <w:adjustRightInd/>
        <w:textAlignment w:val="auto"/>
        <w:rPr>
          <w:rFonts w:eastAsia="SimSun"/>
          <w:lang w:eastAsia="en-US"/>
        </w:rPr>
      </w:pPr>
      <w:r w:rsidRPr="00874DD1">
        <w:rPr>
          <w:rFonts w:eastAsia="SimSun"/>
          <w:lang w:eastAsia="en-US"/>
        </w:rPr>
        <w:t>Table A.3.</w:t>
      </w:r>
      <w:r>
        <w:rPr>
          <w:rFonts w:eastAsia="SimSun"/>
          <w:lang w:eastAsia="en-US"/>
        </w:rPr>
        <w:t>3</w:t>
      </w:r>
      <w:r w:rsidRPr="00874DD1">
        <w:rPr>
          <w:rFonts w:eastAsia="SimSun"/>
          <w:lang w:eastAsia="en-US"/>
        </w:rPr>
        <w:t>-1 lists all approved test cases from TS 36.579-</w:t>
      </w:r>
      <w:r>
        <w:rPr>
          <w:rFonts w:eastAsia="SimSun"/>
          <w:lang w:eastAsia="en-US"/>
        </w:rPr>
        <w:t>7</w:t>
      </w:r>
      <w:r w:rsidRPr="00874DD1">
        <w:rPr>
          <w:rFonts w:eastAsia="SimSun"/>
          <w:lang w:eastAsia="en-US"/>
        </w:rPr>
        <w:t xml:space="preserve"> [</w:t>
      </w:r>
      <w:r>
        <w:rPr>
          <w:rFonts w:eastAsia="SimSun"/>
          <w:lang w:eastAsia="en-US"/>
        </w:rPr>
        <w:t>60</w:t>
      </w:r>
      <w:r w:rsidRPr="00874DD1">
        <w:rPr>
          <w:rFonts w:eastAsia="SimSun"/>
          <w:lang w:eastAsia="en-US"/>
        </w:rPr>
        <w:t>].</w:t>
      </w:r>
    </w:p>
    <w:p w14:paraId="429D0235" w14:textId="77777777" w:rsidR="00A622B4" w:rsidRPr="00874DD1" w:rsidRDefault="00A622B4" w:rsidP="00A622B4">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t>Table A.3.</w:t>
      </w:r>
      <w:r>
        <w:rPr>
          <w:rFonts w:ascii="Arial" w:hAnsi="Arial" w:cs="Arial"/>
          <w:b/>
          <w:lang w:eastAsia="en-US"/>
        </w:rPr>
        <w:t>3</w:t>
      </w:r>
      <w:r w:rsidRPr="00874DD1">
        <w:rPr>
          <w:rFonts w:ascii="Arial" w:hAnsi="Arial" w:cs="Arial"/>
          <w:b/>
          <w:lang w:eastAsia="en-US"/>
        </w:rPr>
        <w:t xml:space="preserve">-1: </w:t>
      </w:r>
      <w:proofErr w:type="spellStart"/>
      <w:r w:rsidRPr="00874DD1">
        <w:rPr>
          <w:rFonts w:ascii="Arial" w:hAnsi="Arial" w:cs="Arial"/>
          <w:b/>
          <w:lang w:eastAsia="en-US"/>
        </w:rPr>
        <w:t>MC</w:t>
      </w:r>
      <w:r>
        <w:rPr>
          <w:rFonts w:ascii="Arial" w:hAnsi="Arial" w:cs="Arial"/>
          <w:b/>
          <w:lang w:eastAsia="en-US"/>
        </w:rPr>
        <w:t>Data</w:t>
      </w:r>
      <w:proofErr w:type="spellEnd"/>
      <w:r w:rsidRPr="00874DD1">
        <w:rPr>
          <w:rFonts w:ascii="Arial" w:hAnsi="Arial" w:cs="Arial"/>
          <w:b/>
          <w:lang w:eastAsia="en-US"/>
        </w:rPr>
        <w:t xml:space="preserve"> Client TTCN test cases from TS 36.579-</w:t>
      </w:r>
      <w:r>
        <w:rPr>
          <w:rFonts w:ascii="Arial" w:hAnsi="Arial" w:cs="Arial"/>
          <w:b/>
          <w:lang w:eastAsia="en-US"/>
        </w:rPr>
        <w:t>7</w:t>
      </w:r>
      <w:r w:rsidRPr="00874DD1">
        <w:rPr>
          <w:rFonts w:ascii="Arial" w:hAnsi="Arial" w:cs="Arial"/>
          <w:b/>
          <w:lang w:eastAsia="en-US"/>
        </w:rPr>
        <w:t xml:space="preserve"> [</w:t>
      </w:r>
      <w:r>
        <w:rPr>
          <w:rFonts w:ascii="Arial" w:hAnsi="Arial" w:cs="Arial"/>
          <w:b/>
          <w:lang w:eastAsia="en-US"/>
        </w:rPr>
        <w:t>60</w:t>
      </w:r>
      <w:r w:rsidRPr="00874DD1">
        <w:rPr>
          <w:rFonts w:ascii="Arial" w:hAnsi="Arial" w:cs="Arial"/>
          <w:b/>
          <w:lang w:eastAsia="en-US"/>
        </w:rPr>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A622B4" w:rsidRPr="00874DD1" w14:paraId="43925452"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6A7A9C" w14:textId="77777777" w:rsidR="00A622B4" w:rsidRPr="00874DD1" w:rsidRDefault="00A622B4" w:rsidP="00FD758A">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EE6480" w14:textId="77777777" w:rsidR="00A622B4" w:rsidRPr="00874DD1" w:rsidRDefault="00A622B4" w:rsidP="00FD758A">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A622B4" w:rsidRPr="00874DD1" w14:paraId="4EFC7B9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B9B5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26605E1"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Configuration / Authentication / User Authorization / UE Configuration / User Profile / Key Generation</w:t>
            </w:r>
          </w:p>
        </w:tc>
      </w:tr>
      <w:tr w:rsidR="00A622B4" w:rsidRPr="00874DD1" w14:paraId="79F1D61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1EAE51"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123E6D"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 xml:space="preserve">On-network / Short Data Service (SDS) / Standalone SDS Using </w:t>
            </w:r>
            <w:proofErr w:type="spellStart"/>
            <w:r w:rsidRPr="00FD758A">
              <w:rPr>
                <w:rFonts w:ascii="Arial" w:hAnsi="Arial" w:cs="Arial"/>
                <w:sz w:val="18"/>
                <w:szCs w:val="18"/>
              </w:rPr>
              <w:t>Signaling</w:t>
            </w:r>
            <w:proofErr w:type="spellEnd"/>
            <w:r w:rsidRPr="00FD758A">
              <w:rPr>
                <w:rFonts w:ascii="Arial" w:hAnsi="Arial" w:cs="Arial"/>
                <w:sz w:val="18"/>
                <w:szCs w:val="18"/>
              </w:rPr>
              <w:t xml:space="preserve"> Control Plane / One-to-one Standalone SDS / Client Originated (CO)</w:t>
            </w:r>
          </w:p>
        </w:tc>
      </w:tr>
      <w:tr w:rsidR="00A622B4" w:rsidRPr="00874DD1" w14:paraId="653728F4"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AFA30C"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60EEA16"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 xml:space="preserve">On-network / Short Data Service (SDS) / Standalone SDS Using </w:t>
            </w:r>
            <w:proofErr w:type="spellStart"/>
            <w:r w:rsidRPr="00FD758A">
              <w:rPr>
                <w:rFonts w:ascii="Arial" w:hAnsi="Arial" w:cs="Arial"/>
                <w:sz w:val="18"/>
                <w:szCs w:val="18"/>
              </w:rPr>
              <w:t>Signaling</w:t>
            </w:r>
            <w:proofErr w:type="spellEnd"/>
            <w:r w:rsidRPr="00FD758A">
              <w:rPr>
                <w:rFonts w:ascii="Arial" w:hAnsi="Arial" w:cs="Arial"/>
                <w:sz w:val="18"/>
                <w:szCs w:val="18"/>
              </w:rPr>
              <w:t xml:space="preserve"> Control Plane / Group Standalone SDS / Client Originated (CO)</w:t>
            </w:r>
          </w:p>
        </w:tc>
      </w:tr>
      <w:tr w:rsidR="00A622B4" w:rsidRPr="00874DD1" w14:paraId="69671DCD"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2B06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D964878"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 xml:space="preserve">On-network / Short Data Service (SDS) / Standalone SDS Using </w:t>
            </w:r>
            <w:proofErr w:type="spellStart"/>
            <w:r w:rsidRPr="00FD758A">
              <w:rPr>
                <w:rFonts w:ascii="Arial" w:hAnsi="Arial" w:cs="Arial"/>
                <w:sz w:val="18"/>
                <w:szCs w:val="18"/>
              </w:rPr>
              <w:t>Signaling</w:t>
            </w:r>
            <w:proofErr w:type="spellEnd"/>
            <w:r w:rsidRPr="00FD758A">
              <w:rPr>
                <w:rFonts w:ascii="Arial" w:hAnsi="Arial" w:cs="Arial"/>
                <w:sz w:val="18"/>
                <w:szCs w:val="18"/>
              </w:rPr>
              <w:t xml:space="preserve"> Control Plane / Group Standalone SDS / Client Terminated (CT)</w:t>
            </w: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414" w:name="_Toc27406725"/>
      <w:bookmarkStart w:id="415" w:name="_Toc36037492"/>
      <w:bookmarkStart w:id="416" w:name="_Toc43837863"/>
      <w:bookmarkStart w:id="417" w:name="_Toc51832408"/>
      <w:bookmarkStart w:id="418" w:name="_Toc60167112"/>
      <w:bookmarkStart w:id="419" w:name="_Toc68108954"/>
      <w:bookmarkStart w:id="420" w:name="_Toc75458763"/>
      <w:bookmarkStart w:id="421" w:name="_Toc90631888"/>
      <w:bookmarkStart w:id="422" w:name="_Toc178185927"/>
      <w:r w:rsidR="00080512" w:rsidRPr="00874DD1">
        <w:lastRenderedPageBreak/>
        <w:t>An</w:t>
      </w:r>
      <w:r w:rsidRPr="00874DD1">
        <w:t xml:space="preserve">nex </w:t>
      </w:r>
      <w:r w:rsidR="00080512" w:rsidRPr="00874DD1">
        <w:t>B (informative):</w:t>
      </w:r>
      <w:r w:rsidR="00080512" w:rsidRPr="00874DD1">
        <w:br/>
      </w:r>
      <w:r w:rsidRPr="00874DD1">
        <w:t>Style Guide</w:t>
      </w:r>
      <w:bookmarkEnd w:id="414"/>
      <w:bookmarkEnd w:id="415"/>
      <w:bookmarkEnd w:id="416"/>
      <w:bookmarkEnd w:id="417"/>
      <w:bookmarkEnd w:id="418"/>
      <w:bookmarkEnd w:id="419"/>
      <w:bookmarkEnd w:id="420"/>
      <w:bookmarkEnd w:id="421"/>
      <w:bookmarkEnd w:id="422"/>
    </w:p>
    <w:p w14:paraId="6997EE3A" w14:textId="77777777" w:rsidR="008174DE" w:rsidRPr="00874DD1" w:rsidRDefault="008174DE" w:rsidP="008174DE">
      <w:pPr>
        <w:pStyle w:val="Heading1"/>
      </w:pPr>
      <w:bookmarkStart w:id="423" w:name="_Toc27406726"/>
      <w:bookmarkStart w:id="424" w:name="_Toc36037493"/>
      <w:bookmarkStart w:id="425" w:name="_Toc43837864"/>
      <w:bookmarkStart w:id="426" w:name="_Toc51832409"/>
      <w:bookmarkStart w:id="427" w:name="_Toc60167113"/>
      <w:bookmarkStart w:id="428" w:name="_Toc68108955"/>
      <w:bookmarkStart w:id="429" w:name="_Toc75458764"/>
      <w:bookmarkStart w:id="430" w:name="_Toc90631889"/>
      <w:bookmarkStart w:id="431" w:name="_Toc178185928"/>
      <w:r w:rsidRPr="00874DD1">
        <w:t>B.1</w:t>
      </w:r>
      <w:r w:rsidRPr="00874DD1">
        <w:tab/>
        <w:t>Introduction</w:t>
      </w:r>
      <w:bookmarkEnd w:id="423"/>
      <w:bookmarkEnd w:id="424"/>
      <w:bookmarkEnd w:id="425"/>
      <w:bookmarkEnd w:id="426"/>
      <w:bookmarkEnd w:id="427"/>
      <w:bookmarkEnd w:id="428"/>
      <w:bookmarkEnd w:id="429"/>
      <w:bookmarkEnd w:id="430"/>
      <w:bookmarkEnd w:id="431"/>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432" w:name="_Toc27406727"/>
      <w:bookmarkStart w:id="433" w:name="_Toc36037494"/>
      <w:bookmarkStart w:id="434" w:name="_Toc43837865"/>
      <w:bookmarkStart w:id="435" w:name="_Toc51832410"/>
      <w:bookmarkStart w:id="436" w:name="_Toc60167114"/>
      <w:bookmarkStart w:id="437" w:name="_Toc68108956"/>
      <w:bookmarkStart w:id="438" w:name="_Toc75458765"/>
      <w:bookmarkStart w:id="439" w:name="_Toc90631890"/>
      <w:bookmarkStart w:id="440" w:name="_Toc178185929"/>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441" w:name="historyclause"/>
      <w:r w:rsidR="00C12660" w:rsidRPr="00874DD1">
        <w:t xml:space="preserve">Common </w:t>
      </w:r>
      <w:r w:rsidRPr="00874DD1">
        <w:t>TTCN-3 Definitions</w:t>
      </w:r>
      <w:bookmarkEnd w:id="432"/>
      <w:bookmarkEnd w:id="433"/>
      <w:bookmarkEnd w:id="434"/>
      <w:bookmarkEnd w:id="435"/>
      <w:bookmarkEnd w:id="436"/>
      <w:bookmarkEnd w:id="437"/>
      <w:bookmarkEnd w:id="438"/>
      <w:bookmarkEnd w:id="439"/>
      <w:bookmarkEnd w:id="440"/>
    </w:p>
    <w:p w14:paraId="3EFBFF70" w14:textId="77777777" w:rsidR="00C12660" w:rsidRPr="00874DD1" w:rsidRDefault="00C12660" w:rsidP="00C12660">
      <w:pPr>
        <w:pStyle w:val="Heading1"/>
      </w:pPr>
      <w:bookmarkStart w:id="442" w:name="_Toc21004084"/>
      <w:bookmarkStart w:id="443" w:name="_Toc29378222"/>
      <w:bookmarkStart w:id="444" w:name="_Toc36040556"/>
      <w:bookmarkStart w:id="445" w:name="_Toc43923631"/>
      <w:bookmarkStart w:id="446" w:name="_Toc51925609"/>
      <w:bookmarkStart w:id="447" w:name="_Toc52278700"/>
      <w:bookmarkStart w:id="448" w:name="_Toc60167115"/>
      <w:bookmarkStart w:id="449" w:name="_Toc68108957"/>
      <w:bookmarkStart w:id="450" w:name="_Toc75458766"/>
      <w:bookmarkStart w:id="451" w:name="_Toc90631891"/>
      <w:bookmarkStart w:id="452" w:name="_Toc178185930"/>
      <w:bookmarkStart w:id="453" w:name="_Toc27406728"/>
      <w:bookmarkStart w:id="454" w:name="_Toc36037495"/>
      <w:bookmarkStart w:id="455" w:name="_Toc43837866"/>
      <w:bookmarkStart w:id="456" w:name="_Toc51832411"/>
      <w:r w:rsidRPr="00874DD1">
        <w:t>C.0</w:t>
      </w:r>
      <w:r w:rsidRPr="00874DD1">
        <w:tab/>
        <w:t>Introduction</w:t>
      </w:r>
      <w:bookmarkEnd w:id="442"/>
      <w:bookmarkEnd w:id="443"/>
      <w:bookmarkEnd w:id="444"/>
      <w:bookmarkEnd w:id="445"/>
      <w:bookmarkEnd w:id="446"/>
      <w:bookmarkEnd w:id="447"/>
      <w:bookmarkEnd w:id="448"/>
      <w:bookmarkEnd w:id="449"/>
      <w:bookmarkEnd w:id="450"/>
      <w:bookmarkEnd w:id="451"/>
      <w:bookmarkEnd w:id="452"/>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C.1</w:t>
      </w:r>
      <w:r w:rsidRPr="00874DD1">
        <w:rPr>
          <w:rFonts w:ascii="Arial" w:hAnsi="Arial"/>
          <w:sz w:val="36"/>
          <w:lang w:eastAsia="en-US"/>
        </w:rPr>
        <w:tab/>
      </w:r>
      <w:proofErr w:type="spellStart"/>
      <w:r w:rsidRPr="00874DD1">
        <w:rPr>
          <w:rFonts w:ascii="Arial" w:hAnsi="Arial"/>
          <w:sz w:val="36"/>
          <w:lang w:eastAsia="en-US"/>
        </w:rPr>
        <w:t>SRTP_ASP_TypeDefs</w:t>
      </w:r>
      <w:proofErr w:type="spellEnd"/>
    </w:p>
    <w:p w14:paraId="7C02047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C.1.1</w:t>
      </w:r>
      <w:r w:rsidRPr="00874DD1">
        <w:rPr>
          <w:rFonts w:ascii="Arial" w:hAnsi="Arial"/>
          <w:sz w:val="32"/>
          <w:lang w:eastAsia="en-US"/>
        </w:rPr>
        <w:tab/>
      </w:r>
      <w:proofErr w:type="spellStart"/>
      <w:r w:rsidRPr="00874DD1">
        <w:rPr>
          <w:rFonts w:ascii="Arial" w:hAnsi="Arial"/>
          <w:sz w:val="32"/>
          <w:lang w:eastAsia="en-US"/>
        </w:rPr>
        <w:t>Type_Definitions</w:t>
      </w:r>
      <w:proofErr w:type="spellEnd"/>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SRTP_EncryptionAlgorithm_Type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7"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SRTP_EncryptionAlgorithm_Type</w:t>
            </w:r>
            <w:proofErr w:type="spellEnd"/>
          </w:p>
        </w:tc>
      </w:tr>
      <w:bookmarkEnd w:id="457"/>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SRTP_AuthenticationAlgorithm_Type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8"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SRTP_AuthenticationAlgorithm_Type</w:t>
            </w:r>
            <w:proofErr w:type="spellEnd"/>
          </w:p>
        </w:tc>
      </w:tr>
      <w:bookmarkEnd w:id="458"/>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lastRenderedPageBreak/>
        <w:t>SRTP_PRF_Type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9"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SRTP_PRF_Type</w:t>
            </w:r>
            <w:proofErr w:type="spellEnd"/>
          </w:p>
        </w:tc>
      </w:tr>
      <w:bookmarkEnd w:id="459"/>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SRTP_SecurityProfile_Type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0"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SRTP_SecurityProfile_Type</w:t>
            </w:r>
            <w:proofErr w:type="spellEnd"/>
          </w:p>
        </w:tc>
      </w:tr>
      <w:bookmarkEnd w:id="460"/>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Table E.4.2-1 (RTCP: CSK and </w:t>
            </w:r>
            <w:proofErr w:type="spellStart"/>
            <w:r w:rsidRPr="00874DD1">
              <w:rPr>
                <w:rFonts w:ascii="Arial" w:hAnsi="Arial"/>
                <w:sz w:val="18"/>
                <w:lang w:eastAsia="en-US"/>
              </w:rPr>
              <w:t>MuSiK</w:t>
            </w:r>
            <w:proofErr w:type="spellEnd"/>
            <w:r w:rsidRPr="00874DD1">
              <w:rPr>
                <w:rFonts w:ascii="Arial" w:hAnsi="Arial"/>
                <w:sz w:val="18"/>
                <w:lang w:eastAsia="en-US"/>
              </w:rPr>
              <w:t>)):</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EncryptionAlgorithm</w:t>
            </w:r>
            <w:proofErr w:type="spellEnd"/>
          </w:p>
        </w:tc>
        <w:tc>
          <w:tcPr>
            <w:tcW w:w="2464" w:type="dxa"/>
            <w:tcBorders>
              <w:top w:val="double" w:sz="4" w:space="0" w:color="auto"/>
            </w:tcBorders>
            <w:shd w:val="clear" w:color="auto" w:fill="auto"/>
          </w:tcPr>
          <w:p w14:paraId="6B457E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EncryptionAlgorithm_Type" w:history="1">
              <w:proofErr w:type="spellStart"/>
              <w:r w:rsidRPr="00874DD1">
                <w:rPr>
                  <w:rFonts w:ascii="Arial" w:hAnsi="Arial"/>
                  <w:color w:val="0563C1"/>
                  <w:sz w:val="18"/>
                  <w:u w:val="single"/>
                  <w:lang w:eastAsia="en-US"/>
                </w:rPr>
                <w:t>SRTP_EncryptionAlgorithm_Type</w:t>
              </w:r>
              <w:proofErr w:type="spellEnd"/>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SessionEncryptionKeyLength</w:t>
            </w:r>
            <w:proofErr w:type="spellEnd"/>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AuthenticationAlgorithm</w:t>
            </w:r>
            <w:proofErr w:type="spellEnd"/>
          </w:p>
        </w:tc>
        <w:tc>
          <w:tcPr>
            <w:tcW w:w="2464" w:type="dxa"/>
            <w:shd w:val="clear" w:color="auto" w:fill="auto"/>
          </w:tcPr>
          <w:p w14:paraId="1384AE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proofErr w:type="spellStart"/>
              <w:r w:rsidRPr="00874DD1">
                <w:rPr>
                  <w:rFonts w:ascii="Arial" w:hAnsi="Arial"/>
                  <w:color w:val="0563C1"/>
                  <w:sz w:val="18"/>
                  <w:u w:val="single"/>
                  <w:lang w:eastAsia="en-US"/>
                </w:rPr>
                <w:t>SRTP_AuthenticationAlgorithm_Type</w:t>
              </w:r>
              <w:proofErr w:type="spellEnd"/>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SessionSaltKeyLength</w:t>
            </w:r>
            <w:proofErr w:type="spellEnd"/>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PRF_Type" w:history="1">
              <w:proofErr w:type="spellStart"/>
              <w:r w:rsidRPr="00874DD1">
                <w:rPr>
                  <w:rFonts w:ascii="Arial" w:hAnsi="Arial"/>
                  <w:color w:val="0563C1"/>
                  <w:sz w:val="18"/>
                  <w:u w:val="single"/>
                  <w:lang w:eastAsia="en-US"/>
                </w:rPr>
                <w:t>SRTP_PRF_Type</w:t>
              </w:r>
              <w:proofErr w:type="spellEnd"/>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KeyDerivationRate</w:t>
            </w:r>
            <w:proofErr w:type="spellEnd"/>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ROC_TransmissionRate</w:t>
            </w:r>
            <w:proofErr w:type="spellEnd"/>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SRTP_AuthenticationTagLength</w:t>
            </w:r>
            <w:proofErr w:type="spellEnd"/>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SRTCP_AuthenticationTagLength</w:t>
            </w:r>
            <w:proofErr w:type="spellEnd"/>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AEAD_AuthenticationTagLength</w:t>
            </w:r>
            <w:proofErr w:type="spellEnd"/>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lastRenderedPageBreak/>
        <w:t>SRTP_KeyInfo_Type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1"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SRTP_KeyInfo_Type</w:t>
            </w:r>
            <w:proofErr w:type="spellEnd"/>
          </w:p>
        </w:tc>
      </w:tr>
      <w:bookmarkEnd w:id="461"/>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MasterKey</w:t>
            </w:r>
            <w:proofErr w:type="spellEnd"/>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octetstring</w:t>
            </w:r>
            <w:proofErr w:type="spellEnd"/>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MasterSalt</w:t>
            </w:r>
            <w:proofErr w:type="spellEnd"/>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octetstring</w:t>
            </w:r>
            <w:proofErr w:type="spellEnd"/>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=&gt; </w:t>
            </w:r>
            <w:proofErr w:type="spellStart"/>
            <w:r w:rsidRPr="00874DD1">
              <w:rPr>
                <w:rFonts w:ascii="Arial" w:hAnsi="Arial"/>
                <w:sz w:val="18"/>
                <w:lang w:eastAsia="en-US"/>
              </w:rPr>
              <w:t>MasterSalt</w:t>
            </w:r>
            <w:proofErr w:type="spellEnd"/>
            <w:r w:rsidRPr="00874DD1">
              <w:rPr>
                <w:rFonts w:ascii="Arial" w:hAnsi="Arial"/>
                <w:sz w:val="18"/>
                <w:lang w:eastAsia="en-US"/>
              </w:rPr>
              <w:t xml:space="preserve">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octetstring</w:t>
            </w:r>
            <w:proofErr w:type="spellEnd"/>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2"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SRTP_Config_Type</w:t>
            </w:r>
            <w:proofErr w:type="spellEnd"/>
          </w:p>
        </w:tc>
      </w:tr>
      <w:bookmarkEnd w:id="462"/>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KeyInfo</w:t>
            </w:r>
            <w:proofErr w:type="spellEnd"/>
          </w:p>
        </w:tc>
        <w:tc>
          <w:tcPr>
            <w:tcW w:w="2464" w:type="dxa"/>
            <w:tcBorders>
              <w:top w:val="double" w:sz="4" w:space="0" w:color="auto"/>
            </w:tcBorders>
            <w:shd w:val="clear" w:color="auto" w:fill="auto"/>
          </w:tcPr>
          <w:p w14:paraId="55C9B2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KeyInfo_Type" w:history="1">
              <w:proofErr w:type="spellStart"/>
              <w:r w:rsidRPr="00874DD1">
                <w:rPr>
                  <w:rFonts w:ascii="Arial" w:hAnsi="Arial"/>
                  <w:color w:val="0563C1"/>
                  <w:sz w:val="18"/>
                  <w:u w:val="single"/>
                  <w:lang w:eastAsia="en-US"/>
                </w:rPr>
                <w:t>SRTP_KeyInfo_Type</w:t>
              </w:r>
              <w:proofErr w:type="spellEnd"/>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SecurityProfile</w:t>
            </w:r>
            <w:proofErr w:type="spellEnd"/>
          </w:p>
        </w:tc>
        <w:tc>
          <w:tcPr>
            <w:tcW w:w="2464" w:type="dxa"/>
            <w:shd w:val="clear" w:color="auto" w:fill="auto"/>
          </w:tcPr>
          <w:p w14:paraId="696AB6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SecurityProfile_Type" w:history="1">
              <w:proofErr w:type="spellStart"/>
              <w:r w:rsidRPr="00874DD1">
                <w:rPr>
                  <w:rFonts w:ascii="Arial" w:hAnsi="Arial"/>
                  <w:color w:val="0563C1"/>
                  <w:sz w:val="18"/>
                  <w:u w:val="single"/>
                  <w:lang w:eastAsia="en-US"/>
                </w:rPr>
                <w:t>SRTP_SecurityProfile_Type</w:t>
              </w:r>
              <w:proofErr w:type="spellEnd"/>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3"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SRTP_Connection_Type</w:t>
            </w:r>
            <w:proofErr w:type="spellEnd"/>
          </w:p>
        </w:tc>
      </w:tr>
      <w:bookmarkEnd w:id="463"/>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IP_Connection_Type" w:history="1">
              <w:proofErr w:type="spellStart"/>
              <w:r w:rsidRPr="00874DD1">
                <w:rPr>
                  <w:rFonts w:ascii="Arial" w:hAnsi="Arial"/>
                  <w:color w:val="0563C1"/>
                  <w:sz w:val="18"/>
                  <w:u w:val="single"/>
                  <w:lang w:eastAsia="en-US"/>
                </w:rPr>
                <w:t>IP_Connection_Type</w:t>
              </w:r>
              <w:proofErr w:type="spellEnd"/>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w:t>
            </w:r>
            <w:proofErr w:type="spellStart"/>
            <w:r w:rsidRPr="00874DD1">
              <w:rPr>
                <w:rFonts w:ascii="Arial" w:hAnsi="Arial"/>
                <w:sz w:val="18"/>
                <w:lang w:eastAsia="en-US"/>
              </w:rPr>
              <w:t>udp</w:t>
            </w:r>
            <w:proofErr w:type="spellEnd"/>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LocalSSRC</w:t>
            </w:r>
            <w:proofErr w:type="spellEnd"/>
          </w:p>
        </w:tc>
        <w:tc>
          <w:tcPr>
            <w:tcW w:w="2464" w:type="dxa"/>
            <w:shd w:val="clear" w:color="auto" w:fill="auto"/>
          </w:tcPr>
          <w:p w14:paraId="30685E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O4_Type" w:history="1">
              <w:r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SRTP_Config</w:t>
            </w:r>
            <w:proofErr w:type="spellEnd"/>
          </w:p>
        </w:tc>
        <w:tc>
          <w:tcPr>
            <w:tcW w:w="2464" w:type="dxa"/>
            <w:shd w:val="clear" w:color="auto" w:fill="auto"/>
          </w:tcPr>
          <w:p w14:paraId="32D680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Config_Type" w:history="1">
              <w:proofErr w:type="spellStart"/>
              <w:r w:rsidRPr="00874DD1">
                <w:rPr>
                  <w:rFonts w:ascii="Arial" w:hAnsi="Arial"/>
                  <w:color w:val="0563C1"/>
                  <w:sz w:val="18"/>
                  <w:u w:val="single"/>
                  <w:lang w:eastAsia="en-US"/>
                </w:rPr>
                <w:t>SRTP_Config_Type</w:t>
              </w:r>
              <w:proofErr w:type="spellEnd"/>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SRTP_ConnectionTable_Type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4"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SRTP_ConnectionTable_Type</w:t>
            </w:r>
            <w:proofErr w:type="spellEnd"/>
          </w:p>
        </w:tc>
      </w:tr>
      <w:bookmarkEnd w:id="464"/>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proofErr w:type="spellStart"/>
              <w:r w:rsidRPr="00874DD1">
                <w:rPr>
                  <w:rFonts w:ascii="Arial" w:hAnsi="Arial"/>
                  <w:color w:val="0563C1"/>
                  <w:sz w:val="18"/>
                  <w:u w:val="single"/>
                  <w:lang w:eastAsia="en-US"/>
                </w:rPr>
                <w:t>SRTP_Connection_Type</w:t>
              </w:r>
              <w:proofErr w:type="spellEnd"/>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ConnectionTable_Type" w:history="1">
              <w:proofErr w:type="spellStart"/>
              <w:r w:rsidRPr="00874DD1">
                <w:rPr>
                  <w:rFonts w:ascii="Arial" w:hAnsi="Arial"/>
                  <w:color w:val="0563C1"/>
                  <w:sz w:val="18"/>
                  <w:u w:val="single"/>
                  <w:lang w:eastAsia="en-US"/>
                </w:rPr>
                <w:t>SRTP_ConnectionTable_Type</w:t>
              </w:r>
              <w:proofErr w:type="spellEnd"/>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Null_Type" w:history="1">
              <w:proofErr w:type="spellStart"/>
              <w:r w:rsidRPr="00874DD1">
                <w:rPr>
                  <w:rFonts w:ascii="Arial" w:hAnsi="Arial"/>
                  <w:color w:val="0563C1"/>
                  <w:sz w:val="18"/>
                  <w:u w:val="single"/>
                  <w:lang w:eastAsia="en-US"/>
                </w:rPr>
                <w:t>Null_Type</w:t>
              </w:r>
              <w:proofErr w:type="spellEnd"/>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Null_Type" w:history="1">
              <w:proofErr w:type="spellStart"/>
              <w:r w:rsidRPr="00874DD1">
                <w:rPr>
                  <w:rFonts w:ascii="Arial" w:hAnsi="Arial"/>
                  <w:color w:val="0563C1"/>
                  <w:sz w:val="18"/>
                  <w:u w:val="single"/>
                  <w:lang w:eastAsia="en-US"/>
                </w:rPr>
                <w:t>Null_Type</w:t>
              </w:r>
              <w:proofErr w:type="spellEnd"/>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C.1.2</w:t>
      </w:r>
      <w:r w:rsidRPr="00874DD1">
        <w:rPr>
          <w:rFonts w:ascii="Arial" w:hAnsi="Arial"/>
          <w:sz w:val="32"/>
          <w:lang w:eastAsia="en-US"/>
        </w:rPr>
        <w:tab/>
      </w:r>
      <w:proofErr w:type="spellStart"/>
      <w:r w:rsidRPr="00874DD1">
        <w:rPr>
          <w:rFonts w:ascii="Arial" w:hAnsi="Arial"/>
          <w:sz w:val="32"/>
          <w:lang w:eastAsia="en-US"/>
        </w:rPr>
        <w:t>System_Interface</w:t>
      </w:r>
      <w:proofErr w:type="spellEnd"/>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CTRL_REQ" w:history="1">
              <w:r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CTRL_IND" w:history="1">
              <w:r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C.2</w:t>
      </w:r>
      <w:r w:rsidRPr="00874DD1">
        <w:rPr>
          <w:rFonts w:ascii="Arial" w:hAnsi="Arial"/>
          <w:sz w:val="36"/>
          <w:lang w:eastAsia="en-US"/>
        </w:rPr>
        <w:tab/>
      </w:r>
      <w:proofErr w:type="spellStart"/>
      <w:r w:rsidRPr="00874DD1">
        <w:rPr>
          <w:rFonts w:ascii="Arial" w:hAnsi="Arial"/>
          <w:sz w:val="36"/>
          <w:lang w:eastAsia="en-US"/>
        </w:rPr>
        <w:t>IP_ASP_TypeDefs</w:t>
      </w:r>
      <w:proofErr w:type="spellEnd"/>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lastRenderedPageBreak/>
        <w:t>C.2.1</w:t>
      </w:r>
      <w:r w:rsidRPr="00874DD1">
        <w:rPr>
          <w:rFonts w:ascii="Arial" w:hAnsi="Arial"/>
          <w:sz w:val="32"/>
          <w:lang w:eastAsia="en-US"/>
        </w:rPr>
        <w:tab/>
      </w:r>
      <w:proofErr w:type="spellStart"/>
      <w:r w:rsidRPr="00874DD1">
        <w:rPr>
          <w:rFonts w:ascii="Arial" w:hAnsi="Arial"/>
          <w:sz w:val="32"/>
          <w:lang w:eastAsia="en-US"/>
        </w:rPr>
        <w:t>IP_Common</w:t>
      </w:r>
      <w:proofErr w:type="spellEnd"/>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IP_Common</w:t>
      </w:r>
      <w:proofErr w:type="spellEnd"/>
      <w:r w:rsidRPr="00874DD1">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5" w:name="PortNumber_Type" w:colFirst="0" w:colLast="0"/>
            <w:proofErr w:type="spellStart"/>
            <w:r w:rsidRPr="00874DD1">
              <w:rPr>
                <w:rFonts w:ascii="Arial" w:hAnsi="Arial"/>
                <w:b/>
                <w:sz w:val="18"/>
                <w:lang w:eastAsia="en-US"/>
              </w:rPr>
              <w:t>PortNumber_Type</w:t>
            </w:r>
            <w:proofErr w:type="spellEnd"/>
          </w:p>
        </w:tc>
        <w:tc>
          <w:tcPr>
            <w:tcW w:w="3450" w:type="dxa"/>
            <w:tcBorders>
              <w:top w:val="double" w:sz="4" w:space="0" w:color="auto"/>
            </w:tcBorders>
            <w:shd w:val="clear" w:color="auto" w:fill="auto"/>
          </w:tcPr>
          <w:p w14:paraId="2280622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UInt16_Type" w:history="1">
              <w:r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65"/>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6"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466"/>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IPv4 specific info of the socket </w:t>
            </w:r>
            <w:proofErr w:type="spellStart"/>
            <w:r w:rsidRPr="00874DD1">
              <w:rPr>
                <w:rFonts w:ascii="Arial" w:hAnsi="Arial"/>
                <w:sz w:val="18"/>
                <w:lang w:eastAsia="en-US"/>
              </w:rPr>
              <w:t>addr</w:t>
            </w:r>
            <w:proofErr w:type="spellEnd"/>
            <w:r w:rsidRPr="00874DD1">
              <w:rPr>
                <w:rFonts w:ascii="Arial" w:hAnsi="Arial"/>
                <w:sz w:val="18"/>
                <w:lang w:eastAsia="en-US"/>
              </w:rPr>
              <w:t xml:space="preserve">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Addr</w:t>
            </w:r>
            <w:proofErr w:type="spellEnd"/>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charstring</w:t>
            </w:r>
            <w:proofErr w:type="spellEnd"/>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7"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467"/>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IPv6 specific info of the socket </w:t>
            </w:r>
            <w:proofErr w:type="spellStart"/>
            <w:r w:rsidRPr="00874DD1">
              <w:rPr>
                <w:rFonts w:ascii="Arial" w:hAnsi="Arial"/>
                <w:sz w:val="18"/>
                <w:lang w:eastAsia="en-US"/>
              </w:rPr>
              <w:t>addr</w:t>
            </w:r>
            <w:proofErr w:type="spellEnd"/>
            <w:r w:rsidRPr="00874DD1">
              <w:rPr>
                <w:rFonts w:ascii="Arial" w:hAnsi="Arial"/>
                <w:sz w:val="18"/>
                <w:lang w:eastAsia="en-US"/>
              </w:rPr>
              <w:t xml:space="preserve">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Addr</w:t>
            </w:r>
            <w:proofErr w:type="spellEnd"/>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charstring</w:t>
            </w:r>
            <w:proofErr w:type="spellEnd"/>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ScopeId</w:t>
            </w:r>
            <w:proofErr w:type="spellEnd"/>
          </w:p>
        </w:tc>
        <w:tc>
          <w:tcPr>
            <w:tcW w:w="2464" w:type="dxa"/>
            <w:shd w:val="clear" w:color="auto" w:fill="auto"/>
          </w:tcPr>
          <w:p w14:paraId="520F4A9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UInt32_Type" w:history="1">
              <w:r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IP_AddrInfo_Type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8"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IP_AddrInfo_Type</w:t>
            </w:r>
            <w:proofErr w:type="spellEnd"/>
          </w:p>
        </w:tc>
      </w:tr>
      <w:bookmarkEnd w:id="468"/>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IPv4_AddrInfo_Type" w:history="1">
              <w:r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IPv6_AddrInfo_Type" w:history="1">
              <w:r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IP_Socket_Type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9"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IP_Socket_Type</w:t>
            </w:r>
            <w:proofErr w:type="spellEnd"/>
          </w:p>
        </w:tc>
      </w:tr>
      <w:bookmarkEnd w:id="469"/>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IpAddr</w:t>
            </w:r>
            <w:proofErr w:type="spellEnd"/>
          </w:p>
        </w:tc>
        <w:tc>
          <w:tcPr>
            <w:tcW w:w="2464" w:type="dxa"/>
            <w:tcBorders>
              <w:top w:val="double" w:sz="4" w:space="0" w:color="auto"/>
            </w:tcBorders>
            <w:shd w:val="clear" w:color="auto" w:fill="auto"/>
          </w:tcPr>
          <w:p w14:paraId="4F93A20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IP_AddrInfo_Type" w:history="1">
              <w:proofErr w:type="spellStart"/>
              <w:r w:rsidRPr="00874DD1">
                <w:rPr>
                  <w:rFonts w:ascii="Arial" w:hAnsi="Arial"/>
                  <w:color w:val="0563C1"/>
                  <w:sz w:val="18"/>
                  <w:u w:val="single"/>
                  <w:lang w:eastAsia="en-US"/>
                </w:rPr>
                <w:t>IP_AddrInfo_Type</w:t>
              </w:r>
              <w:proofErr w:type="spellEnd"/>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PortNumber_Type" w:history="1">
              <w:proofErr w:type="spellStart"/>
              <w:r w:rsidRPr="00874DD1">
                <w:rPr>
                  <w:rFonts w:ascii="Arial" w:hAnsi="Arial"/>
                  <w:color w:val="0563C1"/>
                  <w:sz w:val="18"/>
                  <w:u w:val="single"/>
                  <w:lang w:eastAsia="en-US"/>
                </w:rPr>
                <w:t>PortNumber_Type</w:t>
              </w:r>
              <w:proofErr w:type="spellEnd"/>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InternetProtocol_Type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0"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InternetProtocol_Type</w:t>
            </w:r>
            <w:proofErr w:type="spellEnd"/>
          </w:p>
        </w:tc>
      </w:tr>
      <w:bookmarkEnd w:id="470"/>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udp</w:t>
            </w:r>
            <w:proofErr w:type="spellEnd"/>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tcp</w:t>
            </w:r>
            <w:proofErr w:type="spellEnd"/>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icmp</w:t>
            </w:r>
            <w:proofErr w:type="spellEnd"/>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lastRenderedPageBreak/>
        <w:t>IP_Connection_Type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1"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IP_Connection_Type</w:t>
            </w:r>
            <w:proofErr w:type="spellEnd"/>
          </w:p>
        </w:tc>
      </w:tr>
      <w:bookmarkEnd w:id="471"/>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w:t>
            </w:r>
            <w:proofErr w:type="spellStart"/>
            <w:r w:rsidRPr="00874DD1">
              <w:rPr>
                <w:rFonts w:ascii="Arial" w:hAnsi="Arial"/>
                <w:sz w:val="18"/>
                <w:lang w:eastAsia="en-US"/>
              </w:rPr>
              <w:t>udp</w:t>
            </w:r>
            <w:proofErr w:type="spellEnd"/>
            <w:r w:rsidRPr="00874DD1">
              <w:rPr>
                <w:rFonts w:ascii="Arial" w:hAnsi="Arial"/>
                <w:sz w:val="18"/>
                <w:lang w:eastAsia="en-US"/>
              </w:rPr>
              <w:t>/</w:t>
            </w:r>
            <w:proofErr w:type="spellStart"/>
            <w:r w:rsidRPr="00874DD1">
              <w:rPr>
                <w:rFonts w:ascii="Arial" w:hAnsi="Arial"/>
                <w:sz w:val="18"/>
                <w:lang w:eastAsia="en-US"/>
              </w:rPr>
              <w:t>tcp</w:t>
            </w:r>
            <w:proofErr w:type="spellEnd"/>
            <w:r w:rsidRPr="00874DD1">
              <w:rPr>
                <w:rFonts w:ascii="Arial" w:hAnsi="Arial"/>
                <w:sz w:val="18"/>
                <w:lang w:eastAsia="en-US"/>
              </w:rPr>
              <w:t>/</w:t>
            </w:r>
            <w:proofErr w:type="spellStart"/>
            <w:r w:rsidRPr="00874DD1">
              <w:rPr>
                <w:rFonts w:ascii="Arial" w:hAnsi="Arial"/>
                <w:sz w:val="18"/>
                <w:lang w:eastAsia="en-US"/>
              </w:rPr>
              <w:t>icmp</w:t>
            </w:r>
            <w:proofErr w:type="spellEnd"/>
            <w:r w:rsidRPr="00874DD1">
              <w:rPr>
                <w:rFonts w:ascii="Arial" w:hAnsi="Arial"/>
                <w:sz w:val="18"/>
                <w:lang w:eastAsia="en-US"/>
              </w:rPr>
              <w:t>/icmpv4),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InternetProtocol_Type" w:history="1">
              <w:proofErr w:type="spellStart"/>
              <w:r w:rsidRPr="00874DD1">
                <w:rPr>
                  <w:rFonts w:ascii="Arial" w:hAnsi="Arial"/>
                  <w:color w:val="0563C1"/>
                  <w:sz w:val="18"/>
                  <w:u w:val="single"/>
                  <w:lang w:eastAsia="en-US"/>
                </w:rPr>
                <w:t>InternetProtocol_Type</w:t>
              </w:r>
              <w:proofErr w:type="spellEnd"/>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IP_Socket_Type" w:history="1">
              <w:proofErr w:type="spellStart"/>
              <w:r w:rsidRPr="00874DD1">
                <w:rPr>
                  <w:rFonts w:ascii="Arial" w:hAnsi="Arial"/>
                  <w:color w:val="0563C1"/>
                  <w:sz w:val="18"/>
                  <w:u w:val="single"/>
                  <w:lang w:eastAsia="en-US"/>
                </w:rPr>
                <w:t>IP_Socket_Type</w:t>
              </w:r>
              <w:proofErr w:type="spellEnd"/>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IP_Socket_Type" w:history="1">
              <w:proofErr w:type="spellStart"/>
              <w:r w:rsidRPr="00874DD1">
                <w:rPr>
                  <w:rFonts w:ascii="Arial" w:hAnsi="Arial"/>
                  <w:color w:val="0563C1"/>
                  <w:sz w:val="18"/>
                  <w:u w:val="single"/>
                  <w:lang w:eastAsia="en-US"/>
                </w:rPr>
                <w:t>IP_Socket_Type</w:t>
              </w:r>
              <w:proofErr w:type="spellEnd"/>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C.3</w:t>
      </w:r>
      <w:r w:rsidRPr="00874DD1">
        <w:rPr>
          <w:rFonts w:ascii="Arial" w:hAnsi="Arial"/>
          <w:sz w:val="36"/>
          <w:lang w:eastAsia="en-US"/>
        </w:rPr>
        <w:tab/>
      </w:r>
      <w:proofErr w:type="spellStart"/>
      <w:r w:rsidRPr="00874DD1">
        <w:rPr>
          <w:rFonts w:ascii="Arial" w:hAnsi="Arial"/>
          <w:sz w:val="36"/>
          <w:lang w:eastAsia="en-US"/>
        </w:rPr>
        <w:t>CommonDefs</w:t>
      </w:r>
      <w:proofErr w:type="spellEnd"/>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CommonDefs</w:t>
      </w:r>
      <w:proofErr w:type="spellEnd"/>
      <w:r w:rsidRPr="00874DD1">
        <w:rPr>
          <w:rFonts w:ascii="Arial" w:hAnsi="Arial"/>
          <w:b/>
          <w:lang w:eastAsia="en-US"/>
        </w:rPr>
        <w:t>: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2"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3" w:name="tsc_UInt32Max" w:colFirst="0" w:colLast="0"/>
            <w:bookmarkEnd w:id="472"/>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3"/>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CommonDefs</w:t>
      </w:r>
      <w:proofErr w:type="spellEnd"/>
      <w:r w:rsidRPr="00874DD1">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4"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octetstring</w:t>
            </w:r>
            <w:proofErr w:type="spellEnd"/>
            <w:r w:rsidRPr="00874DD1">
              <w:rPr>
                <w:rFonts w:ascii="Arial" w:hAnsi="Arial"/>
                <w:sz w:val="18"/>
                <w:lang w:eastAsia="en-US"/>
              </w:rPr>
              <w:t xml:space="preserve">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5" w:name="Null_Type" w:colFirst="0" w:colLast="0"/>
            <w:bookmarkEnd w:id="474"/>
            <w:proofErr w:type="spellStart"/>
            <w:r w:rsidRPr="00874DD1">
              <w:rPr>
                <w:rFonts w:ascii="Arial" w:hAnsi="Arial"/>
                <w:b/>
                <w:sz w:val="18"/>
                <w:lang w:eastAsia="en-US"/>
              </w:rPr>
              <w:t>Null_Type</w:t>
            </w:r>
            <w:proofErr w:type="spellEnd"/>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boolean</w:t>
            </w:r>
            <w:proofErr w:type="spellEnd"/>
            <w:r w:rsidRPr="00874DD1">
              <w:rPr>
                <w:rFonts w:ascii="Arial" w:hAnsi="Arial"/>
                <w:sz w:val="18"/>
                <w:lang w:eastAsia="en-US"/>
              </w:rPr>
              <w:t xml:space="preserve">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w:t>
            </w:r>
            <w:proofErr w:type="spellStart"/>
            <w:r w:rsidRPr="00874DD1">
              <w:rPr>
                <w:rFonts w:ascii="Arial" w:hAnsi="Arial"/>
                <w:sz w:val="18"/>
                <w:lang w:eastAsia="en-US"/>
              </w:rPr>
              <w:t>typeless</w:t>
            </w:r>
            <w:proofErr w:type="spellEnd"/>
            <w:r w:rsidRPr="00874DD1">
              <w:rPr>
                <w:rFonts w:ascii="Arial" w:hAnsi="Arial"/>
                <w:sz w:val="18"/>
                <w:lang w:eastAsia="en-US"/>
              </w:rPr>
              <w:t>'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6" w:name="UInt16_Type" w:colFirst="0" w:colLast="0"/>
            <w:bookmarkEnd w:id="475"/>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7" w:name="UInt32_Type" w:colFirst="0" w:colLast="0"/>
            <w:bookmarkEnd w:id="476"/>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7"/>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C.4</w:t>
      </w:r>
      <w:r w:rsidRPr="00874DD1">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SRTP_ASP_TypeDefs</w:t>
            </w:r>
            <w:proofErr w:type="spellEnd"/>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w:t>
            </w:r>
            <w:proofErr w:type="spellStart"/>
            <w:r w:rsidRPr="00874DD1">
              <w:rPr>
                <w:rFonts w:ascii="Arial" w:hAnsi="Arial"/>
                <w:sz w:val="18"/>
                <w:lang w:eastAsia="en-US"/>
              </w:rPr>
              <w:t>SRTP_ASP_TypeDefs.ttcn</w:t>
            </w:r>
            <w:proofErr w:type="spellEnd"/>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IP_ASP_TypeDefs</w:t>
            </w:r>
            <w:proofErr w:type="spellEnd"/>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w:t>
            </w:r>
            <w:proofErr w:type="spellStart"/>
            <w:r w:rsidRPr="00874DD1">
              <w:rPr>
                <w:rFonts w:ascii="Arial" w:hAnsi="Arial"/>
                <w:sz w:val="18"/>
                <w:lang w:eastAsia="en-US"/>
              </w:rPr>
              <w:t>IP_ASP_TypeDefs.ttcn</w:t>
            </w:r>
            <w:proofErr w:type="spellEnd"/>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CommonDefs</w:t>
            </w:r>
            <w:proofErr w:type="spellEnd"/>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w:t>
            </w:r>
            <w:proofErr w:type="spellStart"/>
            <w:r w:rsidRPr="00874DD1">
              <w:rPr>
                <w:rFonts w:ascii="Arial" w:hAnsi="Arial"/>
                <w:sz w:val="18"/>
                <w:lang w:eastAsia="en-US"/>
              </w:rPr>
              <w:t>CommonDefs.ttcn</w:t>
            </w:r>
            <w:proofErr w:type="spellEnd"/>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453"/>
    <w:bookmarkEnd w:id="454"/>
    <w:bookmarkEnd w:id="455"/>
    <w:bookmarkEnd w:id="456"/>
    <w:p w14:paraId="34965BA4" w14:textId="77777777" w:rsidR="001B38F0" w:rsidRPr="00874DD1" w:rsidRDefault="00080512" w:rsidP="001B38F0">
      <w:pPr>
        <w:pStyle w:val="Heading8"/>
        <w:pBdr>
          <w:top w:val="single" w:sz="12" w:space="0" w:color="auto"/>
        </w:pBdr>
      </w:pPr>
      <w:r w:rsidRPr="00874DD1">
        <w:br w:type="page"/>
      </w:r>
      <w:bookmarkStart w:id="478" w:name="_Toc27406731"/>
      <w:bookmarkStart w:id="479" w:name="_Toc36037498"/>
      <w:bookmarkStart w:id="480" w:name="_Toc43837869"/>
      <w:bookmarkStart w:id="481" w:name="_Toc51832414"/>
      <w:bookmarkStart w:id="482" w:name="_Toc60167116"/>
      <w:bookmarkStart w:id="483" w:name="_Toc68108958"/>
      <w:bookmarkStart w:id="484" w:name="_Toc75458767"/>
      <w:bookmarkStart w:id="485" w:name="_Toc90631892"/>
      <w:bookmarkStart w:id="486" w:name="_Toc178185931"/>
      <w:r w:rsidR="001B38F0" w:rsidRPr="00874DD1">
        <w:lastRenderedPageBreak/>
        <w:t>Annex D (Normative):</w:t>
      </w:r>
      <w:r w:rsidR="001B38F0" w:rsidRPr="00874DD1">
        <w:br/>
        <w:t>SIP Type Definitions and XSD References</w:t>
      </w:r>
      <w:bookmarkEnd w:id="478"/>
      <w:bookmarkEnd w:id="479"/>
      <w:bookmarkEnd w:id="480"/>
      <w:bookmarkEnd w:id="481"/>
      <w:bookmarkEnd w:id="482"/>
      <w:bookmarkEnd w:id="483"/>
      <w:bookmarkEnd w:id="484"/>
      <w:bookmarkEnd w:id="485"/>
      <w:bookmarkEnd w:id="486"/>
    </w:p>
    <w:p w14:paraId="0746692A" w14:textId="77777777" w:rsidR="001B38F0" w:rsidRPr="00874DD1" w:rsidRDefault="001B38F0" w:rsidP="001B38F0">
      <w:pPr>
        <w:pStyle w:val="Heading1"/>
        <w:pBdr>
          <w:top w:val="single" w:sz="12" w:space="0" w:color="auto"/>
        </w:pBdr>
      </w:pPr>
      <w:bookmarkStart w:id="487" w:name="_Toc27406732"/>
      <w:bookmarkStart w:id="488" w:name="_Toc36037499"/>
      <w:bookmarkStart w:id="489" w:name="_Toc43837870"/>
      <w:bookmarkStart w:id="490" w:name="_Toc51832415"/>
      <w:bookmarkStart w:id="491" w:name="_Toc60167117"/>
      <w:bookmarkStart w:id="492" w:name="_Toc68108959"/>
      <w:bookmarkStart w:id="493" w:name="_Toc75458768"/>
      <w:bookmarkStart w:id="494" w:name="_Toc90631893"/>
      <w:bookmarkStart w:id="495" w:name="_Toc178185932"/>
      <w:r w:rsidRPr="00874DD1">
        <w:t>D.1</w:t>
      </w:r>
      <w:r w:rsidRPr="00874DD1">
        <w:tab/>
        <w:t>XML Schema Definitions (XSD)</w:t>
      </w:r>
      <w:bookmarkEnd w:id="487"/>
      <w:bookmarkEnd w:id="488"/>
      <w:bookmarkEnd w:id="489"/>
      <w:bookmarkEnd w:id="490"/>
      <w:bookmarkEnd w:id="491"/>
      <w:bookmarkEnd w:id="492"/>
      <w:bookmarkEnd w:id="493"/>
      <w:bookmarkEnd w:id="494"/>
      <w:bookmarkEnd w:id="495"/>
    </w:p>
    <w:p w14:paraId="333D27C8" w14:textId="25A5A2BF" w:rsidR="001B38F0" w:rsidRPr="00874DD1" w:rsidRDefault="001B38F0" w:rsidP="001B38F0">
      <w:r w:rsidRPr="00874DD1">
        <w:t>Common XML schema definitions according to TS 34.229-3 [28] Table G.0.1-1 are used. In addition</w:t>
      </w:r>
      <w:r w:rsidR="002A2D01" w:rsidRPr="002A2D01">
        <w:t>,</w:t>
      </w:r>
      <w:r w:rsidRPr="00874DD1">
        <w:t xml:space="preserve"> there are the MCX specific XML schema definitions as according to table D.1-1.</w:t>
      </w:r>
    </w:p>
    <w:p w14:paraId="4C2BEDFC" w14:textId="77777777" w:rsidR="001B38F0" w:rsidRPr="00874DD1" w:rsidRDefault="001B38F0" w:rsidP="001B38F0">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887ACF">
        <w:tc>
          <w:tcPr>
            <w:tcW w:w="2376" w:type="dxa"/>
          </w:tcPr>
          <w:p w14:paraId="4C55BD94" w14:textId="77777777" w:rsidR="001B38F0" w:rsidRPr="00874DD1" w:rsidRDefault="001B38F0" w:rsidP="00651E6E">
            <w:pPr>
              <w:pStyle w:val="TAH"/>
              <w:rPr>
                <w:rFonts w:eastAsia="SimSun"/>
              </w:rPr>
            </w:pPr>
            <w:r w:rsidRPr="00874DD1">
              <w:rPr>
                <w:rFonts w:eastAsia="SimSun"/>
              </w:rPr>
              <w:lastRenderedPageBreak/>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887ACF">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proofErr w:type="spellStart"/>
            <w:r w:rsidRPr="00874DD1">
              <w:rPr>
                <w:rFonts w:eastAsia="SimSun"/>
              </w:rPr>
              <w:t>urn:oma:params:xml:ns:poc:poc-settings</w:t>
            </w:r>
            <w:proofErr w:type="spellEnd"/>
          </w:p>
        </w:tc>
      </w:tr>
      <w:tr w:rsidR="001B38F0" w:rsidRPr="00874DD1" w14:paraId="1A02976D" w14:textId="77777777" w:rsidTr="00887ACF">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proofErr w:type="spellStart"/>
            <w:r w:rsidRPr="00874DD1">
              <w:rPr>
                <w:rFonts w:eastAsia="SimSun"/>
              </w:rPr>
              <w:t>urn:ietf:params:xml:ns:simple-filter</w:t>
            </w:r>
            <w:proofErr w:type="spellEnd"/>
          </w:p>
        </w:tc>
      </w:tr>
      <w:tr w:rsidR="00C05833" w:rsidRPr="00874DD1" w14:paraId="27C584A4" w14:textId="77777777" w:rsidTr="00887ACF">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887ACF">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proofErr w:type="spellStart"/>
            <w:r w:rsidRPr="00874DD1">
              <w:rPr>
                <w:rFonts w:eastAsia="SimSun"/>
              </w:rPr>
              <w:t>urn:ietf:params:xml:ns:xcap-diff</w:t>
            </w:r>
            <w:proofErr w:type="spellEnd"/>
          </w:p>
        </w:tc>
      </w:tr>
      <w:tr w:rsidR="001B38F0" w:rsidRPr="00874DD1" w14:paraId="321FFABC" w14:textId="77777777" w:rsidTr="00887ACF">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proofErr w:type="spellStart"/>
            <w:r w:rsidRPr="00874DD1">
              <w:rPr>
                <w:rFonts w:eastAsia="SimSun"/>
              </w:rPr>
              <w:t>urn:ietf:params:xml:ns:resource-lists</w:t>
            </w:r>
            <w:proofErr w:type="spellEnd"/>
          </w:p>
        </w:tc>
      </w:tr>
      <w:tr w:rsidR="001B38F0" w:rsidRPr="00874DD1" w14:paraId="318B2E38" w14:textId="77777777" w:rsidTr="00887ACF">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proofErr w:type="spellStart"/>
            <w:r w:rsidRPr="00874DD1">
              <w:rPr>
                <w:rFonts w:eastAsia="SimSun"/>
              </w:rPr>
              <w:t>urn:oma:xml:poc:list-service</w:t>
            </w:r>
            <w:proofErr w:type="spellEnd"/>
          </w:p>
        </w:tc>
      </w:tr>
      <w:tr w:rsidR="001B38F0" w:rsidRPr="00874DD1" w14:paraId="722BA5E1" w14:textId="77777777" w:rsidTr="00887ACF">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proofErr w:type="spellStart"/>
            <w:r w:rsidRPr="00874DD1">
              <w:rPr>
                <w:rFonts w:eastAsia="SimSun"/>
              </w:rPr>
              <w:t>urn:oma:xml:xdm:extensions</w:t>
            </w:r>
            <w:proofErr w:type="spellEnd"/>
          </w:p>
        </w:tc>
      </w:tr>
      <w:tr w:rsidR="001B38F0" w:rsidRPr="00874DD1" w14:paraId="6177C20A" w14:textId="77777777" w:rsidTr="00887ACF">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proofErr w:type="spellStart"/>
            <w:r w:rsidRPr="00874DD1">
              <w:rPr>
                <w:rFonts w:eastAsia="SimSun"/>
              </w:rPr>
              <w:t>urn:oma:xml:xdm:resource-list:oma-uriusage</w:t>
            </w:r>
            <w:proofErr w:type="spellEnd"/>
          </w:p>
        </w:tc>
      </w:tr>
      <w:tr w:rsidR="001B38F0" w:rsidRPr="00874DD1" w14:paraId="6C69CA53" w14:textId="77777777" w:rsidTr="00887ACF">
        <w:tc>
          <w:tcPr>
            <w:tcW w:w="2376" w:type="dxa"/>
          </w:tcPr>
          <w:p w14:paraId="4A5BF304" w14:textId="77777777" w:rsidR="001B38F0" w:rsidRPr="00874DD1" w:rsidRDefault="001B38F0" w:rsidP="00C62D83">
            <w:pPr>
              <w:pStyle w:val="TAL"/>
              <w:rPr>
                <w:rFonts w:eastAsia="SimSun"/>
              </w:rPr>
            </w:pPr>
            <w:proofErr w:type="spellStart"/>
            <w:r w:rsidRPr="00874DD1">
              <w:rPr>
                <w:rFonts w:eastAsia="SimSun"/>
              </w:rPr>
              <w:t>xenc</w:t>
            </w:r>
            <w:proofErr w:type="spellEnd"/>
            <w:r w:rsidRPr="00874DD1">
              <w:rPr>
                <w:rFonts w:eastAsia="SimSun"/>
              </w:rPr>
              <w:t>-schema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887ACF">
        <w:tc>
          <w:tcPr>
            <w:tcW w:w="2376" w:type="dxa"/>
          </w:tcPr>
          <w:p w14:paraId="3183D1D5" w14:textId="77777777" w:rsidR="001B38F0" w:rsidRPr="00874DD1" w:rsidRDefault="001B38F0" w:rsidP="00C62D83">
            <w:pPr>
              <w:pStyle w:val="TAL"/>
              <w:rPr>
                <w:rFonts w:eastAsia="SimSun"/>
              </w:rPr>
            </w:pPr>
            <w:proofErr w:type="spellStart"/>
            <w:r w:rsidRPr="00874DD1">
              <w:rPr>
                <w:rFonts w:eastAsia="SimSun"/>
              </w:rPr>
              <w:t>xmldsig</w:t>
            </w:r>
            <w:proofErr w:type="spellEnd"/>
            <w:r w:rsidRPr="00874DD1">
              <w:rPr>
                <w:rFonts w:eastAsia="SimSun"/>
              </w:rPr>
              <w:t>-core-schema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887ACF">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887ACF">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887ACF">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887ACF">
        <w:tc>
          <w:tcPr>
            <w:tcW w:w="2376" w:type="dxa"/>
          </w:tcPr>
          <w:p w14:paraId="241F3249" w14:textId="2AC915E7" w:rsidR="00215BCA" w:rsidRPr="00874DD1" w:rsidRDefault="00215BCA" w:rsidP="00215BCA">
            <w:pPr>
              <w:pStyle w:val="TAL"/>
              <w:rPr>
                <w:rFonts w:eastAsia="SimSun"/>
              </w:rPr>
            </w:pPr>
            <w:r w:rsidRPr="00874DD1">
              <w:rPr>
                <w:rFonts w:eastAsia="SimSun"/>
              </w:rPr>
              <w:t>TS24282_mcdatainfo</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887ACF">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887ACF">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887ACF" w:rsidRPr="00874DD1" w14:paraId="37A16AC3" w14:textId="77777777" w:rsidTr="00887ACF">
        <w:tc>
          <w:tcPr>
            <w:tcW w:w="2376" w:type="dxa"/>
          </w:tcPr>
          <w:p w14:paraId="521106FC" w14:textId="1970C1BD" w:rsidR="00887ACF" w:rsidRPr="00874DD1" w:rsidRDefault="00887ACF" w:rsidP="00887ACF">
            <w:pPr>
              <w:pStyle w:val="TAL"/>
              <w:rPr>
                <w:rFonts w:eastAsia="SimSun"/>
              </w:rPr>
            </w:pPr>
            <w:r w:rsidRPr="004777E1">
              <w:rPr>
                <w:rFonts w:eastAsia="SimSun"/>
              </w:rPr>
              <w:t>TS24282_mcdataPresInfoFA</w:t>
            </w:r>
          </w:p>
        </w:tc>
        <w:tc>
          <w:tcPr>
            <w:tcW w:w="3119" w:type="dxa"/>
          </w:tcPr>
          <w:p w14:paraId="7245D38D" w14:textId="15C53C64" w:rsidR="00887ACF" w:rsidRPr="00874DD1" w:rsidRDefault="00887ACF" w:rsidP="00887ACF">
            <w:pPr>
              <w:pStyle w:val="TAL"/>
              <w:rPr>
                <w:rFonts w:eastAsia="SimSun"/>
              </w:rPr>
            </w:pPr>
            <w:r w:rsidRPr="004777E1">
              <w:rPr>
                <w:rFonts w:eastAsia="SimSun"/>
              </w:rPr>
              <w:t>TS 24.282 [57] Table 22.3.1.2-1</w:t>
            </w:r>
          </w:p>
        </w:tc>
        <w:tc>
          <w:tcPr>
            <w:tcW w:w="4394" w:type="dxa"/>
          </w:tcPr>
          <w:p w14:paraId="7BD1B889" w14:textId="4AAA7BCE" w:rsidR="00887ACF" w:rsidRPr="00874DD1" w:rsidRDefault="00887ACF" w:rsidP="00887ACF">
            <w:pPr>
              <w:pStyle w:val="TAL"/>
              <w:rPr>
                <w:rFonts w:eastAsia="SimSun"/>
              </w:rPr>
            </w:pPr>
            <w:r w:rsidRPr="004777E1">
              <w:rPr>
                <w:rFonts w:eastAsia="SimSun"/>
              </w:rPr>
              <w:t>"urn:3gpp:ns:mcdataPresInfoFA:1.0"</w:t>
            </w:r>
          </w:p>
        </w:tc>
      </w:tr>
      <w:tr w:rsidR="00887ACF" w:rsidRPr="00874DD1" w14:paraId="55386132" w14:textId="77777777" w:rsidTr="00887ACF">
        <w:tc>
          <w:tcPr>
            <w:tcW w:w="2376" w:type="dxa"/>
          </w:tcPr>
          <w:p w14:paraId="64F803A2" w14:textId="19D6DDEF" w:rsidR="00887ACF" w:rsidRPr="00874DD1" w:rsidRDefault="00887ACF" w:rsidP="00887ACF">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887ACF" w:rsidRPr="00874DD1" w:rsidRDefault="00887ACF" w:rsidP="00887ACF">
            <w:pPr>
              <w:pStyle w:val="TAL"/>
            </w:pPr>
            <w:r w:rsidRPr="00874DD1">
              <w:t>TS 24.379 [9] Annex F.4.2</w:t>
            </w:r>
          </w:p>
          <w:p w14:paraId="3DDBD0C8" w14:textId="77777777" w:rsidR="00887ACF" w:rsidRPr="00874DD1" w:rsidRDefault="00887ACF" w:rsidP="00887ACF">
            <w:pPr>
              <w:pStyle w:val="TAL"/>
            </w:pPr>
            <w:r w:rsidRPr="00874DD1">
              <w:t>TS 24.281 [55] Annex F.4.2</w:t>
            </w:r>
          </w:p>
          <w:p w14:paraId="19B041BC" w14:textId="6710FD7A" w:rsidR="00887ACF" w:rsidRPr="00874DD1" w:rsidRDefault="00887ACF" w:rsidP="00887ACF">
            <w:pPr>
              <w:pStyle w:val="TAL"/>
            </w:pPr>
            <w:r w:rsidRPr="00874DD1">
              <w:t>TS 24.282 [57] Annex D.3.2</w:t>
            </w:r>
          </w:p>
        </w:tc>
        <w:tc>
          <w:tcPr>
            <w:tcW w:w="4394" w:type="dxa"/>
          </w:tcPr>
          <w:p w14:paraId="19D681A5" w14:textId="77777777" w:rsidR="00887ACF" w:rsidRPr="00874DD1" w:rsidRDefault="00887ACF" w:rsidP="00887ACF">
            <w:pPr>
              <w:pStyle w:val="TAL"/>
              <w:rPr>
                <w:rFonts w:eastAsia="SimSun"/>
              </w:rPr>
            </w:pPr>
            <w:r w:rsidRPr="00874DD1">
              <w:rPr>
                <w:rFonts w:eastAsia="SimSun"/>
              </w:rPr>
              <w:t>urn:3gpp:ns:affiliationCommand:1.0</w:t>
            </w:r>
          </w:p>
        </w:tc>
      </w:tr>
      <w:tr w:rsidR="00887ACF" w:rsidRPr="00874DD1" w14:paraId="431CBD19" w14:textId="77777777" w:rsidTr="00887ACF">
        <w:tc>
          <w:tcPr>
            <w:tcW w:w="2376" w:type="dxa"/>
          </w:tcPr>
          <w:p w14:paraId="6EF5953A" w14:textId="77777777" w:rsidR="00887ACF" w:rsidRPr="00874DD1" w:rsidRDefault="00887ACF" w:rsidP="00887ACF">
            <w:pPr>
              <w:pStyle w:val="TAL"/>
              <w:rPr>
                <w:rFonts w:eastAsia="SimSun"/>
              </w:rPr>
            </w:pPr>
            <w:r w:rsidRPr="00874DD1">
              <w:rPr>
                <w:rFonts w:eastAsia="SimSun"/>
              </w:rPr>
              <w:t>TS24379_mcpttinfo</w:t>
            </w:r>
          </w:p>
        </w:tc>
        <w:tc>
          <w:tcPr>
            <w:tcW w:w="3119" w:type="dxa"/>
          </w:tcPr>
          <w:p w14:paraId="5E6AB8A5" w14:textId="77777777" w:rsidR="00887ACF" w:rsidRPr="00874DD1" w:rsidRDefault="00887ACF" w:rsidP="00887ACF">
            <w:pPr>
              <w:pStyle w:val="TAL"/>
            </w:pPr>
            <w:r w:rsidRPr="00874DD1">
              <w:t>TS 24.379 [9] Annex F.1.2</w:t>
            </w:r>
          </w:p>
        </w:tc>
        <w:tc>
          <w:tcPr>
            <w:tcW w:w="4394" w:type="dxa"/>
          </w:tcPr>
          <w:p w14:paraId="3F3A8568" w14:textId="77777777" w:rsidR="00887ACF" w:rsidRPr="00874DD1" w:rsidRDefault="00887ACF" w:rsidP="00887ACF">
            <w:pPr>
              <w:pStyle w:val="TAL"/>
              <w:rPr>
                <w:rFonts w:eastAsia="SimSun"/>
              </w:rPr>
            </w:pPr>
            <w:r w:rsidRPr="00874DD1">
              <w:rPr>
                <w:rFonts w:eastAsia="SimSun"/>
              </w:rPr>
              <w:t>urn:3gpp:ns:mcpttInfo:1.0</w:t>
            </w:r>
          </w:p>
        </w:tc>
      </w:tr>
      <w:tr w:rsidR="00887ACF" w:rsidRPr="00874DD1" w14:paraId="1025FF2B" w14:textId="77777777" w:rsidTr="00887ACF">
        <w:tc>
          <w:tcPr>
            <w:tcW w:w="2376" w:type="dxa"/>
          </w:tcPr>
          <w:p w14:paraId="408F4B83" w14:textId="411FCD35" w:rsidR="00887ACF" w:rsidRPr="00874DD1" w:rsidRDefault="00887ACF" w:rsidP="00887ACF">
            <w:pPr>
              <w:pStyle w:val="TAL"/>
              <w:rPr>
                <w:rFonts w:eastAsia="SimSun"/>
              </w:rPr>
            </w:pPr>
            <w:r w:rsidRPr="00874DD1">
              <w:rPr>
                <w:rFonts w:eastAsia="SimSun"/>
              </w:rPr>
              <w:t>TS24379_mcpttlocationinfo</w:t>
            </w:r>
          </w:p>
        </w:tc>
        <w:tc>
          <w:tcPr>
            <w:tcW w:w="3119" w:type="dxa"/>
          </w:tcPr>
          <w:p w14:paraId="5450BBDA" w14:textId="77777777" w:rsidR="00887ACF" w:rsidRPr="00874DD1" w:rsidRDefault="00887ACF" w:rsidP="00887ACF">
            <w:pPr>
              <w:pStyle w:val="TAL"/>
            </w:pPr>
            <w:r w:rsidRPr="00874DD1">
              <w:t>TS 24.379 [9] Annex F.3.2</w:t>
            </w:r>
          </w:p>
        </w:tc>
        <w:tc>
          <w:tcPr>
            <w:tcW w:w="4394" w:type="dxa"/>
          </w:tcPr>
          <w:p w14:paraId="38437D2D" w14:textId="77777777" w:rsidR="00887ACF" w:rsidRPr="00874DD1" w:rsidRDefault="00887ACF" w:rsidP="00887ACF">
            <w:pPr>
              <w:pStyle w:val="TAL"/>
              <w:rPr>
                <w:rFonts w:eastAsia="SimSun"/>
              </w:rPr>
            </w:pPr>
            <w:r w:rsidRPr="00874DD1">
              <w:rPr>
                <w:rFonts w:eastAsia="SimSun"/>
              </w:rPr>
              <w:t>urn:3gpp:ns:mcpttLocationInfo:1.0</w:t>
            </w:r>
          </w:p>
        </w:tc>
      </w:tr>
      <w:tr w:rsidR="00887ACF" w:rsidRPr="00874DD1" w14:paraId="24DEDFED" w14:textId="77777777" w:rsidTr="00887ACF">
        <w:tc>
          <w:tcPr>
            <w:tcW w:w="2376" w:type="dxa"/>
          </w:tcPr>
          <w:p w14:paraId="1CBAC39B" w14:textId="77777777" w:rsidR="00887ACF" w:rsidRPr="00874DD1" w:rsidRDefault="00887ACF" w:rsidP="00887ACF">
            <w:pPr>
              <w:pStyle w:val="TAL"/>
              <w:rPr>
                <w:rFonts w:eastAsia="SimSun"/>
              </w:rPr>
            </w:pPr>
            <w:r w:rsidRPr="00874DD1">
              <w:rPr>
                <w:rFonts w:eastAsia="SimSun"/>
              </w:rPr>
              <w:t>TS24379_mcpttsigneddoc</w:t>
            </w:r>
          </w:p>
        </w:tc>
        <w:tc>
          <w:tcPr>
            <w:tcW w:w="3119" w:type="dxa"/>
          </w:tcPr>
          <w:p w14:paraId="43EEC083" w14:textId="77777777" w:rsidR="00887ACF" w:rsidRPr="00874DD1" w:rsidRDefault="00887ACF" w:rsidP="00887ACF">
            <w:pPr>
              <w:pStyle w:val="TAL"/>
            </w:pPr>
            <w:r w:rsidRPr="00874DD1">
              <w:t>TS 24.379 [9] Annex F.6.2</w:t>
            </w:r>
          </w:p>
        </w:tc>
        <w:tc>
          <w:tcPr>
            <w:tcW w:w="4394" w:type="dxa"/>
          </w:tcPr>
          <w:p w14:paraId="395C4C10" w14:textId="77777777" w:rsidR="00887ACF" w:rsidRPr="00874DD1" w:rsidRDefault="00887ACF" w:rsidP="00887ACF">
            <w:pPr>
              <w:pStyle w:val="TAL"/>
              <w:rPr>
                <w:rFonts w:eastAsia="SimSun"/>
              </w:rPr>
            </w:pPr>
            <w:r w:rsidRPr="00874DD1">
              <w:rPr>
                <w:rFonts w:eastAsia="SimSun"/>
              </w:rPr>
              <w:t>urn:3gpp:ns:mcpttSignedDoc:1.0</w:t>
            </w:r>
          </w:p>
        </w:tc>
      </w:tr>
      <w:tr w:rsidR="002A2D01" w:rsidRPr="00874DD1" w14:paraId="3BE44F0F" w14:textId="77777777" w:rsidTr="00887ACF">
        <w:tc>
          <w:tcPr>
            <w:tcW w:w="2376" w:type="dxa"/>
          </w:tcPr>
          <w:p w14:paraId="7C82FF27" w14:textId="35CB427B" w:rsidR="002A2D01" w:rsidRPr="00874DD1" w:rsidRDefault="002A2D01" w:rsidP="002A2D01">
            <w:pPr>
              <w:pStyle w:val="TAL"/>
              <w:rPr>
                <w:rFonts w:eastAsia="SimSun"/>
              </w:rPr>
            </w:pPr>
            <w:r w:rsidRPr="00421C5D">
              <w:rPr>
                <w:rFonts w:eastAsia="SimSun"/>
              </w:rPr>
              <w:t>TS24379_preconfiguredRegroup</w:t>
            </w:r>
          </w:p>
        </w:tc>
        <w:tc>
          <w:tcPr>
            <w:tcW w:w="3119" w:type="dxa"/>
          </w:tcPr>
          <w:p w14:paraId="4883826A" w14:textId="51C24A2A" w:rsidR="002A2D01" w:rsidRPr="00874DD1" w:rsidRDefault="002A2D01" w:rsidP="002A2D01">
            <w:pPr>
              <w:pStyle w:val="TAL"/>
            </w:pPr>
            <w:r w:rsidRPr="00421C5D">
              <w:t>TS 24.379 [9] Annex F.7.2</w:t>
            </w:r>
          </w:p>
        </w:tc>
        <w:tc>
          <w:tcPr>
            <w:tcW w:w="4394" w:type="dxa"/>
          </w:tcPr>
          <w:p w14:paraId="782EF119" w14:textId="25A4132A" w:rsidR="002A2D01" w:rsidRPr="00874DD1" w:rsidRDefault="002A2D01" w:rsidP="002A2D01">
            <w:pPr>
              <w:pStyle w:val="TAL"/>
              <w:rPr>
                <w:rFonts w:eastAsia="SimSun"/>
              </w:rPr>
            </w:pPr>
            <w:r w:rsidRPr="00421C5D">
              <w:rPr>
                <w:rFonts w:eastAsia="SimSun"/>
              </w:rPr>
              <w:t>urn:3gpp:ns:preconfiguredRegroup:1.0</w:t>
            </w:r>
          </w:p>
        </w:tc>
      </w:tr>
      <w:tr w:rsidR="00887ACF" w:rsidRPr="00874DD1" w14:paraId="4ED5C712" w14:textId="77777777" w:rsidTr="00887ACF">
        <w:tc>
          <w:tcPr>
            <w:tcW w:w="2376" w:type="dxa"/>
          </w:tcPr>
          <w:p w14:paraId="15413FF9" w14:textId="105858DD" w:rsidR="00887ACF" w:rsidRPr="00874DD1" w:rsidRDefault="00887ACF" w:rsidP="00887ACF">
            <w:pPr>
              <w:pStyle w:val="TAL"/>
              <w:rPr>
                <w:rFonts w:eastAsia="SimSun"/>
              </w:rPr>
            </w:pPr>
            <w:r w:rsidRPr="00874DD1">
              <w:rPr>
                <w:rFonts w:eastAsia="SimSun"/>
              </w:rPr>
              <w:t>TS24379_mcpttPresInfo</w:t>
            </w:r>
          </w:p>
        </w:tc>
        <w:tc>
          <w:tcPr>
            <w:tcW w:w="3119" w:type="dxa"/>
          </w:tcPr>
          <w:p w14:paraId="033FE1C4" w14:textId="77777777" w:rsidR="00887ACF" w:rsidRPr="00874DD1" w:rsidRDefault="00887ACF" w:rsidP="00887ACF">
            <w:pPr>
              <w:pStyle w:val="TAL"/>
            </w:pPr>
            <w:r w:rsidRPr="00874DD1">
              <w:t>TS 24.379 [9] Table 9.3.1.2-1</w:t>
            </w:r>
          </w:p>
        </w:tc>
        <w:tc>
          <w:tcPr>
            <w:tcW w:w="4394" w:type="dxa"/>
          </w:tcPr>
          <w:p w14:paraId="44C4D96B" w14:textId="77777777" w:rsidR="00887ACF" w:rsidRPr="00874DD1" w:rsidRDefault="00887ACF" w:rsidP="00887ACF">
            <w:pPr>
              <w:pStyle w:val="TAL"/>
              <w:rPr>
                <w:rFonts w:eastAsia="SimSun"/>
              </w:rPr>
            </w:pPr>
            <w:r w:rsidRPr="00874DD1">
              <w:t>urn:3gpp:ns:mcpttPresInfo:1.0</w:t>
            </w:r>
          </w:p>
        </w:tc>
      </w:tr>
      <w:tr w:rsidR="00887ACF" w:rsidRPr="00874DD1" w14:paraId="6B7E0BE0" w14:textId="77777777" w:rsidTr="00887ACF">
        <w:tc>
          <w:tcPr>
            <w:tcW w:w="2376" w:type="dxa"/>
          </w:tcPr>
          <w:p w14:paraId="15DAB48F" w14:textId="1740E168" w:rsidR="00887ACF" w:rsidRPr="00874DD1" w:rsidRDefault="00887ACF" w:rsidP="00887ACF">
            <w:pPr>
              <w:pStyle w:val="TAL"/>
              <w:rPr>
                <w:rFonts w:eastAsia="SimSun"/>
              </w:rPr>
            </w:pPr>
            <w:r w:rsidRPr="00874DD1">
              <w:rPr>
                <w:rFonts w:eastAsia="SimSun"/>
              </w:rPr>
              <w:t>TS24379_mcpttPresInfoFA</w:t>
            </w:r>
          </w:p>
        </w:tc>
        <w:tc>
          <w:tcPr>
            <w:tcW w:w="3119" w:type="dxa"/>
          </w:tcPr>
          <w:p w14:paraId="024D9BC2" w14:textId="2F141BC4" w:rsidR="00887ACF" w:rsidRPr="00874DD1" w:rsidRDefault="00887ACF" w:rsidP="00887ACF">
            <w:pPr>
              <w:pStyle w:val="TAL"/>
            </w:pPr>
            <w:r w:rsidRPr="00874DD1">
              <w:t>TS 24.379 [9] Table 9A.3.1.2-1</w:t>
            </w:r>
          </w:p>
        </w:tc>
        <w:tc>
          <w:tcPr>
            <w:tcW w:w="4394" w:type="dxa"/>
          </w:tcPr>
          <w:p w14:paraId="765D11BA" w14:textId="3179F589" w:rsidR="00887ACF" w:rsidRPr="00874DD1" w:rsidRDefault="00887ACF" w:rsidP="00887ACF">
            <w:pPr>
              <w:pStyle w:val="TAL"/>
            </w:pPr>
            <w:r w:rsidRPr="00874DD1">
              <w:t>urn:3gpp:ns:mcpttPresInfoFA:1.0</w:t>
            </w:r>
          </w:p>
        </w:tc>
      </w:tr>
      <w:tr w:rsidR="00887ACF" w:rsidRPr="00874DD1" w14:paraId="1ECD0920" w14:textId="77777777" w:rsidTr="00887ACF">
        <w:tc>
          <w:tcPr>
            <w:tcW w:w="2376" w:type="dxa"/>
          </w:tcPr>
          <w:p w14:paraId="7A42EF47" w14:textId="2855DCB8" w:rsidR="00887ACF" w:rsidRPr="00874DD1" w:rsidRDefault="00887ACF" w:rsidP="00887ACF">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887ACF" w:rsidRPr="00874DD1" w:rsidRDefault="00887ACF" w:rsidP="00887ACF">
            <w:pPr>
              <w:pStyle w:val="TAL"/>
            </w:pPr>
            <w:r w:rsidRPr="00874DD1">
              <w:t>TS 24.379 [9] Table 7.4.1.2.2-2</w:t>
            </w:r>
          </w:p>
          <w:p w14:paraId="74E26CA7" w14:textId="7C4AB2B3" w:rsidR="00887ACF" w:rsidRPr="00874DD1" w:rsidRDefault="00887ACF" w:rsidP="00887ACF">
            <w:pPr>
              <w:pStyle w:val="TAL"/>
            </w:pPr>
            <w:r w:rsidRPr="00874DD1">
              <w:t>TS 24.281 [55] Table 7.4.1.2.2-2</w:t>
            </w:r>
          </w:p>
        </w:tc>
        <w:tc>
          <w:tcPr>
            <w:tcW w:w="4394" w:type="dxa"/>
          </w:tcPr>
          <w:p w14:paraId="2D6F383B" w14:textId="77777777" w:rsidR="00887ACF" w:rsidRPr="00874DD1" w:rsidRDefault="00887ACF" w:rsidP="00887ACF">
            <w:pPr>
              <w:pStyle w:val="TAL"/>
              <w:rPr>
                <w:rFonts w:eastAsia="SimSun"/>
              </w:rPr>
            </w:pPr>
            <w:r w:rsidRPr="00874DD1">
              <w:t>urn:3gpp:mcsSettings:1.0</w:t>
            </w:r>
          </w:p>
        </w:tc>
      </w:tr>
      <w:tr w:rsidR="00887ACF" w:rsidRPr="00874DD1" w14:paraId="12F25C1D" w14:textId="77777777" w:rsidTr="00887ACF">
        <w:tc>
          <w:tcPr>
            <w:tcW w:w="2376" w:type="dxa"/>
          </w:tcPr>
          <w:p w14:paraId="3AE3D45C" w14:textId="01014ECC" w:rsidR="00887ACF" w:rsidRPr="00874DD1" w:rsidRDefault="00887ACF" w:rsidP="00887ACF">
            <w:pPr>
              <w:pStyle w:val="TAL"/>
              <w:rPr>
                <w:rFonts w:eastAsia="SimSun"/>
              </w:rPr>
            </w:pPr>
            <w:r w:rsidRPr="00874DD1">
              <w:rPr>
                <w:rFonts w:eastAsia="SimSun"/>
              </w:rPr>
              <w:t>TS24481-mcptt-group</w:t>
            </w:r>
          </w:p>
        </w:tc>
        <w:tc>
          <w:tcPr>
            <w:tcW w:w="3119" w:type="dxa"/>
          </w:tcPr>
          <w:p w14:paraId="5156AF0D" w14:textId="77777777" w:rsidR="00887ACF" w:rsidRPr="00874DD1" w:rsidRDefault="00887ACF" w:rsidP="00887ACF">
            <w:pPr>
              <w:pStyle w:val="TAL"/>
            </w:pPr>
            <w:r w:rsidRPr="00874DD1">
              <w:t>TS 24.481 [11] clause 7.2.4.2</w:t>
            </w:r>
          </w:p>
        </w:tc>
        <w:tc>
          <w:tcPr>
            <w:tcW w:w="4394" w:type="dxa"/>
          </w:tcPr>
          <w:p w14:paraId="05867991" w14:textId="77777777" w:rsidR="00887ACF" w:rsidRPr="00874DD1" w:rsidRDefault="00887ACF" w:rsidP="00887ACF">
            <w:pPr>
              <w:pStyle w:val="TAL"/>
              <w:rPr>
                <w:rFonts w:eastAsia="SimSun"/>
              </w:rPr>
            </w:pPr>
            <w:r w:rsidRPr="00874DD1">
              <w:rPr>
                <w:rFonts w:eastAsia="SimSun"/>
              </w:rPr>
              <w:t>urn:3gpp:ns:mcpttGroupInfo:1.0</w:t>
            </w:r>
          </w:p>
        </w:tc>
      </w:tr>
      <w:tr w:rsidR="00887ACF" w:rsidRPr="00874DD1" w14:paraId="39451F91" w14:textId="77777777" w:rsidTr="00887ACF">
        <w:tc>
          <w:tcPr>
            <w:tcW w:w="2376" w:type="dxa"/>
          </w:tcPr>
          <w:p w14:paraId="40CA07A8" w14:textId="1F3EBBA1" w:rsidR="00887ACF" w:rsidRPr="00874DD1" w:rsidRDefault="00887ACF" w:rsidP="00887ACF">
            <w:pPr>
              <w:pStyle w:val="TAL"/>
              <w:rPr>
                <w:rFonts w:eastAsia="SimSun"/>
              </w:rPr>
            </w:pPr>
            <w:r w:rsidRPr="00874DD1">
              <w:rPr>
                <w:rFonts w:eastAsia="SimSun"/>
              </w:rPr>
              <w:t>TS24481-mcpttGMOP</w:t>
            </w:r>
          </w:p>
        </w:tc>
        <w:tc>
          <w:tcPr>
            <w:tcW w:w="3119" w:type="dxa"/>
          </w:tcPr>
          <w:p w14:paraId="219485CF" w14:textId="44B0DAF1" w:rsidR="00887ACF" w:rsidRPr="00874DD1" w:rsidRDefault="00887ACF" w:rsidP="00887ACF">
            <w:pPr>
              <w:pStyle w:val="TAL"/>
            </w:pPr>
            <w:r w:rsidRPr="00874DD1">
              <w:t>TS 24.481 [11] clause 7.3.3</w:t>
            </w:r>
          </w:p>
        </w:tc>
        <w:tc>
          <w:tcPr>
            <w:tcW w:w="4394" w:type="dxa"/>
          </w:tcPr>
          <w:p w14:paraId="59DE1E81" w14:textId="4FCC2604" w:rsidR="00887ACF" w:rsidRPr="00874DD1" w:rsidRDefault="00887ACF" w:rsidP="00887ACF">
            <w:pPr>
              <w:pStyle w:val="TAL"/>
              <w:rPr>
                <w:rFonts w:eastAsia="SimSun"/>
              </w:rPr>
            </w:pPr>
            <w:r w:rsidRPr="00874DD1">
              <w:rPr>
                <w:rFonts w:eastAsia="SimSun"/>
              </w:rPr>
              <w:t>urn:3gpp:ns:mcpttGMOP:1.0</w:t>
            </w:r>
          </w:p>
        </w:tc>
      </w:tr>
      <w:tr w:rsidR="00887ACF" w:rsidRPr="00874DD1" w14:paraId="4F6FBDB9" w14:textId="77777777" w:rsidTr="00887ACF">
        <w:tc>
          <w:tcPr>
            <w:tcW w:w="2376" w:type="dxa"/>
          </w:tcPr>
          <w:p w14:paraId="76C46CFE" w14:textId="2A389452" w:rsidR="00887ACF" w:rsidRPr="00874DD1" w:rsidRDefault="00887ACF" w:rsidP="00887ACF">
            <w:pPr>
              <w:pStyle w:val="TAL"/>
              <w:rPr>
                <w:rFonts w:eastAsia="SimSun"/>
              </w:rPr>
            </w:pPr>
            <w:r w:rsidRPr="00874DD1">
              <w:rPr>
                <w:rFonts w:eastAsia="SimSun"/>
              </w:rPr>
              <w:t>TS24481-mcpttGKTP</w:t>
            </w:r>
          </w:p>
        </w:tc>
        <w:tc>
          <w:tcPr>
            <w:tcW w:w="3119" w:type="dxa"/>
          </w:tcPr>
          <w:p w14:paraId="68964FC5" w14:textId="77777777" w:rsidR="00887ACF" w:rsidRPr="00874DD1" w:rsidRDefault="00887ACF" w:rsidP="00887ACF">
            <w:pPr>
              <w:pStyle w:val="TAL"/>
            </w:pPr>
            <w:r w:rsidRPr="00874DD1">
              <w:t>TS 24.481 [11] clause 7.7.4.2</w:t>
            </w:r>
          </w:p>
        </w:tc>
        <w:tc>
          <w:tcPr>
            <w:tcW w:w="4394" w:type="dxa"/>
          </w:tcPr>
          <w:p w14:paraId="697F3060" w14:textId="77777777" w:rsidR="00887ACF" w:rsidRPr="00874DD1" w:rsidRDefault="00887ACF" w:rsidP="00887ACF">
            <w:pPr>
              <w:pStyle w:val="TAL"/>
              <w:rPr>
                <w:rFonts w:eastAsia="SimSun"/>
              </w:rPr>
            </w:pPr>
            <w:r w:rsidRPr="00874DD1">
              <w:rPr>
                <w:rFonts w:eastAsia="SimSun"/>
              </w:rPr>
              <w:t>urn:3gpp:ns:mcpttGKTP:1.0</w:t>
            </w:r>
          </w:p>
        </w:tc>
      </w:tr>
      <w:tr w:rsidR="00887ACF" w:rsidRPr="00874DD1" w14:paraId="63FCE9DC" w14:textId="77777777" w:rsidTr="00887ACF">
        <w:tc>
          <w:tcPr>
            <w:tcW w:w="2376" w:type="dxa"/>
          </w:tcPr>
          <w:p w14:paraId="0CCE3CCC" w14:textId="579EC7B5" w:rsidR="00887ACF" w:rsidRPr="00874DD1" w:rsidRDefault="00887ACF" w:rsidP="00887ACF">
            <w:pPr>
              <w:pStyle w:val="TAL"/>
              <w:rPr>
                <w:rFonts w:eastAsia="SimSun"/>
              </w:rPr>
            </w:pPr>
            <w:r w:rsidRPr="00874DD1">
              <w:rPr>
                <w:rFonts w:eastAsia="SimSun"/>
              </w:rPr>
              <w:t>TS24484-ue-init-config</w:t>
            </w:r>
          </w:p>
        </w:tc>
        <w:tc>
          <w:tcPr>
            <w:tcW w:w="3119" w:type="dxa"/>
          </w:tcPr>
          <w:p w14:paraId="5EFF28BD" w14:textId="77777777" w:rsidR="00887ACF" w:rsidRPr="00874DD1" w:rsidRDefault="00887ACF" w:rsidP="00887ACF">
            <w:pPr>
              <w:pStyle w:val="TAL"/>
            </w:pPr>
            <w:r w:rsidRPr="00874DD1">
              <w:t>TS 24.484 [14] clause 7.2.2.3</w:t>
            </w:r>
          </w:p>
        </w:tc>
        <w:tc>
          <w:tcPr>
            <w:tcW w:w="4394" w:type="dxa"/>
          </w:tcPr>
          <w:p w14:paraId="7DCAB133" w14:textId="77777777" w:rsidR="00887ACF" w:rsidRPr="00874DD1" w:rsidRDefault="00887ACF" w:rsidP="00887ACF">
            <w:pPr>
              <w:pStyle w:val="TAL"/>
              <w:rPr>
                <w:rFonts w:eastAsia="SimSun"/>
              </w:rPr>
            </w:pPr>
            <w:r w:rsidRPr="00874DD1">
              <w:t>urn:3gpp:mcptt:mcpttUEinitConfig:1.0</w:t>
            </w:r>
          </w:p>
        </w:tc>
      </w:tr>
      <w:tr w:rsidR="00887ACF" w:rsidRPr="00874DD1" w14:paraId="729DEFC4" w14:textId="77777777" w:rsidTr="00887ACF">
        <w:tc>
          <w:tcPr>
            <w:tcW w:w="2376" w:type="dxa"/>
          </w:tcPr>
          <w:p w14:paraId="78A49255" w14:textId="01605FC2" w:rsidR="00887ACF" w:rsidRPr="00874DD1" w:rsidRDefault="00887ACF" w:rsidP="00887ACF">
            <w:pPr>
              <w:pStyle w:val="TAL"/>
              <w:rPr>
                <w:rFonts w:eastAsia="SimSun"/>
              </w:rPr>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3119" w:type="dxa"/>
          </w:tcPr>
          <w:p w14:paraId="5C8EB8EB" w14:textId="77777777" w:rsidR="00887ACF" w:rsidRPr="00874DD1" w:rsidRDefault="00887ACF" w:rsidP="00887ACF">
            <w:pPr>
              <w:pStyle w:val="TAL"/>
            </w:pPr>
            <w:r w:rsidRPr="00874DD1">
              <w:t>TS 24.484 [14] clause 8.2.2.3</w:t>
            </w:r>
          </w:p>
        </w:tc>
        <w:tc>
          <w:tcPr>
            <w:tcW w:w="4394" w:type="dxa"/>
          </w:tcPr>
          <w:p w14:paraId="6A58FAE4" w14:textId="77777777" w:rsidR="00887ACF" w:rsidRPr="00874DD1" w:rsidRDefault="00887ACF" w:rsidP="00887ACF">
            <w:pPr>
              <w:pStyle w:val="TAL"/>
              <w:rPr>
                <w:rFonts w:eastAsia="SimSun"/>
              </w:rPr>
            </w:pPr>
            <w:r w:rsidRPr="00874DD1">
              <w:t>urn:3gpp:mcptt:mcpttUEConfig:1.0</w:t>
            </w:r>
          </w:p>
        </w:tc>
      </w:tr>
      <w:tr w:rsidR="00887ACF" w:rsidRPr="00874DD1" w14:paraId="42BEBDC9" w14:textId="77777777" w:rsidTr="00887ACF">
        <w:tc>
          <w:tcPr>
            <w:tcW w:w="2376" w:type="dxa"/>
          </w:tcPr>
          <w:p w14:paraId="590B06B7" w14:textId="1E3E0F1F" w:rsidR="00887ACF" w:rsidRPr="00874DD1" w:rsidRDefault="00887ACF" w:rsidP="00887ACF">
            <w:pPr>
              <w:pStyle w:val="TAL"/>
              <w:rPr>
                <w:rFonts w:eastAsia="SimSun"/>
              </w:rPr>
            </w:pPr>
            <w:r w:rsidRPr="00874DD1">
              <w:rPr>
                <w:rFonts w:eastAsia="SimSun"/>
              </w:rPr>
              <w:t>TS24484-mcvideo-ue-config</w:t>
            </w:r>
          </w:p>
        </w:tc>
        <w:tc>
          <w:tcPr>
            <w:tcW w:w="3119" w:type="dxa"/>
          </w:tcPr>
          <w:p w14:paraId="170D8F5F" w14:textId="4DD6DDF2" w:rsidR="00887ACF" w:rsidRPr="00874DD1" w:rsidRDefault="00887ACF" w:rsidP="00887ACF">
            <w:pPr>
              <w:pStyle w:val="TAL"/>
            </w:pPr>
            <w:r w:rsidRPr="00874DD1">
              <w:t>TS 24.484 [14] clause 9.2.2.3</w:t>
            </w:r>
          </w:p>
        </w:tc>
        <w:tc>
          <w:tcPr>
            <w:tcW w:w="4394" w:type="dxa"/>
          </w:tcPr>
          <w:p w14:paraId="7E41F0C5" w14:textId="470D63E8" w:rsidR="00887ACF" w:rsidRPr="00874DD1" w:rsidRDefault="00887ACF" w:rsidP="00887ACF">
            <w:pPr>
              <w:pStyle w:val="TAL"/>
            </w:pPr>
            <w:r w:rsidRPr="00874DD1">
              <w:t>urn:3gpp:mcvideo:mcvideoUEConfig:1.0</w:t>
            </w:r>
          </w:p>
        </w:tc>
      </w:tr>
      <w:tr w:rsidR="00887ACF" w:rsidRPr="00874DD1" w14:paraId="41530659" w14:textId="77777777" w:rsidTr="00887ACF">
        <w:tc>
          <w:tcPr>
            <w:tcW w:w="2376" w:type="dxa"/>
          </w:tcPr>
          <w:p w14:paraId="1201E253" w14:textId="67BE90B3" w:rsidR="00887ACF" w:rsidRPr="00874DD1" w:rsidRDefault="00887ACF" w:rsidP="00887ACF">
            <w:pPr>
              <w:pStyle w:val="TAL"/>
              <w:rPr>
                <w:rFonts w:eastAsia="SimSun"/>
              </w:rPr>
            </w:pPr>
            <w:r w:rsidRPr="00874DD1">
              <w:rPr>
                <w:rFonts w:eastAsia="SimSun"/>
              </w:rPr>
              <w:t>TS24484-mcdata-ue-config</w:t>
            </w:r>
          </w:p>
        </w:tc>
        <w:tc>
          <w:tcPr>
            <w:tcW w:w="3119" w:type="dxa"/>
          </w:tcPr>
          <w:p w14:paraId="6D54468B" w14:textId="14C1FF91" w:rsidR="00887ACF" w:rsidRPr="00874DD1" w:rsidRDefault="00887ACF" w:rsidP="00887ACF">
            <w:pPr>
              <w:pStyle w:val="TAL"/>
            </w:pPr>
            <w:r w:rsidRPr="00874DD1">
              <w:rPr>
                <w:rFonts w:eastAsia="SimSun"/>
              </w:rPr>
              <w:t>TS 24.484 [14] clause 10.2.2.3</w:t>
            </w:r>
          </w:p>
        </w:tc>
        <w:tc>
          <w:tcPr>
            <w:tcW w:w="4394" w:type="dxa"/>
          </w:tcPr>
          <w:p w14:paraId="55232BC5" w14:textId="71761DA9" w:rsidR="00887ACF" w:rsidRPr="00874DD1" w:rsidRDefault="00887ACF" w:rsidP="00887ACF">
            <w:pPr>
              <w:pStyle w:val="TAL"/>
            </w:pPr>
            <w:r w:rsidRPr="00874DD1">
              <w:rPr>
                <w:rFonts w:eastAsia="SimSun"/>
              </w:rPr>
              <w:t>urn:3gpp:mcdata:mcdataUEConfig:1.0</w:t>
            </w:r>
          </w:p>
        </w:tc>
      </w:tr>
      <w:tr w:rsidR="00887ACF" w:rsidRPr="00874DD1" w14:paraId="022F9BD0" w14:textId="77777777" w:rsidTr="00887ACF">
        <w:tc>
          <w:tcPr>
            <w:tcW w:w="2376" w:type="dxa"/>
          </w:tcPr>
          <w:p w14:paraId="30042478" w14:textId="69464DF8" w:rsidR="00887ACF" w:rsidRPr="00874DD1" w:rsidRDefault="00887ACF" w:rsidP="00887ACF">
            <w:pPr>
              <w:pStyle w:val="TAL"/>
              <w:rPr>
                <w:rFonts w:eastAsia="SimSun"/>
              </w:rPr>
            </w:pPr>
            <w:r w:rsidRPr="00874DD1">
              <w:rPr>
                <w:rFonts w:eastAsia="SimSun"/>
              </w:rPr>
              <w:t>TS24484-mcptt-user-profile</w:t>
            </w:r>
          </w:p>
        </w:tc>
        <w:tc>
          <w:tcPr>
            <w:tcW w:w="3119" w:type="dxa"/>
          </w:tcPr>
          <w:p w14:paraId="29F7E996" w14:textId="77777777" w:rsidR="00887ACF" w:rsidRPr="00874DD1" w:rsidRDefault="00887ACF" w:rsidP="00887ACF">
            <w:pPr>
              <w:pStyle w:val="TAL"/>
            </w:pPr>
            <w:r w:rsidRPr="00874DD1">
              <w:t>TS 24.484 [14] clause 8.3.2.3</w:t>
            </w:r>
          </w:p>
        </w:tc>
        <w:tc>
          <w:tcPr>
            <w:tcW w:w="4394" w:type="dxa"/>
          </w:tcPr>
          <w:p w14:paraId="26C8D8BD" w14:textId="77777777" w:rsidR="00887ACF" w:rsidRPr="00874DD1" w:rsidRDefault="00887ACF" w:rsidP="00887ACF">
            <w:pPr>
              <w:pStyle w:val="TAL"/>
              <w:rPr>
                <w:rFonts w:eastAsia="SimSun"/>
              </w:rPr>
            </w:pPr>
            <w:r w:rsidRPr="00874DD1">
              <w:t>urn:3gpp:mcptt:user-profile:1.0</w:t>
            </w:r>
          </w:p>
        </w:tc>
      </w:tr>
      <w:tr w:rsidR="00887ACF" w:rsidRPr="00874DD1" w14:paraId="7F9DA3E8" w14:textId="77777777" w:rsidTr="00887ACF">
        <w:tc>
          <w:tcPr>
            <w:tcW w:w="2376" w:type="dxa"/>
          </w:tcPr>
          <w:p w14:paraId="4F1BD59A" w14:textId="1DCDA328" w:rsidR="00887ACF" w:rsidRPr="00874DD1" w:rsidRDefault="00887ACF" w:rsidP="00887ACF">
            <w:pPr>
              <w:pStyle w:val="TAL"/>
              <w:rPr>
                <w:rFonts w:eastAsia="SimSun"/>
              </w:rPr>
            </w:pPr>
            <w:r w:rsidRPr="00874DD1">
              <w:rPr>
                <w:rFonts w:eastAsia="SimSun"/>
              </w:rPr>
              <w:t>TS24484-mcvideo-user-profile</w:t>
            </w:r>
          </w:p>
        </w:tc>
        <w:tc>
          <w:tcPr>
            <w:tcW w:w="3119" w:type="dxa"/>
          </w:tcPr>
          <w:p w14:paraId="79DE5B12" w14:textId="74F909D3" w:rsidR="00887ACF" w:rsidRPr="00874DD1" w:rsidRDefault="00887ACF" w:rsidP="00887ACF">
            <w:pPr>
              <w:pStyle w:val="TAL"/>
            </w:pPr>
            <w:r w:rsidRPr="00874DD1">
              <w:t>TS 24.484 [14] clause 9.3.2.3</w:t>
            </w:r>
          </w:p>
        </w:tc>
        <w:tc>
          <w:tcPr>
            <w:tcW w:w="4394" w:type="dxa"/>
          </w:tcPr>
          <w:p w14:paraId="6258B17B" w14:textId="10FACAC2" w:rsidR="00887ACF" w:rsidRPr="00874DD1" w:rsidRDefault="00887ACF" w:rsidP="00887ACF">
            <w:pPr>
              <w:pStyle w:val="TAL"/>
            </w:pPr>
            <w:r w:rsidRPr="00874DD1">
              <w:t>urn:3gpp:ns:mcvideo:user-profile:1.0</w:t>
            </w:r>
          </w:p>
        </w:tc>
      </w:tr>
      <w:tr w:rsidR="00887ACF" w:rsidRPr="00874DD1" w14:paraId="5D7ABE07" w14:textId="77777777" w:rsidTr="00887ACF">
        <w:tc>
          <w:tcPr>
            <w:tcW w:w="2376" w:type="dxa"/>
          </w:tcPr>
          <w:p w14:paraId="36B9D3BE" w14:textId="0041258F" w:rsidR="00887ACF" w:rsidRPr="00874DD1" w:rsidRDefault="00887ACF" w:rsidP="00887ACF">
            <w:pPr>
              <w:pStyle w:val="TAL"/>
              <w:rPr>
                <w:rFonts w:eastAsia="SimSun"/>
              </w:rPr>
            </w:pPr>
            <w:r w:rsidRPr="00874DD1">
              <w:rPr>
                <w:rFonts w:eastAsia="SimSun"/>
              </w:rPr>
              <w:t>TS24484-mcdata-user-profile</w:t>
            </w:r>
          </w:p>
        </w:tc>
        <w:tc>
          <w:tcPr>
            <w:tcW w:w="3119" w:type="dxa"/>
          </w:tcPr>
          <w:p w14:paraId="11FCEF27" w14:textId="5E4A9173" w:rsidR="00887ACF" w:rsidRPr="00874DD1" w:rsidRDefault="00887ACF" w:rsidP="00887ACF">
            <w:pPr>
              <w:pStyle w:val="TAL"/>
            </w:pPr>
            <w:r w:rsidRPr="00874DD1">
              <w:t>TS 24.484 [14] clause 10.3.2.3</w:t>
            </w:r>
          </w:p>
        </w:tc>
        <w:tc>
          <w:tcPr>
            <w:tcW w:w="4394" w:type="dxa"/>
          </w:tcPr>
          <w:p w14:paraId="2F6F5774" w14:textId="6DBAD2F3" w:rsidR="00887ACF" w:rsidRPr="00874DD1" w:rsidRDefault="00887ACF" w:rsidP="00887ACF">
            <w:pPr>
              <w:pStyle w:val="TAL"/>
            </w:pPr>
            <w:r w:rsidRPr="00874DD1">
              <w:t>urn:3gpp:ns:mcdata:user-profile:1.0</w:t>
            </w:r>
          </w:p>
        </w:tc>
      </w:tr>
      <w:tr w:rsidR="00887ACF" w:rsidRPr="00874DD1" w14:paraId="66F9FCC4" w14:textId="77777777" w:rsidTr="00887ACF">
        <w:tc>
          <w:tcPr>
            <w:tcW w:w="2376" w:type="dxa"/>
          </w:tcPr>
          <w:p w14:paraId="7779232C" w14:textId="3D58122A" w:rsidR="00887ACF" w:rsidRPr="00874DD1" w:rsidRDefault="00887ACF" w:rsidP="00887ACF">
            <w:pPr>
              <w:pStyle w:val="TAL"/>
              <w:rPr>
                <w:rFonts w:eastAsia="SimSun"/>
              </w:rPr>
            </w:pPr>
            <w:r w:rsidRPr="00874DD1">
              <w:rPr>
                <w:rFonts w:eastAsia="SimSun"/>
              </w:rPr>
              <w:t>TS24484-mcptt-service-config</w:t>
            </w:r>
          </w:p>
        </w:tc>
        <w:tc>
          <w:tcPr>
            <w:tcW w:w="3119" w:type="dxa"/>
          </w:tcPr>
          <w:p w14:paraId="7D473A0E" w14:textId="77777777" w:rsidR="00887ACF" w:rsidRPr="00874DD1" w:rsidRDefault="00887ACF" w:rsidP="00887ACF">
            <w:pPr>
              <w:pStyle w:val="TAL"/>
            </w:pPr>
            <w:r w:rsidRPr="00874DD1">
              <w:t>TS 24.484 [14] clause 8.4.2.3</w:t>
            </w:r>
          </w:p>
        </w:tc>
        <w:tc>
          <w:tcPr>
            <w:tcW w:w="4394" w:type="dxa"/>
          </w:tcPr>
          <w:p w14:paraId="308B3195" w14:textId="77777777" w:rsidR="00887ACF" w:rsidRPr="00874DD1" w:rsidRDefault="00887ACF" w:rsidP="00887ACF">
            <w:pPr>
              <w:pStyle w:val="TAL"/>
              <w:rPr>
                <w:rFonts w:eastAsia="SimSun"/>
              </w:rPr>
            </w:pPr>
            <w:r w:rsidRPr="00874DD1">
              <w:t>urn:3gpp:ns:mcpttServiceConfig:1.0</w:t>
            </w:r>
          </w:p>
        </w:tc>
      </w:tr>
      <w:tr w:rsidR="00887ACF" w:rsidRPr="00874DD1" w14:paraId="7370F295" w14:textId="77777777" w:rsidTr="00887ACF">
        <w:tc>
          <w:tcPr>
            <w:tcW w:w="2376" w:type="dxa"/>
          </w:tcPr>
          <w:p w14:paraId="439D2E8E" w14:textId="418C8F13" w:rsidR="00887ACF" w:rsidRPr="00874DD1" w:rsidRDefault="00887ACF" w:rsidP="00887ACF">
            <w:pPr>
              <w:pStyle w:val="TAL"/>
              <w:rPr>
                <w:rFonts w:eastAsia="SimSun"/>
              </w:rPr>
            </w:pPr>
            <w:r w:rsidRPr="00874DD1">
              <w:rPr>
                <w:rFonts w:eastAsia="SimSun"/>
              </w:rPr>
              <w:t>TS24484-mcvideo-service-config</w:t>
            </w:r>
          </w:p>
        </w:tc>
        <w:tc>
          <w:tcPr>
            <w:tcW w:w="3119" w:type="dxa"/>
          </w:tcPr>
          <w:p w14:paraId="000FDCD3" w14:textId="4859A032" w:rsidR="00887ACF" w:rsidRPr="00874DD1" w:rsidRDefault="00887ACF" w:rsidP="00887ACF">
            <w:pPr>
              <w:pStyle w:val="TAL"/>
            </w:pPr>
            <w:r w:rsidRPr="00874DD1">
              <w:t>TS 24.484 [14] clause 9.4.2.3</w:t>
            </w:r>
          </w:p>
        </w:tc>
        <w:tc>
          <w:tcPr>
            <w:tcW w:w="4394" w:type="dxa"/>
          </w:tcPr>
          <w:p w14:paraId="7B9738F4" w14:textId="31638544" w:rsidR="00887ACF" w:rsidRPr="00874DD1" w:rsidRDefault="00887ACF" w:rsidP="00887ACF">
            <w:pPr>
              <w:pStyle w:val="TAL"/>
            </w:pPr>
            <w:r w:rsidRPr="00874DD1">
              <w:t>urn:3gpp:ns:mcvideoServiceConfig:1.0</w:t>
            </w:r>
          </w:p>
        </w:tc>
      </w:tr>
      <w:tr w:rsidR="00887ACF" w:rsidRPr="00874DD1" w14:paraId="15ABA1B5" w14:textId="77777777" w:rsidTr="00887ACF">
        <w:tc>
          <w:tcPr>
            <w:tcW w:w="2376" w:type="dxa"/>
          </w:tcPr>
          <w:p w14:paraId="6009584D" w14:textId="51FC5925" w:rsidR="00887ACF" w:rsidRPr="00874DD1" w:rsidRDefault="00887ACF" w:rsidP="00887ACF">
            <w:pPr>
              <w:pStyle w:val="TAL"/>
              <w:rPr>
                <w:rFonts w:eastAsia="SimSun"/>
              </w:rPr>
            </w:pPr>
            <w:r w:rsidRPr="00874DD1">
              <w:rPr>
                <w:rFonts w:eastAsia="SimSun"/>
              </w:rPr>
              <w:t>TS24484-mcdata-service-config</w:t>
            </w:r>
          </w:p>
        </w:tc>
        <w:tc>
          <w:tcPr>
            <w:tcW w:w="3119" w:type="dxa"/>
          </w:tcPr>
          <w:p w14:paraId="618D63AD" w14:textId="58F4B94E" w:rsidR="00887ACF" w:rsidRPr="00874DD1" w:rsidRDefault="00887ACF" w:rsidP="00887ACF">
            <w:pPr>
              <w:pStyle w:val="TAL"/>
            </w:pPr>
            <w:r w:rsidRPr="00874DD1">
              <w:t>TS 24.484 [14] clause 10.4.2.3</w:t>
            </w:r>
          </w:p>
        </w:tc>
        <w:tc>
          <w:tcPr>
            <w:tcW w:w="4394" w:type="dxa"/>
          </w:tcPr>
          <w:p w14:paraId="0835DEA9" w14:textId="3F75CF82" w:rsidR="00887ACF" w:rsidRPr="00874DD1" w:rsidRDefault="00887ACF" w:rsidP="00887ACF">
            <w:pPr>
              <w:pStyle w:val="TAL"/>
            </w:pPr>
            <w:r w:rsidRPr="00874DD1">
              <w:t>urn:3gpp:ns:mcdataServiceConfig:1.0</w:t>
            </w:r>
          </w:p>
        </w:tc>
      </w:tr>
      <w:tr w:rsidR="00887ACF" w:rsidRPr="00874DD1" w14:paraId="00782C07" w14:textId="77777777" w:rsidTr="00887ACF">
        <w:tc>
          <w:tcPr>
            <w:tcW w:w="2376" w:type="dxa"/>
          </w:tcPr>
          <w:p w14:paraId="1F62CAAA" w14:textId="76BDB0E4" w:rsidR="00887ACF" w:rsidRPr="00874DD1" w:rsidRDefault="00887ACF" w:rsidP="00887ACF">
            <w:pPr>
              <w:pStyle w:val="TAL"/>
              <w:rPr>
                <w:rFonts w:eastAsia="SimSun"/>
              </w:rPr>
            </w:pPr>
            <w:r w:rsidRPr="00874DD1">
              <w:rPr>
                <w:rFonts w:eastAsia="SimSun"/>
              </w:rPr>
              <w:t>TS33180-mcsecKMSInterface</w:t>
            </w:r>
          </w:p>
        </w:tc>
        <w:tc>
          <w:tcPr>
            <w:tcW w:w="3119" w:type="dxa"/>
          </w:tcPr>
          <w:p w14:paraId="2C059EF8" w14:textId="77777777" w:rsidR="00887ACF" w:rsidRPr="00874DD1" w:rsidRDefault="00887ACF" w:rsidP="00887ACF">
            <w:pPr>
              <w:pStyle w:val="TAL"/>
            </w:pPr>
            <w:r w:rsidRPr="00874DD1">
              <w:t>TS 33.180 [43] Annex D.3.5.1</w:t>
            </w:r>
          </w:p>
        </w:tc>
        <w:tc>
          <w:tcPr>
            <w:tcW w:w="4394" w:type="dxa"/>
          </w:tcPr>
          <w:p w14:paraId="6EB0674F" w14:textId="77777777" w:rsidR="00887ACF" w:rsidRPr="00874DD1" w:rsidRDefault="00887ACF" w:rsidP="00887ACF">
            <w:pPr>
              <w:pStyle w:val="TAL"/>
              <w:rPr>
                <w:rFonts w:eastAsia="SimSun"/>
              </w:rPr>
            </w:pPr>
            <w:r w:rsidRPr="00874DD1">
              <w:t>urn:3gpp:ns:mcsecKMSInterface:1.0</w:t>
            </w:r>
          </w:p>
        </w:tc>
      </w:tr>
      <w:tr w:rsidR="00887ACF" w:rsidRPr="00874DD1" w14:paraId="32F5F1EE" w14:textId="77777777" w:rsidTr="00887ACF">
        <w:tc>
          <w:tcPr>
            <w:tcW w:w="2376" w:type="dxa"/>
          </w:tcPr>
          <w:p w14:paraId="1D3DB26E" w14:textId="663820A6" w:rsidR="00887ACF" w:rsidRPr="00874DD1" w:rsidRDefault="00887ACF" w:rsidP="00887ACF">
            <w:pPr>
              <w:pStyle w:val="TAL"/>
              <w:rPr>
                <w:rFonts w:eastAsia="SimSun"/>
              </w:rPr>
            </w:pPr>
            <w:r w:rsidRPr="00874DD1">
              <w:rPr>
                <w:rFonts w:eastAsia="SimSun"/>
              </w:rPr>
              <w:t>TS33180-mcsecKMSKRR</w:t>
            </w:r>
          </w:p>
        </w:tc>
        <w:tc>
          <w:tcPr>
            <w:tcW w:w="3119" w:type="dxa"/>
          </w:tcPr>
          <w:p w14:paraId="62F2EE0B" w14:textId="77777777" w:rsidR="00887ACF" w:rsidRPr="00874DD1" w:rsidRDefault="00887ACF" w:rsidP="00887ACF">
            <w:pPr>
              <w:pStyle w:val="TAL"/>
            </w:pPr>
            <w:r w:rsidRPr="00874DD1">
              <w:t>TS 33.180 [43] Annex D.4.4</w:t>
            </w:r>
          </w:p>
        </w:tc>
        <w:tc>
          <w:tcPr>
            <w:tcW w:w="4394" w:type="dxa"/>
          </w:tcPr>
          <w:p w14:paraId="1CA2F74C" w14:textId="77777777" w:rsidR="00887ACF" w:rsidRPr="00874DD1" w:rsidRDefault="00887ACF" w:rsidP="00887ACF">
            <w:pPr>
              <w:pStyle w:val="TAL"/>
            </w:pPr>
            <w:r w:rsidRPr="00874DD1">
              <w:t>urn:3gpp:ns:mcsecKMSKRR:1.0</w:t>
            </w:r>
          </w:p>
        </w:tc>
      </w:tr>
      <w:tr w:rsidR="00887ACF" w:rsidRPr="00874DD1" w14:paraId="0AEEAC36" w14:textId="77777777" w:rsidTr="00887ACF">
        <w:tc>
          <w:tcPr>
            <w:tcW w:w="9889" w:type="dxa"/>
            <w:gridSpan w:val="3"/>
          </w:tcPr>
          <w:p w14:paraId="204F10B4" w14:textId="12496A08" w:rsidR="00887ACF" w:rsidRPr="00874DD1" w:rsidRDefault="00887ACF" w:rsidP="00887ACF">
            <w:pPr>
              <w:pStyle w:val="TAN"/>
            </w:pPr>
            <w:r w:rsidRPr="00874DD1">
              <w:lastRenderedPageBreak/>
              <w:t>NOTE 1:</w:t>
            </w:r>
            <w:r w:rsidRPr="00874DD1">
              <w:tab/>
              <w:t>The schema does not define any target namespace but is referred to as "</w:t>
            </w:r>
            <w:proofErr w:type="spellStart"/>
            <w:r w:rsidRPr="00874DD1">
              <w:t>urn:ietf:params:xml:schema:patch-ops</w:t>
            </w:r>
            <w:proofErr w:type="spellEnd"/>
            <w:r w:rsidRPr="00874DD1">
              <w:t xml:space="preserve">" e.g. in the original include statement in </w:t>
            </w:r>
            <w:proofErr w:type="spellStart"/>
            <w:r w:rsidRPr="00874DD1">
              <w:t>urn:ietf:params:xml:ns:xcap-diff</w:t>
            </w:r>
            <w:proofErr w:type="spellEnd"/>
            <w:r w:rsidRPr="00874DD1">
              <w:t>.</w:t>
            </w:r>
          </w:p>
          <w:p w14:paraId="10D5FB0E" w14:textId="77777777" w:rsidR="00887ACF" w:rsidRPr="00874DD1" w:rsidRDefault="00887ACF" w:rsidP="00887ACF">
            <w:pPr>
              <w:pStyle w:val="TAN"/>
            </w:pPr>
            <w:r w:rsidRPr="00874DD1">
              <w:t>NOTE 2:</w:t>
            </w:r>
            <w:r w:rsidRPr="00874DD1">
              <w:tab/>
              <w:t xml:space="preserve">The XML schema in RFC 5261 [50] clause 8 is specified as DTD with ENTITY declarations being referred by the pattern of the schema. These references are resolved in RFC5261-patch-ops </w:t>
            </w:r>
            <w:proofErr w:type="gramStart"/>
            <w:r w:rsidRPr="00874DD1">
              <w:t>in order to</w:t>
            </w:r>
            <w:proofErr w:type="gramEnd"/>
            <w:r w:rsidRPr="00874DD1">
              <w:t xml:space="preserve"> get schema definitions which can be processed by TTCN-3 compilers.</w:t>
            </w:r>
          </w:p>
          <w:p w14:paraId="7C0CFEDB" w14:textId="77777777" w:rsidR="00887ACF" w:rsidRPr="00874DD1" w:rsidRDefault="00887ACF" w:rsidP="00887ACF">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887ACF" w:rsidRPr="00874DD1" w:rsidRDefault="00887ACF" w:rsidP="00887ACF">
            <w:pPr>
              <w:pStyle w:val="TAN"/>
            </w:pPr>
            <w:r w:rsidRPr="00874DD1">
              <w:t>NOTE 4:</w:t>
            </w:r>
            <w:r w:rsidRPr="00874DD1">
              <w:tab/>
              <w:t>The schemata in TS 24.379 [9] F.4.2, TS 24.281 [55] F.4.2 and TS 24.282 [57] Annex D.1.2 are effectively the same apart from the namespace prefix ("</w:t>
            </w:r>
            <w:proofErr w:type="spellStart"/>
            <w:r w:rsidRPr="00874DD1">
              <w:t>mcpttaff</w:t>
            </w:r>
            <w:proofErr w:type="spellEnd"/>
            <w:r w:rsidRPr="00874DD1">
              <w:t>" vs. "</w:t>
            </w:r>
            <w:proofErr w:type="spellStart"/>
            <w:r w:rsidRPr="00874DD1">
              <w:t>mcvideoaff</w:t>
            </w:r>
            <w:proofErr w:type="spellEnd"/>
            <w:r w:rsidRPr="00874DD1">
              <w:t>" vs. "</w:t>
            </w:r>
            <w:proofErr w:type="spellStart"/>
            <w:r w:rsidRPr="00874DD1">
              <w:t>mcdataaff</w:t>
            </w:r>
            <w:proofErr w:type="spellEnd"/>
            <w:r w:rsidRPr="00874DD1">
              <w:t>").</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w:t>
            </w:r>
            <w:proofErr w:type="spellStart"/>
            <w:r w:rsidRPr="00874DD1">
              <w:t>MCVideo</w:t>
            </w:r>
            <w:proofErr w:type="spellEnd"/>
            <w:r w:rsidRPr="00874DD1">
              <w:t xml:space="preserve"> and </w:t>
            </w:r>
            <w:proofErr w:type="spellStart"/>
            <w:r w:rsidRPr="00874DD1">
              <w:t>MCData</w:t>
            </w:r>
            <w:proofErr w:type="spellEnd"/>
            <w:r w:rsidRPr="00874DD1">
              <w:t>.</w:t>
            </w:r>
          </w:p>
          <w:p w14:paraId="144089AF" w14:textId="46499446" w:rsidR="00887ACF" w:rsidRPr="00874DD1" w:rsidRDefault="00887ACF" w:rsidP="00887ACF">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w:t>
            </w:r>
            <w:proofErr w:type="spellStart"/>
            <w:r w:rsidRPr="00874DD1">
              <w:t>MCVideo</w:t>
            </w:r>
            <w:proofErr w:type="spellEnd"/>
            <w:r w:rsidRPr="00874DD1">
              <w:t>.</w:t>
            </w:r>
          </w:p>
        </w:tc>
      </w:tr>
    </w:tbl>
    <w:p w14:paraId="0151387C" w14:textId="77777777" w:rsidR="001B38F0" w:rsidRPr="00874DD1" w:rsidRDefault="001B38F0" w:rsidP="001B38F0"/>
    <w:p w14:paraId="23F0AE9C" w14:textId="77777777" w:rsidR="009273B8" w:rsidRPr="00874DD1" w:rsidRDefault="009273B8" w:rsidP="009273B8">
      <w:bookmarkStart w:id="496" w:name="_Toc27406733"/>
      <w:proofErr w:type="gramStart"/>
      <w:r w:rsidRPr="00874DD1">
        <w:t>In order to</w:t>
      </w:r>
      <w:proofErr w:type="gramEnd"/>
      <w:r w:rsidRPr="00874DD1">
        <w:t xml:space="preserve"> avoid ambiguities and unexpected side effects due to tool specific behaviour the </w:t>
      </w:r>
      <w:proofErr w:type="spellStart"/>
      <w:r w:rsidRPr="00874DD1">
        <w:t>schemaLocation</w:t>
      </w:r>
      <w:proofErr w:type="spellEnd"/>
      <w:r w:rsidRPr="00874DD1">
        <w:t xml:space="preserve"> in </w:t>
      </w:r>
      <w:proofErr w:type="spellStart"/>
      <w:r w:rsidRPr="00874DD1">
        <w:t>xs:import</w:t>
      </w:r>
      <w:proofErr w:type="spellEnd"/>
      <w:r w:rsidRPr="00874DD1">
        <w:t xml:space="preserve"> statements of XSD files are modified to use local references rather than references to internet locations.</w:t>
      </w:r>
    </w:p>
    <w:p w14:paraId="63676E0A" w14:textId="77777777" w:rsidR="009273B8" w:rsidRPr="00874DD1" w:rsidRDefault="009273B8" w:rsidP="009273B8">
      <w:r w:rsidRPr="00874DD1">
        <w:t xml:space="preserve">The </w:t>
      </w:r>
      <w:proofErr w:type="spellStart"/>
      <w:r w:rsidRPr="00874DD1">
        <w:t>schemaLocations</w:t>
      </w:r>
      <w:proofErr w:type="spellEnd"/>
      <w:r w:rsidRPr="00874DD1">
        <w:t xml:space="preserve"> </w:t>
      </w:r>
      <w:r w:rsidR="00C05833" w:rsidRPr="00874DD1">
        <w:t xml:space="preserve">of imported namespaces </w:t>
      </w:r>
      <w:r w:rsidRPr="00874DD1">
        <w:t>are shown in table D.1-2.</w:t>
      </w:r>
      <w:r w:rsidR="00C05833" w:rsidRPr="00874DD1">
        <w:t xml:space="preserve"> The </w:t>
      </w:r>
      <w:proofErr w:type="spellStart"/>
      <w:r w:rsidR="00C05833" w:rsidRPr="00874DD1">
        <w:t>schemaLocations</w:t>
      </w:r>
      <w:proofErr w:type="spellEnd"/>
      <w:r w:rsidR="00C05833" w:rsidRPr="00874DD1">
        <w:t xml:space="preserve"> of included namespaces are shown in table D.1-3.</w:t>
      </w:r>
    </w:p>
    <w:p w14:paraId="11F55309" w14:textId="77777777" w:rsidR="009273B8" w:rsidRPr="00874DD1" w:rsidRDefault="009273B8" w:rsidP="009273B8">
      <w:pPr>
        <w:pStyle w:val="TH"/>
      </w:pPr>
      <w:r w:rsidRPr="00874DD1">
        <w:lastRenderedPageBreak/>
        <w:t xml:space="preserve">Table D.1-2: </w:t>
      </w:r>
      <w:proofErr w:type="spellStart"/>
      <w:r w:rsidR="00C05833" w:rsidRPr="00874DD1">
        <w:t>schemaLocation</w:t>
      </w:r>
      <w:proofErr w:type="spellEnd"/>
      <w:r w:rsidR="00C05833" w:rsidRPr="00874DD1">
        <w:t xml:space="preserve">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874DD1" w14:paraId="535B39C4" w14:textId="77777777" w:rsidTr="00215BCA">
        <w:trPr>
          <w:tblHeader/>
          <w:jc w:val="center"/>
        </w:trPr>
        <w:tc>
          <w:tcPr>
            <w:tcW w:w="2728" w:type="dxa"/>
            <w:shd w:val="clear" w:color="auto" w:fill="auto"/>
            <w:noWrap/>
            <w:vAlign w:val="center"/>
          </w:tcPr>
          <w:p w14:paraId="0B7F3087" w14:textId="77777777" w:rsidR="009273B8" w:rsidRPr="00874DD1" w:rsidRDefault="009273B8" w:rsidP="004F32B0">
            <w:pPr>
              <w:pStyle w:val="TAH"/>
            </w:pPr>
            <w:r w:rsidRPr="00874DD1">
              <w:lastRenderedPageBreak/>
              <w:t>XML Schema</w:t>
            </w:r>
          </w:p>
        </w:tc>
        <w:tc>
          <w:tcPr>
            <w:tcW w:w="1509" w:type="dxa"/>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shd w:val="clear" w:color="auto" w:fill="auto"/>
          </w:tcPr>
          <w:p w14:paraId="1695678B" w14:textId="77777777" w:rsidR="009273B8" w:rsidRPr="00874DD1" w:rsidRDefault="009273B8" w:rsidP="004F32B0">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7CB1FD9C" w14:textId="77777777" w:rsidR="009273B8" w:rsidRPr="00874DD1" w:rsidRDefault="009273B8" w:rsidP="004F32B0">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C05833" w:rsidRPr="00874DD1" w14:paraId="380A7C47" w14:textId="77777777" w:rsidTr="00215BCA">
        <w:trPr>
          <w:jc w:val="center"/>
        </w:trPr>
        <w:tc>
          <w:tcPr>
            <w:tcW w:w="2728" w:type="dxa"/>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shd w:val="clear" w:color="auto" w:fill="auto"/>
          </w:tcPr>
          <w:p w14:paraId="0F08FF42" w14:textId="77777777" w:rsidR="00C05833" w:rsidRPr="00874DD1" w:rsidRDefault="00C05833" w:rsidP="00D37D1E">
            <w:pPr>
              <w:pStyle w:val="TAL"/>
            </w:pPr>
            <w:r w:rsidRPr="00874DD1">
              <w:t>http://www.w3.org/XML/1998/namespace</w:t>
            </w:r>
          </w:p>
        </w:tc>
        <w:tc>
          <w:tcPr>
            <w:tcW w:w="3128" w:type="dxa"/>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jc w:val="center"/>
        </w:trPr>
        <w:tc>
          <w:tcPr>
            <w:tcW w:w="2728" w:type="dxa"/>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shd w:val="clear" w:color="auto" w:fill="auto"/>
          </w:tcPr>
          <w:p w14:paraId="2F50D10E" w14:textId="77777777" w:rsidR="009273B8" w:rsidRPr="00874DD1" w:rsidRDefault="009273B8" w:rsidP="00C62D83">
            <w:pPr>
              <w:pStyle w:val="TAL"/>
            </w:pPr>
            <w:r w:rsidRPr="00874DD1">
              <w:t>http://www.w3.org/XML/1998/namespace</w:t>
            </w:r>
          </w:p>
        </w:tc>
        <w:tc>
          <w:tcPr>
            <w:tcW w:w="3128" w:type="dxa"/>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jc w:val="center"/>
        </w:trPr>
        <w:tc>
          <w:tcPr>
            <w:tcW w:w="2728" w:type="dxa"/>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shd w:val="clear" w:color="auto" w:fill="auto"/>
          </w:tcPr>
          <w:p w14:paraId="003EC1BF" w14:textId="77777777" w:rsidR="009273B8" w:rsidRPr="00874DD1" w:rsidRDefault="009273B8" w:rsidP="00C62D83">
            <w:pPr>
              <w:pStyle w:val="TAL"/>
            </w:pPr>
            <w:r w:rsidRPr="00874DD1">
              <w:t>http://www.w3.org/XML/1998/namespace</w:t>
            </w:r>
          </w:p>
        </w:tc>
        <w:tc>
          <w:tcPr>
            <w:tcW w:w="3128" w:type="dxa"/>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jc w:val="center"/>
        </w:trPr>
        <w:tc>
          <w:tcPr>
            <w:tcW w:w="2728" w:type="dxa"/>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shd w:val="clear" w:color="auto" w:fill="auto"/>
          </w:tcPr>
          <w:p w14:paraId="583B1704" w14:textId="77777777" w:rsidR="009273B8" w:rsidRPr="00874DD1" w:rsidRDefault="009273B8" w:rsidP="00C62D83">
            <w:pPr>
              <w:pStyle w:val="TAL"/>
            </w:pPr>
            <w:proofErr w:type="spellStart"/>
            <w:r w:rsidRPr="00874DD1">
              <w:t>urn:ietf:params:xml:ns:common-policy</w:t>
            </w:r>
            <w:proofErr w:type="spellEnd"/>
          </w:p>
        </w:tc>
        <w:tc>
          <w:tcPr>
            <w:tcW w:w="3128" w:type="dxa"/>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jc w:val="center"/>
        </w:trPr>
        <w:tc>
          <w:tcPr>
            <w:tcW w:w="2728" w:type="dxa"/>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shd w:val="clear" w:color="auto" w:fill="auto"/>
          </w:tcPr>
          <w:p w14:paraId="2266C864" w14:textId="77777777" w:rsidR="009273B8" w:rsidRPr="00874DD1" w:rsidRDefault="009273B8" w:rsidP="00C62D83">
            <w:pPr>
              <w:pStyle w:val="TAL"/>
            </w:pPr>
            <w:proofErr w:type="spellStart"/>
            <w:r w:rsidRPr="00874DD1">
              <w:t>urn:ietf:params:xml:ns:resource-lists</w:t>
            </w:r>
            <w:proofErr w:type="spellEnd"/>
          </w:p>
        </w:tc>
        <w:tc>
          <w:tcPr>
            <w:tcW w:w="3128" w:type="dxa"/>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jc w:val="center"/>
        </w:trPr>
        <w:tc>
          <w:tcPr>
            <w:tcW w:w="2728" w:type="dxa"/>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shd w:val="clear" w:color="auto" w:fill="auto"/>
          </w:tcPr>
          <w:p w14:paraId="2B46B505" w14:textId="77777777" w:rsidR="009273B8" w:rsidRPr="00874DD1" w:rsidRDefault="009273B8" w:rsidP="00C62D83">
            <w:pPr>
              <w:pStyle w:val="TAL"/>
            </w:pPr>
            <w:r w:rsidRPr="00874DD1">
              <w:t>http://www.w3.org/XML/1998/namespace</w:t>
            </w:r>
          </w:p>
        </w:tc>
        <w:tc>
          <w:tcPr>
            <w:tcW w:w="3128" w:type="dxa"/>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jc w:val="center"/>
        </w:trPr>
        <w:tc>
          <w:tcPr>
            <w:tcW w:w="2728" w:type="dxa"/>
            <w:shd w:val="clear" w:color="auto" w:fill="auto"/>
            <w:noWrap/>
          </w:tcPr>
          <w:p w14:paraId="47053F39" w14:textId="77777777" w:rsidR="009273B8" w:rsidRPr="00874DD1" w:rsidRDefault="009273B8" w:rsidP="00C62D83">
            <w:pPr>
              <w:pStyle w:val="TAL"/>
            </w:pPr>
            <w:proofErr w:type="spellStart"/>
            <w:r w:rsidRPr="00874DD1">
              <w:rPr>
                <w:rFonts w:eastAsia="SimSun"/>
              </w:rPr>
              <w:t>xenc</w:t>
            </w:r>
            <w:proofErr w:type="spellEnd"/>
            <w:r w:rsidRPr="00874DD1">
              <w:rPr>
                <w:rFonts w:eastAsia="SimSun"/>
              </w:rPr>
              <w:t>-schema</w:t>
            </w:r>
          </w:p>
        </w:tc>
        <w:tc>
          <w:tcPr>
            <w:tcW w:w="1509" w:type="dxa"/>
            <w:shd w:val="clear" w:color="auto" w:fill="auto"/>
          </w:tcPr>
          <w:p w14:paraId="2F57429A" w14:textId="77777777" w:rsidR="009273B8" w:rsidRPr="00874DD1" w:rsidRDefault="009273B8" w:rsidP="00C62D83">
            <w:pPr>
              <w:pStyle w:val="TAL"/>
            </w:pPr>
            <w:r w:rsidRPr="00874DD1">
              <w:t>http://www.w3.org/2000/09/xmldsig#</w:t>
            </w:r>
          </w:p>
        </w:tc>
        <w:tc>
          <w:tcPr>
            <w:tcW w:w="3128" w:type="dxa"/>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jc w:val="center"/>
        </w:trPr>
        <w:tc>
          <w:tcPr>
            <w:tcW w:w="2728" w:type="dxa"/>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shd w:val="clear" w:color="auto" w:fill="auto"/>
          </w:tcPr>
          <w:p w14:paraId="499C9A28" w14:textId="77777777" w:rsidR="00215BCA" w:rsidRPr="00874DD1" w:rsidRDefault="00215BCA" w:rsidP="00BB2656">
            <w:pPr>
              <w:pStyle w:val="TAL"/>
            </w:pPr>
            <w:r w:rsidRPr="00874DD1">
              <w:t>http://www.w3.org/2001/04/xmlenc#</w:t>
            </w:r>
          </w:p>
        </w:tc>
        <w:tc>
          <w:tcPr>
            <w:tcW w:w="3128" w:type="dxa"/>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jc w:val="center"/>
        </w:trPr>
        <w:tc>
          <w:tcPr>
            <w:tcW w:w="2728" w:type="dxa"/>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shd w:val="clear" w:color="auto" w:fill="auto"/>
          </w:tcPr>
          <w:p w14:paraId="4C7EC1CA" w14:textId="77777777" w:rsidR="00C05833" w:rsidRPr="00874DD1" w:rsidRDefault="00C05833" w:rsidP="00D37D1E">
            <w:pPr>
              <w:pStyle w:val="TAL"/>
            </w:pPr>
            <w:r w:rsidRPr="00874DD1">
              <w:t>http://www.w3.org/2000/09/xmldsig#</w:t>
            </w:r>
          </w:p>
        </w:tc>
        <w:tc>
          <w:tcPr>
            <w:tcW w:w="3128" w:type="dxa"/>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jc w:val="center"/>
        </w:trPr>
        <w:tc>
          <w:tcPr>
            <w:tcW w:w="2728" w:type="dxa"/>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shd w:val="clear" w:color="auto" w:fill="auto"/>
          </w:tcPr>
          <w:p w14:paraId="143CABDC" w14:textId="77777777" w:rsidR="009273B8" w:rsidRPr="00874DD1" w:rsidRDefault="009273B8" w:rsidP="00C62D83">
            <w:pPr>
              <w:pStyle w:val="TAL"/>
            </w:pPr>
            <w:r w:rsidRPr="00874DD1">
              <w:t>http://www.w3.org/XML/1998/namespace</w:t>
            </w:r>
          </w:p>
        </w:tc>
        <w:tc>
          <w:tcPr>
            <w:tcW w:w="3128" w:type="dxa"/>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jc w:val="center"/>
        </w:trPr>
        <w:tc>
          <w:tcPr>
            <w:tcW w:w="2728" w:type="dxa"/>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w:t>
            </w:r>
            <w:proofErr w:type="spellStart"/>
            <w:r w:rsidR="00215BCA" w:rsidRPr="00874DD1">
              <w:rPr>
                <w:rFonts w:eastAsia="SimSun"/>
              </w:rPr>
              <w:t>mcptt</w:t>
            </w:r>
            <w:proofErr w:type="spellEnd"/>
            <w:r w:rsidR="00215BCA" w:rsidRPr="00874DD1">
              <w:rPr>
                <w:rFonts w:eastAsia="SimSun"/>
              </w:rPr>
              <w:t>-</w:t>
            </w:r>
            <w:proofErr w:type="spellStart"/>
            <w:r w:rsidRPr="00874DD1">
              <w:rPr>
                <w:rFonts w:eastAsia="SimSun"/>
              </w:rPr>
              <w:t>ue</w:t>
            </w:r>
            <w:proofErr w:type="spellEnd"/>
            <w:r w:rsidRPr="00874DD1">
              <w:rPr>
                <w:rFonts w:eastAsia="SimSun"/>
              </w:rPr>
              <w:t>-config</w:t>
            </w:r>
          </w:p>
        </w:tc>
        <w:tc>
          <w:tcPr>
            <w:tcW w:w="1509" w:type="dxa"/>
            <w:shd w:val="clear" w:color="auto" w:fill="auto"/>
          </w:tcPr>
          <w:p w14:paraId="4E8FD747" w14:textId="77777777" w:rsidR="009273B8" w:rsidRPr="00874DD1" w:rsidRDefault="009273B8" w:rsidP="00C62D83">
            <w:pPr>
              <w:pStyle w:val="TAL"/>
            </w:pPr>
            <w:r w:rsidRPr="00874DD1">
              <w:t>http://www.w3.org/XML/1998/namespace</w:t>
            </w:r>
          </w:p>
        </w:tc>
        <w:tc>
          <w:tcPr>
            <w:tcW w:w="3128" w:type="dxa"/>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jc w:val="center"/>
        </w:trPr>
        <w:tc>
          <w:tcPr>
            <w:tcW w:w="2728" w:type="dxa"/>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shd w:val="clear" w:color="auto" w:fill="auto"/>
          </w:tcPr>
          <w:p w14:paraId="4C0FCA81" w14:textId="77777777" w:rsidR="00215BCA" w:rsidRPr="00874DD1" w:rsidRDefault="00215BCA" w:rsidP="00BB2656">
            <w:pPr>
              <w:pStyle w:val="TAL"/>
            </w:pPr>
            <w:r w:rsidRPr="00874DD1">
              <w:t>http://www.w3.org/XML/1998/namespace</w:t>
            </w:r>
          </w:p>
        </w:tc>
        <w:tc>
          <w:tcPr>
            <w:tcW w:w="3128" w:type="dxa"/>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jc w:val="center"/>
        </w:trPr>
        <w:tc>
          <w:tcPr>
            <w:tcW w:w="2728" w:type="dxa"/>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jc w:val="center"/>
        </w:trPr>
        <w:tc>
          <w:tcPr>
            <w:tcW w:w="2728" w:type="dxa"/>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shd w:val="clear" w:color="auto" w:fill="auto"/>
          </w:tcPr>
          <w:p w14:paraId="68143D8D" w14:textId="77777777" w:rsidR="009273B8" w:rsidRPr="00874DD1" w:rsidRDefault="009273B8" w:rsidP="00C62D83">
            <w:pPr>
              <w:pStyle w:val="TAL"/>
            </w:pPr>
            <w:r w:rsidRPr="00874DD1">
              <w:t>http://www.w3.org/XML/1998/namespace</w:t>
            </w:r>
          </w:p>
        </w:tc>
        <w:tc>
          <w:tcPr>
            <w:tcW w:w="3128" w:type="dxa"/>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jc w:val="center"/>
        </w:trPr>
        <w:tc>
          <w:tcPr>
            <w:tcW w:w="2728" w:type="dxa"/>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shd w:val="clear" w:color="auto" w:fill="auto"/>
          </w:tcPr>
          <w:p w14:paraId="7BD63471" w14:textId="77777777" w:rsidR="009273B8" w:rsidRPr="00874DD1" w:rsidRDefault="009273B8" w:rsidP="00C62D83">
            <w:pPr>
              <w:pStyle w:val="TAL"/>
            </w:pPr>
            <w:proofErr w:type="spellStart"/>
            <w:r w:rsidRPr="00874DD1">
              <w:t>urn:ietf:params:xml:ns:common-policy</w:t>
            </w:r>
            <w:proofErr w:type="spellEnd"/>
          </w:p>
        </w:tc>
        <w:tc>
          <w:tcPr>
            <w:tcW w:w="3128" w:type="dxa"/>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jc w:val="center"/>
        </w:trPr>
        <w:tc>
          <w:tcPr>
            <w:tcW w:w="2728" w:type="dxa"/>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shd w:val="clear" w:color="auto" w:fill="auto"/>
          </w:tcPr>
          <w:p w14:paraId="745B1E4E" w14:textId="77777777" w:rsidR="00215BCA" w:rsidRPr="00874DD1" w:rsidRDefault="00215BCA" w:rsidP="00BB2656">
            <w:pPr>
              <w:pStyle w:val="TAL"/>
            </w:pPr>
            <w:r w:rsidRPr="00874DD1">
              <w:t>http://www.w3.org/XML/1998/namespace</w:t>
            </w:r>
          </w:p>
        </w:tc>
        <w:tc>
          <w:tcPr>
            <w:tcW w:w="3128" w:type="dxa"/>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jc w:val="center"/>
        </w:trPr>
        <w:tc>
          <w:tcPr>
            <w:tcW w:w="2728" w:type="dxa"/>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shd w:val="clear" w:color="auto" w:fill="auto"/>
          </w:tcPr>
          <w:p w14:paraId="74E09966" w14:textId="77777777" w:rsidR="00215BCA" w:rsidRPr="00874DD1" w:rsidRDefault="00215BCA" w:rsidP="00BB2656">
            <w:pPr>
              <w:pStyle w:val="TAL"/>
            </w:pPr>
            <w:proofErr w:type="spellStart"/>
            <w:r w:rsidRPr="00874DD1">
              <w:t>urn:ietf:params:xml:ns:common-policy</w:t>
            </w:r>
            <w:proofErr w:type="spellEnd"/>
          </w:p>
        </w:tc>
        <w:tc>
          <w:tcPr>
            <w:tcW w:w="3128" w:type="dxa"/>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jc w:val="center"/>
        </w:trPr>
        <w:tc>
          <w:tcPr>
            <w:tcW w:w="2728" w:type="dxa"/>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jc w:val="center"/>
        </w:trPr>
        <w:tc>
          <w:tcPr>
            <w:tcW w:w="2728" w:type="dxa"/>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shd w:val="clear" w:color="auto" w:fill="auto"/>
          </w:tcPr>
          <w:p w14:paraId="03BB1AC7" w14:textId="77777777" w:rsidR="00215BCA" w:rsidRPr="00874DD1" w:rsidRDefault="00215BCA" w:rsidP="007C6855">
            <w:pPr>
              <w:pStyle w:val="TAL"/>
              <w:rPr>
                <w:rFonts w:eastAsia="SimSun"/>
              </w:rPr>
            </w:pPr>
            <w:proofErr w:type="spellStart"/>
            <w:r w:rsidRPr="00874DD1">
              <w:rPr>
                <w:rFonts w:eastAsia="SimSun"/>
              </w:rPr>
              <w:t>urn:ietf:params:xml:ns:common-policy</w:t>
            </w:r>
            <w:proofErr w:type="spellEnd"/>
          </w:p>
        </w:tc>
        <w:tc>
          <w:tcPr>
            <w:tcW w:w="3128" w:type="dxa"/>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jc w:val="center"/>
        </w:trPr>
        <w:tc>
          <w:tcPr>
            <w:tcW w:w="2728" w:type="dxa"/>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shd w:val="clear" w:color="auto" w:fill="auto"/>
          </w:tcPr>
          <w:p w14:paraId="64D8E4CA" w14:textId="77777777" w:rsidR="009273B8" w:rsidRPr="00874DD1" w:rsidRDefault="009273B8" w:rsidP="00C62D83">
            <w:pPr>
              <w:pStyle w:val="TAL"/>
            </w:pPr>
            <w:r w:rsidRPr="00874DD1">
              <w:t>http://www.w3.org/XML/1998/namespace</w:t>
            </w:r>
          </w:p>
        </w:tc>
        <w:tc>
          <w:tcPr>
            <w:tcW w:w="3128" w:type="dxa"/>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jc w:val="center"/>
        </w:trPr>
        <w:tc>
          <w:tcPr>
            <w:tcW w:w="2728" w:type="dxa"/>
            <w:shd w:val="clear" w:color="auto" w:fill="auto"/>
            <w:noWrap/>
          </w:tcPr>
          <w:p w14:paraId="46DAF4F2" w14:textId="77777777" w:rsidR="00215BCA" w:rsidRPr="00874DD1" w:rsidRDefault="00215BCA" w:rsidP="00BB2656">
            <w:pPr>
              <w:pStyle w:val="TAL"/>
              <w:rPr>
                <w:rFonts w:eastAsia="SimSun"/>
              </w:rPr>
            </w:pPr>
            <w:r w:rsidRPr="00874DD1">
              <w:rPr>
                <w:rFonts w:eastAsia="SimSun"/>
              </w:rPr>
              <w:lastRenderedPageBreak/>
              <w:t>TS24484-mcdata-service-config</w:t>
            </w:r>
          </w:p>
        </w:tc>
        <w:tc>
          <w:tcPr>
            <w:tcW w:w="1509" w:type="dxa"/>
            <w:shd w:val="clear" w:color="auto" w:fill="auto"/>
          </w:tcPr>
          <w:p w14:paraId="58F3B8D6" w14:textId="77777777" w:rsidR="00215BCA" w:rsidRPr="00874DD1" w:rsidRDefault="00215BCA" w:rsidP="00BB2656">
            <w:pPr>
              <w:pStyle w:val="TAL"/>
            </w:pPr>
            <w:r w:rsidRPr="00874DD1">
              <w:t>http://www.w3.org/XML/1998/namespace</w:t>
            </w:r>
          </w:p>
        </w:tc>
        <w:tc>
          <w:tcPr>
            <w:tcW w:w="3128" w:type="dxa"/>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jc w:val="center"/>
        </w:trPr>
        <w:tc>
          <w:tcPr>
            <w:tcW w:w="9633" w:type="dxa"/>
            <w:gridSpan w:val="4"/>
            <w:shd w:val="clear" w:color="auto" w:fill="auto"/>
            <w:noWrap/>
          </w:tcPr>
          <w:p w14:paraId="063A7178" w14:textId="77777777" w:rsidR="009273B8" w:rsidRPr="00874DD1" w:rsidRDefault="009273B8" w:rsidP="004F32B0">
            <w:pPr>
              <w:pStyle w:val="TAN"/>
            </w:pPr>
            <w:r w:rsidRPr="00874DD1">
              <w:t>NOTE 1:</w:t>
            </w:r>
            <w:r w:rsidRPr="00874DD1">
              <w:tab/>
              <w:t xml:space="preserve">The namespace </w:t>
            </w:r>
            <w:proofErr w:type="spellStart"/>
            <w:r w:rsidRPr="00874DD1">
              <w:t>urn:ietf:params:xml:ns:common-policy</w:t>
            </w:r>
            <w:proofErr w:type="spellEnd"/>
            <w:r w:rsidRPr="00874DD1">
              <w:t xml:space="preserve"> is specified in RFC 4745 and at </w:t>
            </w:r>
            <w:r w:rsidRPr="00874DD1">
              <w:rPr>
                <w:rFonts w:eastAsia="SimSun"/>
              </w:rPr>
              <w:t xml:space="preserve">http://www.iana.org/assignments/xml-registry/schema/common-policy.xsd with difference in the minOccurs for </w:t>
            </w:r>
            <w:proofErr w:type="spellStart"/>
            <w:r w:rsidRPr="00874DD1">
              <w:rPr>
                <w:rFonts w:eastAsia="SimSun"/>
              </w:rPr>
              <w:t>identityType</w:t>
            </w:r>
            <w:proofErr w:type="spellEnd"/>
            <w:r w:rsidRPr="00874DD1">
              <w:rPr>
                <w:rFonts w:eastAsia="SimSun"/>
              </w:rPr>
              <w:t xml:space="preserve"> and </w:t>
            </w:r>
            <w:proofErr w:type="spellStart"/>
            <w:r w:rsidRPr="00874DD1">
              <w:rPr>
                <w:rFonts w:eastAsia="SimSun"/>
              </w:rPr>
              <w:t>validityType</w:t>
            </w:r>
            <w:proofErr w:type="spellEnd"/>
            <w:r w:rsidRPr="00874DD1">
              <w:rPr>
                <w:rFonts w:eastAsia="SimSun"/>
              </w:rPr>
              <w:t xml:space="preserv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w:t>
            </w:r>
            <w:proofErr w:type="spellStart"/>
            <w:r w:rsidRPr="00874DD1">
              <w:t>urn:ietf:params:xml:ns:resource-lists</w:t>
            </w:r>
            <w:proofErr w:type="spellEnd"/>
            <w:r w:rsidRPr="00874DD1">
              <w:t xml:space="preserve"> is specified in RFC 4826 and at </w:t>
            </w:r>
            <w:hyperlink r:id="rId21"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 xml:space="preserve">Table D.1-3: </w:t>
      </w:r>
      <w:proofErr w:type="spellStart"/>
      <w:r w:rsidRPr="00874DD1">
        <w:t>schemaLocation</w:t>
      </w:r>
      <w:proofErr w:type="spellEnd"/>
      <w:r w:rsidRPr="00874DD1">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proofErr w:type="spellStart"/>
            <w:r w:rsidRPr="00874DD1">
              <w:rPr>
                <w:rFonts w:eastAsia="SimSun"/>
              </w:rPr>
              <w:t>urn:ietf:params:xml:schema:patch-ops</w:t>
            </w:r>
            <w:proofErr w:type="spellEnd"/>
          </w:p>
        </w:tc>
        <w:tc>
          <w:tcPr>
            <w:tcW w:w="3128" w:type="dxa"/>
            <w:shd w:val="clear" w:color="auto" w:fill="auto"/>
          </w:tcPr>
          <w:p w14:paraId="337271A7" w14:textId="77777777" w:rsidR="00C05833" w:rsidRPr="00874DD1" w:rsidRDefault="00C05833" w:rsidP="00D94B1F">
            <w:pPr>
              <w:pStyle w:val="TAL"/>
              <w:rPr>
                <w:rFonts w:eastAsia="SimSun"/>
              </w:rPr>
            </w:pPr>
            <w:proofErr w:type="spellStart"/>
            <w:r w:rsidRPr="00874DD1">
              <w:rPr>
                <w:rFonts w:eastAsia="SimSun"/>
              </w:rPr>
              <w:t>urn:ietf:params:xml:schema:patch-ops</w:t>
            </w:r>
            <w:proofErr w:type="spellEnd"/>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497" w:name="_Toc36037500"/>
      <w:bookmarkStart w:id="498" w:name="_Toc43837871"/>
      <w:bookmarkStart w:id="499" w:name="_Toc51832416"/>
      <w:bookmarkStart w:id="500" w:name="_Toc60167118"/>
      <w:bookmarkStart w:id="501" w:name="_Toc68108960"/>
      <w:bookmarkStart w:id="502" w:name="_Toc75458769"/>
      <w:bookmarkStart w:id="503" w:name="_Toc90631894"/>
      <w:bookmarkStart w:id="504" w:name="_Toc178185933"/>
      <w:r w:rsidRPr="00874DD1">
        <w:t>D.2</w:t>
      </w:r>
      <w:r w:rsidRPr="00874DD1">
        <w:tab/>
        <w:t>Common TTCN-3 Libraries</w:t>
      </w:r>
      <w:bookmarkEnd w:id="496"/>
      <w:bookmarkEnd w:id="497"/>
      <w:bookmarkEnd w:id="498"/>
      <w:bookmarkEnd w:id="499"/>
      <w:bookmarkEnd w:id="500"/>
      <w:bookmarkEnd w:id="501"/>
      <w:bookmarkEnd w:id="502"/>
      <w:bookmarkEnd w:id="503"/>
      <w:bookmarkEnd w:id="504"/>
    </w:p>
    <w:p w14:paraId="008F8AD3" w14:textId="77777777" w:rsidR="001B38F0" w:rsidRPr="00874DD1" w:rsidRDefault="001B38F0" w:rsidP="00726D6F">
      <w:r w:rsidRPr="00874DD1">
        <w:t xml:space="preserve">The same </w:t>
      </w:r>
      <w:proofErr w:type="spellStart"/>
      <w:r w:rsidRPr="00874DD1">
        <w:t>LibSip</w:t>
      </w:r>
      <w:proofErr w:type="spellEnd"/>
      <w:r w:rsidRPr="00874DD1">
        <w:t xml:space="preserve"> modules are used as according to TS 34.229-3 [28] annex G.0.2 and the same additional </w:t>
      </w:r>
      <w:proofErr w:type="spellStart"/>
      <w:r w:rsidRPr="00874DD1">
        <w:t>LibSip_MessageBodyTypes</w:t>
      </w:r>
      <w:proofErr w:type="spellEnd"/>
      <w:r w:rsidRPr="00874DD1">
        <w:t xml:space="preserve"> as according to TS 34.229-3 [28] annex G.1 and G.2</w:t>
      </w:r>
    </w:p>
    <w:p w14:paraId="44739218" w14:textId="2FE6E43E" w:rsidR="00736147" w:rsidRPr="00874DD1" w:rsidRDefault="001B38F0" w:rsidP="00874DD1">
      <w:pPr>
        <w:pStyle w:val="Heading8"/>
      </w:pPr>
      <w:r w:rsidRPr="00874DD1">
        <w:br w:type="page"/>
      </w:r>
      <w:bookmarkStart w:id="505" w:name="_Toc178185934"/>
      <w:bookmarkStart w:id="506" w:name="_Toc27406734"/>
      <w:bookmarkStart w:id="507" w:name="_Toc36037501"/>
      <w:bookmarkStart w:id="508" w:name="_Toc43837872"/>
      <w:bookmarkStart w:id="509" w:name="_Toc51832417"/>
      <w:r w:rsidR="00736147" w:rsidRPr="00874DD1">
        <w:lastRenderedPageBreak/>
        <w:t>Annex E (normative):</w:t>
      </w:r>
      <w:r w:rsidR="00736147" w:rsidRPr="00874DD1">
        <w:br/>
        <w:t>TTCN-3 Definitions for the MCX IPCAN test model</w:t>
      </w:r>
      <w:bookmarkEnd w:id="505"/>
    </w:p>
    <w:p w14:paraId="20B87717" w14:textId="77777777" w:rsidR="00736147" w:rsidRPr="00874DD1" w:rsidRDefault="00736147" w:rsidP="00736147">
      <w:pPr>
        <w:pStyle w:val="Heading1"/>
      </w:pPr>
      <w:bookmarkStart w:id="510" w:name="_Toc178185935"/>
      <w:r w:rsidRPr="00874DD1">
        <w:t>E.0</w:t>
      </w:r>
      <w:r w:rsidRPr="00874DD1">
        <w:tab/>
        <w:t>Introduction</w:t>
      </w:r>
      <w:bookmarkEnd w:id="510"/>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1ED5F4C3" w14:textId="77777777" w:rsidR="00FE0502" w:rsidRDefault="00FE0502" w:rsidP="00FE0502">
      <w:pPr>
        <w:pStyle w:val="Heading1"/>
      </w:pPr>
      <w:bookmarkStart w:id="511" w:name="_Toc178185936"/>
      <w:r>
        <w:t>E.1</w:t>
      </w:r>
      <w:r>
        <w:tab/>
      </w:r>
      <w:proofErr w:type="spellStart"/>
      <w:r>
        <w:t>MCX_IPCAN_ASP_TypeDefs</w:t>
      </w:r>
      <w:bookmarkEnd w:id="511"/>
      <w:proofErr w:type="spellEnd"/>
    </w:p>
    <w:p w14:paraId="111B8E85" w14:textId="77777777" w:rsidR="00FE0502" w:rsidRDefault="00FE0502" w:rsidP="00FE0502">
      <w:pPr>
        <w:pStyle w:val="TH"/>
      </w:pPr>
      <w:proofErr w:type="spellStart"/>
      <w:r>
        <w:t>MCX_IPCAN_ASP_TypeDefs</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E0502" w14:paraId="08D9BC19" w14:textId="77777777" w:rsidTr="00363450">
        <w:tc>
          <w:tcPr>
            <w:tcW w:w="9857" w:type="dxa"/>
            <w:gridSpan w:val="3"/>
            <w:tcBorders>
              <w:bottom w:val="double" w:sz="4" w:space="0" w:color="auto"/>
            </w:tcBorders>
            <w:shd w:val="clear" w:color="auto" w:fill="E0E0E0"/>
          </w:tcPr>
          <w:p w14:paraId="69374833" w14:textId="77777777" w:rsidR="00FE0502" w:rsidRPr="008072F0" w:rsidRDefault="00FE0502" w:rsidP="00363450">
            <w:pPr>
              <w:pStyle w:val="TAL"/>
              <w:rPr>
                <w:b/>
              </w:rPr>
            </w:pPr>
            <w:r w:rsidRPr="008072F0">
              <w:rPr>
                <w:b/>
              </w:rPr>
              <w:t>TTCN-3 Basic Types</w:t>
            </w:r>
          </w:p>
        </w:tc>
      </w:tr>
      <w:tr w:rsidR="00FE0502" w14:paraId="38E8EC73" w14:textId="77777777" w:rsidTr="00363450">
        <w:tc>
          <w:tcPr>
            <w:tcW w:w="2464" w:type="dxa"/>
            <w:tcBorders>
              <w:top w:val="double" w:sz="4" w:space="0" w:color="auto"/>
            </w:tcBorders>
            <w:shd w:val="clear" w:color="auto" w:fill="auto"/>
          </w:tcPr>
          <w:p w14:paraId="2411D051" w14:textId="77777777" w:rsidR="00FE0502" w:rsidRPr="008072F0" w:rsidRDefault="00FE0502" w:rsidP="00363450">
            <w:pPr>
              <w:pStyle w:val="TAL"/>
              <w:rPr>
                <w:b/>
              </w:rPr>
            </w:pPr>
            <w:proofErr w:type="spellStart"/>
            <w:r w:rsidRPr="008072F0">
              <w:rPr>
                <w:b/>
              </w:rPr>
              <w:t>MCX_IPCAN_AbsoluteCellPower_Type</w:t>
            </w:r>
            <w:proofErr w:type="spellEnd"/>
          </w:p>
        </w:tc>
        <w:tc>
          <w:tcPr>
            <w:tcW w:w="3450" w:type="dxa"/>
            <w:tcBorders>
              <w:top w:val="double" w:sz="4" w:space="0" w:color="auto"/>
            </w:tcBorders>
            <w:shd w:val="clear" w:color="auto" w:fill="auto"/>
          </w:tcPr>
          <w:p w14:paraId="5A7186F8" w14:textId="77777777" w:rsidR="00FE0502" w:rsidRPr="008072F0" w:rsidRDefault="00FE0502" w:rsidP="00363450">
            <w:pPr>
              <w:pStyle w:val="TAL"/>
            </w:pPr>
            <w:r w:rsidRPr="008072F0">
              <w:t>integer (-150..0)</w:t>
            </w:r>
          </w:p>
        </w:tc>
        <w:tc>
          <w:tcPr>
            <w:tcW w:w="3943" w:type="dxa"/>
            <w:tcBorders>
              <w:top w:val="double" w:sz="4" w:space="0" w:color="auto"/>
            </w:tcBorders>
            <w:shd w:val="clear" w:color="auto" w:fill="auto"/>
          </w:tcPr>
          <w:p w14:paraId="5053C63D" w14:textId="77777777" w:rsidR="00FE0502" w:rsidRPr="008072F0" w:rsidRDefault="00FE0502" w:rsidP="00363450">
            <w:pPr>
              <w:pStyle w:val="TAL"/>
            </w:pPr>
            <w:r w:rsidRPr="008072F0">
              <w:t xml:space="preserve">absolute cell power (dBm); same as </w:t>
            </w:r>
            <w:proofErr w:type="spellStart"/>
            <w:r w:rsidRPr="008072F0">
              <w:t>AbsoluteCellPower_Type</w:t>
            </w:r>
            <w:proofErr w:type="spellEnd"/>
          </w:p>
        </w:tc>
      </w:tr>
      <w:tr w:rsidR="00FE0502" w14:paraId="78CEAC3F" w14:textId="77777777" w:rsidTr="00363450">
        <w:tc>
          <w:tcPr>
            <w:tcW w:w="2464" w:type="dxa"/>
            <w:shd w:val="clear" w:color="auto" w:fill="auto"/>
          </w:tcPr>
          <w:p w14:paraId="5AC3CCE5" w14:textId="77777777" w:rsidR="00FE0502" w:rsidRPr="008072F0" w:rsidRDefault="00FE0502" w:rsidP="00363450">
            <w:pPr>
              <w:pStyle w:val="TAL"/>
              <w:rPr>
                <w:b/>
              </w:rPr>
            </w:pPr>
            <w:proofErr w:type="spellStart"/>
            <w:r w:rsidRPr="008072F0">
              <w:rPr>
                <w:b/>
              </w:rPr>
              <w:t>MCX_IPCAN_DeactivateDedicatedEpsBearerMCX_Type</w:t>
            </w:r>
            <w:proofErr w:type="spellEnd"/>
          </w:p>
        </w:tc>
        <w:tc>
          <w:tcPr>
            <w:tcW w:w="3450" w:type="dxa"/>
            <w:shd w:val="clear" w:color="auto" w:fill="auto"/>
          </w:tcPr>
          <w:p w14:paraId="24985438" w14:textId="77777777" w:rsidR="00FE0502" w:rsidRPr="008072F0" w:rsidRDefault="00FE0502" w:rsidP="00363450">
            <w:pPr>
              <w:pStyle w:val="TAL"/>
            </w:pPr>
            <w:hyperlink w:anchor="MCX_IPCAN_EpsBearerIdList_Type" w:history="1">
              <w:proofErr w:type="spellStart"/>
              <w:r w:rsidRPr="008072F0">
                <w:rPr>
                  <w:rStyle w:val="Hyperlink"/>
                </w:rPr>
                <w:t>MCX_IPCAN_EpsBearerIdList_Type</w:t>
              </w:r>
              <w:proofErr w:type="spellEnd"/>
            </w:hyperlink>
          </w:p>
        </w:tc>
        <w:tc>
          <w:tcPr>
            <w:tcW w:w="3943" w:type="dxa"/>
            <w:shd w:val="clear" w:color="auto" w:fill="auto"/>
          </w:tcPr>
          <w:p w14:paraId="02E3B8D2" w14:textId="77777777" w:rsidR="00FE0502" w:rsidRPr="008072F0" w:rsidRDefault="00FE0502" w:rsidP="00363450">
            <w:pPr>
              <w:pStyle w:val="TAL"/>
            </w:pPr>
            <w:r w:rsidRPr="008072F0">
              <w:t>Deactivate dedicated EPS bearer(s) for the MCX PDN</w:t>
            </w:r>
          </w:p>
          <w:p w14:paraId="753606E9" w14:textId="77777777" w:rsidR="00FE0502" w:rsidRPr="008072F0" w:rsidRDefault="00FE0502" w:rsidP="00363450">
            <w:pPr>
              <w:pStyle w:val="TAL"/>
            </w:pPr>
            <w:proofErr w:type="spellStart"/>
            <w:r w:rsidRPr="008072F0">
              <w:t>CellId</w:t>
            </w:r>
            <w:proofErr w:type="spellEnd"/>
            <w:r w:rsidRPr="008072F0">
              <w:t xml:space="preserve"> : cell id of the cell</w:t>
            </w:r>
          </w:p>
          <w:p w14:paraId="34B40272" w14:textId="77777777" w:rsidR="00FE0502" w:rsidRPr="008072F0" w:rsidRDefault="00FE0502" w:rsidP="00363450">
            <w:pPr>
              <w:pStyle w:val="TAL"/>
            </w:pPr>
            <w:r w:rsidRPr="008072F0">
              <w:t xml:space="preserve">Reference implementation: </w:t>
            </w:r>
            <w:proofErr w:type="spellStart"/>
            <w:r w:rsidRPr="008072F0">
              <w:t>f_EUTRA_DeactivateEPS_BearerContext</w:t>
            </w:r>
            <w:proofErr w:type="spellEnd"/>
          </w:p>
        </w:tc>
      </w:tr>
    </w:tbl>
    <w:p w14:paraId="2BB2EF1D" w14:textId="77777777" w:rsidR="00FE0502" w:rsidRDefault="00FE0502" w:rsidP="00FE0502"/>
    <w:p w14:paraId="0A8BF9B0" w14:textId="77777777" w:rsidR="00FE0502" w:rsidRDefault="00FE0502" w:rsidP="00FE0502">
      <w:pPr>
        <w:pStyle w:val="TH"/>
      </w:pPr>
      <w:proofErr w:type="spellStart"/>
      <w:r>
        <w:t>MCX_IPCAN_EpsBearerIdList_Type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2D741E4F" w14:textId="77777777" w:rsidTr="00363450">
        <w:tc>
          <w:tcPr>
            <w:tcW w:w="9857" w:type="dxa"/>
            <w:gridSpan w:val="2"/>
            <w:shd w:val="clear" w:color="auto" w:fill="E0E0E0"/>
          </w:tcPr>
          <w:p w14:paraId="36F699B9" w14:textId="77777777" w:rsidR="00FE0502" w:rsidRPr="008072F0" w:rsidRDefault="00FE0502" w:rsidP="00363450">
            <w:pPr>
              <w:pStyle w:val="TAL"/>
              <w:rPr>
                <w:b/>
              </w:rPr>
            </w:pPr>
            <w:r w:rsidRPr="008072F0">
              <w:rPr>
                <w:b/>
              </w:rPr>
              <w:t>TTCN-3 Record of Type</w:t>
            </w:r>
          </w:p>
        </w:tc>
      </w:tr>
      <w:tr w:rsidR="00FE0502" w14:paraId="5DDEA979" w14:textId="77777777" w:rsidTr="00363450">
        <w:tc>
          <w:tcPr>
            <w:tcW w:w="1971" w:type="dxa"/>
            <w:tcBorders>
              <w:bottom w:val="single" w:sz="4" w:space="0" w:color="auto"/>
            </w:tcBorders>
            <w:shd w:val="clear" w:color="auto" w:fill="E0E0E0"/>
          </w:tcPr>
          <w:p w14:paraId="5ABB76D8"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64CB1482" w14:textId="77777777" w:rsidR="00FE0502" w:rsidRPr="008072F0" w:rsidRDefault="00FE0502" w:rsidP="00363450">
            <w:pPr>
              <w:pStyle w:val="TAL"/>
              <w:rPr>
                <w:b/>
              </w:rPr>
            </w:pPr>
            <w:proofErr w:type="spellStart"/>
            <w:r w:rsidRPr="008072F0">
              <w:rPr>
                <w:b/>
              </w:rPr>
              <w:t>MCX_IPCAN_EpsBearerIdList_Type</w:t>
            </w:r>
            <w:proofErr w:type="spellEnd"/>
          </w:p>
        </w:tc>
      </w:tr>
      <w:tr w:rsidR="00FE0502" w14:paraId="5A671D56" w14:textId="77777777" w:rsidTr="00363450">
        <w:tc>
          <w:tcPr>
            <w:tcW w:w="1971" w:type="dxa"/>
            <w:tcBorders>
              <w:bottom w:val="double" w:sz="4" w:space="0" w:color="auto"/>
            </w:tcBorders>
            <w:shd w:val="clear" w:color="auto" w:fill="E0E0E0"/>
          </w:tcPr>
          <w:p w14:paraId="42187687"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3F87DE47" w14:textId="77777777" w:rsidR="00FE0502" w:rsidRPr="008072F0" w:rsidRDefault="00FE0502" w:rsidP="00363450">
            <w:pPr>
              <w:pStyle w:val="TAL"/>
            </w:pPr>
          </w:p>
        </w:tc>
      </w:tr>
      <w:tr w:rsidR="00FE0502" w14:paraId="06E16242" w14:textId="77777777" w:rsidTr="00363450">
        <w:tc>
          <w:tcPr>
            <w:tcW w:w="9857" w:type="dxa"/>
            <w:gridSpan w:val="2"/>
            <w:tcBorders>
              <w:top w:val="double" w:sz="4" w:space="0" w:color="auto"/>
            </w:tcBorders>
            <w:shd w:val="clear" w:color="auto" w:fill="auto"/>
          </w:tcPr>
          <w:p w14:paraId="40DD5A63" w14:textId="77777777" w:rsidR="00FE0502" w:rsidRPr="008072F0" w:rsidRDefault="00FE0502" w:rsidP="00363450">
            <w:pPr>
              <w:pStyle w:val="TAL"/>
            </w:pPr>
            <w:r w:rsidRPr="008072F0">
              <w:t xml:space="preserve">record  of </w:t>
            </w:r>
            <w:hyperlink w:anchor="MCX_IPCAN_EpsBearerId_Type" w:history="1">
              <w:proofErr w:type="spellStart"/>
              <w:r w:rsidRPr="008072F0">
                <w:rPr>
                  <w:rStyle w:val="Hyperlink"/>
                </w:rPr>
                <w:t>MCX_IPCAN_EpsBearerId_Type</w:t>
              </w:r>
              <w:proofErr w:type="spellEnd"/>
            </w:hyperlink>
          </w:p>
        </w:tc>
      </w:tr>
    </w:tbl>
    <w:p w14:paraId="0F832CBC" w14:textId="77777777" w:rsidR="00FE0502" w:rsidRDefault="00FE0502" w:rsidP="00FE0502"/>
    <w:p w14:paraId="3657E8F6" w14:textId="77777777" w:rsidR="00FE0502" w:rsidRDefault="00FE0502" w:rsidP="00FE0502">
      <w:pPr>
        <w:pStyle w:val="TH"/>
      </w:pPr>
      <w:proofErr w:type="spellStart"/>
      <w:r>
        <w:t>MCX_IPCAN_PacketFilterDirection_Type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05341618" w14:textId="77777777" w:rsidTr="00363450">
        <w:tc>
          <w:tcPr>
            <w:tcW w:w="9857" w:type="dxa"/>
            <w:gridSpan w:val="2"/>
            <w:shd w:val="clear" w:color="auto" w:fill="E0E0E0"/>
          </w:tcPr>
          <w:p w14:paraId="6590F5D7" w14:textId="77777777" w:rsidR="00FE0502" w:rsidRPr="008072F0" w:rsidRDefault="00FE0502" w:rsidP="00363450">
            <w:pPr>
              <w:pStyle w:val="TAL"/>
              <w:rPr>
                <w:b/>
              </w:rPr>
            </w:pPr>
            <w:r w:rsidRPr="008072F0">
              <w:rPr>
                <w:b/>
              </w:rPr>
              <w:t>TTCN-3 Enumerated Type</w:t>
            </w:r>
          </w:p>
        </w:tc>
      </w:tr>
      <w:tr w:rsidR="00FE0502" w14:paraId="1EF9D2D8" w14:textId="77777777" w:rsidTr="00363450">
        <w:tc>
          <w:tcPr>
            <w:tcW w:w="1971" w:type="dxa"/>
            <w:tcBorders>
              <w:bottom w:val="single" w:sz="4" w:space="0" w:color="auto"/>
            </w:tcBorders>
            <w:shd w:val="clear" w:color="auto" w:fill="E0E0E0"/>
          </w:tcPr>
          <w:p w14:paraId="3A405A28"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51CF764A" w14:textId="77777777" w:rsidR="00FE0502" w:rsidRPr="008072F0" w:rsidRDefault="00FE0502" w:rsidP="00363450">
            <w:pPr>
              <w:pStyle w:val="TAL"/>
              <w:rPr>
                <w:b/>
              </w:rPr>
            </w:pPr>
            <w:proofErr w:type="spellStart"/>
            <w:r w:rsidRPr="008072F0">
              <w:rPr>
                <w:b/>
              </w:rPr>
              <w:t>MCX_IPCAN_PacketFilterDirection_Type</w:t>
            </w:r>
            <w:proofErr w:type="spellEnd"/>
          </w:p>
        </w:tc>
      </w:tr>
      <w:tr w:rsidR="00FE0502" w14:paraId="5E6F085D" w14:textId="77777777" w:rsidTr="00363450">
        <w:tc>
          <w:tcPr>
            <w:tcW w:w="1971" w:type="dxa"/>
            <w:tcBorders>
              <w:bottom w:val="double" w:sz="4" w:space="0" w:color="auto"/>
            </w:tcBorders>
            <w:shd w:val="clear" w:color="auto" w:fill="E0E0E0"/>
          </w:tcPr>
          <w:p w14:paraId="711A79C3"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1FBE311E" w14:textId="77777777" w:rsidR="00FE0502" w:rsidRPr="008072F0" w:rsidRDefault="00FE0502" w:rsidP="00363450">
            <w:pPr>
              <w:pStyle w:val="TAL"/>
            </w:pPr>
            <w:r w:rsidRPr="008072F0">
              <w:t>packet filter direction according to 24.008 Table 10.5.162</w:t>
            </w:r>
          </w:p>
        </w:tc>
      </w:tr>
      <w:tr w:rsidR="00FE0502" w14:paraId="6DC0D0CE" w14:textId="77777777" w:rsidTr="00363450">
        <w:tc>
          <w:tcPr>
            <w:tcW w:w="1971" w:type="dxa"/>
            <w:tcBorders>
              <w:top w:val="double" w:sz="4" w:space="0" w:color="auto"/>
            </w:tcBorders>
            <w:shd w:val="clear" w:color="auto" w:fill="auto"/>
          </w:tcPr>
          <w:p w14:paraId="64A0C807" w14:textId="77777777" w:rsidR="00FE0502" w:rsidRPr="008072F0" w:rsidRDefault="00FE0502" w:rsidP="00363450">
            <w:pPr>
              <w:pStyle w:val="TAL"/>
            </w:pPr>
            <w:proofErr w:type="spellStart"/>
            <w:r w:rsidRPr="008072F0">
              <w:t>downlinkOnly</w:t>
            </w:r>
            <w:proofErr w:type="spellEnd"/>
          </w:p>
        </w:tc>
        <w:tc>
          <w:tcPr>
            <w:tcW w:w="7886" w:type="dxa"/>
            <w:tcBorders>
              <w:top w:val="double" w:sz="4" w:space="0" w:color="auto"/>
            </w:tcBorders>
            <w:shd w:val="clear" w:color="auto" w:fill="auto"/>
          </w:tcPr>
          <w:p w14:paraId="07269222" w14:textId="77777777" w:rsidR="00FE0502" w:rsidRPr="008072F0" w:rsidRDefault="00FE0502" w:rsidP="00363450">
            <w:pPr>
              <w:pStyle w:val="TAL"/>
            </w:pPr>
          </w:p>
        </w:tc>
      </w:tr>
      <w:tr w:rsidR="00FE0502" w14:paraId="72C4EB06" w14:textId="77777777" w:rsidTr="00363450">
        <w:tc>
          <w:tcPr>
            <w:tcW w:w="1971" w:type="dxa"/>
            <w:shd w:val="clear" w:color="auto" w:fill="auto"/>
          </w:tcPr>
          <w:p w14:paraId="1917605B" w14:textId="77777777" w:rsidR="00FE0502" w:rsidRPr="008072F0" w:rsidRDefault="00FE0502" w:rsidP="00363450">
            <w:pPr>
              <w:pStyle w:val="TAL"/>
            </w:pPr>
            <w:proofErr w:type="spellStart"/>
            <w:r w:rsidRPr="008072F0">
              <w:t>uplinkOnly</w:t>
            </w:r>
            <w:proofErr w:type="spellEnd"/>
          </w:p>
        </w:tc>
        <w:tc>
          <w:tcPr>
            <w:tcW w:w="7886" w:type="dxa"/>
            <w:shd w:val="clear" w:color="auto" w:fill="auto"/>
          </w:tcPr>
          <w:p w14:paraId="30D83DBB" w14:textId="77777777" w:rsidR="00FE0502" w:rsidRPr="008072F0" w:rsidRDefault="00FE0502" w:rsidP="00363450">
            <w:pPr>
              <w:pStyle w:val="TAL"/>
            </w:pPr>
          </w:p>
        </w:tc>
      </w:tr>
      <w:tr w:rsidR="00FE0502" w14:paraId="68BD96D6" w14:textId="77777777" w:rsidTr="00363450">
        <w:tc>
          <w:tcPr>
            <w:tcW w:w="1971" w:type="dxa"/>
            <w:shd w:val="clear" w:color="auto" w:fill="auto"/>
          </w:tcPr>
          <w:p w14:paraId="077938F3" w14:textId="77777777" w:rsidR="00FE0502" w:rsidRPr="008072F0" w:rsidRDefault="00FE0502" w:rsidP="00363450">
            <w:pPr>
              <w:pStyle w:val="TAL"/>
            </w:pPr>
            <w:r w:rsidRPr="008072F0">
              <w:t>bidirectional</w:t>
            </w:r>
          </w:p>
        </w:tc>
        <w:tc>
          <w:tcPr>
            <w:tcW w:w="7886" w:type="dxa"/>
            <w:shd w:val="clear" w:color="auto" w:fill="auto"/>
          </w:tcPr>
          <w:p w14:paraId="508A67D1" w14:textId="77777777" w:rsidR="00FE0502" w:rsidRPr="008072F0" w:rsidRDefault="00FE0502" w:rsidP="00363450">
            <w:pPr>
              <w:pStyle w:val="TAL"/>
            </w:pPr>
          </w:p>
        </w:tc>
      </w:tr>
    </w:tbl>
    <w:p w14:paraId="4C508EBF" w14:textId="77777777" w:rsidR="00FE0502" w:rsidRDefault="00FE0502" w:rsidP="00FE0502"/>
    <w:p w14:paraId="49810AA8" w14:textId="77777777" w:rsidR="00FE0502" w:rsidRDefault="00FE0502" w:rsidP="00FE0502">
      <w:pPr>
        <w:pStyle w:val="TH"/>
      </w:pPr>
      <w:r>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0BE61816" w14:textId="77777777" w:rsidTr="00363450">
        <w:tc>
          <w:tcPr>
            <w:tcW w:w="9857" w:type="dxa"/>
            <w:gridSpan w:val="4"/>
            <w:shd w:val="clear" w:color="auto" w:fill="E0E0E0"/>
          </w:tcPr>
          <w:p w14:paraId="76829DA1" w14:textId="77777777" w:rsidR="00FE0502" w:rsidRPr="008072F0" w:rsidRDefault="00FE0502" w:rsidP="00363450">
            <w:pPr>
              <w:pStyle w:val="TAL"/>
              <w:rPr>
                <w:b/>
              </w:rPr>
            </w:pPr>
            <w:r w:rsidRPr="008072F0">
              <w:rPr>
                <w:b/>
              </w:rPr>
              <w:t>TTCN-3 Record Type</w:t>
            </w:r>
          </w:p>
        </w:tc>
      </w:tr>
      <w:tr w:rsidR="00FE0502" w14:paraId="0413B469" w14:textId="77777777" w:rsidTr="00363450">
        <w:tc>
          <w:tcPr>
            <w:tcW w:w="1479" w:type="dxa"/>
            <w:tcBorders>
              <w:bottom w:val="single" w:sz="4" w:space="0" w:color="auto"/>
            </w:tcBorders>
            <w:shd w:val="clear" w:color="auto" w:fill="E0E0E0"/>
          </w:tcPr>
          <w:p w14:paraId="1536BB5E"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6FBEC18A" w14:textId="77777777" w:rsidR="00FE0502" w:rsidRPr="008072F0" w:rsidRDefault="00FE0502" w:rsidP="00363450">
            <w:pPr>
              <w:pStyle w:val="TAL"/>
              <w:rPr>
                <w:b/>
              </w:rPr>
            </w:pPr>
            <w:r w:rsidRPr="008072F0">
              <w:rPr>
                <w:b/>
              </w:rPr>
              <w:t>MCX_IPCAN_PacketFilterComponentPortRange_Type</w:t>
            </w:r>
          </w:p>
        </w:tc>
      </w:tr>
      <w:tr w:rsidR="00FE0502" w14:paraId="7E5BF01F" w14:textId="77777777" w:rsidTr="00363450">
        <w:tc>
          <w:tcPr>
            <w:tcW w:w="1479" w:type="dxa"/>
            <w:tcBorders>
              <w:bottom w:val="double" w:sz="4" w:space="0" w:color="auto"/>
            </w:tcBorders>
            <w:shd w:val="clear" w:color="auto" w:fill="E0E0E0"/>
          </w:tcPr>
          <w:p w14:paraId="02FCDB91"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397FFEBA" w14:textId="77777777" w:rsidR="00FE0502" w:rsidRPr="008072F0" w:rsidRDefault="00FE0502" w:rsidP="00363450">
            <w:pPr>
              <w:pStyle w:val="TAL"/>
            </w:pPr>
          </w:p>
        </w:tc>
      </w:tr>
      <w:tr w:rsidR="00FE0502" w14:paraId="6F27CAC8" w14:textId="77777777" w:rsidTr="00363450">
        <w:tc>
          <w:tcPr>
            <w:tcW w:w="1479" w:type="dxa"/>
            <w:tcBorders>
              <w:top w:val="double" w:sz="4" w:space="0" w:color="auto"/>
            </w:tcBorders>
            <w:shd w:val="clear" w:color="auto" w:fill="auto"/>
          </w:tcPr>
          <w:p w14:paraId="2817E234" w14:textId="77777777" w:rsidR="00FE0502" w:rsidRPr="008072F0" w:rsidRDefault="00FE0502" w:rsidP="00363450">
            <w:pPr>
              <w:pStyle w:val="TAL"/>
            </w:pPr>
            <w:r w:rsidRPr="008072F0">
              <w:t>Low</w:t>
            </w:r>
          </w:p>
        </w:tc>
        <w:tc>
          <w:tcPr>
            <w:tcW w:w="2464" w:type="dxa"/>
            <w:tcBorders>
              <w:top w:val="double" w:sz="4" w:space="0" w:color="auto"/>
            </w:tcBorders>
            <w:shd w:val="clear" w:color="auto" w:fill="auto"/>
          </w:tcPr>
          <w:p w14:paraId="374DB1FE" w14:textId="77777777" w:rsidR="00FE0502" w:rsidRPr="008072F0" w:rsidRDefault="00FE0502" w:rsidP="00363450">
            <w:pPr>
              <w:pStyle w:val="TAL"/>
            </w:pPr>
            <w:r w:rsidRPr="008072F0">
              <w:t>integer</w:t>
            </w:r>
          </w:p>
        </w:tc>
        <w:tc>
          <w:tcPr>
            <w:tcW w:w="493" w:type="dxa"/>
            <w:tcBorders>
              <w:top w:val="double" w:sz="4" w:space="0" w:color="auto"/>
            </w:tcBorders>
            <w:shd w:val="clear" w:color="auto" w:fill="auto"/>
          </w:tcPr>
          <w:p w14:paraId="3AB23397" w14:textId="77777777" w:rsidR="00FE0502" w:rsidRPr="008072F0" w:rsidRDefault="00FE0502" w:rsidP="00363450">
            <w:pPr>
              <w:pStyle w:val="TAL"/>
            </w:pPr>
          </w:p>
        </w:tc>
        <w:tc>
          <w:tcPr>
            <w:tcW w:w="5421" w:type="dxa"/>
            <w:tcBorders>
              <w:top w:val="double" w:sz="4" w:space="0" w:color="auto"/>
            </w:tcBorders>
            <w:shd w:val="clear" w:color="auto" w:fill="auto"/>
          </w:tcPr>
          <w:p w14:paraId="61720B49" w14:textId="77777777" w:rsidR="00FE0502" w:rsidRPr="008072F0" w:rsidRDefault="00FE0502" w:rsidP="00363450">
            <w:pPr>
              <w:pStyle w:val="TAL"/>
            </w:pPr>
          </w:p>
        </w:tc>
      </w:tr>
      <w:tr w:rsidR="00FE0502" w14:paraId="187C369B" w14:textId="77777777" w:rsidTr="00363450">
        <w:tc>
          <w:tcPr>
            <w:tcW w:w="1479" w:type="dxa"/>
            <w:shd w:val="clear" w:color="auto" w:fill="auto"/>
          </w:tcPr>
          <w:p w14:paraId="649B3DA2" w14:textId="77777777" w:rsidR="00FE0502" w:rsidRPr="008072F0" w:rsidRDefault="00FE0502" w:rsidP="00363450">
            <w:pPr>
              <w:pStyle w:val="TAL"/>
            </w:pPr>
            <w:r w:rsidRPr="008072F0">
              <w:t>High</w:t>
            </w:r>
          </w:p>
        </w:tc>
        <w:tc>
          <w:tcPr>
            <w:tcW w:w="2464" w:type="dxa"/>
            <w:shd w:val="clear" w:color="auto" w:fill="auto"/>
          </w:tcPr>
          <w:p w14:paraId="32986E1B" w14:textId="77777777" w:rsidR="00FE0502" w:rsidRPr="008072F0" w:rsidRDefault="00FE0502" w:rsidP="00363450">
            <w:pPr>
              <w:pStyle w:val="TAL"/>
            </w:pPr>
            <w:r w:rsidRPr="008072F0">
              <w:t>integer</w:t>
            </w:r>
          </w:p>
        </w:tc>
        <w:tc>
          <w:tcPr>
            <w:tcW w:w="493" w:type="dxa"/>
            <w:shd w:val="clear" w:color="auto" w:fill="auto"/>
          </w:tcPr>
          <w:p w14:paraId="1CC4DE1F" w14:textId="77777777" w:rsidR="00FE0502" w:rsidRPr="008072F0" w:rsidRDefault="00FE0502" w:rsidP="00363450">
            <w:pPr>
              <w:pStyle w:val="TAL"/>
            </w:pPr>
          </w:p>
        </w:tc>
        <w:tc>
          <w:tcPr>
            <w:tcW w:w="5421" w:type="dxa"/>
            <w:shd w:val="clear" w:color="auto" w:fill="auto"/>
          </w:tcPr>
          <w:p w14:paraId="478A1CB5" w14:textId="77777777" w:rsidR="00FE0502" w:rsidRPr="008072F0" w:rsidRDefault="00FE0502" w:rsidP="00363450">
            <w:pPr>
              <w:pStyle w:val="TAL"/>
            </w:pPr>
          </w:p>
        </w:tc>
      </w:tr>
    </w:tbl>
    <w:p w14:paraId="70478C88" w14:textId="77777777" w:rsidR="00FE0502" w:rsidRDefault="00FE0502" w:rsidP="00FE0502"/>
    <w:p w14:paraId="03E72E67" w14:textId="77777777" w:rsidR="00FE0502" w:rsidRDefault="00FE0502" w:rsidP="00FE0502">
      <w:pPr>
        <w:pStyle w:val="TH"/>
      </w:pPr>
      <w:proofErr w:type="spellStart"/>
      <w:r>
        <w:lastRenderedPageBreak/>
        <w:t>MCX_IPCAN_PacketFilterComponent_Type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306E208E" w14:textId="77777777" w:rsidTr="00363450">
        <w:tc>
          <w:tcPr>
            <w:tcW w:w="9857" w:type="dxa"/>
            <w:gridSpan w:val="3"/>
            <w:shd w:val="clear" w:color="auto" w:fill="E0E0E0"/>
          </w:tcPr>
          <w:p w14:paraId="56EBD599" w14:textId="77777777" w:rsidR="00FE0502" w:rsidRPr="008072F0" w:rsidRDefault="00FE0502" w:rsidP="00363450">
            <w:pPr>
              <w:pStyle w:val="TAL"/>
              <w:rPr>
                <w:b/>
              </w:rPr>
            </w:pPr>
            <w:r w:rsidRPr="008072F0">
              <w:rPr>
                <w:b/>
              </w:rPr>
              <w:t>TTCN-3 Union Type</w:t>
            </w:r>
          </w:p>
        </w:tc>
      </w:tr>
      <w:tr w:rsidR="00FE0502" w14:paraId="5E9F806B" w14:textId="77777777" w:rsidTr="00363450">
        <w:tc>
          <w:tcPr>
            <w:tcW w:w="1479" w:type="dxa"/>
            <w:tcBorders>
              <w:bottom w:val="single" w:sz="4" w:space="0" w:color="auto"/>
            </w:tcBorders>
            <w:shd w:val="clear" w:color="auto" w:fill="E0E0E0"/>
          </w:tcPr>
          <w:p w14:paraId="0BE3B67D"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39DC9727" w14:textId="77777777" w:rsidR="00FE0502" w:rsidRPr="008072F0" w:rsidRDefault="00FE0502" w:rsidP="00363450">
            <w:pPr>
              <w:pStyle w:val="TAL"/>
              <w:rPr>
                <w:b/>
              </w:rPr>
            </w:pPr>
            <w:proofErr w:type="spellStart"/>
            <w:r w:rsidRPr="008072F0">
              <w:rPr>
                <w:b/>
              </w:rPr>
              <w:t>MCX_IPCAN_PacketFilterComponent_Type</w:t>
            </w:r>
            <w:proofErr w:type="spellEnd"/>
          </w:p>
        </w:tc>
      </w:tr>
      <w:tr w:rsidR="00FE0502" w14:paraId="7C05EA92" w14:textId="77777777" w:rsidTr="00363450">
        <w:tc>
          <w:tcPr>
            <w:tcW w:w="1479" w:type="dxa"/>
            <w:tcBorders>
              <w:bottom w:val="double" w:sz="4" w:space="0" w:color="auto"/>
            </w:tcBorders>
            <w:shd w:val="clear" w:color="auto" w:fill="E0E0E0"/>
          </w:tcPr>
          <w:p w14:paraId="280E6D20"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4C7D3FD0" w14:textId="77777777" w:rsidR="00FE0502" w:rsidRPr="008072F0" w:rsidRDefault="00FE0502" w:rsidP="00363450">
            <w:pPr>
              <w:pStyle w:val="TAL"/>
            </w:pPr>
            <w:r w:rsidRPr="008072F0">
              <w:t>24.008 Table 10.5.162</w:t>
            </w:r>
          </w:p>
        </w:tc>
      </w:tr>
      <w:tr w:rsidR="00FE0502" w14:paraId="58874B87" w14:textId="77777777" w:rsidTr="00363450">
        <w:tc>
          <w:tcPr>
            <w:tcW w:w="1479" w:type="dxa"/>
            <w:tcBorders>
              <w:top w:val="double" w:sz="4" w:space="0" w:color="auto"/>
            </w:tcBorders>
            <w:shd w:val="clear" w:color="auto" w:fill="auto"/>
          </w:tcPr>
          <w:p w14:paraId="0A04E558" w14:textId="77777777" w:rsidR="00FE0502" w:rsidRPr="008072F0" w:rsidRDefault="00FE0502" w:rsidP="00363450">
            <w:pPr>
              <w:pStyle w:val="TAL"/>
            </w:pPr>
            <w:r w:rsidRPr="008072F0">
              <w:t>Protocol</w:t>
            </w:r>
          </w:p>
        </w:tc>
        <w:tc>
          <w:tcPr>
            <w:tcW w:w="2957" w:type="dxa"/>
            <w:tcBorders>
              <w:top w:val="double" w:sz="4" w:space="0" w:color="auto"/>
            </w:tcBorders>
            <w:shd w:val="clear" w:color="auto" w:fill="auto"/>
          </w:tcPr>
          <w:p w14:paraId="78DF0FA5" w14:textId="77777777" w:rsidR="00FE0502" w:rsidRPr="008072F0" w:rsidRDefault="00FE0502" w:rsidP="00363450">
            <w:pPr>
              <w:pStyle w:val="TAL"/>
            </w:pPr>
            <w:r w:rsidRPr="008072F0">
              <w:t>integer</w:t>
            </w:r>
          </w:p>
        </w:tc>
        <w:tc>
          <w:tcPr>
            <w:tcW w:w="5421" w:type="dxa"/>
            <w:tcBorders>
              <w:top w:val="double" w:sz="4" w:space="0" w:color="auto"/>
            </w:tcBorders>
            <w:shd w:val="clear" w:color="auto" w:fill="auto"/>
          </w:tcPr>
          <w:p w14:paraId="2068335D" w14:textId="77777777" w:rsidR="00FE0502" w:rsidRPr="008072F0" w:rsidRDefault="00FE0502" w:rsidP="00363450">
            <w:pPr>
              <w:pStyle w:val="TAL"/>
            </w:pPr>
            <w:r w:rsidRPr="008072F0">
              <w:t>Protocol identifier/Next header type: 17 for UDP</w:t>
            </w:r>
          </w:p>
        </w:tc>
      </w:tr>
      <w:tr w:rsidR="00FE0502" w14:paraId="79844C3A" w14:textId="77777777" w:rsidTr="00363450">
        <w:tc>
          <w:tcPr>
            <w:tcW w:w="1479" w:type="dxa"/>
            <w:shd w:val="clear" w:color="auto" w:fill="auto"/>
          </w:tcPr>
          <w:p w14:paraId="59696497" w14:textId="77777777" w:rsidR="00FE0502" w:rsidRPr="008072F0" w:rsidRDefault="00FE0502" w:rsidP="00363450">
            <w:pPr>
              <w:pStyle w:val="TAL"/>
            </w:pPr>
            <w:proofErr w:type="spellStart"/>
            <w:r w:rsidRPr="008072F0">
              <w:t>SingleRemotePort</w:t>
            </w:r>
            <w:proofErr w:type="spellEnd"/>
          </w:p>
        </w:tc>
        <w:tc>
          <w:tcPr>
            <w:tcW w:w="2957" w:type="dxa"/>
            <w:shd w:val="clear" w:color="auto" w:fill="auto"/>
          </w:tcPr>
          <w:p w14:paraId="3B44D9EF" w14:textId="77777777" w:rsidR="00FE0502" w:rsidRPr="008072F0" w:rsidRDefault="00FE0502" w:rsidP="00363450">
            <w:pPr>
              <w:pStyle w:val="TAL"/>
            </w:pPr>
            <w:r w:rsidRPr="008072F0">
              <w:t>integer</w:t>
            </w:r>
          </w:p>
        </w:tc>
        <w:tc>
          <w:tcPr>
            <w:tcW w:w="5421" w:type="dxa"/>
            <w:shd w:val="clear" w:color="auto" w:fill="auto"/>
          </w:tcPr>
          <w:p w14:paraId="5B6980F0" w14:textId="77777777" w:rsidR="00FE0502" w:rsidRPr="008072F0" w:rsidRDefault="00FE0502" w:rsidP="00363450">
            <w:pPr>
              <w:pStyle w:val="TAL"/>
            </w:pPr>
          </w:p>
        </w:tc>
      </w:tr>
      <w:tr w:rsidR="00FE0502" w14:paraId="12AB42BB" w14:textId="77777777" w:rsidTr="00363450">
        <w:tc>
          <w:tcPr>
            <w:tcW w:w="1479" w:type="dxa"/>
            <w:shd w:val="clear" w:color="auto" w:fill="auto"/>
          </w:tcPr>
          <w:p w14:paraId="636D537D" w14:textId="77777777" w:rsidR="00FE0502" w:rsidRPr="008072F0" w:rsidRDefault="00FE0502" w:rsidP="00363450">
            <w:pPr>
              <w:pStyle w:val="TAL"/>
            </w:pPr>
            <w:proofErr w:type="spellStart"/>
            <w:r w:rsidRPr="008072F0">
              <w:t>RemotePortRange</w:t>
            </w:r>
            <w:proofErr w:type="spellEnd"/>
          </w:p>
        </w:tc>
        <w:tc>
          <w:tcPr>
            <w:tcW w:w="2957" w:type="dxa"/>
            <w:shd w:val="clear" w:color="auto" w:fill="auto"/>
          </w:tcPr>
          <w:p w14:paraId="7428DD84" w14:textId="77777777" w:rsidR="00FE0502" w:rsidRPr="008072F0" w:rsidRDefault="00FE0502" w:rsidP="00363450">
            <w:pPr>
              <w:pStyle w:val="TAL"/>
            </w:pPr>
            <w:hyperlink w:anchor="MCX_IPCAN_PacketFilterComponentPortRange" w:history="1">
              <w:r w:rsidRPr="008072F0">
                <w:rPr>
                  <w:rStyle w:val="Hyperlink"/>
                </w:rPr>
                <w:t>MCX_IPCAN_PacketFilterComponentPortRange_Type</w:t>
              </w:r>
            </w:hyperlink>
          </w:p>
        </w:tc>
        <w:tc>
          <w:tcPr>
            <w:tcW w:w="5421" w:type="dxa"/>
            <w:shd w:val="clear" w:color="auto" w:fill="auto"/>
          </w:tcPr>
          <w:p w14:paraId="5EC6FB80" w14:textId="77777777" w:rsidR="00FE0502" w:rsidRPr="008072F0" w:rsidRDefault="00FE0502" w:rsidP="00363450">
            <w:pPr>
              <w:pStyle w:val="TAL"/>
            </w:pPr>
          </w:p>
        </w:tc>
      </w:tr>
    </w:tbl>
    <w:p w14:paraId="4F2BC29F" w14:textId="77777777" w:rsidR="00FE0502" w:rsidRDefault="00FE0502" w:rsidP="00FE0502"/>
    <w:p w14:paraId="5CD61A90" w14:textId="77777777" w:rsidR="00FE0502" w:rsidRDefault="00FE0502" w:rsidP="00FE0502">
      <w:pPr>
        <w:pStyle w:val="TH"/>
      </w:pPr>
      <w:proofErr w:type="spellStart"/>
      <w:r>
        <w:t>MCX_IPCAN_PacketFilterComponentList_Type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6F405DCF" w14:textId="77777777" w:rsidTr="00363450">
        <w:tc>
          <w:tcPr>
            <w:tcW w:w="9857" w:type="dxa"/>
            <w:gridSpan w:val="2"/>
            <w:shd w:val="clear" w:color="auto" w:fill="E0E0E0"/>
          </w:tcPr>
          <w:p w14:paraId="1CC5E71F" w14:textId="77777777" w:rsidR="00FE0502" w:rsidRPr="008072F0" w:rsidRDefault="00FE0502" w:rsidP="00363450">
            <w:pPr>
              <w:pStyle w:val="TAL"/>
              <w:rPr>
                <w:b/>
              </w:rPr>
            </w:pPr>
            <w:r w:rsidRPr="008072F0">
              <w:rPr>
                <w:b/>
              </w:rPr>
              <w:t>TTCN-3 Record of Type</w:t>
            </w:r>
          </w:p>
        </w:tc>
      </w:tr>
      <w:tr w:rsidR="00FE0502" w14:paraId="63E3FC98" w14:textId="77777777" w:rsidTr="00363450">
        <w:tc>
          <w:tcPr>
            <w:tcW w:w="1971" w:type="dxa"/>
            <w:tcBorders>
              <w:bottom w:val="single" w:sz="4" w:space="0" w:color="auto"/>
            </w:tcBorders>
            <w:shd w:val="clear" w:color="auto" w:fill="E0E0E0"/>
          </w:tcPr>
          <w:p w14:paraId="135BCE54"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4407375E" w14:textId="77777777" w:rsidR="00FE0502" w:rsidRPr="008072F0" w:rsidRDefault="00FE0502" w:rsidP="00363450">
            <w:pPr>
              <w:pStyle w:val="TAL"/>
              <w:rPr>
                <w:b/>
              </w:rPr>
            </w:pPr>
            <w:proofErr w:type="spellStart"/>
            <w:r w:rsidRPr="008072F0">
              <w:rPr>
                <w:b/>
              </w:rPr>
              <w:t>MCX_IPCAN_PacketFilterComponentList_Type</w:t>
            </w:r>
            <w:proofErr w:type="spellEnd"/>
          </w:p>
        </w:tc>
      </w:tr>
      <w:tr w:rsidR="00FE0502" w14:paraId="6ACB1A30" w14:textId="77777777" w:rsidTr="00363450">
        <w:tc>
          <w:tcPr>
            <w:tcW w:w="1971" w:type="dxa"/>
            <w:tcBorders>
              <w:bottom w:val="double" w:sz="4" w:space="0" w:color="auto"/>
            </w:tcBorders>
            <w:shd w:val="clear" w:color="auto" w:fill="E0E0E0"/>
          </w:tcPr>
          <w:p w14:paraId="3C5E3F31"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06AB0AD4" w14:textId="77777777" w:rsidR="00FE0502" w:rsidRPr="008072F0" w:rsidRDefault="00FE0502" w:rsidP="00363450">
            <w:pPr>
              <w:pStyle w:val="TAL"/>
            </w:pPr>
          </w:p>
        </w:tc>
      </w:tr>
      <w:tr w:rsidR="00FE0502" w14:paraId="22C3B865" w14:textId="77777777" w:rsidTr="00363450">
        <w:tc>
          <w:tcPr>
            <w:tcW w:w="9857" w:type="dxa"/>
            <w:gridSpan w:val="2"/>
            <w:tcBorders>
              <w:top w:val="double" w:sz="4" w:space="0" w:color="auto"/>
            </w:tcBorders>
            <w:shd w:val="clear" w:color="auto" w:fill="auto"/>
          </w:tcPr>
          <w:p w14:paraId="0CB8A5F7" w14:textId="77777777" w:rsidR="00FE0502" w:rsidRPr="008072F0" w:rsidRDefault="00FE0502" w:rsidP="00363450">
            <w:pPr>
              <w:pStyle w:val="TAL"/>
            </w:pPr>
            <w:r w:rsidRPr="008072F0">
              <w:t xml:space="preserve">record  of </w:t>
            </w:r>
            <w:hyperlink w:anchor="MCX_IPCAN_PacketFilterComponent_Type" w:history="1">
              <w:proofErr w:type="spellStart"/>
              <w:r w:rsidRPr="008072F0">
                <w:rPr>
                  <w:rStyle w:val="Hyperlink"/>
                </w:rPr>
                <w:t>MCX_IPCAN_PacketFilterComponent_Type</w:t>
              </w:r>
              <w:proofErr w:type="spellEnd"/>
            </w:hyperlink>
          </w:p>
        </w:tc>
      </w:tr>
    </w:tbl>
    <w:p w14:paraId="4985AEFE" w14:textId="77777777" w:rsidR="00FE0502" w:rsidRDefault="00FE0502" w:rsidP="00FE0502"/>
    <w:p w14:paraId="289717DF" w14:textId="77777777" w:rsidR="00FE0502" w:rsidRDefault="00FE0502" w:rsidP="00FE0502">
      <w:pPr>
        <w:pStyle w:val="TH"/>
      </w:pPr>
      <w:proofErr w:type="spellStart"/>
      <w:r>
        <w:t>MCX_IPCAN_PacketFilter_Type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6B93ACAB" w14:textId="77777777" w:rsidTr="00363450">
        <w:tc>
          <w:tcPr>
            <w:tcW w:w="9857" w:type="dxa"/>
            <w:gridSpan w:val="4"/>
            <w:shd w:val="clear" w:color="auto" w:fill="E0E0E0"/>
          </w:tcPr>
          <w:p w14:paraId="477B986F" w14:textId="77777777" w:rsidR="00FE0502" w:rsidRPr="008072F0" w:rsidRDefault="00FE0502" w:rsidP="00363450">
            <w:pPr>
              <w:pStyle w:val="TAL"/>
              <w:rPr>
                <w:b/>
              </w:rPr>
            </w:pPr>
            <w:r w:rsidRPr="008072F0">
              <w:rPr>
                <w:b/>
              </w:rPr>
              <w:t>TTCN-3 Record Type</w:t>
            </w:r>
          </w:p>
        </w:tc>
      </w:tr>
      <w:tr w:rsidR="00FE0502" w14:paraId="01A4FBE4" w14:textId="77777777" w:rsidTr="00363450">
        <w:tc>
          <w:tcPr>
            <w:tcW w:w="1479" w:type="dxa"/>
            <w:tcBorders>
              <w:bottom w:val="single" w:sz="4" w:space="0" w:color="auto"/>
            </w:tcBorders>
            <w:shd w:val="clear" w:color="auto" w:fill="E0E0E0"/>
          </w:tcPr>
          <w:p w14:paraId="1B540DD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02A4A6F0" w14:textId="77777777" w:rsidR="00FE0502" w:rsidRPr="008072F0" w:rsidRDefault="00FE0502" w:rsidP="00363450">
            <w:pPr>
              <w:pStyle w:val="TAL"/>
              <w:rPr>
                <w:b/>
              </w:rPr>
            </w:pPr>
            <w:proofErr w:type="spellStart"/>
            <w:r w:rsidRPr="008072F0">
              <w:rPr>
                <w:b/>
              </w:rPr>
              <w:t>MCX_IPCAN_PacketFilter_Type</w:t>
            </w:r>
            <w:proofErr w:type="spellEnd"/>
          </w:p>
        </w:tc>
      </w:tr>
      <w:tr w:rsidR="00FE0502" w14:paraId="3E0C9E6E" w14:textId="77777777" w:rsidTr="00363450">
        <w:tc>
          <w:tcPr>
            <w:tcW w:w="1479" w:type="dxa"/>
            <w:tcBorders>
              <w:bottom w:val="double" w:sz="4" w:space="0" w:color="auto"/>
            </w:tcBorders>
            <w:shd w:val="clear" w:color="auto" w:fill="E0E0E0"/>
          </w:tcPr>
          <w:p w14:paraId="315FFDDF"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A9B2CA5" w14:textId="77777777" w:rsidR="00FE0502" w:rsidRPr="008072F0" w:rsidRDefault="00FE0502" w:rsidP="00363450">
            <w:pPr>
              <w:pStyle w:val="TAL"/>
            </w:pPr>
          </w:p>
        </w:tc>
      </w:tr>
      <w:tr w:rsidR="00FE0502" w14:paraId="57EC750E" w14:textId="77777777" w:rsidTr="00363450">
        <w:tc>
          <w:tcPr>
            <w:tcW w:w="1479" w:type="dxa"/>
            <w:tcBorders>
              <w:top w:val="double" w:sz="4" w:space="0" w:color="auto"/>
            </w:tcBorders>
            <w:shd w:val="clear" w:color="auto" w:fill="auto"/>
          </w:tcPr>
          <w:p w14:paraId="0526B416" w14:textId="77777777" w:rsidR="00FE0502" w:rsidRPr="008072F0" w:rsidRDefault="00FE0502" w:rsidP="00363450">
            <w:pPr>
              <w:pStyle w:val="TAL"/>
            </w:pPr>
            <w:r w:rsidRPr="008072F0">
              <w:t>Direction</w:t>
            </w:r>
          </w:p>
        </w:tc>
        <w:tc>
          <w:tcPr>
            <w:tcW w:w="2464" w:type="dxa"/>
            <w:tcBorders>
              <w:top w:val="double" w:sz="4" w:space="0" w:color="auto"/>
            </w:tcBorders>
            <w:shd w:val="clear" w:color="auto" w:fill="auto"/>
          </w:tcPr>
          <w:p w14:paraId="38D76677" w14:textId="77777777" w:rsidR="00FE0502" w:rsidRPr="008072F0" w:rsidRDefault="00FE0502" w:rsidP="00363450">
            <w:pPr>
              <w:pStyle w:val="TAL"/>
            </w:pPr>
            <w:hyperlink w:anchor="MCX_IPCAN_PacketFilterDirection_Type" w:history="1">
              <w:proofErr w:type="spellStart"/>
              <w:r w:rsidRPr="008072F0">
                <w:rPr>
                  <w:rStyle w:val="Hyperlink"/>
                </w:rPr>
                <w:t>MCX_IPCAN_PacketFilterDirection_Type</w:t>
              </w:r>
              <w:proofErr w:type="spellEnd"/>
            </w:hyperlink>
          </w:p>
        </w:tc>
        <w:tc>
          <w:tcPr>
            <w:tcW w:w="493" w:type="dxa"/>
            <w:tcBorders>
              <w:top w:val="double" w:sz="4" w:space="0" w:color="auto"/>
            </w:tcBorders>
            <w:shd w:val="clear" w:color="auto" w:fill="auto"/>
          </w:tcPr>
          <w:p w14:paraId="3A82BF18" w14:textId="77777777" w:rsidR="00FE0502" w:rsidRPr="008072F0" w:rsidRDefault="00FE0502" w:rsidP="00363450">
            <w:pPr>
              <w:pStyle w:val="TAL"/>
            </w:pPr>
          </w:p>
        </w:tc>
        <w:tc>
          <w:tcPr>
            <w:tcW w:w="5421" w:type="dxa"/>
            <w:tcBorders>
              <w:top w:val="double" w:sz="4" w:space="0" w:color="auto"/>
            </w:tcBorders>
            <w:shd w:val="clear" w:color="auto" w:fill="auto"/>
          </w:tcPr>
          <w:p w14:paraId="44E9C9B8" w14:textId="77777777" w:rsidR="00FE0502" w:rsidRPr="008072F0" w:rsidRDefault="00FE0502" w:rsidP="00363450">
            <w:pPr>
              <w:pStyle w:val="TAL"/>
            </w:pPr>
          </w:p>
        </w:tc>
      </w:tr>
      <w:tr w:rsidR="00FE0502" w14:paraId="54A97ACE" w14:textId="77777777" w:rsidTr="00363450">
        <w:tc>
          <w:tcPr>
            <w:tcW w:w="1479" w:type="dxa"/>
            <w:shd w:val="clear" w:color="auto" w:fill="auto"/>
          </w:tcPr>
          <w:p w14:paraId="2553726E" w14:textId="77777777" w:rsidR="00FE0502" w:rsidRPr="008072F0" w:rsidRDefault="00FE0502" w:rsidP="00363450">
            <w:pPr>
              <w:pStyle w:val="TAL"/>
            </w:pPr>
            <w:proofErr w:type="spellStart"/>
            <w:r w:rsidRPr="008072F0">
              <w:t>ComponentList</w:t>
            </w:r>
            <w:proofErr w:type="spellEnd"/>
          </w:p>
        </w:tc>
        <w:tc>
          <w:tcPr>
            <w:tcW w:w="2464" w:type="dxa"/>
            <w:shd w:val="clear" w:color="auto" w:fill="auto"/>
          </w:tcPr>
          <w:p w14:paraId="0D599F5C" w14:textId="77777777" w:rsidR="00FE0502" w:rsidRPr="008072F0" w:rsidRDefault="00FE0502" w:rsidP="00363450">
            <w:pPr>
              <w:pStyle w:val="TAL"/>
            </w:pPr>
            <w:hyperlink w:anchor="MCX_IPCAN_PacketFilterComponentList_Type" w:history="1">
              <w:proofErr w:type="spellStart"/>
              <w:r w:rsidRPr="008072F0">
                <w:rPr>
                  <w:rStyle w:val="Hyperlink"/>
                </w:rPr>
                <w:t>MCX_IPCAN_PacketFilterComponentList_Type</w:t>
              </w:r>
              <w:proofErr w:type="spellEnd"/>
            </w:hyperlink>
          </w:p>
        </w:tc>
        <w:tc>
          <w:tcPr>
            <w:tcW w:w="493" w:type="dxa"/>
            <w:shd w:val="clear" w:color="auto" w:fill="auto"/>
          </w:tcPr>
          <w:p w14:paraId="42434525" w14:textId="77777777" w:rsidR="00FE0502" w:rsidRPr="008072F0" w:rsidRDefault="00FE0502" w:rsidP="00363450">
            <w:pPr>
              <w:pStyle w:val="TAL"/>
            </w:pPr>
          </w:p>
        </w:tc>
        <w:tc>
          <w:tcPr>
            <w:tcW w:w="5421" w:type="dxa"/>
            <w:shd w:val="clear" w:color="auto" w:fill="auto"/>
          </w:tcPr>
          <w:p w14:paraId="29C0632D" w14:textId="77777777" w:rsidR="00FE0502" w:rsidRPr="008072F0" w:rsidRDefault="00FE0502" w:rsidP="00363450">
            <w:pPr>
              <w:pStyle w:val="TAL"/>
            </w:pPr>
          </w:p>
        </w:tc>
      </w:tr>
    </w:tbl>
    <w:p w14:paraId="04D9194A" w14:textId="77777777" w:rsidR="00FE0502" w:rsidRDefault="00FE0502" w:rsidP="00FE0502"/>
    <w:p w14:paraId="17ABE74E" w14:textId="77777777" w:rsidR="00FE0502" w:rsidRDefault="00FE0502" w:rsidP="00FE0502">
      <w:pPr>
        <w:pStyle w:val="TH"/>
      </w:pPr>
      <w:proofErr w:type="spellStart"/>
      <w:r>
        <w:t>MCX_IPCAN_PacketFilterList_Type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6A79B084" w14:textId="77777777" w:rsidTr="00363450">
        <w:tc>
          <w:tcPr>
            <w:tcW w:w="9857" w:type="dxa"/>
            <w:gridSpan w:val="2"/>
            <w:shd w:val="clear" w:color="auto" w:fill="E0E0E0"/>
          </w:tcPr>
          <w:p w14:paraId="38D55063" w14:textId="77777777" w:rsidR="00FE0502" w:rsidRPr="008072F0" w:rsidRDefault="00FE0502" w:rsidP="00363450">
            <w:pPr>
              <w:pStyle w:val="TAL"/>
              <w:rPr>
                <w:b/>
              </w:rPr>
            </w:pPr>
            <w:r w:rsidRPr="008072F0">
              <w:rPr>
                <w:b/>
              </w:rPr>
              <w:t>TTCN-3 Record of Type</w:t>
            </w:r>
          </w:p>
        </w:tc>
      </w:tr>
      <w:tr w:rsidR="00FE0502" w14:paraId="26610143" w14:textId="77777777" w:rsidTr="00363450">
        <w:tc>
          <w:tcPr>
            <w:tcW w:w="1971" w:type="dxa"/>
            <w:tcBorders>
              <w:bottom w:val="single" w:sz="4" w:space="0" w:color="auto"/>
            </w:tcBorders>
            <w:shd w:val="clear" w:color="auto" w:fill="E0E0E0"/>
          </w:tcPr>
          <w:p w14:paraId="5975ADE4"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129CD9ED" w14:textId="77777777" w:rsidR="00FE0502" w:rsidRPr="008072F0" w:rsidRDefault="00FE0502" w:rsidP="00363450">
            <w:pPr>
              <w:pStyle w:val="TAL"/>
              <w:rPr>
                <w:b/>
              </w:rPr>
            </w:pPr>
            <w:proofErr w:type="spellStart"/>
            <w:r w:rsidRPr="008072F0">
              <w:rPr>
                <w:b/>
              </w:rPr>
              <w:t>MCX_IPCAN_PacketFilterList_Type</w:t>
            </w:r>
            <w:proofErr w:type="spellEnd"/>
          </w:p>
        </w:tc>
      </w:tr>
      <w:tr w:rsidR="00FE0502" w14:paraId="370B0401" w14:textId="77777777" w:rsidTr="00363450">
        <w:tc>
          <w:tcPr>
            <w:tcW w:w="1971" w:type="dxa"/>
            <w:tcBorders>
              <w:bottom w:val="double" w:sz="4" w:space="0" w:color="auto"/>
            </w:tcBorders>
            <w:shd w:val="clear" w:color="auto" w:fill="E0E0E0"/>
          </w:tcPr>
          <w:p w14:paraId="727A289A"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53747DCD" w14:textId="77777777" w:rsidR="00FE0502" w:rsidRPr="008072F0" w:rsidRDefault="00FE0502" w:rsidP="00363450">
            <w:pPr>
              <w:pStyle w:val="TAL"/>
            </w:pPr>
          </w:p>
        </w:tc>
      </w:tr>
      <w:tr w:rsidR="00FE0502" w14:paraId="3195EA01" w14:textId="77777777" w:rsidTr="00363450">
        <w:tc>
          <w:tcPr>
            <w:tcW w:w="9857" w:type="dxa"/>
            <w:gridSpan w:val="2"/>
            <w:tcBorders>
              <w:top w:val="double" w:sz="4" w:space="0" w:color="auto"/>
            </w:tcBorders>
            <w:shd w:val="clear" w:color="auto" w:fill="auto"/>
          </w:tcPr>
          <w:p w14:paraId="3CA56EBC" w14:textId="77777777" w:rsidR="00FE0502" w:rsidRPr="008072F0" w:rsidRDefault="00FE0502" w:rsidP="00363450">
            <w:pPr>
              <w:pStyle w:val="TAL"/>
            </w:pPr>
            <w:r w:rsidRPr="008072F0">
              <w:t xml:space="preserve">record  of </w:t>
            </w:r>
            <w:hyperlink w:anchor="MCX_IPCAN_PacketFilter_Type" w:history="1">
              <w:proofErr w:type="spellStart"/>
              <w:r w:rsidRPr="008072F0">
                <w:rPr>
                  <w:rStyle w:val="Hyperlink"/>
                </w:rPr>
                <w:t>MCX_IPCAN_PacketFilter_Type</w:t>
              </w:r>
              <w:proofErr w:type="spellEnd"/>
            </w:hyperlink>
          </w:p>
        </w:tc>
      </w:tr>
    </w:tbl>
    <w:p w14:paraId="5F3EFBAF" w14:textId="77777777" w:rsidR="00FE0502" w:rsidRDefault="00FE0502" w:rsidP="00FE0502"/>
    <w:p w14:paraId="0E4A41D1" w14:textId="77777777" w:rsidR="00FE0502" w:rsidRDefault="00FE0502" w:rsidP="00FE0502">
      <w:pPr>
        <w:pStyle w:val="TH"/>
      </w:pPr>
      <w:proofErr w:type="spellStart"/>
      <w:r>
        <w:t>MCX_IPCAN_ASP_DedicatedEpsBearerInfo_Type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0E0DA4FA" w14:textId="77777777" w:rsidTr="00363450">
        <w:tc>
          <w:tcPr>
            <w:tcW w:w="9857" w:type="dxa"/>
            <w:gridSpan w:val="4"/>
            <w:shd w:val="clear" w:color="auto" w:fill="E0E0E0"/>
          </w:tcPr>
          <w:p w14:paraId="51CBAF37" w14:textId="77777777" w:rsidR="00FE0502" w:rsidRPr="008072F0" w:rsidRDefault="00FE0502" w:rsidP="00363450">
            <w:pPr>
              <w:pStyle w:val="TAL"/>
              <w:rPr>
                <w:b/>
              </w:rPr>
            </w:pPr>
            <w:r w:rsidRPr="008072F0">
              <w:rPr>
                <w:b/>
              </w:rPr>
              <w:t>TTCN-3 Record Type</w:t>
            </w:r>
          </w:p>
        </w:tc>
      </w:tr>
      <w:tr w:rsidR="00FE0502" w14:paraId="6BBB31E2" w14:textId="77777777" w:rsidTr="00363450">
        <w:tc>
          <w:tcPr>
            <w:tcW w:w="1479" w:type="dxa"/>
            <w:tcBorders>
              <w:bottom w:val="single" w:sz="4" w:space="0" w:color="auto"/>
            </w:tcBorders>
            <w:shd w:val="clear" w:color="auto" w:fill="E0E0E0"/>
          </w:tcPr>
          <w:p w14:paraId="3C7ED60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68E67248" w14:textId="77777777" w:rsidR="00FE0502" w:rsidRPr="008072F0" w:rsidRDefault="00FE0502" w:rsidP="00363450">
            <w:pPr>
              <w:pStyle w:val="TAL"/>
              <w:rPr>
                <w:b/>
              </w:rPr>
            </w:pPr>
            <w:proofErr w:type="spellStart"/>
            <w:r w:rsidRPr="008072F0">
              <w:rPr>
                <w:b/>
              </w:rPr>
              <w:t>MCX_IPCAN_ASP_DedicatedEpsBearerInfo_Type</w:t>
            </w:r>
            <w:proofErr w:type="spellEnd"/>
          </w:p>
        </w:tc>
      </w:tr>
      <w:tr w:rsidR="00FE0502" w14:paraId="3CBDAA94" w14:textId="77777777" w:rsidTr="00363450">
        <w:tc>
          <w:tcPr>
            <w:tcW w:w="1479" w:type="dxa"/>
            <w:tcBorders>
              <w:bottom w:val="double" w:sz="4" w:space="0" w:color="auto"/>
            </w:tcBorders>
            <w:shd w:val="clear" w:color="auto" w:fill="E0E0E0"/>
          </w:tcPr>
          <w:p w14:paraId="0775A35E"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708EECB" w14:textId="77777777" w:rsidR="00FE0502" w:rsidRPr="008072F0" w:rsidRDefault="00FE0502" w:rsidP="00363450">
            <w:pPr>
              <w:pStyle w:val="TAL"/>
            </w:pPr>
          </w:p>
        </w:tc>
      </w:tr>
      <w:tr w:rsidR="00FE0502" w14:paraId="520B731C" w14:textId="77777777" w:rsidTr="00363450">
        <w:tc>
          <w:tcPr>
            <w:tcW w:w="1479" w:type="dxa"/>
            <w:tcBorders>
              <w:top w:val="double" w:sz="4" w:space="0" w:color="auto"/>
            </w:tcBorders>
            <w:shd w:val="clear" w:color="auto" w:fill="auto"/>
          </w:tcPr>
          <w:p w14:paraId="5345B885" w14:textId="77777777" w:rsidR="00FE0502" w:rsidRPr="008072F0" w:rsidRDefault="00FE0502" w:rsidP="00363450">
            <w:pPr>
              <w:pStyle w:val="TAL"/>
            </w:pPr>
            <w:proofErr w:type="spellStart"/>
            <w:r w:rsidRPr="008072F0">
              <w:t>EpsBearerId</w:t>
            </w:r>
            <w:proofErr w:type="spellEnd"/>
          </w:p>
        </w:tc>
        <w:tc>
          <w:tcPr>
            <w:tcW w:w="2464" w:type="dxa"/>
            <w:tcBorders>
              <w:top w:val="double" w:sz="4" w:space="0" w:color="auto"/>
            </w:tcBorders>
            <w:shd w:val="clear" w:color="auto" w:fill="auto"/>
          </w:tcPr>
          <w:p w14:paraId="34C4AE78" w14:textId="77777777" w:rsidR="00FE0502" w:rsidRPr="008072F0" w:rsidRDefault="00FE0502" w:rsidP="00363450">
            <w:pPr>
              <w:pStyle w:val="TAL"/>
            </w:pPr>
            <w:hyperlink w:anchor="MCX_IPCAN_EpsBearerId_Type" w:history="1">
              <w:proofErr w:type="spellStart"/>
              <w:r w:rsidRPr="008072F0">
                <w:rPr>
                  <w:rStyle w:val="Hyperlink"/>
                </w:rPr>
                <w:t>MCX_IPCAN_EpsBearerId_Type</w:t>
              </w:r>
              <w:proofErr w:type="spellEnd"/>
            </w:hyperlink>
          </w:p>
        </w:tc>
        <w:tc>
          <w:tcPr>
            <w:tcW w:w="493" w:type="dxa"/>
            <w:tcBorders>
              <w:top w:val="double" w:sz="4" w:space="0" w:color="auto"/>
            </w:tcBorders>
            <w:shd w:val="clear" w:color="auto" w:fill="auto"/>
          </w:tcPr>
          <w:p w14:paraId="7865F780" w14:textId="77777777" w:rsidR="00FE0502" w:rsidRPr="008072F0" w:rsidRDefault="00FE0502" w:rsidP="00363450">
            <w:pPr>
              <w:pStyle w:val="TAL"/>
            </w:pPr>
          </w:p>
        </w:tc>
        <w:tc>
          <w:tcPr>
            <w:tcW w:w="5421" w:type="dxa"/>
            <w:tcBorders>
              <w:top w:val="double" w:sz="4" w:space="0" w:color="auto"/>
            </w:tcBorders>
            <w:shd w:val="clear" w:color="auto" w:fill="auto"/>
          </w:tcPr>
          <w:p w14:paraId="7AD4D565" w14:textId="77777777" w:rsidR="00FE0502" w:rsidRPr="008072F0" w:rsidRDefault="00FE0502" w:rsidP="00363450">
            <w:pPr>
              <w:pStyle w:val="TAL"/>
            </w:pPr>
            <w:r w:rsidRPr="008072F0">
              <w:t>EPS bearer id of the dedicated EPS bearer</w:t>
            </w:r>
          </w:p>
        </w:tc>
      </w:tr>
      <w:tr w:rsidR="00FE0502" w14:paraId="3EAD8856" w14:textId="77777777" w:rsidTr="00363450">
        <w:tc>
          <w:tcPr>
            <w:tcW w:w="1479" w:type="dxa"/>
            <w:shd w:val="clear" w:color="auto" w:fill="auto"/>
          </w:tcPr>
          <w:p w14:paraId="1C4BD6E9" w14:textId="77777777" w:rsidR="00FE0502" w:rsidRPr="008072F0" w:rsidRDefault="00FE0502" w:rsidP="00363450">
            <w:pPr>
              <w:pStyle w:val="TAL"/>
            </w:pPr>
            <w:proofErr w:type="spellStart"/>
            <w:r w:rsidRPr="008072F0">
              <w:t>PacketFilterList</w:t>
            </w:r>
            <w:proofErr w:type="spellEnd"/>
          </w:p>
        </w:tc>
        <w:tc>
          <w:tcPr>
            <w:tcW w:w="2464" w:type="dxa"/>
            <w:shd w:val="clear" w:color="auto" w:fill="auto"/>
          </w:tcPr>
          <w:p w14:paraId="2480650A" w14:textId="77777777" w:rsidR="00FE0502" w:rsidRPr="008072F0" w:rsidRDefault="00FE0502" w:rsidP="00363450">
            <w:pPr>
              <w:pStyle w:val="TAL"/>
            </w:pPr>
            <w:hyperlink w:anchor="MCX_IPCAN_PacketFilterList_Type" w:history="1">
              <w:proofErr w:type="spellStart"/>
              <w:r w:rsidRPr="008072F0">
                <w:rPr>
                  <w:rStyle w:val="Hyperlink"/>
                </w:rPr>
                <w:t>MCX_IPCAN_PacketFilterList_Type</w:t>
              </w:r>
              <w:proofErr w:type="spellEnd"/>
            </w:hyperlink>
          </w:p>
        </w:tc>
        <w:tc>
          <w:tcPr>
            <w:tcW w:w="493" w:type="dxa"/>
            <w:shd w:val="clear" w:color="auto" w:fill="auto"/>
          </w:tcPr>
          <w:p w14:paraId="6CB0F38B" w14:textId="77777777" w:rsidR="00FE0502" w:rsidRPr="008072F0" w:rsidRDefault="00FE0502" w:rsidP="00363450">
            <w:pPr>
              <w:pStyle w:val="TAL"/>
            </w:pPr>
          </w:p>
        </w:tc>
        <w:tc>
          <w:tcPr>
            <w:tcW w:w="5421" w:type="dxa"/>
            <w:shd w:val="clear" w:color="auto" w:fill="auto"/>
          </w:tcPr>
          <w:p w14:paraId="5B7BFD34" w14:textId="77777777" w:rsidR="00FE0502" w:rsidRPr="008072F0" w:rsidRDefault="00FE0502" w:rsidP="00363450">
            <w:pPr>
              <w:pStyle w:val="TAL"/>
            </w:pPr>
          </w:p>
        </w:tc>
      </w:tr>
    </w:tbl>
    <w:p w14:paraId="225419EB" w14:textId="77777777" w:rsidR="00FE0502" w:rsidRDefault="00FE0502" w:rsidP="00FE0502"/>
    <w:p w14:paraId="0F731B93" w14:textId="77777777" w:rsidR="00FE0502" w:rsidRDefault="00FE0502" w:rsidP="00FE0502">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5FAEAECC" w14:textId="77777777" w:rsidTr="00363450">
        <w:tc>
          <w:tcPr>
            <w:tcW w:w="9857" w:type="dxa"/>
            <w:gridSpan w:val="4"/>
            <w:shd w:val="clear" w:color="auto" w:fill="E0E0E0"/>
          </w:tcPr>
          <w:p w14:paraId="4DF589A7" w14:textId="77777777" w:rsidR="00FE0502" w:rsidRPr="008072F0" w:rsidRDefault="00FE0502" w:rsidP="00363450">
            <w:pPr>
              <w:pStyle w:val="TAL"/>
              <w:rPr>
                <w:b/>
              </w:rPr>
            </w:pPr>
            <w:r w:rsidRPr="008072F0">
              <w:rPr>
                <w:b/>
              </w:rPr>
              <w:t>TTCN-3 Record Type</w:t>
            </w:r>
          </w:p>
        </w:tc>
      </w:tr>
      <w:tr w:rsidR="00FE0502" w14:paraId="4100E048" w14:textId="77777777" w:rsidTr="00363450">
        <w:tc>
          <w:tcPr>
            <w:tcW w:w="1479" w:type="dxa"/>
            <w:tcBorders>
              <w:bottom w:val="single" w:sz="4" w:space="0" w:color="auto"/>
            </w:tcBorders>
            <w:shd w:val="clear" w:color="auto" w:fill="E0E0E0"/>
          </w:tcPr>
          <w:p w14:paraId="4B74ADD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563EC463" w14:textId="77777777" w:rsidR="00FE0502" w:rsidRPr="008072F0" w:rsidRDefault="00FE0502" w:rsidP="00363450">
            <w:pPr>
              <w:pStyle w:val="TAL"/>
              <w:rPr>
                <w:b/>
              </w:rPr>
            </w:pPr>
            <w:r w:rsidRPr="008072F0">
              <w:rPr>
                <w:b/>
              </w:rPr>
              <w:t>MCX_IPCAN_IPv4IPv6Address_Type</w:t>
            </w:r>
          </w:p>
        </w:tc>
      </w:tr>
      <w:tr w:rsidR="00FE0502" w14:paraId="1CF1E519" w14:textId="77777777" w:rsidTr="00363450">
        <w:tc>
          <w:tcPr>
            <w:tcW w:w="1479" w:type="dxa"/>
            <w:tcBorders>
              <w:bottom w:val="double" w:sz="4" w:space="0" w:color="auto"/>
            </w:tcBorders>
            <w:shd w:val="clear" w:color="auto" w:fill="E0E0E0"/>
          </w:tcPr>
          <w:p w14:paraId="59A90D96"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57B0EC1" w14:textId="77777777" w:rsidR="00FE0502" w:rsidRPr="008072F0" w:rsidRDefault="00FE0502" w:rsidP="00363450">
            <w:pPr>
              <w:pStyle w:val="TAL"/>
            </w:pPr>
          </w:p>
        </w:tc>
      </w:tr>
      <w:tr w:rsidR="00FE0502" w14:paraId="3B5FA87B" w14:textId="77777777" w:rsidTr="00363450">
        <w:tc>
          <w:tcPr>
            <w:tcW w:w="1479" w:type="dxa"/>
            <w:tcBorders>
              <w:top w:val="double" w:sz="4" w:space="0" w:color="auto"/>
            </w:tcBorders>
            <w:shd w:val="clear" w:color="auto" w:fill="auto"/>
          </w:tcPr>
          <w:p w14:paraId="06EEA18A" w14:textId="77777777" w:rsidR="00FE0502" w:rsidRPr="008072F0" w:rsidRDefault="00FE0502" w:rsidP="00363450">
            <w:pPr>
              <w:pStyle w:val="TAL"/>
            </w:pPr>
            <w:r w:rsidRPr="008072F0">
              <w:t>IPv4</w:t>
            </w:r>
          </w:p>
        </w:tc>
        <w:tc>
          <w:tcPr>
            <w:tcW w:w="2464" w:type="dxa"/>
            <w:tcBorders>
              <w:top w:val="double" w:sz="4" w:space="0" w:color="auto"/>
            </w:tcBorders>
            <w:shd w:val="clear" w:color="auto" w:fill="auto"/>
          </w:tcPr>
          <w:p w14:paraId="0BB7DA1E" w14:textId="77777777" w:rsidR="00FE0502" w:rsidRPr="008072F0" w:rsidRDefault="00FE0502" w:rsidP="00363450">
            <w:pPr>
              <w:pStyle w:val="TAL"/>
            </w:pPr>
            <w:proofErr w:type="spellStart"/>
            <w:r w:rsidRPr="008072F0">
              <w:t>charstring</w:t>
            </w:r>
            <w:proofErr w:type="spellEnd"/>
          </w:p>
        </w:tc>
        <w:tc>
          <w:tcPr>
            <w:tcW w:w="493" w:type="dxa"/>
            <w:tcBorders>
              <w:top w:val="double" w:sz="4" w:space="0" w:color="auto"/>
            </w:tcBorders>
            <w:shd w:val="clear" w:color="auto" w:fill="auto"/>
          </w:tcPr>
          <w:p w14:paraId="2737601B" w14:textId="77777777" w:rsidR="00FE0502" w:rsidRPr="008072F0" w:rsidRDefault="00FE0502" w:rsidP="00363450">
            <w:pPr>
              <w:pStyle w:val="TAL"/>
            </w:pPr>
          </w:p>
        </w:tc>
        <w:tc>
          <w:tcPr>
            <w:tcW w:w="5421" w:type="dxa"/>
            <w:tcBorders>
              <w:top w:val="double" w:sz="4" w:space="0" w:color="auto"/>
            </w:tcBorders>
            <w:shd w:val="clear" w:color="auto" w:fill="auto"/>
          </w:tcPr>
          <w:p w14:paraId="126EAFEC" w14:textId="77777777" w:rsidR="00FE0502" w:rsidRPr="008072F0" w:rsidRDefault="00FE0502" w:rsidP="00363450">
            <w:pPr>
              <w:pStyle w:val="TAL"/>
            </w:pPr>
          </w:p>
        </w:tc>
      </w:tr>
      <w:tr w:rsidR="00FE0502" w14:paraId="02F788AB" w14:textId="77777777" w:rsidTr="00363450">
        <w:tc>
          <w:tcPr>
            <w:tcW w:w="1479" w:type="dxa"/>
            <w:shd w:val="clear" w:color="auto" w:fill="auto"/>
          </w:tcPr>
          <w:p w14:paraId="5FCF55EA" w14:textId="77777777" w:rsidR="00FE0502" w:rsidRPr="008072F0" w:rsidRDefault="00FE0502" w:rsidP="00363450">
            <w:pPr>
              <w:pStyle w:val="TAL"/>
            </w:pPr>
            <w:r w:rsidRPr="008072F0">
              <w:t>IPv6</w:t>
            </w:r>
          </w:p>
        </w:tc>
        <w:tc>
          <w:tcPr>
            <w:tcW w:w="2464" w:type="dxa"/>
            <w:shd w:val="clear" w:color="auto" w:fill="auto"/>
          </w:tcPr>
          <w:p w14:paraId="301FED0B" w14:textId="77777777" w:rsidR="00FE0502" w:rsidRPr="008072F0" w:rsidRDefault="00FE0502" w:rsidP="00363450">
            <w:pPr>
              <w:pStyle w:val="TAL"/>
            </w:pPr>
            <w:proofErr w:type="spellStart"/>
            <w:r w:rsidRPr="008072F0">
              <w:t>charstring</w:t>
            </w:r>
            <w:proofErr w:type="spellEnd"/>
          </w:p>
        </w:tc>
        <w:tc>
          <w:tcPr>
            <w:tcW w:w="493" w:type="dxa"/>
            <w:shd w:val="clear" w:color="auto" w:fill="auto"/>
          </w:tcPr>
          <w:p w14:paraId="53D57C36" w14:textId="77777777" w:rsidR="00FE0502" w:rsidRPr="008072F0" w:rsidRDefault="00FE0502" w:rsidP="00363450">
            <w:pPr>
              <w:pStyle w:val="TAL"/>
            </w:pPr>
          </w:p>
        </w:tc>
        <w:tc>
          <w:tcPr>
            <w:tcW w:w="5421" w:type="dxa"/>
            <w:shd w:val="clear" w:color="auto" w:fill="auto"/>
          </w:tcPr>
          <w:p w14:paraId="400B0CD1" w14:textId="77777777" w:rsidR="00FE0502" w:rsidRPr="008072F0" w:rsidRDefault="00FE0502" w:rsidP="00363450">
            <w:pPr>
              <w:pStyle w:val="TAL"/>
            </w:pPr>
          </w:p>
        </w:tc>
      </w:tr>
    </w:tbl>
    <w:p w14:paraId="6D42BA52" w14:textId="77777777" w:rsidR="00FE0502" w:rsidRDefault="00FE0502" w:rsidP="00FE0502"/>
    <w:p w14:paraId="33F2D075" w14:textId="77777777" w:rsidR="00FE0502" w:rsidRDefault="00FE0502" w:rsidP="00FE0502">
      <w:pPr>
        <w:pStyle w:val="TH"/>
      </w:pPr>
      <w:proofErr w:type="spellStart"/>
      <w:r>
        <w:lastRenderedPageBreak/>
        <w:t>MCX_IPCAN_PDN_Info_Type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31869271" w14:textId="77777777" w:rsidTr="00363450">
        <w:tc>
          <w:tcPr>
            <w:tcW w:w="9857" w:type="dxa"/>
            <w:gridSpan w:val="4"/>
            <w:shd w:val="clear" w:color="auto" w:fill="E0E0E0"/>
          </w:tcPr>
          <w:p w14:paraId="0533DBDE" w14:textId="77777777" w:rsidR="00FE0502" w:rsidRPr="008072F0" w:rsidRDefault="00FE0502" w:rsidP="00363450">
            <w:pPr>
              <w:pStyle w:val="TAL"/>
              <w:rPr>
                <w:b/>
              </w:rPr>
            </w:pPr>
            <w:r w:rsidRPr="008072F0">
              <w:rPr>
                <w:b/>
              </w:rPr>
              <w:t>TTCN-3 Record Type</w:t>
            </w:r>
          </w:p>
        </w:tc>
      </w:tr>
      <w:tr w:rsidR="00FE0502" w14:paraId="38C22DD8" w14:textId="77777777" w:rsidTr="00363450">
        <w:tc>
          <w:tcPr>
            <w:tcW w:w="1479" w:type="dxa"/>
            <w:tcBorders>
              <w:bottom w:val="single" w:sz="4" w:space="0" w:color="auto"/>
            </w:tcBorders>
            <w:shd w:val="clear" w:color="auto" w:fill="E0E0E0"/>
          </w:tcPr>
          <w:p w14:paraId="12ACB4C6"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069FBA7E" w14:textId="77777777" w:rsidR="00FE0502" w:rsidRPr="008072F0" w:rsidRDefault="00FE0502" w:rsidP="00363450">
            <w:pPr>
              <w:pStyle w:val="TAL"/>
              <w:rPr>
                <w:b/>
              </w:rPr>
            </w:pPr>
            <w:proofErr w:type="spellStart"/>
            <w:r w:rsidRPr="008072F0">
              <w:rPr>
                <w:b/>
              </w:rPr>
              <w:t>MCX_IPCAN_PDN_Info_Type</w:t>
            </w:r>
            <w:proofErr w:type="spellEnd"/>
          </w:p>
        </w:tc>
      </w:tr>
      <w:tr w:rsidR="00FE0502" w14:paraId="1C9D91B2" w14:textId="77777777" w:rsidTr="00363450">
        <w:tc>
          <w:tcPr>
            <w:tcW w:w="1479" w:type="dxa"/>
            <w:tcBorders>
              <w:bottom w:val="double" w:sz="4" w:space="0" w:color="auto"/>
            </w:tcBorders>
            <w:shd w:val="clear" w:color="auto" w:fill="E0E0E0"/>
          </w:tcPr>
          <w:p w14:paraId="0C65888B"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E340481" w14:textId="77777777" w:rsidR="00FE0502" w:rsidRPr="008072F0" w:rsidRDefault="00FE0502" w:rsidP="00363450">
            <w:pPr>
              <w:pStyle w:val="TAL"/>
            </w:pPr>
          </w:p>
        </w:tc>
      </w:tr>
      <w:tr w:rsidR="00FE0502" w14:paraId="367271E2" w14:textId="77777777" w:rsidTr="00363450">
        <w:tc>
          <w:tcPr>
            <w:tcW w:w="1479" w:type="dxa"/>
            <w:tcBorders>
              <w:top w:val="double" w:sz="4" w:space="0" w:color="auto"/>
            </w:tcBorders>
            <w:shd w:val="clear" w:color="auto" w:fill="auto"/>
          </w:tcPr>
          <w:p w14:paraId="63EB226B" w14:textId="77777777" w:rsidR="00FE0502" w:rsidRPr="008072F0" w:rsidRDefault="00FE0502" w:rsidP="00363450">
            <w:pPr>
              <w:pStyle w:val="TAL"/>
            </w:pPr>
            <w:proofErr w:type="spellStart"/>
            <w:r w:rsidRPr="008072F0">
              <w:t>PdnType</w:t>
            </w:r>
            <w:proofErr w:type="spellEnd"/>
          </w:p>
        </w:tc>
        <w:tc>
          <w:tcPr>
            <w:tcW w:w="2464" w:type="dxa"/>
            <w:tcBorders>
              <w:top w:val="double" w:sz="4" w:space="0" w:color="auto"/>
            </w:tcBorders>
            <w:shd w:val="clear" w:color="auto" w:fill="auto"/>
          </w:tcPr>
          <w:p w14:paraId="4E944B05" w14:textId="77777777" w:rsidR="00FE0502" w:rsidRPr="008072F0" w:rsidRDefault="00FE0502" w:rsidP="00363450">
            <w:pPr>
              <w:pStyle w:val="TAL"/>
            </w:pPr>
            <w:hyperlink w:anchor="MCX_Registration_PDN_Type" w:history="1">
              <w:proofErr w:type="spellStart"/>
              <w:r w:rsidRPr="008072F0">
                <w:rPr>
                  <w:rStyle w:val="Hyperlink"/>
                </w:rPr>
                <w:t>MCX_Registration_PDN_Type</w:t>
              </w:r>
              <w:proofErr w:type="spellEnd"/>
            </w:hyperlink>
          </w:p>
        </w:tc>
        <w:tc>
          <w:tcPr>
            <w:tcW w:w="493" w:type="dxa"/>
            <w:tcBorders>
              <w:top w:val="double" w:sz="4" w:space="0" w:color="auto"/>
            </w:tcBorders>
            <w:shd w:val="clear" w:color="auto" w:fill="auto"/>
          </w:tcPr>
          <w:p w14:paraId="2A0EEB17" w14:textId="77777777" w:rsidR="00FE0502" w:rsidRPr="008072F0" w:rsidRDefault="00FE0502" w:rsidP="00363450">
            <w:pPr>
              <w:pStyle w:val="TAL"/>
            </w:pPr>
          </w:p>
        </w:tc>
        <w:tc>
          <w:tcPr>
            <w:tcW w:w="5421" w:type="dxa"/>
            <w:tcBorders>
              <w:top w:val="double" w:sz="4" w:space="0" w:color="auto"/>
            </w:tcBorders>
            <w:shd w:val="clear" w:color="auto" w:fill="auto"/>
          </w:tcPr>
          <w:p w14:paraId="195D96E4" w14:textId="77777777" w:rsidR="00FE0502" w:rsidRPr="008072F0" w:rsidRDefault="00FE0502" w:rsidP="00363450">
            <w:pPr>
              <w:pStyle w:val="TAL"/>
            </w:pPr>
            <w:r w:rsidRPr="008072F0">
              <w:t>MCX, IMS or INTERNET</w:t>
            </w:r>
          </w:p>
        </w:tc>
      </w:tr>
      <w:tr w:rsidR="00FE0502" w14:paraId="3F13F645" w14:textId="77777777" w:rsidTr="00363450">
        <w:tc>
          <w:tcPr>
            <w:tcW w:w="1479" w:type="dxa"/>
            <w:shd w:val="clear" w:color="auto" w:fill="auto"/>
          </w:tcPr>
          <w:p w14:paraId="5F87C8C3" w14:textId="77777777" w:rsidR="00FE0502" w:rsidRPr="008072F0" w:rsidRDefault="00FE0502" w:rsidP="00363450">
            <w:pPr>
              <w:pStyle w:val="TAL"/>
            </w:pPr>
            <w:proofErr w:type="spellStart"/>
            <w:r w:rsidRPr="008072F0">
              <w:t>EpsBearerId</w:t>
            </w:r>
            <w:proofErr w:type="spellEnd"/>
          </w:p>
        </w:tc>
        <w:tc>
          <w:tcPr>
            <w:tcW w:w="2464" w:type="dxa"/>
            <w:shd w:val="clear" w:color="auto" w:fill="auto"/>
          </w:tcPr>
          <w:p w14:paraId="772DBCA0" w14:textId="77777777" w:rsidR="00FE0502" w:rsidRPr="008072F0" w:rsidRDefault="00FE0502" w:rsidP="00363450">
            <w:pPr>
              <w:pStyle w:val="TAL"/>
            </w:pPr>
            <w:hyperlink w:anchor="MCX_IPCAN_EpsBearerId_Type" w:history="1">
              <w:proofErr w:type="spellStart"/>
              <w:r w:rsidRPr="008072F0">
                <w:rPr>
                  <w:rStyle w:val="Hyperlink"/>
                </w:rPr>
                <w:t>MCX_IPCAN_EpsBearerId_Type</w:t>
              </w:r>
              <w:proofErr w:type="spellEnd"/>
            </w:hyperlink>
          </w:p>
        </w:tc>
        <w:tc>
          <w:tcPr>
            <w:tcW w:w="493" w:type="dxa"/>
            <w:shd w:val="clear" w:color="auto" w:fill="auto"/>
          </w:tcPr>
          <w:p w14:paraId="30AA3386" w14:textId="77777777" w:rsidR="00FE0502" w:rsidRPr="008072F0" w:rsidRDefault="00FE0502" w:rsidP="00363450">
            <w:pPr>
              <w:pStyle w:val="TAL"/>
            </w:pPr>
          </w:p>
        </w:tc>
        <w:tc>
          <w:tcPr>
            <w:tcW w:w="5421" w:type="dxa"/>
            <w:shd w:val="clear" w:color="auto" w:fill="auto"/>
          </w:tcPr>
          <w:p w14:paraId="0C8756A7" w14:textId="77777777" w:rsidR="00FE0502" w:rsidRPr="008072F0" w:rsidRDefault="00FE0502" w:rsidP="00363450">
            <w:pPr>
              <w:pStyle w:val="TAL"/>
            </w:pPr>
            <w:r w:rsidRPr="008072F0">
              <w:t>EPS bearer id of the PDN's default EPS bearer</w:t>
            </w:r>
          </w:p>
        </w:tc>
      </w:tr>
      <w:tr w:rsidR="00FE0502" w14:paraId="693D5298" w14:textId="77777777" w:rsidTr="00363450">
        <w:tc>
          <w:tcPr>
            <w:tcW w:w="1479" w:type="dxa"/>
            <w:shd w:val="clear" w:color="auto" w:fill="auto"/>
          </w:tcPr>
          <w:p w14:paraId="7BDB9858" w14:textId="77777777" w:rsidR="00FE0502" w:rsidRPr="008072F0" w:rsidRDefault="00FE0502" w:rsidP="00363450">
            <w:pPr>
              <w:pStyle w:val="TAL"/>
            </w:pPr>
            <w:proofErr w:type="spellStart"/>
            <w:r w:rsidRPr="008072F0">
              <w:t>IPAddressNW</w:t>
            </w:r>
            <w:proofErr w:type="spellEnd"/>
          </w:p>
        </w:tc>
        <w:tc>
          <w:tcPr>
            <w:tcW w:w="2464" w:type="dxa"/>
            <w:shd w:val="clear" w:color="auto" w:fill="auto"/>
          </w:tcPr>
          <w:p w14:paraId="32705BA9" w14:textId="77777777" w:rsidR="00FE0502" w:rsidRPr="008072F0" w:rsidRDefault="00FE0502" w:rsidP="00363450">
            <w:pPr>
              <w:pStyle w:val="TAL"/>
            </w:pPr>
            <w:hyperlink w:anchor="MCX_IPCAN_IPv4IPv6Address_Type" w:history="1">
              <w:r w:rsidRPr="008072F0">
                <w:rPr>
                  <w:rStyle w:val="Hyperlink"/>
                </w:rPr>
                <w:t>MCX_IPCAN_IPv4IPv6Address_Type</w:t>
              </w:r>
            </w:hyperlink>
          </w:p>
        </w:tc>
        <w:tc>
          <w:tcPr>
            <w:tcW w:w="493" w:type="dxa"/>
            <w:shd w:val="clear" w:color="auto" w:fill="auto"/>
          </w:tcPr>
          <w:p w14:paraId="1B792742" w14:textId="77777777" w:rsidR="00FE0502" w:rsidRPr="008072F0" w:rsidRDefault="00FE0502" w:rsidP="00363450">
            <w:pPr>
              <w:pStyle w:val="TAL"/>
            </w:pPr>
            <w:r w:rsidRPr="008072F0">
              <w:t>opt</w:t>
            </w:r>
          </w:p>
        </w:tc>
        <w:tc>
          <w:tcPr>
            <w:tcW w:w="5421" w:type="dxa"/>
            <w:shd w:val="clear" w:color="auto" w:fill="auto"/>
          </w:tcPr>
          <w:p w14:paraId="11E3BFAF" w14:textId="77777777" w:rsidR="00FE0502" w:rsidRPr="008072F0" w:rsidRDefault="00FE0502" w:rsidP="00363450">
            <w:pPr>
              <w:pStyle w:val="TAL"/>
            </w:pPr>
            <w:r w:rsidRPr="008072F0">
              <w:t>not present for MCX PDN as the IP signalling is handled by TTCN</w:t>
            </w:r>
          </w:p>
        </w:tc>
      </w:tr>
      <w:tr w:rsidR="00FE0502" w14:paraId="1399E9C1" w14:textId="77777777" w:rsidTr="00363450">
        <w:tc>
          <w:tcPr>
            <w:tcW w:w="1479" w:type="dxa"/>
            <w:shd w:val="clear" w:color="auto" w:fill="auto"/>
          </w:tcPr>
          <w:p w14:paraId="70968FFF" w14:textId="77777777" w:rsidR="00FE0502" w:rsidRPr="008072F0" w:rsidRDefault="00FE0502" w:rsidP="00363450">
            <w:pPr>
              <w:pStyle w:val="TAL"/>
            </w:pPr>
            <w:proofErr w:type="spellStart"/>
            <w:r w:rsidRPr="008072F0">
              <w:t>IPAddressUE</w:t>
            </w:r>
            <w:proofErr w:type="spellEnd"/>
          </w:p>
        </w:tc>
        <w:tc>
          <w:tcPr>
            <w:tcW w:w="2464" w:type="dxa"/>
            <w:shd w:val="clear" w:color="auto" w:fill="auto"/>
          </w:tcPr>
          <w:p w14:paraId="5B1F105D" w14:textId="77777777" w:rsidR="00FE0502" w:rsidRPr="008072F0" w:rsidRDefault="00FE0502" w:rsidP="00363450">
            <w:pPr>
              <w:pStyle w:val="TAL"/>
            </w:pPr>
            <w:hyperlink w:anchor="MCX_IPCAN_IPv4IPv6Address_Type" w:history="1">
              <w:r w:rsidRPr="008072F0">
                <w:rPr>
                  <w:rStyle w:val="Hyperlink"/>
                </w:rPr>
                <w:t>MCX_IPCAN_IPv4IPv6Address_Type</w:t>
              </w:r>
            </w:hyperlink>
          </w:p>
        </w:tc>
        <w:tc>
          <w:tcPr>
            <w:tcW w:w="493" w:type="dxa"/>
            <w:shd w:val="clear" w:color="auto" w:fill="auto"/>
          </w:tcPr>
          <w:p w14:paraId="51C39AD3" w14:textId="77777777" w:rsidR="00FE0502" w:rsidRPr="008072F0" w:rsidRDefault="00FE0502" w:rsidP="00363450">
            <w:pPr>
              <w:pStyle w:val="TAL"/>
            </w:pPr>
            <w:r w:rsidRPr="008072F0">
              <w:t>opt</w:t>
            </w:r>
          </w:p>
        </w:tc>
        <w:tc>
          <w:tcPr>
            <w:tcW w:w="5421" w:type="dxa"/>
            <w:shd w:val="clear" w:color="auto" w:fill="auto"/>
          </w:tcPr>
          <w:p w14:paraId="58175EBA" w14:textId="77777777" w:rsidR="00FE0502" w:rsidRPr="008072F0" w:rsidRDefault="00FE0502" w:rsidP="00363450">
            <w:pPr>
              <w:pStyle w:val="TAL"/>
            </w:pPr>
            <w:r w:rsidRPr="008072F0">
              <w:t>not present for MCX PDN as the IP signalling is handled by TTCN</w:t>
            </w:r>
          </w:p>
        </w:tc>
      </w:tr>
    </w:tbl>
    <w:p w14:paraId="12A93EF9" w14:textId="77777777" w:rsidR="00FE0502" w:rsidRDefault="00FE0502" w:rsidP="00FE0502"/>
    <w:p w14:paraId="01E1903B" w14:textId="77777777" w:rsidR="00FE0502" w:rsidRDefault="00FE0502" w:rsidP="00FE0502">
      <w:pPr>
        <w:pStyle w:val="TH"/>
      </w:pPr>
      <w:proofErr w:type="spellStart"/>
      <w:r>
        <w:t>MCX_IPCAN_PDN_InfoList_Type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162B0B59" w14:textId="77777777" w:rsidTr="00363450">
        <w:tc>
          <w:tcPr>
            <w:tcW w:w="9857" w:type="dxa"/>
            <w:gridSpan w:val="2"/>
            <w:shd w:val="clear" w:color="auto" w:fill="E0E0E0"/>
          </w:tcPr>
          <w:p w14:paraId="4566DCA2" w14:textId="77777777" w:rsidR="00FE0502" w:rsidRPr="008072F0" w:rsidRDefault="00FE0502" w:rsidP="00363450">
            <w:pPr>
              <w:pStyle w:val="TAL"/>
              <w:rPr>
                <w:b/>
              </w:rPr>
            </w:pPr>
            <w:r w:rsidRPr="008072F0">
              <w:rPr>
                <w:b/>
              </w:rPr>
              <w:t>TTCN-3 Record of Type</w:t>
            </w:r>
          </w:p>
        </w:tc>
      </w:tr>
      <w:tr w:rsidR="00FE0502" w14:paraId="2BE51BD8" w14:textId="77777777" w:rsidTr="00363450">
        <w:tc>
          <w:tcPr>
            <w:tcW w:w="1971" w:type="dxa"/>
            <w:tcBorders>
              <w:bottom w:val="single" w:sz="4" w:space="0" w:color="auto"/>
            </w:tcBorders>
            <w:shd w:val="clear" w:color="auto" w:fill="E0E0E0"/>
          </w:tcPr>
          <w:p w14:paraId="0C5F0D4F"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358E371D" w14:textId="77777777" w:rsidR="00FE0502" w:rsidRPr="008072F0" w:rsidRDefault="00FE0502" w:rsidP="00363450">
            <w:pPr>
              <w:pStyle w:val="TAL"/>
              <w:rPr>
                <w:b/>
              </w:rPr>
            </w:pPr>
            <w:proofErr w:type="spellStart"/>
            <w:r w:rsidRPr="008072F0">
              <w:rPr>
                <w:b/>
              </w:rPr>
              <w:t>MCX_IPCAN_PDN_InfoList_Type</w:t>
            </w:r>
            <w:proofErr w:type="spellEnd"/>
          </w:p>
        </w:tc>
      </w:tr>
      <w:tr w:rsidR="00FE0502" w14:paraId="1F78CF08" w14:textId="77777777" w:rsidTr="00363450">
        <w:tc>
          <w:tcPr>
            <w:tcW w:w="1971" w:type="dxa"/>
            <w:tcBorders>
              <w:bottom w:val="double" w:sz="4" w:space="0" w:color="auto"/>
            </w:tcBorders>
            <w:shd w:val="clear" w:color="auto" w:fill="E0E0E0"/>
          </w:tcPr>
          <w:p w14:paraId="0F69EBD0"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6D8842D5" w14:textId="77777777" w:rsidR="00FE0502" w:rsidRPr="008072F0" w:rsidRDefault="00FE0502" w:rsidP="00363450">
            <w:pPr>
              <w:pStyle w:val="TAL"/>
            </w:pPr>
            <w:r w:rsidRPr="008072F0">
              <w:t>list of PDNs to be connected to during Idle Update procedure</w:t>
            </w:r>
          </w:p>
        </w:tc>
      </w:tr>
      <w:tr w:rsidR="00FE0502" w14:paraId="57A60E83" w14:textId="77777777" w:rsidTr="00363450">
        <w:tc>
          <w:tcPr>
            <w:tcW w:w="9857" w:type="dxa"/>
            <w:gridSpan w:val="2"/>
            <w:tcBorders>
              <w:top w:val="double" w:sz="4" w:space="0" w:color="auto"/>
            </w:tcBorders>
            <w:shd w:val="clear" w:color="auto" w:fill="auto"/>
          </w:tcPr>
          <w:p w14:paraId="78AB1DE0" w14:textId="77777777" w:rsidR="00FE0502" w:rsidRPr="008072F0" w:rsidRDefault="00FE0502" w:rsidP="00363450">
            <w:pPr>
              <w:pStyle w:val="TAL"/>
            </w:pPr>
            <w:r w:rsidRPr="008072F0">
              <w:t xml:space="preserve">record length (1..3) of </w:t>
            </w:r>
            <w:hyperlink w:anchor="MCX_IPCAN_PDN_Info_Type" w:history="1">
              <w:proofErr w:type="spellStart"/>
              <w:r w:rsidRPr="008072F0">
                <w:rPr>
                  <w:rStyle w:val="Hyperlink"/>
                </w:rPr>
                <w:t>MCX_IPCAN_PDN_Info_Type</w:t>
              </w:r>
              <w:proofErr w:type="spellEnd"/>
            </w:hyperlink>
          </w:p>
        </w:tc>
      </w:tr>
    </w:tbl>
    <w:p w14:paraId="1887A669" w14:textId="77777777" w:rsidR="00FE0502" w:rsidRDefault="00FE0502" w:rsidP="00FE0502"/>
    <w:p w14:paraId="2707D66C" w14:textId="77777777" w:rsidR="00FE0502" w:rsidRDefault="00FE0502" w:rsidP="00FE0502">
      <w:pPr>
        <w:pStyle w:val="TH"/>
      </w:pPr>
      <w:proofErr w:type="spellStart"/>
      <w:r>
        <w:t>MCX_IPCAN_ASP_CommonReqPart_Type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5B92BB86" w14:textId="77777777" w:rsidTr="00363450">
        <w:tc>
          <w:tcPr>
            <w:tcW w:w="9857" w:type="dxa"/>
            <w:gridSpan w:val="4"/>
            <w:shd w:val="clear" w:color="auto" w:fill="E0E0E0"/>
          </w:tcPr>
          <w:p w14:paraId="72B9C3A0" w14:textId="77777777" w:rsidR="00FE0502" w:rsidRPr="008072F0" w:rsidRDefault="00FE0502" w:rsidP="00363450">
            <w:pPr>
              <w:pStyle w:val="TAL"/>
              <w:rPr>
                <w:b/>
              </w:rPr>
            </w:pPr>
            <w:r w:rsidRPr="008072F0">
              <w:rPr>
                <w:b/>
              </w:rPr>
              <w:t>TTCN-3 Record Type</w:t>
            </w:r>
          </w:p>
        </w:tc>
      </w:tr>
      <w:tr w:rsidR="00FE0502" w14:paraId="0C11C73D" w14:textId="77777777" w:rsidTr="00363450">
        <w:tc>
          <w:tcPr>
            <w:tcW w:w="1479" w:type="dxa"/>
            <w:tcBorders>
              <w:bottom w:val="single" w:sz="4" w:space="0" w:color="auto"/>
            </w:tcBorders>
            <w:shd w:val="clear" w:color="auto" w:fill="E0E0E0"/>
          </w:tcPr>
          <w:p w14:paraId="2730DAD3"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18478DA6" w14:textId="77777777" w:rsidR="00FE0502" w:rsidRPr="008072F0" w:rsidRDefault="00FE0502" w:rsidP="00363450">
            <w:pPr>
              <w:pStyle w:val="TAL"/>
              <w:rPr>
                <w:b/>
              </w:rPr>
            </w:pPr>
            <w:proofErr w:type="spellStart"/>
            <w:r w:rsidRPr="008072F0">
              <w:rPr>
                <w:b/>
              </w:rPr>
              <w:t>MCX_IPCAN_ASP_CommonReqPart_Type</w:t>
            </w:r>
            <w:proofErr w:type="spellEnd"/>
          </w:p>
        </w:tc>
      </w:tr>
      <w:tr w:rsidR="00FE0502" w14:paraId="2F4B4C81" w14:textId="77777777" w:rsidTr="00363450">
        <w:tc>
          <w:tcPr>
            <w:tcW w:w="1479" w:type="dxa"/>
            <w:tcBorders>
              <w:bottom w:val="double" w:sz="4" w:space="0" w:color="auto"/>
            </w:tcBorders>
            <w:shd w:val="clear" w:color="auto" w:fill="E0E0E0"/>
          </w:tcPr>
          <w:p w14:paraId="21152FE7"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4DB61FF" w14:textId="77777777" w:rsidR="00FE0502" w:rsidRPr="008072F0" w:rsidRDefault="00FE0502" w:rsidP="00363450">
            <w:pPr>
              <w:pStyle w:val="TAL"/>
            </w:pPr>
          </w:p>
        </w:tc>
      </w:tr>
      <w:tr w:rsidR="00FE0502" w14:paraId="68B2E150" w14:textId="77777777" w:rsidTr="00363450">
        <w:tc>
          <w:tcPr>
            <w:tcW w:w="1479" w:type="dxa"/>
            <w:tcBorders>
              <w:top w:val="double" w:sz="4" w:space="0" w:color="auto"/>
            </w:tcBorders>
            <w:shd w:val="clear" w:color="auto" w:fill="auto"/>
          </w:tcPr>
          <w:p w14:paraId="76C2B4AC" w14:textId="77777777" w:rsidR="00FE0502" w:rsidRPr="008072F0" w:rsidRDefault="00FE0502" w:rsidP="00363450">
            <w:pPr>
              <w:pStyle w:val="TAL"/>
            </w:pPr>
            <w:proofErr w:type="spellStart"/>
            <w:r w:rsidRPr="008072F0">
              <w:t>CellId</w:t>
            </w:r>
            <w:proofErr w:type="spellEnd"/>
          </w:p>
        </w:tc>
        <w:tc>
          <w:tcPr>
            <w:tcW w:w="2464" w:type="dxa"/>
            <w:tcBorders>
              <w:top w:val="double" w:sz="4" w:space="0" w:color="auto"/>
            </w:tcBorders>
            <w:shd w:val="clear" w:color="auto" w:fill="auto"/>
          </w:tcPr>
          <w:p w14:paraId="269A1316" w14:textId="77777777" w:rsidR="00FE0502" w:rsidRPr="008072F0" w:rsidRDefault="00FE0502" w:rsidP="00363450">
            <w:pPr>
              <w:pStyle w:val="TAL"/>
            </w:pPr>
            <w:hyperlink w:anchor="EUTRA_CellId_Type" w:history="1">
              <w:proofErr w:type="spellStart"/>
              <w:r w:rsidRPr="008072F0">
                <w:rPr>
                  <w:rStyle w:val="Hyperlink"/>
                </w:rPr>
                <w:t>EUTRA_CellId_Type</w:t>
              </w:r>
              <w:proofErr w:type="spellEnd"/>
            </w:hyperlink>
          </w:p>
        </w:tc>
        <w:tc>
          <w:tcPr>
            <w:tcW w:w="493" w:type="dxa"/>
            <w:tcBorders>
              <w:top w:val="double" w:sz="4" w:space="0" w:color="auto"/>
            </w:tcBorders>
            <w:shd w:val="clear" w:color="auto" w:fill="auto"/>
          </w:tcPr>
          <w:p w14:paraId="7FDAFC58" w14:textId="77777777" w:rsidR="00FE0502" w:rsidRPr="008072F0" w:rsidRDefault="00FE0502" w:rsidP="00363450">
            <w:pPr>
              <w:pStyle w:val="TAL"/>
            </w:pPr>
          </w:p>
        </w:tc>
        <w:tc>
          <w:tcPr>
            <w:tcW w:w="5421" w:type="dxa"/>
            <w:tcBorders>
              <w:top w:val="double" w:sz="4" w:space="0" w:color="auto"/>
            </w:tcBorders>
            <w:shd w:val="clear" w:color="auto" w:fill="auto"/>
          </w:tcPr>
          <w:p w14:paraId="0F0FB581" w14:textId="77777777" w:rsidR="00FE0502" w:rsidRPr="008072F0" w:rsidRDefault="00FE0502" w:rsidP="00363450">
            <w:pPr>
              <w:pStyle w:val="TAL"/>
            </w:pPr>
          </w:p>
        </w:tc>
      </w:tr>
      <w:tr w:rsidR="00FE0502" w14:paraId="06B1E09D" w14:textId="77777777" w:rsidTr="00363450">
        <w:tc>
          <w:tcPr>
            <w:tcW w:w="1479" w:type="dxa"/>
            <w:shd w:val="clear" w:color="auto" w:fill="auto"/>
          </w:tcPr>
          <w:p w14:paraId="317AB6E5" w14:textId="77777777" w:rsidR="00FE0502" w:rsidRPr="008072F0" w:rsidRDefault="00FE0502" w:rsidP="00363450">
            <w:pPr>
              <w:pStyle w:val="TAL"/>
            </w:pPr>
            <w:proofErr w:type="spellStart"/>
            <w:r w:rsidRPr="008072F0">
              <w:t>CnfFlag</w:t>
            </w:r>
            <w:proofErr w:type="spellEnd"/>
          </w:p>
        </w:tc>
        <w:tc>
          <w:tcPr>
            <w:tcW w:w="2464" w:type="dxa"/>
            <w:shd w:val="clear" w:color="auto" w:fill="auto"/>
          </w:tcPr>
          <w:p w14:paraId="4BC73A32" w14:textId="77777777" w:rsidR="00FE0502" w:rsidRPr="008072F0" w:rsidRDefault="00FE0502" w:rsidP="00363450">
            <w:pPr>
              <w:pStyle w:val="TAL"/>
            </w:pPr>
            <w:proofErr w:type="spellStart"/>
            <w:r w:rsidRPr="008072F0">
              <w:t>boolean</w:t>
            </w:r>
            <w:proofErr w:type="spellEnd"/>
          </w:p>
        </w:tc>
        <w:tc>
          <w:tcPr>
            <w:tcW w:w="493" w:type="dxa"/>
            <w:shd w:val="clear" w:color="auto" w:fill="auto"/>
          </w:tcPr>
          <w:p w14:paraId="35106330" w14:textId="77777777" w:rsidR="00FE0502" w:rsidRPr="008072F0" w:rsidRDefault="00FE0502" w:rsidP="00363450">
            <w:pPr>
              <w:pStyle w:val="TAL"/>
            </w:pPr>
          </w:p>
        </w:tc>
        <w:tc>
          <w:tcPr>
            <w:tcW w:w="5421" w:type="dxa"/>
            <w:shd w:val="clear" w:color="auto" w:fill="auto"/>
          </w:tcPr>
          <w:p w14:paraId="50B9E5CE" w14:textId="77777777" w:rsidR="00FE0502" w:rsidRPr="008072F0" w:rsidRDefault="00FE0502" w:rsidP="00363450">
            <w:pPr>
              <w:pStyle w:val="TAL"/>
            </w:pPr>
          </w:p>
        </w:tc>
      </w:tr>
    </w:tbl>
    <w:p w14:paraId="7102932A" w14:textId="77777777" w:rsidR="00FE0502" w:rsidRDefault="00FE0502" w:rsidP="00FE0502"/>
    <w:p w14:paraId="0AD4B1F0" w14:textId="77777777" w:rsidR="00FE0502" w:rsidRDefault="00FE0502" w:rsidP="00FE0502">
      <w:pPr>
        <w:pStyle w:val="TH"/>
      </w:pPr>
      <w:proofErr w:type="spellStart"/>
      <w:r>
        <w:t>MCX_IPCAN_Init_Type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4EB2E449" w14:textId="77777777" w:rsidTr="00363450">
        <w:tc>
          <w:tcPr>
            <w:tcW w:w="9857" w:type="dxa"/>
            <w:gridSpan w:val="2"/>
            <w:shd w:val="clear" w:color="auto" w:fill="E0E0E0"/>
          </w:tcPr>
          <w:p w14:paraId="1CBB0B72" w14:textId="77777777" w:rsidR="00FE0502" w:rsidRPr="008072F0" w:rsidRDefault="00FE0502" w:rsidP="00363450">
            <w:pPr>
              <w:pStyle w:val="TAL"/>
              <w:rPr>
                <w:b/>
              </w:rPr>
            </w:pPr>
            <w:r w:rsidRPr="008072F0">
              <w:rPr>
                <w:b/>
              </w:rPr>
              <w:t>TTCN-3 Record Type</w:t>
            </w:r>
          </w:p>
        </w:tc>
      </w:tr>
      <w:tr w:rsidR="00FE0502" w14:paraId="5EBBFFE6" w14:textId="77777777" w:rsidTr="00363450">
        <w:tc>
          <w:tcPr>
            <w:tcW w:w="1479" w:type="dxa"/>
            <w:tcBorders>
              <w:bottom w:val="single" w:sz="4" w:space="0" w:color="auto"/>
            </w:tcBorders>
            <w:shd w:val="clear" w:color="auto" w:fill="E0E0E0"/>
          </w:tcPr>
          <w:p w14:paraId="3FECB67C"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77219773" w14:textId="77777777" w:rsidR="00FE0502" w:rsidRPr="008072F0" w:rsidRDefault="00FE0502" w:rsidP="00363450">
            <w:pPr>
              <w:pStyle w:val="TAL"/>
              <w:rPr>
                <w:b/>
              </w:rPr>
            </w:pPr>
            <w:proofErr w:type="spellStart"/>
            <w:r w:rsidRPr="008072F0">
              <w:rPr>
                <w:b/>
              </w:rPr>
              <w:t>MCX_IPCAN_Init_Type</w:t>
            </w:r>
            <w:proofErr w:type="spellEnd"/>
          </w:p>
        </w:tc>
      </w:tr>
      <w:tr w:rsidR="00FE0502" w14:paraId="541F9B36" w14:textId="77777777" w:rsidTr="00363450">
        <w:tc>
          <w:tcPr>
            <w:tcW w:w="1479" w:type="dxa"/>
            <w:tcBorders>
              <w:bottom w:val="double" w:sz="4" w:space="0" w:color="auto"/>
            </w:tcBorders>
            <w:shd w:val="clear" w:color="auto" w:fill="E0E0E0"/>
          </w:tcPr>
          <w:p w14:paraId="6D5514C3"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740A607E" w14:textId="77777777" w:rsidR="00FE0502" w:rsidRPr="008072F0" w:rsidRDefault="00FE0502" w:rsidP="00363450">
            <w:pPr>
              <w:pStyle w:val="TAL"/>
            </w:pPr>
            <w:r w:rsidRPr="008072F0">
              <w:t>Initialisation of the system simulator.</w:t>
            </w:r>
          </w:p>
          <w:p w14:paraId="4D24B217" w14:textId="77777777" w:rsidR="00FE0502" w:rsidRPr="008072F0" w:rsidRDefault="00FE0502" w:rsidP="00363450">
            <w:pPr>
              <w:pStyle w:val="TAL"/>
            </w:pPr>
            <w:proofErr w:type="spellStart"/>
            <w:r w:rsidRPr="008072F0">
              <w:t>CellId</w:t>
            </w:r>
            <w:proofErr w:type="spellEnd"/>
            <w:r w:rsidRPr="008072F0">
              <w:t xml:space="preserve"> : </w:t>
            </w:r>
            <w:proofErr w:type="spellStart"/>
            <w:r w:rsidRPr="008072F0">
              <w:t>eutra_Cell_NonSpecific</w:t>
            </w:r>
            <w:proofErr w:type="spellEnd"/>
          </w:p>
          <w:p w14:paraId="13D100FD" w14:textId="77777777" w:rsidR="00FE0502" w:rsidRPr="008072F0" w:rsidRDefault="00FE0502" w:rsidP="00363450">
            <w:pPr>
              <w:pStyle w:val="TAL"/>
            </w:pPr>
            <w:r w:rsidRPr="008072F0">
              <w:t xml:space="preserve">Reference implementation: </w:t>
            </w:r>
            <w:proofErr w:type="spellStart"/>
            <w:r w:rsidRPr="008072F0">
              <w:t>f_EUTRA_Init</w:t>
            </w:r>
            <w:proofErr w:type="spellEnd"/>
            <w:r w:rsidRPr="008072F0">
              <w:t xml:space="preserve"> with </w:t>
            </w:r>
            <w:proofErr w:type="spellStart"/>
            <w:r w:rsidRPr="008072F0">
              <w:t>p_SysinfoCombination</w:t>
            </w:r>
            <w:proofErr w:type="spellEnd"/>
            <w:r w:rsidRPr="008072F0">
              <w:t xml:space="preserve">:=c1, </w:t>
            </w:r>
            <w:proofErr w:type="spellStart"/>
            <w:r w:rsidRPr="008072F0">
              <w:t>p_HandleULDataUM</w:t>
            </w:r>
            <w:proofErr w:type="spellEnd"/>
            <w:r w:rsidRPr="008072F0">
              <w:t xml:space="preserve">:=HANDLE_UM_DATA, </w:t>
            </w:r>
            <w:proofErr w:type="spellStart"/>
            <w:r w:rsidRPr="008072F0">
              <w:t>p_UseBigGrants</w:t>
            </w:r>
            <w:proofErr w:type="spellEnd"/>
            <w:r w:rsidRPr="008072F0">
              <w:t>:=USE_BIG_GRAN</w:t>
            </w:r>
          </w:p>
        </w:tc>
      </w:tr>
    </w:tbl>
    <w:p w14:paraId="5B925463" w14:textId="77777777" w:rsidR="00FE0502" w:rsidRDefault="00FE0502" w:rsidP="00FE0502"/>
    <w:p w14:paraId="17BC37C7" w14:textId="77777777" w:rsidR="00FE0502" w:rsidRDefault="00FE0502" w:rsidP="00FE0502">
      <w:pPr>
        <w:pStyle w:val="TH"/>
      </w:pPr>
      <w:proofErr w:type="spellStart"/>
      <w:r>
        <w:t>MCX_IPCAN_CellConfig_Type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6C1E3BD2" w14:textId="77777777" w:rsidTr="00363450">
        <w:tc>
          <w:tcPr>
            <w:tcW w:w="9857" w:type="dxa"/>
            <w:gridSpan w:val="2"/>
            <w:shd w:val="clear" w:color="auto" w:fill="E0E0E0"/>
          </w:tcPr>
          <w:p w14:paraId="2AB490A8" w14:textId="77777777" w:rsidR="00FE0502" w:rsidRPr="008072F0" w:rsidRDefault="00FE0502" w:rsidP="00363450">
            <w:pPr>
              <w:pStyle w:val="TAL"/>
              <w:rPr>
                <w:b/>
              </w:rPr>
            </w:pPr>
            <w:r w:rsidRPr="008072F0">
              <w:rPr>
                <w:b/>
              </w:rPr>
              <w:t>TTCN-3 Record Type</w:t>
            </w:r>
          </w:p>
        </w:tc>
      </w:tr>
      <w:tr w:rsidR="00FE0502" w14:paraId="0DD5ECA2" w14:textId="77777777" w:rsidTr="00363450">
        <w:tc>
          <w:tcPr>
            <w:tcW w:w="1479" w:type="dxa"/>
            <w:tcBorders>
              <w:bottom w:val="single" w:sz="4" w:space="0" w:color="auto"/>
            </w:tcBorders>
            <w:shd w:val="clear" w:color="auto" w:fill="E0E0E0"/>
          </w:tcPr>
          <w:p w14:paraId="5EE9C95E"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49DF1282" w14:textId="77777777" w:rsidR="00FE0502" w:rsidRPr="008072F0" w:rsidRDefault="00FE0502" w:rsidP="00363450">
            <w:pPr>
              <w:pStyle w:val="TAL"/>
              <w:rPr>
                <w:b/>
              </w:rPr>
            </w:pPr>
            <w:proofErr w:type="spellStart"/>
            <w:r w:rsidRPr="008072F0">
              <w:rPr>
                <w:b/>
              </w:rPr>
              <w:t>MCX_IPCAN_CellConfig_Type</w:t>
            </w:r>
            <w:proofErr w:type="spellEnd"/>
          </w:p>
        </w:tc>
      </w:tr>
      <w:tr w:rsidR="00FE0502" w14:paraId="5B0741CF" w14:textId="77777777" w:rsidTr="00363450">
        <w:tc>
          <w:tcPr>
            <w:tcW w:w="1479" w:type="dxa"/>
            <w:tcBorders>
              <w:bottom w:val="double" w:sz="4" w:space="0" w:color="auto"/>
            </w:tcBorders>
            <w:shd w:val="clear" w:color="auto" w:fill="E0E0E0"/>
          </w:tcPr>
          <w:p w14:paraId="62E3A970"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52E81C6E" w14:textId="77777777" w:rsidR="00FE0502" w:rsidRPr="008072F0" w:rsidRDefault="00FE0502" w:rsidP="00363450">
            <w:pPr>
              <w:pStyle w:val="TAL"/>
            </w:pPr>
            <w:r w:rsidRPr="008072F0">
              <w:t>Create a cell and send out system information.</w:t>
            </w:r>
          </w:p>
          <w:p w14:paraId="2D9793A2" w14:textId="77777777" w:rsidR="00FE0502" w:rsidRPr="008072F0" w:rsidRDefault="00FE0502" w:rsidP="00363450">
            <w:pPr>
              <w:pStyle w:val="TAL"/>
            </w:pPr>
            <w:proofErr w:type="spellStart"/>
            <w:r w:rsidRPr="008072F0">
              <w:t>CellId</w:t>
            </w:r>
            <w:proofErr w:type="spellEnd"/>
            <w:r w:rsidRPr="008072F0">
              <w:t xml:space="preserve"> : cell id of the cell to be created</w:t>
            </w:r>
          </w:p>
          <w:p w14:paraId="2B07885E" w14:textId="77777777" w:rsidR="00FE0502" w:rsidRPr="008072F0" w:rsidRDefault="00FE0502" w:rsidP="00363450">
            <w:pPr>
              <w:pStyle w:val="TAL"/>
            </w:pPr>
            <w:r w:rsidRPr="008072F0">
              <w:t xml:space="preserve">Reference implementation: </w:t>
            </w:r>
            <w:proofErr w:type="spellStart"/>
            <w:r w:rsidRPr="008072F0">
              <w:t>f_EUTRA_CellConfig_Def</w:t>
            </w:r>
            <w:proofErr w:type="spellEnd"/>
          </w:p>
        </w:tc>
      </w:tr>
    </w:tbl>
    <w:p w14:paraId="40747CDD" w14:textId="77777777" w:rsidR="00FE0502" w:rsidRDefault="00FE0502" w:rsidP="00FE0502"/>
    <w:p w14:paraId="4FE6FBE2" w14:textId="77777777" w:rsidR="00FE0502" w:rsidRDefault="00FE0502" w:rsidP="00FE0502">
      <w:pPr>
        <w:pStyle w:val="TH"/>
      </w:pPr>
      <w:proofErr w:type="spellStart"/>
      <w:r>
        <w:t>MCX_IPCAN_CellPower_Type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71E0EA06" w14:textId="77777777" w:rsidTr="00363450">
        <w:tc>
          <w:tcPr>
            <w:tcW w:w="9857" w:type="dxa"/>
            <w:gridSpan w:val="4"/>
            <w:shd w:val="clear" w:color="auto" w:fill="E0E0E0"/>
          </w:tcPr>
          <w:p w14:paraId="6B59DF85" w14:textId="77777777" w:rsidR="00FE0502" w:rsidRPr="008072F0" w:rsidRDefault="00FE0502" w:rsidP="00363450">
            <w:pPr>
              <w:pStyle w:val="TAL"/>
              <w:rPr>
                <w:b/>
              </w:rPr>
            </w:pPr>
            <w:r w:rsidRPr="008072F0">
              <w:rPr>
                <w:b/>
              </w:rPr>
              <w:t>TTCN-3 Record Type</w:t>
            </w:r>
          </w:p>
        </w:tc>
      </w:tr>
      <w:tr w:rsidR="00FE0502" w14:paraId="3D5AD0AF" w14:textId="77777777" w:rsidTr="00363450">
        <w:tc>
          <w:tcPr>
            <w:tcW w:w="1479" w:type="dxa"/>
            <w:tcBorders>
              <w:bottom w:val="single" w:sz="4" w:space="0" w:color="auto"/>
            </w:tcBorders>
            <w:shd w:val="clear" w:color="auto" w:fill="E0E0E0"/>
          </w:tcPr>
          <w:p w14:paraId="5C7ED9FF"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097DE22F" w14:textId="77777777" w:rsidR="00FE0502" w:rsidRPr="008072F0" w:rsidRDefault="00FE0502" w:rsidP="00363450">
            <w:pPr>
              <w:pStyle w:val="TAL"/>
              <w:rPr>
                <w:b/>
              </w:rPr>
            </w:pPr>
            <w:proofErr w:type="spellStart"/>
            <w:r w:rsidRPr="008072F0">
              <w:rPr>
                <w:b/>
              </w:rPr>
              <w:t>MCX_IPCAN_CellPower_Type</w:t>
            </w:r>
            <w:proofErr w:type="spellEnd"/>
          </w:p>
        </w:tc>
      </w:tr>
      <w:tr w:rsidR="00FE0502" w14:paraId="2C628A5D" w14:textId="77777777" w:rsidTr="00363450">
        <w:tc>
          <w:tcPr>
            <w:tcW w:w="1479" w:type="dxa"/>
            <w:tcBorders>
              <w:bottom w:val="double" w:sz="4" w:space="0" w:color="auto"/>
            </w:tcBorders>
            <w:shd w:val="clear" w:color="auto" w:fill="E0E0E0"/>
          </w:tcPr>
          <w:p w14:paraId="60049879"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B5A3E10" w14:textId="77777777" w:rsidR="00FE0502" w:rsidRPr="008072F0" w:rsidRDefault="00FE0502" w:rsidP="00363450">
            <w:pPr>
              <w:pStyle w:val="TAL"/>
            </w:pPr>
            <w:r w:rsidRPr="008072F0">
              <w:t>Set the cell power of a cell.</w:t>
            </w:r>
          </w:p>
          <w:p w14:paraId="400BB910" w14:textId="77777777" w:rsidR="00FE0502" w:rsidRPr="008072F0" w:rsidRDefault="00FE0502" w:rsidP="00363450">
            <w:pPr>
              <w:pStyle w:val="TAL"/>
            </w:pPr>
            <w:proofErr w:type="spellStart"/>
            <w:r w:rsidRPr="008072F0">
              <w:t>CellId</w:t>
            </w:r>
            <w:proofErr w:type="spellEnd"/>
            <w:r w:rsidRPr="008072F0">
              <w:t xml:space="preserve"> : cell id of the cell</w:t>
            </w:r>
          </w:p>
          <w:p w14:paraId="1CC77F12" w14:textId="77777777" w:rsidR="00FE0502" w:rsidRPr="008072F0" w:rsidRDefault="00FE0502" w:rsidP="00363450">
            <w:pPr>
              <w:pStyle w:val="TAL"/>
            </w:pPr>
            <w:r w:rsidRPr="008072F0">
              <w:t xml:space="preserve">Reference implementation: </w:t>
            </w:r>
            <w:proofErr w:type="spellStart"/>
            <w:r w:rsidRPr="008072F0">
              <w:t>f_EUTRA_SetCellPower</w:t>
            </w:r>
            <w:proofErr w:type="spellEnd"/>
          </w:p>
        </w:tc>
      </w:tr>
      <w:tr w:rsidR="00FE0502" w14:paraId="0D2231C5" w14:textId="77777777" w:rsidTr="00363450">
        <w:tc>
          <w:tcPr>
            <w:tcW w:w="1479" w:type="dxa"/>
            <w:tcBorders>
              <w:top w:val="double" w:sz="4" w:space="0" w:color="auto"/>
            </w:tcBorders>
            <w:shd w:val="clear" w:color="auto" w:fill="auto"/>
          </w:tcPr>
          <w:p w14:paraId="5B62EDCC" w14:textId="77777777" w:rsidR="00FE0502" w:rsidRPr="008072F0" w:rsidRDefault="00FE0502" w:rsidP="00363450">
            <w:pPr>
              <w:pStyle w:val="TAL"/>
            </w:pPr>
            <w:proofErr w:type="spellStart"/>
            <w:r w:rsidRPr="008072F0">
              <w:t>AbsoluteCellPower</w:t>
            </w:r>
            <w:proofErr w:type="spellEnd"/>
          </w:p>
        </w:tc>
        <w:tc>
          <w:tcPr>
            <w:tcW w:w="2464" w:type="dxa"/>
            <w:tcBorders>
              <w:top w:val="double" w:sz="4" w:space="0" w:color="auto"/>
            </w:tcBorders>
            <w:shd w:val="clear" w:color="auto" w:fill="auto"/>
          </w:tcPr>
          <w:p w14:paraId="7D49870B" w14:textId="77777777" w:rsidR="00FE0502" w:rsidRPr="008072F0" w:rsidRDefault="00FE0502" w:rsidP="00363450">
            <w:pPr>
              <w:pStyle w:val="TAL"/>
            </w:pPr>
            <w:hyperlink w:anchor="MCX_IPCAN_AbsoluteCellPower_Type" w:history="1">
              <w:proofErr w:type="spellStart"/>
              <w:r w:rsidRPr="008072F0">
                <w:rPr>
                  <w:rStyle w:val="Hyperlink"/>
                </w:rPr>
                <w:t>MCX_IPCAN_AbsoluteCellPower_Type</w:t>
              </w:r>
              <w:proofErr w:type="spellEnd"/>
            </w:hyperlink>
          </w:p>
        </w:tc>
        <w:tc>
          <w:tcPr>
            <w:tcW w:w="493" w:type="dxa"/>
            <w:tcBorders>
              <w:top w:val="double" w:sz="4" w:space="0" w:color="auto"/>
            </w:tcBorders>
            <w:shd w:val="clear" w:color="auto" w:fill="auto"/>
          </w:tcPr>
          <w:p w14:paraId="08CEAC55" w14:textId="77777777" w:rsidR="00FE0502" w:rsidRPr="008072F0" w:rsidRDefault="00FE0502" w:rsidP="00363450">
            <w:pPr>
              <w:pStyle w:val="TAL"/>
            </w:pPr>
          </w:p>
        </w:tc>
        <w:tc>
          <w:tcPr>
            <w:tcW w:w="5421" w:type="dxa"/>
            <w:tcBorders>
              <w:top w:val="double" w:sz="4" w:space="0" w:color="auto"/>
            </w:tcBorders>
            <w:shd w:val="clear" w:color="auto" w:fill="auto"/>
          </w:tcPr>
          <w:p w14:paraId="7BB5EBC0" w14:textId="77777777" w:rsidR="00FE0502" w:rsidRPr="008072F0" w:rsidRDefault="00FE0502" w:rsidP="00363450">
            <w:pPr>
              <w:pStyle w:val="TAL"/>
            </w:pPr>
          </w:p>
        </w:tc>
      </w:tr>
    </w:tbl>
    <w:p w14:paraId="73DC0058" w14:textId="77777777" w:rsidR="00FE0502" w:rsidRDefault="00FE0502" w:rsidP="00FE0502"/>
    <w:p w14:paraId="5A062F7F" w14:textId="77777777" w:rsidR="00FE0502" w:rsidRDefault="00FE0502" w:rsidP="00FE0502">
      <w:pPr>
        <w:pStyle w:val="TH"/>
      </w:pPr>
      <w:proofErr w:type="spellStart"/>
      <w:r>
        <w:lastRenderedPageBreak/>
        <w:t>MCX_IPCAN_InitialRegistration_Type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02A0E226" w14:textId="77777777" w:rsidTr="00363450">
        <w:tc>
          <w:tcPr>
            <w:tcW w:w="9857" w:type="dxa"/>
            <w:gridSpan w:val="4"/>
            <w:shd w:val="clear" w:color="auto" w:fill="E0E0E0"/>
          </w:tcPr>
          <w:p w14:paraId="3A58FAF8" w14:textId="77777777" w:rsidR="00FE0502" w:rsidRPr="008072F0" w:rsidRDefault="00FE0502" w:rsidP="00363450">
            <w:pPr>
              <w:pStyle w:val="TAL"/>
              <w:rPr>
                <w:b/>
              </w:rPr>
            </w:pPr>
            <w:r w:rsidRPr="008072F0">
              <w:rPr>
                <w:b/>
              </w:rPr>
              <w:t>TTCN-3 Record Type</w:t>
            </w:r>
          </w:p>
        </w:tc>
      </w:tr>
      <w:tr w:rsidR="00FE0502" w14:paraId="2C084966" w14:textId="77777777" w:rsidTr="00363450">
        <w:tc>
          <w:tcPr>
            <w:tcW w:w="1479" w:type="dxa"/>
            <w:tcBorders>
              <w:bottom w:val="single" w:sz="4" w:space="0" w:color="auto"/>
            </w:tcBorders>
            <w:shd w:val="clear" w:color="auto" w:fill="E0E0E0"/>
          </w:tcPr>
          <w:p w14:paraId="71108E6A"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233464B5" w14:textId="77777777" w:rsidR="00FE0502" w:rsidRPr="008072F0" w:rsidRDefault="00FE0502" w:rsidP="00363450">
            <w:pPr>
              <w:pStyle w:val="TAL"/>
              <w:rPr>
                <w:b/>
              </w:rPr>
            </w:pPr>
            <w:proofErr w:type="spellStart"/>
            <w:r w:rsidRPr="008072F0">
              <w:rPr>
                <w:b/>
              </w:rPr>
              <w:t>MCX_IPCAN_InitialRegistration_Type</w:t>
            </w:r>
            <w:proofErr w:type="spellEnd"/>
          </w:p>
        </w:tc>
      </w:tr>
      <w:tr w:rsidR="00FE0502" w14:paraId="3B1C1371" w14:textId="77777777" w:rsidTr="00363450">
        <w:tc>
          <w:tcPr>
            <w:tcW w:w="1479" w:type="dxa"/>
            <w:tcBorders>
              <w:bottom w:val="double" w:sz="4" w:space="0" w:color="auto"/>
            </w:tcBorders>
            <w:shd w:val="clear" w:color="auto" w:fill="E0E0E0"/>
          </w:tcPr>
          <w:p w14:paraId="54F49922"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6A38757" w14:textId="77777777" w:rsidR="00FE0502" w:rsidRPr="008072F0" w:rsidRDefault="00FE0502" w:rsidP="00363450">
            <w:pPr>
              <w:pStyle w:val="TAL"/>
            </w:pPr>
            <w:r w:rsidRPr="008072F0">
              <w:t>Perform initial registration procedure according to 36.579-1 clause 5.4.1A and Table 5.4.2.2.3-1 steps 2 - 16A to bring the UE into state 3 according to Figure 4.5.1-1 in 36.508.</w:t>
            </w:r>
          </w:p>
          <w:p w14:paraId="0A8BF438" w14:textId="77777777" w:rsidR="00FE0502" w:rsidRPr="008072F0" w:rsidRDefault="00FE0502" w:rsidP="00363450">
            <w:pPr>
              <w:pStyle w:val="TAL"/>
            </w:pPr>
            <w:r w:rsidRPr="008072F0">
              <w:t>As described in clause 5.4.1A of 36.579-1 after switch on the UE may register to an internet PDN, an IMS PDN and the MCX PDN.</w:t>
            </w:r>
          </w:p>
          <w:p w14:paraId="3624B321" w14:textId="77777777" w:rsidR="00FE0502" w:rsidRPr="008072F0" w:rsidRDefault="00FE0502" w:rsidP="00363450">
            <w:pPr>
              <w:pStyle w:val="TAL"/>
            </w:pPr>
            <w:r w:rsidRPr="008072F0">
              <w:t>NOTE: The UE does not need to register to MCX during initial registration after switch-on.</w:t>
            </w:r>
          </w:p>
          <w:p w14:paraId="38F8C7F7" w14:textId="77777777" w:rsidR="00FE0502" w:rsidRPr="008072F0" w:rsidRDefault="00FE0502" w:rsidP="00363450">
            <w:pPr>
              <w:pStyle w:val="TAL"/>
            </w:pPr>
            <w:proofErr w:type="spellStart"/>
            <w:r w:rsidRPr="008072F0">
              <w:t>CellId</w:t>
            </w:r>
            <w:proofErr w:type="spellEnd"/>
            <w:r w:rsidRPr="008072F0">
              <w:t xml:space="preserve"> : cell id of the cell</w:t>
            </w:r>
          </w:p>
        </w:tc>
      </w:tr>
      <w:tr w:rsidR="00FE0502" w14:paraId="28CF088E" w14:textId="77777777" w:rsidTr="00363450">
        <w:tc>
          <w:tcPr>
            <w:tcW w:w="1479" w:type="dxa"/>
            <w:tcBorders>
              <w:top w:val="double" w:sz="4" w:space="0" w:color="auto"/>
            </w:tcBorders>
            <w:shd w:val="clear" w:color="auto" w:fill="auto"/>
          </w:tcPr>
          <w:p w14:paraId="3F229F2E" w14:textId="77777777" w:rsidR="00FE0502" w:rsidRPr="008072F0" w:rsidRDefault="00FE0502" w:rsidP="00363450">
            <w:pPr>
              <w:pStyle w:val="TAL"/>
            </w:pPr>
            <w:proofErr w:type="spellStart"/>
            <w:r w:rsidRPr="008072F0">
              <w:t>PdnList</w:t>
            </w:r>
            <w:proofErr w:type="spellEnd"/>
          </w:p>
        </w:tc>
        <w:tc>
          <w:tcPr>
            <w:tcW w:w="2464" w:type="dxa"/>
            <w:tcBorders>
              <w:top w:val="double" w:sz="4" w:space="0" w:color="auto"/>
            </w:tcBorders>
            <w:shd w:val="clear" w:color="auto" w:fill="auto"/>
          </w:tcPr>
          <w:p w14:paraId="2E418C57" w14:textId="77777777" w:rsidR="00FE0502" w:rsidRPr="008072F0" w:rsidRDefault="00FE0502" w:rsidP="00363450">
            <w:pPr>
              <w:pStyle w:val="TAL"/>
            </w:pPr>
            <w:hyperlink w:anchor="MCX_IPCAN_PDN_InfoList_Type" w:history="1">
              <w:proofErr w:type="spellStart"/>
              <w:r w:rsidRPr="008072F0">
                <w:rPr>
                  <w:rStyle w:val="Hyperlink"/>
                </w:rPr>
                <w:t>MCX_IPCAN_PDN_InfoList_Type</w:t>
              </w:r>
              <w:proofErr w:type="spellEnd"/>
            </w:hyperlink>
          </w:p>
        </w:tc>
        <w:tc>
          <w:tcPr>
            <w:tcW w:w="493" w:type="dxa"/>
            <w:tcBorders>
              <w:top w:val="double" w:sz="4" w:space="0" w:color="auto"/>
            </w:tcBorders>
            <w:shd w:val="clear" w:color="auto" w:fill="auto"/>
          </w:tcPr>
          <w:p w14:paraId="23B1BD46" w14:textId="77777777" w:rsidR="00FE0502" w:rsidRPr="008072F0" w:rsidRDefault="00FE0502" w:rsidP="00363450">
            <w:pPr>
              <w:pStyle w:val="TAL"/>
            </w:pPr>
          </w:p>
        </w:tc>
        <w:tc>
          <w:tcPr>
            <w:tcW w:w="5421" w:type="dxa"/>
            <w:tcBorders>
              <w:top w:val="double" w:sz="4" w:space="0" w:color="auto"/>
            </w:tcBorders>
            <w:shd w:val="clear" w:color="auto" w:fill="auto"/>
          </w:tcPr>
          <w:p w14:paraId="74B6EDD5" w14:textId="77777777" w:rsidR="00FE0502" w:rsidRPr="008072F0" w:rsidRDefault="00FE0502" w:rsidP="00363450">
            <w:pPr>
              <w:pStyle w:val="TAL"/>
            </w:pPr>
            <w:r w:rsidRPr="008072F0">
              <w:t>list of PDNs the UE is expected to connect to during Idle Update procedure; the list may or may not contain MCX</w:t>
            </w:r>
          </w:p>
        </w:tc>
      </w:tr>
      <w:tr w:rsidR="00FE0502" w14:paraId="1BD278FD" w14:textId="77777777" w:rsidTr="00363450">
        <w:tc>
          <w:tcPr>
            <w:tcW w:w="1479" w:type="dxa"/>
            <w:shd w:val="clear" w:color="auto" w:fill="auto"/>
          </w:tcPr>
          <w:p w14:paraId="2987F2F3" w14:textId="77777777" w:rsidR="00FE0502" w:rsidRPr="008072F0" w:rsidRDefault="00FE0502" w:rsidP="00363450">
            <w:pPr>
              <w:pStyle w:val="TAL"/>
            </w:pPr>
            <w:proofErr w:type="spellStart"/>
            <w:r w:rsidRPr="008072F0">
              <w:t>DefaultAPN</w:t>
            </w:r>
            <w:proofErr w:type="spellEnd"/>
          </w:p>
        </w:tc>
        <w:tc>
          <w:tcPr>
            <w:tcW w:w="2464" w:type="dxa"/>
            <w:shd w:val="clear" w:color="auto" w:fill="auto"/>
          </w:tcPr>
          <w:p w14:paraId="5F801311" w14:textId="77777777" w:rsidR="00FE0502" w:rsidRPr="008072F0" w:rsidRDefault="00FE0502" w:rsidP="00363450">
            <w:pPr>
              <w:pStyle w:val="TAL"/>
            </w:pPr>
            <w:proofErr w:type="spellStart"/>
            <w:r w:rsidRPr="008072F0">
              <w:t>octetstring</w:t>
            </w:r>
            <w:proofErr w:type="spellEnd"/>
          </w:p>
        </w:tc>
        <w:tc>
          <w:tcPr>
            <w:tcW w:w="493" w:type="dxa"/>
            <w:shd w:val="clear" w:color="auto" w:fill="auto"/>
          </w:tcPr>
          <w:p w14:paraId="4F685542" w14:textId="77777777" w:rsidR="00FE0502" w:rsidRPr="008072F0" w:rsidRDefault="00FE0502" w:rsidP="00363450">
            <w:pPr>
              <w:pStyle w:val="TAL"/>
            </w:pPr>
          </w:p>
        </w:tc>
        <w:tc>
          <w:tcPr>
            <w:tcW w:w="5421" w:type="dxa"/>
            <w:shd w:val="clear" w:color="auto" w:fill="auto"/>
          </w:tcPr>
          <w:p w14:paraId="709B95E5" w14:textId="77777777" w:rsidR="00FE0502" w:rsidRPr="008072F0" w:rsidRDefault="00FE0502" w:rsidP="00363450">
            <w:pPr>
              <w:pStyle w:val="TAL"/>
            </w:pPr>
            <w:r w:rsidRPr="008072F0">
              <w:t>APN to be used for the PDN (if any) for which the UE does not provide an APN; APN encoded according to 23.003 clause 9.1 and RFC 1035 clause 4.1.2</w:t>
            </w:r>
          </w:p>
        </w:tc>
      </w:tr>
    </w:tbl>
    <w:p w14:paraId="7478530E" w14:textId="77777777" w:rsidR="00FE0502" w:rsidRDefault="00FE0502" w:rsidP="00FE0502"/>
    <w:p w14:paraId="4717356C" w14:textId="77777777" w:rsidR="00FE0502" w:rsidRDefault="00FE0502" w:rsidP="00FE0502">
      <w:pPr>
        <w:pStyle w:val="TH"/>
      </w:pPr>
      <w:proofErr w:type="spellStart"/>
      <w:r>
        <w:t>MCX_IPCAN_AdditionalRegistrationMCX_Type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44E66E92" w14:textId="77777777" w:rsidTr="00363450">
        <w:tc>
          <w:tcPr>
            <w:tcW w:w="9857" w:type="dxa"/>
            <w:gridSpan w:val="4"/>
            <w:shd w:val="clear" w:color="auto" w:fill="E0E0E0"/>
          </w:tcPr>
          <w:p w14:paraId="60695B75" w14:textId="77777777" w:rsidR="00FE0502" w:rsidRPr="008072F0" w:rsidRDefault="00FE0502" w:rsidP="00363450">
            <w:pPr>
              <w:pStyle w:val="TAL"/>
              <w:rPr>
                <w:b/>
              </w:rPr>
            </w:pPr>
            <w:r w:rsidRPr="008072F0">
              <w:rPr>
                <w:b/>
              </w:rPr>
              <w:t>TTCN-3 Record Type</w:t>
            </w:r>
          </w:p>
        </w:tc>
      </w:tr>
      <w:tr w:rsidR="00FE0502" w14:paraId="48BA9AD1" w14:textId="77777777" w:rsidTr="00363450">
        <w:tc>
          <w:tcPr>
            <w:tcW w:w="1479" w:type="dxa"/>
            <w:tcBorders>
              <w:bottom w:val="single" w:sz="4" w:space="0" w:color="auto"/>
            </w:tcBorders>
            <w:shd w:val="clear" w:color="auto" w:fill="E0E0E0"/>
          </w:tcPr>
          <w:p w14:paraId="572CB36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68EC3503" w14:textId="77777777" w:rsidR="00FE0502" w:rsidRPr="008072F0" w:rsidRDefault="00FE0502" w:rsidP="00363450">
            <w:pPr>
              <w:pStyle w:val="TAL"/>
              <w:rPr>
                <w:b/>
              </w:rPr>
            </w:pPr>
            <w:proofErr w:type="spellStart"/>
            <w:r w:rsidRPr="008072F0">
              <w:rPr>
                <w:b/>
              </w:rPr>
              <w:t>MCX_IPCAN_AdditionalRegistrationMCX_Type</w:t>
            </w:r>
            <w:proofErr w:type="spellEnd"/>
          </w:p>
        </w:tc>
      </w:tr>
      <w:tr w:rsidR="00FE0502" w14:paraId="3CC51640" w14:textId="77777777" w:rsidTr="00363450">
        <w:tc>
          <w:tcPr>
            <w:tcW w:w="1479" w:type="dxa"/>
            <w:tcBorders>
              <w:bottom w:val="double" w:sz="4" w:space="0" w:color="auto"/>
            </w:tcBorders>
            <w:shd w:val="clear" w:color="auto" w:fill="E0E0E0"/>
          </w:tcPr>
          <w:p w14:paraId="39D21EE4"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CF7D7EF" w14:textId="77777777" w:rsidR="00FE0502" w:rsidRPr="008072F0" w:rsidRDefault="00FE0502" w:rsidP="00363450">
            <w:pPr>
              <w:pStyle w:val="TAL"/>
            </w:pPr>
            <w:r w:rsidRPr="008072F0">
              <w:t>Procedure used, if the UE is configured not to connect automatically to the MCX PDN after switch-on:</w:t>
            </w:r>
          </w:p>
          <w:p w14:paraId="5B23D420" w14:textId="77777777" w:rsidR="00FE0502" w:rsidRPr="008072F0" w:rsidRDefault="00FE0502" w:rsidP="00363450">
            <w:pPr>
              <w:pStyle w:val="TAL"/>
            </w:pPr>
            <w:r w:rsidRPr="008072F0">
              <w:t>In this case after initial registration the UE gets triggered from TTCN by an MMI command to start MCX registration and this procedure is started to perform steps 19 - 26 of 36.579-1 Table 5.4.2.2.3-1.</w:t>
            </w:r>
          </w:p>
          <w:p w14:paraId="088DA379" w14:textId="77777777" w:rsidR="00FE0502" w:rsidRPr="008072F0" w:rsidRDefault="00FE0502" w:rsidP="00363450">
            <w:pPr>
              <w:pStyle w:val="TAL"/>
            </w:pPr>
            <w:proofErr w:type="spellStart"/>
            <w:r w:rsidRPr="008072F0">
              <w:t>CellId</w:t>
            </w:r>
            <w:proofErr w:type="spellEnd"/>
            <w:r w:rsidRPr="008072F0">
              <w:t xml:space="preserve"> : cell id of the cell</w:t>
            </w:r>
          </w:p>
        </w:tc>
      </w:tr>
      <w:tr w:rsidR="00FE0502" w14:paraId="03B03884" w14:textId="77777777" w:rsidTr="00363450">
        <w:tc>
          <w:tcPr>
            <w:tcW w:w="1479" w:type="dxa"/>
            <w:tcBorders>
              <w:top w:val="double" w:sz="4" w:space="0" w:color="auto"/>
            </w:tcBorders>
            <w:shd w:val="clear" w:color="auto" w:fill="auto"/>
          </w:tcPr>
          <w:p w14:paraId="6FF35F0D" w14:textId="77777777" w:rsidR="00FE0502" w:rsidRPr="008072F0" w:rsidRDefault="00FE0502" w:rsidP="00363450">
            <w:pPr>
              <w:pStyle w:val="TAL"/>
            </w:pPr>
            <w:proofErr w:type="spellStart"/>
            <w:r w:rsidRPr="008072F0">
              <w:t>EpsBearerId</w:t>
            </w:r>
            <w:proofErr w:type="spellEnd"/>
          </w:p>
        </w:tc>
        <w:tc>
          <w:tcPr>
            <w:tcW w:w="2464" w:type="dxa"/>
            <w:tcBorders>
              <w:top w:val="double" w:sz="4" w:space="0" w:color="auto"/>
            </w:tcBorders>
            <w:shd w:val="clear" w:color="auto" w:fill="auto"/>
          </w:tcPr>
          <w:p w14:paraId="669272B3" w14:textId="77777777" w:rsidR="00FE0502" w:rsidRPr="008072F0" w:rsidRDefault="00FE0502" w:rsidP="00363450">
            <w:pPr>
              <w:pStyle w:val="TAL"/>
            </w:pPr>
            <w:hyperlink w:anchor="MCX_IPCAN_EpsBearerId_Type" w:history="1">
              <w:proofErr w:type="spellStart"/>
              <w:r w:rsidRPr="008072F0">
                <w:rPr>
                  <w:rStyle w:val="Hyperlink"/>
                </w:rPr>
                <w:t>MCX_IPCAN_EpsBearerId_Type</w:t>
              </w:r>
              <w:proofErr w:type="spellEnd"/>
            </w:hyperlink>
          </w:p>
        </w:tc>
        <w:tc>
          <w:tcPr>
            <w:tcW w:w="493" w:type="dxa"/>
            <w:tcBorders>
              <w:top w:val="double" w:sz="4" w:space="0" w:color="auto"/>
            </w:tcBorders>
            <w:shd w:val="clear" w:color="auto" w:fill="auto"/>
          </w:tcPr>
          <w:p w14:paraId="1B473C55" w14:textId="77777777" w:rsidR="00FE0502" w:rsidRPr="008072F0" w:rsidRDefault="00FE0502" w:rsidP="00363450">
            <w:pPr>
              <w:pStyle w:val="TAL"/>
            </w:pPr>
          </w:p>
        </w:tc>
        <w:tc>
          <w:tcPr>
            <w:tcW w:w="5421" w:type="dxa"/>
            <w:tcBorders>
              <w:top w:val="double" w:sz="4" w:space="0" w:color="auto"/>
            </w:tcBorders>
            <w:shd w:val="clear" w:color="auto" w:fill="auto"/>
          </w:tcPr>
          <w:p w14:paraId="16E253A9" w14:textId="77777777" w:rsidR="00FE0502" w:rsidRPr="008072F0" w:rsidRDefault="00FE0502" w:rsidP="00363450">
            <w:pPr>
              <w:pStyle w:val="TAL"/>
            </w:pPr>
          </w:p>
        </w:tc>
      </w:tr>
    </w:tbl>
    <w:p w14:paraId="1A74C352" w14:textId="77777777" w:rsidR="00FE0502" w:rsidRDefault="00FE0502" w:rsidP="00FE0502"/>
    <w:p w14:paraId="0C75F071" w14:textId="77777777" w:rsidR="00FE0502" w:rsidRDefault="00FE0502" w:rsidP="00FE0502">
      <w:pPr>
        <w:pStyle w:val="TH"/>
      </w:pPr>
      <w:proofErr w:type="spellStart"/>
      <w:r>
        <w:t>MCX_IPCAN_RRCConnectionSetupMO_Type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4635F127" w14:textId="77777777" w:rsidTr="00363450">
        <w:tc>
          <w:tcPr>
            <w:tcW w:w="9857" w:type="dxa"/>
            <w:gridSpan w:val="4"/>
            <w:shd w:val="clear" w:color="auto" w:fill="E0E0E0"/>
          </w:tcPr>
          <w:p w14:paraId="2395D5C0" w14:textId="77777777" w:rsidR="00FE0502" w:rsidRPr="008072F0" w:rsidRDefault="00FE0502" w:rsidP="00363450">
            <w:pPr>
              <w:pStyle w:val="TAL"/>
              <w:rPr>
                <w:b/>
              </w:rPr>
            </w:pPr>
            <w:r w:rsidRPr="008072F0">
              <w:rPr>
                <w:b/>
              </w:rPr>
              <w:t>TTCN-3 Record Type</w:t>
            </w:r>
          </w:p>
        </w:tc>
      </w:tr>
      <w:tr w:rsidR="00FE0502" w14:paraId="4EBDACC7" w14:textId="77777777" w:rsidTr="00363450">
        <w:tc>
          <w:tcPr>
            <w:tcW w:w="1479" w:type="dxa"/>
            <w:tcBorders>
              <w:bottom w:val="single" w:sz="4" w:space="0" w:color="auto"/>
            </w:tcBorders>
            <w:shd w:val="clear" w:color="auto" w:fill="E0E0E0"/>
          </w:tcPr>
          <w:p w14:paraId="1E714D2C" w14:textId="77777777" w:rsidR="00FE0502" w:rsidRPr="008072F0" w:rsidRDefault="00FE0502" w:rsidP="00363450">
            <w:pPr>
              <w:pStyle w:val="TAL"/>
              <w:rPr>
                <w:b/>
              </w:rPr>
            </w:pPr>
            <w:bookmarkStart w:id="512" w:name="MCX_IPCAN_RRCConnectionSetupMO_Type" w:colFirst="1" w:colLast="1"/>
            <w:r w:rsidRPr="008072F0">
              <w:rPr>
                <w:b/>
              </w:rPr>
              <w:t>Name</w:t>
            </w:r>
          </w:p>
        </w:tc>
        <w:tc>
          <w:tcPr>
            <w:tcW w:w="8378" w:type="dxa"/>
            <w:gridSpan w:val="3"/>
            <w:tcBorders>
              <w:bottom w:val="single" w:sz="4" w:space="0" w:color="auto"/>
            </w:tcBorders>
            <w:shd w:val="clear" w:color="auto" w:fill="FFFF99"/>
          </w:tcPr>
          <w:p w14:paraId="7BAA48F4" w14:textId="77777777" w:rsidR="00FE0502" w:rsidRPr="008072F0" w:rsidRDefault="00FE0502" w:rsidP="00363450">
            <w:pPr>
              <w:pStyle w:val="TAL"/>
              <w:rPr>
                <w:b/>
              </w:rPr>
            </w:pPr>
            <w:proofErr w:type="spellStart"/>
            <w:r w:rsidRPr="008072F0">
              <w:rPr>
                <w:b/>
              </w:rPr>
              <w:t>MCX_IPCAN_RRCConnectionSetupMO_Type</w:t>
            </w:r>
            <w:proofErr w:type="spellEnd"/>
          </w:p>
        </w:tc>
      </w:tr>
      <w:bookmarkEnd w:id="512"/>
      <w:tr w:rsidR="00FE0502" w14:paraId="16805B3E" w14:textId="77777777" w:rsidTr="00363450">
        <w:tc>
          <w:tcPr>
            <w:tcW w:w="1479" w:type="dxa"/>
            <w:tcBorders>
              <w:bottom w:val="double" w:sz="4" w:space="0" w:color="auto"/>
            </w:tcBorders>
            <w:shd w:val="clear" w:color="auto" w:fill="E0E0E0"/>
          </w:tcPr>
          <w:p w14:paraId="5D9A3D1C"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01274DD1" w14:textId="77777777" w:rsidR="00FE0502" w:rsidRPr="008072F0" w:rsidRDefault="00FE0502" w:rsidP="00363450">
            <w:pPr>
              <w:pStyle w:val="TAL"/>
            </w:pPr>
            <w:r w:rsidRPr="008072F0">
              <w:t>MO RRC connection establishment according to 36.579-1 table 5.4.3.2.3-1</w:t>
            </w:r>
          </w:p>
          <w:p w14:paraId="5BE0FAF4" w14:textId="77777777" w:rsidR="00FE0502" w:rsidRPr="008072F0" w:rsidRDefault="00FE0502" w:rsidP="00363450">
            <w:pPr>
              <w:pStyle w:val="TAL"/>
            </w:pPr>
            <w:proofErr w:type="spellStart"/>
            <w:r w:rsidRPr="008072F0">
              <w:t>CellId</w:t>
            </w:r>
            <w:proofErr w:type="spellEnd"/>
            <w:r w:rsidRPr="008072F0">
              <w:t xml:space="preserve"> : cell id of the cell</w:t>
            </w:r>
          </w:p>
          <w:p w14:paraId="61084D0A" w14:textId="77777777" w:rsidR="00FE0502" w:rsidRPr="008072F0" w:rsidRDefault="00FE0502" w:rsidP="00363450">
            <w:pPr>
              <w:pStyle w:val="TAL"/>
            </w:pPr>
            <w:r w:rsidRPr="008072F0">
              <w:t xml:space="preserve">Reference implementation: </w:t>
            </w:r>
            <w:proofErr w:type="spellStart"/>
            <w:r w:rsidRPr="008072F0">
              <w:t>f_MCX_EUTRA_IPCAN_RRCConnectionEstablishment_MO</w:t>
            </w:r>
            <w:proofErr w:type="spellEnd"/>
          </w:p>
        </w:tc>
      </w:tr>
      <w:tr w:rsidR="00FE0502" w14:paraId="4CB3BF14" w14:textId="77777777" w:rsidTr="00363450">
        <w:tc>
          <w:tcPr>
            <w:tcW w:w="1479" w:type="dxa"/>
            <w:tcBorders>
              <w:top w:val="double" w:sz="4" w:space="0" w:color="auto"/>
            </w:tcBorders>
            <w:shd w:val="clear" w:color="auto" w:fill="auto"/>
          </w:tcPr>
          <w:p w14:paraId="55390E7F" w14:textId="77777777" w:rsidR="00FE0502" w:rsidRPr="008072F0" w:rsidRDefault="00FE0502" w:rsidP="00363450">
            <w:pPr>
              <w:pStyle w:val="TAL"/>
            </w:pPr>
            <w:proofErr w:type="spellStart"/>
            <w:r w:rsidRPr="008072F0">
              <w:t>DedicatedEpsBearers</w:t>
            </w:r>
            <w:proofErr w:type="spellEnd"/>
          </w:p>
        </w:tc>
        <w:tc>
          <w:tcPr>
            <w:tcW w:w="2464" w:type="dxa"/>
            <w:tcBorders>
              <w:top w:val="double" w:sz="4" w:space="0" w:color="auto"/>
            </w:tcBorders>
            <w:shd w:val="clear" w:color="auto" w:fill="auto"/>
          </w:tcPr>
          <w:p w14:paraId="08EE0817" w14:textId="77777777" w:rsidR="00FE0502" w:rsidRPr="008072F0" w:rsidRDefault="00FE0502" w:rsidP="00363450">
            <w:pPr>
              <w:pStyle w:val="TAL"/>
            </w:pPr>
            <w:hyperlink w:anchor="MCX_IPCAN_EpsBearerIdList_Type" w:history="1">
              <w:proofErr w:type="spellStart"/>
              <w:r w:rsidRPr="008072F0">
                <w:rPr>
                  <w:rStyle w:val="Hyperlink"/>
                </w:rPr>
                <w:t>MCX_IPCAN_EpsBearerIdList_Type</w:t>
              </w:r>
              <w:proofErr w:type="spellEnd"/>
            </w:hyperlink>
          </w:p>
        </w:tc>
        <w:tc>
          <w:tcPr>
            <w:tcW w:w="493" w:type="dxa"/>
            <w:tcBorders>
              <w:top w:val="double" w:sz="4" w:space="0" w:color="auto"/>
            </w:tcBorders>
            <w:shd w:val="clear" w:color="auto" w:fill="auto"/>
          </w:tcPr>
          <w:p w14:paraId="2EB907B0" w14:textId="77777777" w:rsidR="00FE0502" w:rsidRPr="008072F0" w:rsidRDefault="00FE0502" w:rsidP="00363450">
            <w:pPr>
              <w:pStyle w:val="TAL"/>
            </w:pPr>
          </w:p>
        </w:tc>
        <w:tc>
          <w:tcPr>
            <w:tcW w:w="5421" w:type="dxa"/>
            <w:tcBorders>
              <w:top w:val="double" w:sz="4" w:space="0" w:color="auto"/>
            </w:tcBorders>
            <w:shd w:val="clear" w:color="auto" w:fill="auto"/>
          </w:tcPr>
          <w:p w14:paraId="0B68C0A9" w14:textId="77777777" w:rsidR="00FE0502" w:rsidRPr="008072F0" w:rsidRDefault="00FE0502" w:rsidP="00363450">
            <w:pPr>
              <w:pStyle w:val="TAL"/>
            </w:pPr>
            <w:r w:rsidRPr="008072F0">
              <w:t>In case of a pre-established session: list of dedicated EPS bearers for which the DRBs need to be established; otherwise {}</w:t>
            </w:r>
          </w:p>
        </w:tc>
      </w:tr>
    </w:tbl>
    <w:p w14:paraId="26B63823" w14:textId="77777777" w:rsidR="00FE0502" w:rsidRDefault="00FE0502" w:rsidP="00FE0502"/>
    <w:p w14:paraId="37945056" w14:textId="77777777" w:rsidR="00FE0502" w:rsidRDefault="00FE0502" w:rsidP="00FE0502">
      <w:pPr>
        <w:pStyle w:val="TH"/>
      </w:pPr>
      <w:proofErr w:type="spellStart"/>
      <w:r>
        <w:t>MCX_IPCAN_RRCConnectionSetupMT_Type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1625E562" w14:textId="77777777" w:rsidTr="00363450">
        <w:tc>
          <w:tcPr>
            <w:tcW w:w="9857" w:type="dxa"/>
            <w:gridSpan w:val="4"/>
            <w:shd w:val="clear" w:color="auto" w:fill="E0E0E0"/>
          </w:tcPr>
          <w:p w14:paraId="4FDAC0DE" w14:textId="77777777" w:rsidR="00FE0502" w:rsidRPr="008072F0" w:rsidRDefault="00FE0502" w:rsidP="00363450">
            <w:pPr>
              <w:pStyle w:val="TAL"/>
              <w:rPr>
                <w:b/>
              </w:rPr>
            </w:pPr>
            <w:r w:rsidRPr="008072F0">
              <w:rPr>
                <w:b/>
              </w:rPr>
              <w:t>TTCN-3 Record Type</w:t>
            </w:r>
          </w:p>
        </w:tc>
      </w:tr>
      <w:tr w:rsidR="00FE0502" w14:paraId="47300EB2" w14:textId="77777777" w:rsidTr="00363450">
        <w:tc>
          <w:tcPr>
            <w:tcW w:w="1479" w:type="dxa"/>
            <w:tcBorders>
              <w:bottom w:val="single" w:sz="4" w:space="0" w:color="auto"/>
            </w:tcBorders>
            <w:shd w:val="clear" w:color="auto" w:fill="E0E0E0"/>
          </w:tcPr>
          <w:p w14:paraId="46DDA72F" w14:textId="77777777" w:rsidR="00FE0502" w:rsidRPr="008072F0" w:rsidRDefault="00FE0502" w:rsidP="00363450">
            <w:pPr>
              <w:pStyle w:val="TAL"/>
              <w:rPr>
                <w:b/>
              </w:rPr>
            </w:pPr>
            <w:bookmarkStart w:id="513" w:name="MCX_IPCAN_RRCConnectionSetupMT_Type" w:colFirst="1" w:colLast="1"/>
            <w:r w:rsidRPr="008072F0">
              <w:rPr>
                <w:b/>
              </w:rPr>
              <w:t>Name</w:t>
            </w:r>
          </w:p>
        </w:tc>
        <w:tc>
          <w:tcPr>
            <w:tcW w:w="8378" w:type="dxa"/>
            <w:gridSpan w:val="3"/>
            <w:tcBorders>
              <w:bottom w:val="single" w:sz="4" w:space="0" w:color="auto"/>
            </w:tcBorders>
            <w:shd w:val="clear" w:color="auto" w:fill="FFFF99"/>
          </w:tcPr>
          <w:p w14:paraId="406393F6" w14:textId="77777777" w:rsidR="00FE0502" w:rsidRPr="008072F0" w:rsidRDefault="00FE0502" w:rsidP="00363450">
            <w:pPr>
              <w:pStyle w:val="TAL"/>
              <w:rPr>
                <w:b/>
              </w:rPr>
            </w:pPr>
            <w:proofErr w:type="spellStart"/>
            <w:r w:rsidRPr="008072F0">
              <w:rPr>
                <w:b/>
              </w:rPr>
              <w:t>MCX_IPCAN_RRCConnectionSetupMT_Type</w:t>
            </w:r>
            <w:proofErr w:type="spellEnd"/>
          </w:p>
        </w:tc>
      </w:tr>
      <w:bookmarkEnd w:id="513"/>
      <w:tr w:rsidR="00FE0502" w14:paraId="0D6CBE71" w14:textId="77777777" w:rsidTr="00363450">
        <w:tc>
          <w:tcPr>
            <w:tcW w:w="1479" w:type="dxa"/>
            <w:tcBorders>
              <w:bottom w:val="double" w:sz="4" w:space="0" w:color="auto"/>
            </w:tcBorders>
            <w:shd w:val="clear" w:color="auto" w:fill="E0E0E0"/>
          </w:tcPr>
          <w:p w14:paraId="19B0A3B3"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884C61F" w14:textId="77777777" w:rsidR="00FE0502" w:rsidRPr="008072F0" w:rsidRDefault="00FE0502" w:rsidP="00363450">
            <w:pPr>
              <w:pStyle w:val="TAL"/>
            </w:pPr>
            <w:r w:rsidRPr="008072F0">
              <w:t>MT RRC connection establishment according to 36.579-1 table 5.4.4.2.3-1</w:t>
            </w:r>
          </w:p>
          <w:p w14:paraId="08B160AB" w14:textId="77777777" w:rsidR="00FE0502" w:rsidRPr="008072F0" w:rsidRDefault="00FE0502" w:rsidP="00363450">
            <w:pPr>
              <w:pStyle w:val="TAL"/>
            </w:pPr>
            <w:proofErr w:type="spellStart"/>
            <w:r w:rsidRPr="008072F0">
              <w:t>CellId</w:t>
            </w:r>
            <w:proofErr w:type="spellEnd"/>
            <w:r w:rsidRPr="008072F0">
              <w:t xml:space="preserve"> : cell id of the cell</w:t>
            </w:r>
          </w:p>
          <w:p w14:paraId="17D62597" w14:textId="77777777" w:rsidR="00FE0502" w:rsidRPr="008072F0" w:rsidRDefault="00FE0502" w:rsidP="00363450">
            <w:pPr>
              <w:pStyle w:val="TAL"/>
            </w:pPr>
            <w:r w:rsidRPr="008072F0">
              <w:t xml:space="preserve">Reference implementation: </w:t>
            </w:r>
            <w:proofErr w:type="spellStart"/>
            <w:r w:rsidRPr="008072F0">
              <w:t>f_MCX_EUTRA_IPCAN_RRCConnectionEstablishment_MT</w:t>
            </w:r>
            <w:proofErr w:type="spellEnd"/>
          </w:p>
        </w:tc>
      </w:tr>
      <w:tr w:rsidR="00FE0502" w14:paraId="5BFF054D" w14:textId="77777777" w:rsidTr="00363450">
        <w:tc>
          <w:tcPr>
            <w:tcW w:w="1479" w:type="dxa"/>
            <w:tcBorders>
              <w:top w:val="double" w:sz="4" w:space="0" w:color="auto"/>
            </w:tcBorders>
            <w:shd w:val="clear" w:color="auto" w:fill="auto"/>
          </w:tcPr>
          <w:p w14:paraId="1FD2AB73" w14:textId="77777777" w:rsidR="00FE0502" w:rsidRPr="008072F0" w:rsidRDefault="00FE0502" w:rsidP="00363450">
            <w:pPr>
              <w:pStyle w:val="TAL"/>
            </w:pPr>
            <w:proofErr w:type="spellStart"/>
            <w:r w:rsidRPr="008072F0">
              <w:t>DedicatedEpsBearers</w:t>
            </w:r>
            <w:proofErr w:type="spellEnd"/>
          </w:p>
        </w:tc>
        <w:tc>
          <w:tcPr>
            <w:tcW w:w="2464" w:type="dxa"/>
            <w:tcBorders>
              <w:top w:val="double" w:sz="4" w:space="0" w:color="auto"/>
            </w:tcBorders>
            <w:shd w:val="clear" w:color="auto" w:fill="auto"/>
          </w:tcPr>
          <w:p w14:paraId="70082FAB" w14:textId="77777777" w:rsidR="00FE0502" w:rsidRPr="008072F0" w:rsidRDefault="00FE0502" w:rsidP="00363450">
            <w:pPr>
              <w:pStyle w:val="TAL"/>
            </w:pPr>
            <w:hyperlink w:anchor="MCX_IPCAN_EpsBearerIdList_Type" w:history="1">
              <w:proofErr w:type="spellStart"/>
              <w:r w:rsidRPr="008072F0">
                <w:rPr>
                  <w:rStyle w:val="Hyperlink"/>
                </w:rPr>
                <w:t>MCX_IPCAN_EpsBearerIdList_Type</w:t>
              </w:r>
              <w:proofErr w:type="spellEnd"/>
            </w:hyperlink>
          </w:p>
        </w:tc>
        <w:tc>
          <w:tcPr>
            <w:tcW w:w="493" w:type="dxa"/>
            <w:tcBorders>
              <w:top w:val="double" w:sz="4" w:space="0" w:color="auto"/>
            </w:tcBorders>
            <w:shd w:val="clear" w:color="auto" w:fill="auto"/>
          </w:tcPr>
          <w:p w14:paraId="0519AB9C" w14:textId="77777777" w:rsidR="00FE0502" w:rsidRPr="008072F0" w:rsidRDefault="00FE0502" w:rsidP="00363450">
            <w:pPr>
              <w:pStyle w:val="TAL"/>
            </w:pPr>
          </w:p>
        </w:tc>
        <w:tc>
          <w:tcPr>
            <w:tcW w:w="5421" w:type="dxa"/>
            <w:tcBorders>
              <w:top w:val="double" w:sz="4" w:space="0" w:color="auto"/>
            </w:tcBorders>
            <w:shd w:val="clear" w:color="auto" w:fill="auto"/>
          </w:tcPr>
          <w:p w14:paraId="44D93625" w14:textId="77777777" w:rsidR="00FE0502" w:rsidRPr="008072F0" w:rsidRDefault="00FE0502" w:rsidP="00363450">
            <w:pPr>
              <w:pStyle w:val="TAL"/>
            </w:pPr>
            <w:r w:rsidRPr="008072F0">
              <w:t>In case of a pre-established session: list of dedicated EPS bearers for which the DRBs need to be established; otherwise {}</w:t>
            </w:r>
          </w:p>
        </w:tc>
      </w:tr>
    </w:tbl>
    <w:p w14:paraId="617B4F56" w14:textId="77777777" w:rsidR="00FE0502" w:rsidRDefault="00FE0502" w:rsidP="00FE0502"/>
    <w:p w14:paraId="529F7374" w14:textId="77777777" w:rsidR="00FE0502" w:rsidRDefault="00FE0502" w:rsidP="00FE0502">
      <w:pPr>
        <w:pStyle w:val="TH"/>
      </w:pPr>
      <w:proofErr w:type="spellStart"/>
      <w:r>
        <w:t>MCX_IPCAN_ActivateDedicatedEpsBearerMCX_Type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55CEAB71" w14:textId="77777777" w:rsidTr="00363450">
        <w:tc>
          <w:tcPr>
            <w:tcW w:w="9857" w:type="dxa"/>
            <w:gridSpan w:val="2"/>
            <w:shd w:val="clear" w:color="auto" w:fill="E0E0E0"/>
          </w:tcPr>
          <w:p w14:paraId="4A1D017B" w14:textId="77777777" w:rsidR="00FE0502" w:rsidRPr="008072F0" w:rsidRDefault="00FE0502" w:rsidP="00363450">
            <w:pPr>
              <w:pStyle w:val="TAL"/>
              <w:rPr>
                <w:b/>
              </w:rPr>
            </w:pPr>
            <w:r w:rsidRPr="008072F0">
              <w:rPr>
                <w:b/>
              </w:rPr>
              <w:t>TTCN-3 Record of Type</w:t>
            </w:r>
          </w:p>
        </w:tc>
      </w:tr>
      <w:tr w:rsidR="00FE0502" w14:paraId="2E85E73D" w14:textId="77777777" w:rsidTr="00363450">
        <w:tc>
          <w:tcPr>
            <w:tcW w:w="1971" w:type="dxa"/>
            <w:tcBorders>
              <w:bottom w:val="single" w:sz="4" w:space="0" w:color="auto"/>
            </w:tcBorders>
            <w:shd w:val="clear" w:color="auto" w:fill="E0E0E0"/>
          </w:tcPr>
          <w:p w14:paraId="7493ED22"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69FD1E72" w14:textId="77777777" w:rsidR="00FE0502" w:rsidRPr="008072F0" w:rsidRDefault="00FE0502" w:rsidP="00363450">
            <w:pPr>
              <w:pStyle w:val="TAL"/>
              <w:rPr>
                <w:b/>
              </w:rPr>
            </w:pPr>
            <w:proofErr w:type="spellStart"/>
            <w:r w:rsidRPr="008072F0">
              <w:rPr>
                <w:b/>
              </w:rPr>
              <w:t>MCX_IPCAN_ActivateDedicatedEpsBearerMCX_Type</w:t>
            </w:r>
            <w:proofErr w:type="spellEnd"/>
          </w:p>
        </w:tc>
      </w:tr>
      <w:tr w:rsidR="00FE0502" w14:paraId="0AEAD7BB" w14:textId="77777777" w:rsidTr="00363450">
        <w:tc>
          <w:tcPr>
            <w:tcW w:w="1971" w:type="dxa"/>
            <w:tcBorders>
              <w:bottom w:val="double" w:sz="4" w:space="0" w:color="auto"/>
            </w:tcBorders>
            <w:shd w:val="clear" w:color="auto" w:fill="E0E0E0"/>
          </w:tcPr>
          <w:p w14:paraId="6204D13F"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6DDC3FAA" w14:textId="77777777" w:rsidR="00FE0502" w:rsidRPr="008072F0" w:rsidRDefault="00FE0502" w:rsidP="00363450">
            <w:pPr>
              <w:pStyle w:val="TAL"/>
            </w:pPr>
            <w:r w:rsidRPr="008072F0">
              <w:t>Establish dedicated EPS bearer(s) for the MCX PDN</w:t>
            </w:r>
          </w:p>
          <w:p w14:paraId="35835E89" w14:textId="77777777" w:rsidR="00FE0502" w:rsidRPr="008072F0" w:rsidRDefault="00FE0502" w:rsidP="00363450">
            <w:pPr>
              <w:pStyle w:val="TAL"/>
            </w:pPr>
            <w:proofErr w:type="spellStart"/>
            <w:r w:rsidRPr="008072F0">
              <w:t>CellId</w:t>
            </w:r>
            <w:proofErr w:type="spellEnd"/>
            <w:r w:rsidRPr="008072F0">
              <w:t xml:space="preserve"> : cell id of the cell</w:t>
            </w:r>
          </w:p>
          <w:p w14:paraId="0BCE7854" w14:textId="77777777" w:rsidR="00FE0502" w:rsidRPr="008072F0" w:rsidRDefault="00FE0502" w:rsidP="00363450">
            <w:pPr>
              <w:pStyle w:val="TAL"/>
            </w:pPr>
            <w:r w:rsidRPr="008072F0">
              <w:t xml:space="preserve">Reference implementation: </w:t>
            </w:r>
            <w:proofErr w:type="spellStart"/>
            <w:r w:rsidRPr="008072F0">
              <w:t>f_MCX_EUTRA_IPCAN_ActivateDedicatedEpsBearer</w:t>
            </w:r>
            <w:proofErr w:type="spellEnd"/>
          </w:p>
        </w:tc>
      </w:tr>
      <w:tr w:rsidR="00FE0502" w14:paraId="5FEBD848" w14:textId="77777777" w:rsidTr="00363450">
        <w:tc>
          <w:tcPr>
            <w:tcW w:w="9857" w:type="dxa"/>
            <w:gridSpan w:val="2"/>
            <w:tcBorders>
              <w:top w:val="double" w:sz="4" w:space="0" w:color="auto"/>
            </w:tcBorders>
            <w:shd w:val="clear" w:color="auto" w:fill="auto"/>
          </w:tcPr>
          <w:p w14:paraId="6E62D0A9" w14:textId="77777777" w:rsidR="00FE0502" w:rsidRPr="008072F0" w:rsidRDefault="00FE0502" w:rsidP="00363450">
            <w:pPr>
              <w:pStyle w:val="TAL"/>
            </w:pPr>
            <w:r w:rsidRPr="008072F0">
              <w:t xml:space="preserve">record  of </w:t>
            </w:r>
            <w:hyperlink w:anchor="MCX_IPCAN_ASP_DedicatedEpsBearerInfo_Typ" w:history="1">
              <w:proofErr w:type="spellStart"/>
              <w:r w:rsidRPr="008072F0">
                <w:rPr>
                  <w:rStyle w:val="Hyperlink"/>
                </w:rPr>
                <w:t>MCX_IPCAN_ASP_DedicatedEpsBearerInfo_Type</w:t>
              </w:r>
            </w:hyperlink>
            <w:r w:rsidRPr="008072F0">
              <w:t>e</w:t>
            </w:r>
            <w:proofErr w:type="spellEnd"/>
          </w:p>
        </w:tc>
      </w:tr>
    </w:tbl>
    <w:p w14:paraId="75D529C7" w14:textId="77777777" w:rsidR="00FE0502" w:rsidRDefault="00FE0502" w:rsidP="00FE0502"/>
    <w:p w14:paraId="0DB0BF84" w14:textId="77777777" w:rsidR="00FE0502" w:rsidRDefault="00FE0502" w:rsidP="00FE0502">
      <w:pPr>
        <w:pStyle w:val="TH"/>
      </w:pPr>
      <w:proofErr w:type="spellStart"/>
      <w:r>
        <w:lastRenderedPageBreak/>
        <w:t>MCX_IPCAN_RRCConnectionRelease_Type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074264A2" w14:textId="77777777" w:rsidTr="00363450">
        <w:tc>
          <w:tcPr>
            <w:tcW w:w="9857" w:type="dxa"/>
            <w:gridSpan w:val="2"/>
            <w:shd w:val="clear" w:color="auto" w:fill="E0E0E0"/>
          </w:tcPr>
          <w:p w14:paraId="50AFE71F" w14:textId="77777777" w:rsidR="00FE0502" w:rsidRPr="008072F0" w:rsidRDefault="00FE0502" w:rsidP="00363450">
            <w:pPr>
              <w:pStyle w:val="TAL"/>
              <w:rPr>
                <w:b/>
              </w:rPr>
            </w:pPr>
            <w:r w:rsidRPr="008072F0">
              <w:rPr>
                <w:b/>
              </w:rPr>
              <w:t>TTCN-3 Record Type</w:t>
            </w:r>
          </w:p>
        </w:tc>
      </w:tr>
      <w:tr w:rsidR="00FE0502" w14:paraId="1808BF4F" w14:textId="77777777" w:rsidTr="00363450">
        <w:tc>
          <w:tcPr>
            <w:tcW w:w="1479" w:type="dxa"/>
            <w:tcBorders>
              <w:bottom w:val="single" w:sz="4" w:space="0" w:color="auto"/>
            </w:tcBorders>
            <w:shd w:val="clear" w:color="auto" w:fill="E0E0E0"/>
          </w:tcPr>
          <w:p w14:paraId="191B6290"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4AA0DB45" w14:textId="77777777" w:rsidR="00FE0502" w:rsidRPr="008072F0" w:rsidRDefault="00FE0502" w:rsidP="00363450">
            <w:pPr>
              <w:pStyle w:val="TAL"/>
              <w:rPr>
                <w:b/>
              </w:rPr>
            </w:pPr>
            <w:proofErr w:type="spellStart"/>
            <w:r w:rsidRPr="008072F0">
              <w:rPr>
                <w:b/>
              </w:rPr>
              <w:t>MCX_IPCAN_RRCConnectionRelease_Type</w:t>
            </w:r>
            <w:proofErr w:type="spellEnd"/>
          </w:p>
        </w:tc>
      </w:tr>
      <w:tr w:rsidR="00FE0502" w14:paraId="1EE1E789" w14:textId="77777777" w:rsidTr="00363450">
        <w:tc>
          <w:tcPr>
            <w:tcW w:w="1479" w:type="dxa"/>
            <w:tcBorders>
              <w:bottom w:val="double" w:sz="4" w:space="0" w:color="auto"/>
            </w:tcBorders>
            <w:shd w:val="clear" w:color="auto" w:fill="E0E0E0"/>
          </w:tcPr>
          <w:p w14:paraId="229FF9FD"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6E4632E7" w14:textId="77777777" w:rsidR="00FE0502" w:rsidRPr="008072F0" w:rsidRDefault="00FE0502" w:rsidP="00363450">
            <w:pPr>
              <w:pStyle w:val="TAL"/>
            </w:pPr>
            <w:proofErr w:type="spellStart"/>
            <w:r w:rsidRPr="008072F0">
              <w:t>Relase</w:t>
            </w:r>
            <w:proofErr w:type="spellEnd"/>
            <w:r w:rsidRPr="008072F0">
              <w:t xml:space="preserve"> RRC connection</w:t>
            </w:r>
          </w:p>
          <w:p w14:paraId="161BB983" w14:textId="77777777" w:rsidR="00FE0502" w:rsidRPr="008072F0" w:rsidRDefault="00FE0502" w:rsidP="00363450">
            <w:pPr>
              <w:pStyle w:val="TAL"/>
            </w:pPr>
            <w:proofErr w:type="spellStart"/>
            <w:r w:rsidRPr="008072F0">
              <w:t>CellId</w:t>
            </w:r>
            <w:proofErr w:type="spellEnd"/>
            <w:r w:rsidRPr="008072F0">
              <w:t xml:space="preserve"> : cell id of the cell</w:t>
            </w:r>
          </w:p>
          <w:p w14:paraId="40A89827" w14:textId="77777777" w:rsidR="00FE0502" w:rsidRPr="008072F0" w:rsidRDefault="00FE0502" w:rsidP="00363450">
            <w:pPr>
              <w:pStyle w:val="TAL"/>
            </w:pPr>
            <w:r w:rsidRPr="008072F0">
              <w:t xml:space="preserve">Reference implementation: </w:t>
            </w:r>
            <w:proofErr w:type="spellStart"/>
            <w:r w:rsidRPr="008072F0">
              <w:t>f_EUTRA_RRC_ConnectionRelease</w:t>
            </w:r>
            <w:proofErr w:type="spellEnd"/>
          </w:p>
        </w:tc>
      </w:tr>
    </w:tbl>
    <w:p w14:paraId="5B7C44AA" w14:textId="77777777" w:rsidR="00FE0502" w:rsidRDefault="00FE0502" w:rsidP="00FE0502"/>
    <w:p w14:paraId="49631C0D" w14:textId="77777777" w:rsidR="00FE0502" w:rsidRDefault="00FE0502" w:rsidP="00FE0502">
      <w:pPr>
        <w:pStyle w:val="TH"/>
      </w:pPr>
      <w:proofErr w:type="spellStart"/>
      <w:r>
        <w:t>MCX_IPCAN_Release_Type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526F6527" w14:textId="77777777" w:rsidTr="00363450">
        <w:tc>
          <w:tcPr>
            <w:tcW w:w="9857" w:type="dxa"/>
            <w:gridSpan w:val="2"/>
            <w:shd w:val="clear" w:color="auto" w:fill="E0E0E0"/>
          </w:tcPr>
          <w:p w14:paraId="7A3806F2" w14:textId="77777777" w:rsidR="00FE0502" w:rsidRPr="008072F0" w:rsidRDefault="00FE0502" w:rsidP="00363450">
            <w:pPr>
              <w:pStyle w:val="TAL"/>
              <w:rPr>
                <w:b/>
              </w:rPr>
            </w:pPr>
            <w:r w:rsidRPr="008072F0">
              <w:rPr>
                <w:b/>
              </w:rPr>
              <w:t>TTCN-3 Record Type</w:t>
            </w:r>
          </w:p>
        </w:tc>
      </w:tr>
      <w:tr w:rsidR="00FE0502" w14:paraId="1C3686E4" w14:textId="77777777" w:rsidTr="00363450">
        <w:tc>
          <w:tcPr>
            <w:tcW w:w="1479" w:type="dxa"/>
            <w:tcBorders>
              <w:bottom w:val="single" w:sz="4" w:space="0" w:color="auto"/>
            </w:tcBorders>
            <w:shd w:val="clear" w:color="auto" w:fill="E0E0E0"/>
          </w:tcPr>
          <w:p w14:paraId="16887119"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0B677D17" w14:textId="77777777" w:rsidR="00FE0502" w:rsidRPr="008072F0" w:rsidRDefault="00FE0502" w:rsidP="00363450">
            <w:pPr>
              <w:pStyle w:val="TAL"/>
              <w:rPr>
                <w:b/>
              </w:rPr>
            </w:pPr>
            <w:proofErr w:type="spellStart"/>
            <w:r w:rsidRPr="008072F0">
              <w:rPr>
                <w:b/>
              </w:rPr>
              <w:t>MCX_IPCAN_Release_Type</w:t>
            </w:r>
            <w:proofErr w:type="spellEnd"/>
          </w:p>
        </w:tc>
      </w:tr>
      <w:tr w:rsidR="00FE0502" w14:paraId="1AE0505A" w14:textId="77777777" w:rsidTr="00363450">
        <w:tc>
          <w:tcPr>
            <w:tcW w:w="1479" w:type="dxa"/>
            <w:tcBorders>
              <w:bottom w:val="double" w:sz="4" w:space="0" w:color="auto"/>
            </w:tcBorders>
            <w:shd w:val="clear" w:color="auto" w:fill="E0E0E0"/>
          </w:tcPr>
          <w:p w14:paraId="72E1A0C2"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54E11AB3" w14:textId="77777777" w:rsidR="00FE0502" w:rsidRPr="008072F0" w:rsidRDefault="00FE0502" w:rsidP="00363450">
            <w:pPr>
              <w:pStyle w:val="TAL"/>
            </w:pPr>
            <w:r w:rsidRPr="008072F0">
              <w:t>Release all configuration at the system simulator;</w:t>
            </w:r>
          </w:p>
          <w:p w14:paraId="5ACA3857" w14:textId="77777777" w:rsidR="00FE0502" w:rsidRPr="008072F0" w:rsidRDefault="00FE0502" w:rsidP="00363450">
            <w:pPr>
              <w:pStyle w:val="TAL"/>
            </w:pPr>
            <w:proofErr w:type="spellStart"/>
            <w:r w:rsidRPr="008072F0">
              <w:t>CellId</w:t>
            </w:r>
            <w:proofErr w:type="spellEnd"/>
            <w:r w:rsidRPr="008072F0">
              <w:t xml:space="preserve"> : </w:t>
            </w:r>
            <w:proofErr w:type="spellStart"/>
            <w:r w:rsidRPr="008072F0">
              <w:t>eutra_Cell_NonSpecific</w:t>
            </w:r>
            <w:proofErr w:type="spellEnd"/>
          </w:p>
        </w:tc>
      </w:tr>
    </w:tbl>
    <w:p w14:paraId="2A775201" w14:textId="77777777" w:rsidR="00FE0502" w:rsidRDefault="00FE0502" w:rsidP="00FE0502"/>
    <w:p w14:paraId="3E91CAE1" w14:textId="77777777" w:rsidR="00FE0502" w:rsidRDefault="00FE0502" w:rsidP="00FE0502">
      <w:pPr>
        <w:pStyle w:val="TH"/>
      </w:pPr>
      <w:proofErr w:type="spellStart"/>
      <w:r>
        <w:t>MCX_IPCAN_SystemRequest_Type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59DA6CB7" w14:textId="77777777" w:rsidTr="00363450">
        <w:tc>
          <w:tcPr>
            <w:tcW w:w="9857" w:type="dxa"/>
            <w:gridSpan w:val="3"/>
            <w:shd w:val="clear" w:color="auto" w:fill="E0E0E0"/>
          </w:tcPr>
          <w:p w14:paraId="7A20DD65" w14:textId="77777777" w:rsidR="00FE0502" w:rsidRPr="008072F0" w:rsidRDefault="00FE0502" w:rsidP="00363450">
            <w:pPr>
              <w:pStyle w:val="TAL"/>
              <w:rPr>
                <w:b/>
              </w:rPr>
            </w:pPr>
            <w:r w:rsidRPr="008072F0">
              <w:rPr>
                <w:b/>
              </w:rPr>
              <w:t>TTCN-3 Union Type</w:t>
            </w:r>
          </w:p>
        </w:tc>
      </w:tr>
      <w:tr w:rsidR="00FE0502" w14:paraId="664F8515" w14:textId="77777777" w:rsidTr="00363450">
        <w:tc>
          <w:tcPr>
            <w:tcW w:w="1479" w:type="dxa"/>
            <w:tcBorders>
              <w:bottom w:val="single" w:sz="4" w:space="0" w:color="auto"/>
            </w:tcBorders>
            <w:shd w:val="clear" w:color="auto" w:fill="E0E0E0"/>
          </w:tcPr>
          <w:p w14:paraId="2B89A098"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59E2A136" w14:textId="77777777" w:rsidR="00FE0502" w:rsidRPr="008072F0" w:rsidRDefault="00FE0502" w:rsidP="00363450">
            <w:pPr>
              <w:pStyle w:val="TAL"/>
              <w:rPr>
                <w:b/>
              </w:rPr>
            </w:pPr>
            <w:proofErr w:type="spellStart"/>
            <w:r w:rsidRPr="008072F0">
              <w:rPr>
                <w:b/>
              </w:rPr>
              <w:t>MCX_IPCAN_SystemRequest_Type</w:t>
            </w:r>
            <w:proofErr w:type="spellEnd"/>
          </w:p>
        </w:tc>
      </w:tr>
      <w:tr w:rsidR="00FE0502" w14:paraId="4E7B691F" w14:textId="77777777" w:rsidTr="00363450">
        <w:tc>
          <w:tcPr>
            <w:tcW w:w="1479" w:type="dxa"/>
            <w:tcBorders>
              <w:bottom w:val="double" w:sz="4" w:space="0" w:color="auto"/>
            </w:tcBorders>
            <w:shd w:val="clear" w:color="auto" w:fill="E0E0E0"/>
          </w:tcPr>
          <w:p w14:paraId="13B1691F"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181A92B8" w14:textId="77777777" w:rsidR="00FE0502" w:rsidRPr="008072F0" w:rsidRDefault="00FE0502" w:rsidP="00363450">
            <w:pPr>
              <w:pStyle w:val="TAL"/>
            </w:pPr>
          </w:p>
        </w:tc>
      </w:tr>
      <w:tr w:rsidR="00FE0502" w14:paraId="458856C8" w14:textId="77777777" w:rsidTr="00363450">
        <w:tc>
          <w:tcPr>
            <w:tcW w:w="1479" w:type="dxa"/>
            <w:tcBorders>
              <w:top w:val="double" w:sz="4" w:space="0" w:color="auto"/>
            </w:tcBorders>
            <w:shd w:val="clear" w:color="auto" w:fill="auto"/>
          </w:tcPr>
          <w:p w14:paraId="6F7CA0A7" w14:textId="77777777" w:rsidR="00FE0502" w:rsidRPr="008072F0" w:rsidRDefault="00FE0502" w:rsidP="00363450">
            <w:pPr>
              <w:pStyle w:val="TAL"/>
            </w:pPr>
            <w:r w:rsidRPr="008072F0">
              <w:t>Init</w:t>
            </w:r>
          </w:p>
        </w:tc>
        <w:tc>
          <w:tcPr>
            <w:tcW w:w="2957" w:type="dxa"/>
            <w:tcBorders>
              <w:top w:val="double" w:sz="4" w:space="0" w:color="auto"/>
            </w:tcBorders>
            <w:shd w:val="clear" w:color="auto" w:fill="auto"/>
          </w:tcPr>
          <w:p w14:paraId="1B2C1112" w14:textId="77777777" w:rsidR="00FE0502" w:rsidRPr="008072F0" w:rsidRDefault="00FE0502" w:rsidP="00363450">
            <w:pPr>
              <w:pStyle w:val="TAL"/>
            </w:pPr>
            <w:hyperlink w:anchor="MCX_IPCAN_Init_Type" w:history="1">
              <w:proofErr w:type="spellStart"/>
              <w:r w:rsidRPr="008072F0">
                <w:rPr>
                  <w:rStyle w:val="Hyperlink"/>
                </w:rPr>
                <w:t>MCX_IPCAN_Init_Type</w:t>
              </w:r>
              <w:proofErr w:type="spellEnd"/>
            </w:hyperlink>
          </w:p>
        </w:tc>
        <w:tc>
          <w:tcPr>
            <w:tcW w:w="5421" w:type="dxa"/>
            <w:tcBorders>
              <w:top w:val="double" w:sz="4" w:space="0" w:color="auto"/>
            </w:tcBorders>
            <w:shd w:val="clear" w:color="auto" w:fill="auto"/>
          </w:tcPr>
          <w:p w14:paraId="04979052" w14:textId="77777777" w:rsidR="00FE0502" w:rsidRPr="008072F0" w:rsidRDefault="00FE0502" w:rsidP="00363450">
            <w:pPr>
              <w:pStyle w:val="TAL"/>
            </w:pPr>
          </w:p>
        </w:tc>
      </w:tr>
      <w:tr w:rsidR="00FE0502" w14:paraId="2FFC9714" w14:textId="77777777" w:rsidTr="00363450">
        <w:tc>
          <w:tcPr>
            <w:tcW w:w="1479" w:type="dxa"/>
            <w:shd w:val="clear" w:color="auto" w:fill="auto"/>
          </w:tcPr>
          <w:p w14:paraId="1A760AF4" w14:textId="77777777" w:rsidR="00FE0502" w:rsidRPr="008072F0" w:rsidRDefault="00FE0502" w:rsidP="00363450">
            <w:pPr>
              <w:pStyle w:val="TAL"/>
            </w:pPr>
            <w:proofErr w:type="spellStart"/>
            <w:r w:rsidRPr="008072F0">
              <w:t>CellConfig</w:t>
            </w:r>
            <w:proofErr w:type="spellEnd"/>
          </w:p>
        </w:tc>
        <w:tc>
          <w:tcPr>
            <w:tcW w:w="2957" w:type="dxa"/>
            <w:shd w:val="clear" w:color="auto" w:fill="auto"/>
          </w:tcPr>
          <w:p w14:paraId="3D8EF361" w14:textId="77777777" w:rsidR="00FE0502" w:rsidRPr="008072F0" w:rsidRDefault="00FE0502" w:rsidP="00363450">
            <w:pPr>
              <w:pStyle w:val="TAL"/>
            </w:pPr>
            <w:hyperlink w:anchor="MCX_IPCAN_CellConfig_Type" w:history="1">
              <w:proofErr w:type="spellStart"/>
              <w:r w:rsidRPr="008072F0">
                <w:rPr>
                  <w:rStyle w:val="Hyperlink"/>
                </w:rPr>
                <w:t>MCX_IPCAN_CellConfig_Type</w:t>
              </w:r>
              <w:proofErr w:type="spellEnd"/>
            </w:hyperlink>
          </w:p>
        </w:tc>
        <w:tc>
          <w:tcPr>
            <w:tcW w:w="5421" w:type="dxa"/>
            <w:shd w:val="clear" w:color="auto" w:fill="auto"/>
          </w:tcPr>
          <w:p w14:paraId="301BA7AE" w14:textId="77777777" w:rsidR="00FE0502" w:rsidRPr="008072F0" w:rsidRDefault="00FE0502" w:rsidP="00363450">
            <w:pPr>
              <w:pStyle w:val="TAL"/>
            </w:pPr>
          </w:p>
        </w:tc>
      </w:tr>
      <w:tr w:rsidR="00FE0502" w14:paraId="58AEBC83" w14:textId="77777777" w:rsidTr="00363450">
        <w:tc>
          <w:tcPr>
            <w:tcW w:w="1479" w:type="dxa"/>
            <w:shd w:val="clear" w:color="auto" w:fill="auto"/>
          </w:tcPr>
          <w:p w14:paraId="083C9E14" w14:textId="77777777" w:rsidR="00FE0502" w:rsidRPr="008072F0" w:rsidRDefault="00FE0502" w:rsidP="00363450">
            <w:pPr>
              <w:pStyle w:val="TAL"/>
            </w:pPr>
            <w:proofErr w:type="spellStart"/>
            <w:r w:rsidRPr="008072F0">
              <w:t>CellPower</w:t>
            </w:r>
            <w:proofErr w:type="spellEnd"/>
          </w:p>
        </w:tc>
        <w:tc>
          <w:tcPr>
            <w:tcW w:w="2957" w:type="dxa"/>
            <w:shd w:val="clear" w:color="auto" w:fill="auto"/>
          </w:tcPr>
          <w:p w14:paraId="18892781" w14:textId="77777777" w:rsidR="00FE0502" w:rsidRPr="008072F0" w:rsidRDefault="00FE0502" w:rsidP="00363450">
            <w:pPr>
              <w:pStyle w:val="TAL"/>
            </w:pPr>
            <w:hyperlink w:anchor="MCX_IPCAN_CellPower_Type" w:history="1">
              <w:proofErr w:type="spellStart"/>
              <w:r w:rsidRPr="008072F0">
                <w:rPr>
                  <w:rStyle w:val="Hyperlink"/>
                </w:rPr>
                <w:t>MCX_IPCAN_CellPower_Type</w:t>
              </w:r>
              <w:proofErr w:type="spellEnd"/>
            </w:hyperlink>
          </w:p>
        </w:tc>
        <w:tc>
          <w:tcPr>
            <w:tcW w:w="5421" w:type="dxa"/>
            <w:shd w:val="clear" w:color="auto" w:fill="auto"/>
          </w:tcPr>
          <w:p w14:paraId="60BD4937" w14:textId="77777777" w:rsidR="00FE0502" w:rsidRPr="008072F0" w:rsidRDefault="00FE0502" w:rsidP="00363450">
            <w:pPr>
              <w:pStyle w:val="TAL"/>
            </w:pPr>
          </w:p>
        </w:tc>
      </w:tr>
      <w:tr w:rsidR="00FE0502" w14:paraId="6EFEB13A" w14:textId="77777777" w:rsidTr="00363450">
        <w:tc>
          <w:tcPr>
            <w:tcW w:w="1479" w:type="dxa"/>
            <w:shd w:val="clear" w:color="auto" w:fill="auto"/>
          </w:tcPr>
          <w:p w14:paraId="4282DF42" w14:textId="77777777" w:rsidR="00FE0502" w:rsidRPr="008072F0" w:rsidRDefault="00FE0502" w:rsidP="00363450">
            <w:pPr>
              <w:pStyle w:val="TAL"/>
            </w:pPr>
            <w:proofErr w:type="spellStart"/>
            <w:r w:rsidRPr="008072F0">
              <w:t>InitialRegistration</w:t>
            </w:r>
            <w:proofErr w:type="spellEnd"/>
          </w:p>
        </w:tc>
        <w:tc>
          <w:tcPr>
            <w:tcW w:w="2957" w:type="dxa"/>
            <w:shd w:val="clear" w:color="auto" w:fill="auto"/>
          </w:tcPr>
          <w:p w14:paraId="31BBAF82" w14:textId="77777777" w:rsidR="00FE0502" w:rsidRPr="008072F0" w:rsidRDefault="00FE0502" w:rsidP="00363450">
            <w:pPr>
              <w:pStyle w:val="TAL"/>
            </w:pPr>
            <w:hyperlink w:anchor="MCX_IPCAN_InitialRegistration_Type" w:history="1">
              <w:proofErr w:type="spellStart"/>
              <w:r w:rsidRPr="008072F0">
                <w:rPr>
                  <w:rStyle w:val="Hyperlink"/>
                </w:rPr>
                <w:t>MCX_IPCAN_InitialRegistration_Type</w:t>
              </w:r>
              <w:proofErr w:type="spellEnd"/>
            </w:hyperlink>
          </w:p>
        </w:tc>
        <w:tc>
          <w:tcPr>
            <w:tcW w:w="5421" w:type="dxa"/>
            <w:shd w:val="clear" w:color="auto" w:fill="auto"/>
          </w:tcPr>
          <w:p w14:paraId="0848E17A" w14:textId="77777777" w:rsidR="00FE0502" w:rsidRPr="008072F0" w:rsidRDefault="00FE0502" w:rsidP="00363450">
            <w:pPr>
              <w:pStyle w:val="TAL"/>
            </w:pPr>
          </w:p>
        </w:tc>
      </w:tr>
      <w:tr w:rsidR="00FE0502" w14:paraId="2AF4B2DE" w14:textId="77777777" w:rsidTr="00363450">
        <w:tc>
          <w:tcPr>
            <w:tcW w:w="1479" w:type="dxa"/>
            <w:shd w:val="clear" w:color="auto" w:fill="auto"/>
          </w:tcPr>
          <w:p w14:paraId="3BE1E8D8" w14:textId="77777777" w:rsidR="00FE0502" w:rsidRPr="008072F0" w:rsidRDefault="00FE0502" w:rsidP="00363450">
            <w:pPr>
              <w:pStyle w:val="TAL"/>
            </w:pPr>
            <w:proofErr w:type="spellStart"/>
            <w:r w:rsidRPr="008072F0">
              <w:t>AdditionalRegistrationMCX</w:t>
            </w:r>
            <w:proofErr w:type="spellEnd"/>
          </w:p>
        </w:tc>
        <w:tc>
          <w:tcPr>
            <w:tcW w:w="2957" w:type="dxa"/>
            <w:shd w:val="clear" w:color="auto" w:fill="auto"/>
          </w:tcPr>
          <w:p w14:paraId="64AE7A29" w14:textId="77777777" w:rsidR="00FE0502" w:rsidRPr="008072F0" w:rsidRDefault="00FE0502" w:rsidP="00363450">
            <w:pPr>
              <w:pStyle w:val="TAL"/>
            </w:pPr>
            <w:hyperlink w:anchor="MCX_IPCAN_AdditionalRegistrationMCX_Type" w:history="1">
              <w:proofErr w:type="spellStart"/>
              <w:r w:rsidRPr="008072F0">
                <w:rPr>
                  <w:rStyle w:val="Hyperlink"/>
                </w:rPr>
                <w:t>MCX_IPCAN_AdditionalRegistrationMCX_Type</w:t>
              </w:r>
              <w:proofErr w:type="spellEnd"/>
            </w:hyperlink>
          </w:p>
        </w:tc>
        <w:tc>
          <w:tcPr>
            <w:tcW w:w="5421" w:type="dxa"/>
            <w:shd w:val="clear" w:color="auto" w:fill="auto"/>
          </w:tcPr>
          <w:p w14:paraId="149172FB" w14:textId="77777777" w:rsidR="00FE0502" w:rsidRPr="008072F0" w:rsidRDefault="00FE0502" w:rsidP="00363450">
            <w:pPr>
              <w:pStyle w:val="TAL"/>
            </w:pPr>
          </w:p>
        </w:tc>
      </w:tr>
      <w:tr w:rsidR="00FE0502" w14:paraId="7983334B" w14:textId="77777777" w:rsidTr="00363450">
        <w:tc>
          <w:tcPr>
            <w:tcW w:w="1479" w:type="dxa"/>
            <w:shd w:val="clear" w:color="auto" w:fill="auto"/>
          </w:tcPr>
          <w:p w14:paraId="087EC485" w14:textId="77777777" w:rsidR="00FE0502" w:rsidRPr="008072F0" w:rsidRDefault="00FE0502" w:rsidP="00363450">
            <w:pPr>
              <w:pStyle w:val="TAL"/>
            </w:pPr>
            <w:proofErr w:type="spellStart"/>
            <w:r w:rsidRPr="008072F0">
              <w:t>RRCConnectionSetupMO</w:t>
            </w:r>
            <w:proofErr w:type="spellEnd"/>
          </w:p>
        </w:tc>
        <w:tc>
          <w:tcPr>
            <w:tcW w:w="2957" w:type="dxa"/>
            <w:shd w:val="clear" w:color="auto" w:fill="auto"/>
          </w:tcPr>
          <w:p w14:paraId="0245DBF1" w14:textId="77777777" w:rsidR="00FE0502" w:rsidRPr="008072F0" w:rsidRDefault="00FE0502" w:rsidP="00363450">
            <w:pPr>
              <w:pStyle w:val="TAL"/>
            </w:pPr>
            <w:hyperlink w:anchor="MCX_IPCAN_RRCConnectionSetupMO_Type" w:history="1">
              <w:proofErr w:type="spellStart"/>
              <w:r w:rsidRPr="008072F0">
                <w:rPr>
                  <w:rStyle w:val="Hyperlink"/>
                </w:rPr>
                <w:t>MCX_IPCAN_RRCConnectionSetupMO_Type</w:t>
              </w:r>
              <w:proofErr w:type="spellEnd"/>
            </w:hyperlink>
          </w:p>
        </w:tc>
        <w:tc>
          <w:tcPr>
            <w:tcW w:w="5421" w:type="dxa"/>
            <w:shd w:val="clear" w:color="auto" w:fill="auto"/>
          </w:tcPr>
          <w:p w14:paraId="4D1353D0" w14:textId="77777777" w:rsidR="00FE0502" w:rsidRPr="008072F0" w:rsidRDefault="00FE0502" w:rsidP="00363450">
            <w:pPr>
              <w:pStyle w:val="TAL"/>
            </w:pPr>
          </w:p>
        </w:tc>
      </w:tr>
      <w:tr w:rsidR="00FE0502" w14:paraId="4840FDE0" w14:textId="77777777" w:rsidTr="00363450">
        <w:tc>
          <w:tcPr>
            <w:tcW w:w="1479" w:type="dxa"/>
            <w:shd w:val="clear" w:color="auto" w:fill="auto"/>
          </w:tcPr>
          <w:p w14:paraId="3953C832" w14:textId="77777777" w:rsidR="00FE0502" w:rsidRPr="008072F0" w:rsidRDefault="00FE0502" w:rsidP="00363450">
            <w:pPr>
              <w:pStyle w:val="TAL"/>
            </w:pPr>
            <w:proofErr w:type="spellStart"/>
            <w:r w:rsidRPr="008072F0">
              <w:t>RRCConnectionSetupMT</w:t>
            </w:r>
            <w:proofErr w:type="spellEnd"/>
          </w:p>
        </w:tc>
        <w:tc>
          <w:tcPr>
            <w:tcW w:w="2957" w:type="dxa"/>
            <w:shd w:val="clear" w:color="auto" w:fill="auto"/>
          </w:tcPr>
          <w:p w14:paraId="5E33FB0E" w14:textId="77777777" w:rsidR="00FE0502" w:rsidRPr="008072F0" w:rsidRDefault="00FE0502" w:rsidP="00363450">
            <w:pPr>
              <w:pStyle w:val="TAL"/>
            </w:pPr>
            <w:hyperlink w:anchor="MCX_IPCAN_RRCConnectionSetupMT_Type" w:history="1">
              <w:proofErr w:type="spellStart"/>
              <w:r w:rsidRPr="008072F0">
                <w:rPr>
                  <w:rStyle w:val="Hyperlink"/>
                </w:rPr>
                <w:t>MCX_IPCAN_RRCConnectionSetupMT_Type</w:t>
              </w:r>
              <w:proofErr w:type="spellEnd"/>
            </w:hyperlink>
          </w:p>
        </w:tc>
        <w:tc>
          <w:tcPr>
            <w:tcW w:w="5421" w:type="dxa"/>
            <w:shd w:val="clear" w:color="auto" w:fill="auto"/>
          </w:tcPr>
          <w:p w14:paraId="0B334093" w14:textId="77777777" w:rsidR="00FE0502" w:rsidRPr="008072F0" w:rsidRDefault="00FE0502" w:rsidP="00363450">
            <w:pPr>
              <w:pStyle w:val="TAL"/>
            </w:pPr>
          </w:p>
        </w:tc>
      </w:tr>
      <w:tr w:rsidR="00FE0502" w14:paraId="30135C89" w14:textId="77777777" w:rsidTr="00363450">
        <w:tc>
          <w:tcPr>
            <w:tcW w:w="1479" w:type="dxa"/>
            <w:shd w:val="clear" w:color="auto" w:fill="auto"/>
          </w:tcPr>
          <w:p w14:paraId="0058563E" w14:textId="77777777" w:rsidR="00FE0502" w:rsidRPr="008072F0" w:rsidRDefault="00FE0502" w:rsidP="00363450">
            <w:pPr>
              <w:pStyle w:val="TAL"/>
            </w:pPr>
            <w:proofErr w:type="spellStart"/>
            <w:r w:rsidRPr="008072F0">
              <w:t>ActivateDedicatedEpsBearerMCX</w:t>
            </w:r>
            <w:proofErr w:type="spellEnd"/>
          </w:p>
        </w:tc>
        <w:tc>
          <w:tcPr>
            <w:tcW w:w="2957" w:type="dxa"/>
            <w:shd w:val="clear" w:color="auto" w:fill="auto"/>
          </w:tcPr>
          <w:p w14:paraId="57F13029" w14:textId="77777777" w:rsidR="00FE0502" w:rsidRPr="008072F0" w:rsidRDefault="00FE0502" w:rsidP="00363450">
            <w:pPr>
              <w:pStyle w:val="TAL"/>
            </w:pPr>
            <w:hyperlink w:anchor="MCX_IPCAN_ActivateDedicatedEpsBearerMCX_" w:history="1">
              <w:proofErr w:type="spellStart"/>
              <w:r w:rsidRPr="008072F0">
                <w:rPr>
                  <w:rStyle w:val="Hyperlink"/>
                </w:rPr>
                <w:t>MCX_IPCAN_ActivateDedicatedEpsBearerMCX_Type</w:t>
              </w:r>
              <w:proofErr w:type="spellEnd"/>
            </w:hyperlink>
          </w:p>
        </w:tc>
        <w:tc>
          <w:tcPr>
            <w:tcW w:w="5421" w:type="dxa"/>
            <w:shd w:val="clear" w:color="auto" w:fill="auto"/>
          </w:tcPr>
          <w:p w14:paraId="5AD1721B" w14:textId="77777777" w:rsidR="00FE0502" w:rsidRPr="008072F0" w:rsidRDefault="00FE0502" w:rsidP="00363450">
            <w:pPr>
              <w:pStyle w:val="TAL"/>
            </w:pPr>
          </w:p>
        </w:tc>
      </w:tr>
      <w:tr w:rsidR="00FE0502" w14:paraId="70F7B28E" w14:textId="77777777" w:rsidTr="00363450">
        <w:tc>
          <w:tcPr>
            <w:tcW w:w="1479" w:type="dxa"/>
            <w:shd w:val="clear" w:color="auto" w:fill="auto"/>
          </w:tcPr>
          <w:p w14:paraId="71D1CEBB" w14:textId="77777777" w:rsidR="00FE0502" w:rsidRPr="008072F0" w:rsidRDefault="00FE0502" w:rsidP="00363450">
            <w:pPr>
              <w:pStyle w:val="TAL"/>
            </w:pPr>
            <w:proofErr w:type="spellStart"/>
            <w:r w:rsidRPr="008072F0">
              <w:t>DeactivateDedicatedEpsBearerMCX</w:t>
            </w:r>
            <w:proofErr w:type="spellEnd"/>
          </w:p>
        </w:tc>
        <w:tc>
          <w:tcPr>
            <w:tcW w:w="2957" w:type="dxa"/>
            <w:shd w:val="clear" w:color="auto" w:fill="auto"/>
          </w:tcPr>
          <w:p w14:paraId="18F4C968" w14:textId="77777777" w:rsidR="00FE0502" w:rsidRPr="008072F0" w:rsidRDefault="00FE0502" w:rsidP="00363450">
            <w:pPr>
              <w:pStyle w:val="TAL"/>
            </w:pPr>
            <w:hyperlink w:anchor="MCX_IPCAN___ctivateDedicatedEpsBearerMCX" w:history="1">
              <w:proofErr w:type="spellStart"/>
              <w:r w:rsidRPr="008072F0">
                <w:rPr>
                  <w:rStyle w:val="Hyperlink"/>
                </w:rPr>
                <w:t>MCX_IPCAN_DeactivateDedicatedEpsBearerMCX_Type</w:t>
              </w:r>
              <w:proofErr w:type="spellEnd"/>
            </w:hyperlink>
          </w:p>
        </w:tc>
        <w:tc>
          <w:tcPr>
            <w:tcW w:w="5421" w:type="dxa"/>
            <w:shd w:val="clear" w:color="auto" w:fill="auto"/>
          </w:tcPr>
          <w:p w14:paraId="01DF5CCC" w14:textId="77777777" w:rsidR="00FE0502" w:rsidRPr="008072F0" w:rsidRDefault="00FE0502" w:rsidP="00363450">
            <w:pPr>
              <w:pStyle w:val="TAL"/>
            </w:pPr>
          </w:p>
        </w:tc>
      </w:tr>
      <w:tr w:rsidR="00FE0502" w14:paraId="255B9064" w14:textId="77777777" w:rsidTr="00363450">
        <w:tc>
          <w:tcPr>
            <w:tcW w:w="1479" w:type="dxa"/>
            <w:shd w:val="clear" w:color="auto" w:fill="auto"/>
          </w:tcPr>
          <w:p w14:paraId="6989F77C" w14:textId="77777777" w:rsidR="00FE0502" w:rsidRPr="008072F0" w:rsidRDefault="00FE0502" w:rsidP="00363450">
            <w:pPr>
              <w:pStyle w:val="TAL"/>
            </w:pPr>
            <w:proofErr w:type="spellStart"/>
            <w:r w:rsidRPr="008072F0">
              <w:t>RRCConnectionRelease</w:t>
            </w:r>
            <w:proofErr w:type="spellEnd"/>
          </w:p>
        </w:tc>
        <w:tc>
          <w:tcPr>
            <w:tcW w:w="2957" w:type="dxa"/>
            <w:shd w:val="clear" w:color="auto" w:fill="auto"/>
          </w:tcPr>
          <w:p w14:paraId="6CE8313A" w14:textId="77777777" w:rsidR="00FE0502" w:rsidRPr="008072F0" w:rsidRDefault="00FE0502" w:rsidP="00363450">
            <w:pPr>
              <w:pStyle w:val="TAL"/>
            </w:pPr>
            <w:hyperlink w:anchor="MCX_IPCAN_RRCConnectionRelease_Type" w:history="1">
              <w:proofErr w:type="spellStart"/>
              <w:r w:rsidRPr="008072F0">
                <w:rPr>
                  <w:rStyle w:val="Hyperlink"/>
                </w:rPr>
                <w:t>MCX_IPCAN_RRCConnectionRelease_Type</w:t>
              </w:r>
              <w:proofErr w:type="spellEnd"/>
            </w:hyperlink>
          </w:p>
        </w:tc>
        <w:tc>
          <w:tcPr>
            <w:tcW w:w="5421" w:type="dxa"/>
            <w:shd w:val="clear" w:color="auto" w:fill="auto"/>
          </w:tcPr>
          <w:p w14:paraId="22B56E77" w14:textId="77777777" w:rsidR="00FE0502" w:rsidRPr="008072F0" w:rsidRDefault="00FE0502" w:rsidP="00363450">
            <w:pPr>
              <w:pStyle w:val="TAL"/>
            </w:pPr>
          </w:p>
        </w:tc>
      </w:tr>
      <w:tr w:rsidR="00FE0502" w14:paraId="35681E8D" w14:textId="77777777" w:rsidTr="00363450">
        <w:tc>
          <w:tcPr>
            <w:tcW w:w="1479" w:type="dxa"/>
            <w:shd w:val="clear" w:color="auto" w:fill="auto"/>
          </w:tcPr>
          <w:p w14:paraId="44BF18E8" w14:textId="77777777" w:rsidR="00FE0502" w:rsidRPr="008072F0" w:rsidRDefault="00FE0502" w:rsidP="00363450">
            <w:pPr>
              <w:pStyle w:val="TAL"/>
            </w:pPr>
            <w:r w:rsidRPr="008072F0">
              <w:t>Release</w:t>
            </w:r>
          </w:p>
        </w:tc>
        <w:tc>
          <w:tcPr>
            <w:tcW w:w="2957" w:type="dxa"/>
            <w:shd w:val="clear" w:color="auto" w:fill="auto"/>
          </w:tcPr>
          <w:p w14:paraId="722B482E" w14:textId="77777777" w:rsidR="00FE0502" w:rsidRPr="008072F0" w:rsidRDefault="00FE0502" w:rsidP="00363450">
            <w:pPr>
              <w:pStyle w:val="TAL"/>
            </w:pPr>
            <w:hyperlink w:anchor="MCX_IPCAN_Release_Type" w:history="1">
              <w:proofErr w:type="spellStart"/>
              <w:r w:rsidRPr="008072F0">
                <w:rPr>
                  <w:rStyle w:val="Hyperlink"/>
                </w:rPr>
                <w:t>MCX_IPCAN_Release_Type</w:t>
              </w:r>
              <w:proofErr w:type="spellEnd"/>
            </w:hyperlink>
          </w:p>
        </w:tc>
        <w:tc>
          <w:tcPr>
            <w:tcW w:w="5421" w:type="dxa"/>
            <w:shd w:val="clear" w:color="auto" w:fill="auto"/>
          </w:tcPr>
          <w:p w14:paraId="017D0CFE" w14:textId="77777777" w:rsidR="00FE0502" w:rsidRPr="008072F0" w:rsidRDefault="00FE0502" w:rsidP="00363450">
            <w:pPr>
              <w:pStyle w:val="TAL"/>
            </w:pPr>
          </w:p>
        </w:tc>
      </w:tr>
    </w:tbl>
    <w:p w14:paraId="7668DC7D" w14:textId="77777777" w:rsidR="00FE0502" w:rsidRDefault="00FE0502" w:rsidP="00FE0502"/>
    <w:p w14:paraId="2FDFA7D7" w14:textId="77777777" w:rsidR="00FE0502" w:rsidRDefault="00FE0502" w:rsidP="00FE0502">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752A0D8E" w14:textId="77777777" w:rsidTr="00363450">
        <w:tc>
          <w:tcPr>
            <w:tcW w:w="9857" w:type="dxa"/>
            <w:gridSpan w:val="4"/>
            <w:shd w:val="clear" w:color="auto" w:fill="E0E0E0"/>
          </w:tcPr>
          <w:p w14:paraId="3236A378" w14:textId="77777777" w:rsidR="00FE0502" w:rsidRPr="008072F0" w:rsidRDefault="00FE0502" w:rsidP="00363450">
            <w:pPr>
              <w:pStyle w:val="TAL"/>
              <w:rPr>
                <w:b/>
              </w:rPr>
            </w:pPr>
            <w:r w:rsidRPr="008072F0">
              <w:rPr>
                <w:b/>
              </w:rPr>
              <w:t>TTCN-3 Record Type</w:t>
            </w:r>
          </w:p>
        </w:tc>
      </w:tr>
      <w:tr w:rsidR="00FE0502" w14:paraId="1EAEC4AF" w14:textId="77777777" w:rsidTr="00363450">
        <w:tc>
          <w:tcPr>
            <w:tcW w:w="1479" w:type="dxa"/>
            <w:tcBorders>
              <w:bottom w:val="single" w:sz="4" w:space="0" w:color="auto"/>
            </w:tcBorders>
            <w:shd w:val="clear" w:color="auto" w:fill="E0E0E0"/>
          </w:tcPr>
          <w:p w14:paraId="6956EE0E"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46F77776" w14:textId="77777777" w:rsidR="00FE0502" w:rsidRPr="008072F0" w:rsidRDefault="00FE0502" w:rsidP="00363450">
            <w:pPr>
              <w:pStyle w:val="TAL"/>
              <w:rPr>
                <w:b/>
              </w:rPr>
            </w:pPr>
            <w:r w:rsidRPr="008072F0">
              <w:rPr>
                <w:b/>
              </w:rPr>
              <w:t>MCX_IPCAN_SYSTEM_CTRL_REQ</w:t>
            </w:r>
          </w:p>
        </w:tc>
      </w:tr>
      <w:tr w:rsidR="00FE0502" w14:paraId="6D8B88C5" w14:textId="77777777" w:rsidTr="00363450">
        <w:tc>
          <w:tcPr>
            <w:tcW w:w="1479" w:type="dxa"/>
            <w:tcBorders>
              <w:bottom w:val="double" w:sz="4" w:space="0" w:color="auto"/>
            </w:tcBorders>
            <w:shd w:val="clear" w:color="auto" w:fill="E0E0E0"/>
          </w:tcPr>
          <w:p w14:paraId="31BC26BF"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1A273792" w14:textId="77777777" w:rsidR="00FE0502" w:rsidRPr="008072F0" w:rsidRDefault="00FE0502" w:rsidP="00363450">
            <w:pPr>
              <w:pStyle w:val="TAL"/>
            </w:pPr>
          </w:p>
        </w:tc>
      </w:tr>
      <w:tr w:rsidR="00FE0502" w14:paraId="60B93CA0" w14:textId="77777777" w:rsidTr="00363450">
        <w:tc>
          <w:tcPr>
            <w:tcW w:w="1479" w:type="dxa"/>
            <w:tcBorders>
              <w:top w:val="double" w:sz="4" w:space="0" w:color="auto"/>
            </w:tcBorders>
            <w:shd w:val="clear" w:color="auto" w:fill="auto"/>
          </w:tcPr>
          <w:p w14:paraId="1D0AD844" w14:textId="77777777" w:rsidR="00FE0502" w:rsidRPr="008072F0" w:rsidRDefault="00FE0502" w:rsidP="00363450">
            <w:pPr>
              <w:pStyle w:val="TAL"/>
            </w:pPr>
            <w:r w:rsidRPr="008072F0">
              <w:t>Common</w:t>
            </w:r>
          </w:p>
        </w:tc>
        <w:tc>
          <w:tcPr>
            <w:tcW w:w="2464" w:type="dxa"/>
            <w:tcBorders>
              <w:top w:val="double" w:sz="4" w:space="0" w:color="auto"/>
            </w:tcBorders>
            <w:shd w:val="clear" w:color="auto" w:fill="auto"/>
          </w:tcPr>
          <w:p w14:paraId="4417755B" w14:textId="77777777" w:rsidR="00FE0502" w:rsidRPr="008072F0" w:rsidRDefault="00FE0502" w:rsidP="00363450">
            <w:pPr>
              <w:pStyle w:val="TAL"/>
            </w:pPr>
            <w:hyperlink w:anchor="MCX_IPCAN_ASP_CommonReqPart_Type" w:history="1">
              <w:proofErr w:type="spellStart"/>
              <w:r w:rsidRPr="008072F0">
                <w:rPr>
                  <w:rStyle w:val="Hyperlink"/>
                </w:rPr>
                <w:t>MCX_IPCAN_ASP_CommonReqPart_Type</w:t>
              </w:r>
              <w:proofErr w:type="spellEnd"/>
            </w:hyperlink>
          </w:p>
        </w:tc>
        <w:tc>
          <w:tcPr>
            <w:tcW w:w="493" w:type="dxa"/>
            <w:tcBorders>
              <w:top w:val="double" w:sz="4" w:space="0" w:color="auto"/>
            </w:tcBorders>
            <w:shd w:val="clear" w:color="auto" w:fill="auto"/>
          </w:tcPr>
          <w:p w14:paraId="52FDF6EE" w14:textId="77777777" w:rsidR="00FE0502" w:rsidRPr="008072F0" w:rsidRDefault="00FE0502" w:rsidP="00363450">
            <w:pPr>
              <w:pStyle w:val="TAL"/>
            </w:pPr>
          </w:p>
        </w:tc>
        <w:tc>
          <w:tcPr>
            <w:tcW w:w="5421" w:type="dxa"/>
            <w:tcBorders>
              <w:top w:val="double" w:sz="4" w:space="0" w:color="auto"/>
            </w:tcBorders>
            <w:shd w:val="clear" w:color="auto" w:fill="auto"/>
          </w:tcPr>
          <w:p w14:paraId="73F6DE40" w14:textId="77777777" w:rsidR="00FE0502" w:rsidRPr="008072F0" w:rsidRDefault="00FE0502" w:rsidP="00363450">
            <w:pPr>
              <w:pStyle w:val="TAL"/>
            </w:pPr>
          </w:p>
        </w:tc>
      </w:tr>
      <w:tr w:rsidR="00FE0502" w14:paraId="0E6E296E" w14:textId="77777777" w:rsidTr="00363450">
        <w:tc>
          <w:tcPr>
            <w:tcW w:w="1479" w:type="dxa"/>
            <w:shd w:val="clear" w:color="auto" w:fill="auto"/>
          </w:tcPr>
          <w:p w14:paraId="3D57BE3C" w14:textId="77777777" w:rsidR="00FE0502" w:rsidRPr="008072F0" w:rsidRDefault="00FE0502" w:rsidP="00363450">
            <w:pPr>
              <w:pStyle w:val="TAL"/>
            </w:pPr>
            <w:r w:rsidRPr="008072F0">
              <w:t>Request</w:t>
            </w:r>
          </w:p>
        </w:tc>
        <w:tc>
          <w:tcPr>
            <w:tcW w:w="2464" w:type="dxa"/>
            <w:shd w:val="clear" w:color="auto" w:fill="auto"/>
          </w:tcPr>
          <w:p w14:paraId="6A29E427" w14:textId="77777777" w:rsidR="00FE0502" w:rsidRPr="008072F0" w:rsidRDefault="00FE0502" w:rsidP="00363450">
            <w:pPr>
              <w:pStyle w:val="TAL"/>
            </w:pPr>
            <w:hyperlink w:anchor="MCX_IPCAN_SystemRequest_Type" w:history="1">
              <w:proofErr w:type="spellStart"/>
              <w:r w:rsidRPr="008072F0">
                <w:rPr>
                  <w:rStyle w:val="Hyperlink"/>
                </w:rPr>
                <w:t>MCX_IPCAN_SystemRequest_Type</w:t>
              </w:r>
              <w:proofErr w:type="spellEnd"/>
            </w:hyperlink>
          </w:p>
        </w:tc>
        <w:tc>
          <w:tcPr>
            <w:tcW w:w="493" w:type="dxa"/>
            <w:shd w:val="clear" w:color="auto" w:fill="auto"/>
          </w:tcPr>
          <w:p w14:paraId="64229CA2" w14:textId="77777777" w:rsidR="00FE0502" w:rsidRPr="008072F0" w:rsidRDefault="00FE0502" w:rsidP="00363450">
            <w:pPr>
              <w:pStyle w:val="TAL"/>
            </w:pPr>
          </w:p>
        </w:tc>
        <w:tc>
          <w:tcPr>
            <w:tcW w:w="5421" w:type="dxa"/>
            <w:shd w:val="clear" w:color="auto" w:fill="auto"/>
          </w:tcPr>
          <w:p w14:paraId="1EDFE558" w14:textId="77777777" w:rsidR="00FE0502" w:rsidRPr="008072F0" w:rsidRDefault="00FE0502" w:rsidP="00363450">
            <w:pPr>
              <w:pStyle w:val="TAL"/>
            </w:pPr>
          </w:p>
        </w:tc>
      </w:tr>
    </w:tbl>
    <w:p w14:paraId="333806E0" w14:textId="77777777" w:rsidR="00FE0502" w:rsidRDefault="00FE0502" w:rsidP="00FE0502"/>
    <w:p w14:paraId="076C95C5" w14:textId="77777777" w:rsidR="00FE0502" w:rsidRDefault="00FE0502" w:rsidP="00FE0502">
      <w:pPr>
        <w:pStyle w:val="TH"/>
      </w:pPr>
      <w:proofErr w:type="spellStart"/>
      <w:r>
        <w:t>MCX_IPCAN_InitConfirmation_Type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69986D16" w14:textId="77777777" w:rsidTr="00363450">
        <w:tc>
          <w:tcPr>
            <w:tcW w:w="9857" w:type="dxa"/>
            <w:gridSpan w:val="4"/>
            <w:shd w:val="clear" w:color="auto" w:fill="E0E0E0"/>
          </w:tcPr>
          <w:p w14:paraId="6BBA6A99" w14:textId="77777777" w:rsidR="00FE0502" w:rsidRPr="008072F0" w:rsidRDefault="00FE0502" w:rsidP="00363450">
            <w:pPr>
              <w:pStyle w:val="TAL"/>
              <w:rPr>
                <w:b/>
              </w:rPr>
            </w:pPr>
            <w:r w:rsidRPr="008072F0">
              <w:rPr>
                <w:b/>
              </w:rPr>
              <w:t>TTCN-3 Record Type</w:t>
            </w:r>
          </w:p>
        </w:tc>
      </w:tr>
      <w:tr w:rsidR="00FE0502" w14:paraId="03B2951F" w14:textId="77777777" w:rsidTr="00363450">
        <w:tc>
          <w:tcPr>
            <w:tcW w:w="1479" w:type="dxa"/>
            <w:tcBorders>
              <w:bottom w:val="single" w:sz="4" w:space="0" w:color="auto"/>
            </w:tcBorders>
            <w:shd w:val="clear" w:color="auto" w:fill="E0E0E0"/>
          </w:tcPr>
          <w:p w14:paraId="179DC86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1B1EB280" w14:textId="77777777" w:rsidR="00FE0502" w:rsidRPr="008072F0" w:rsidRDefault="00FE0502" w:rsidP="00363450">
            <w:pPr>
              <w:pStyle w:val="TAL"/>
              <w:rPr>
                <w:b/>
              </w:rPr>
            </w:pPr>
            <w:proofErr w:type="spellStart"/>
            <w:r w:rsidRPr="008072F0">
              <w:rPr>
                <w:b/>
              </w:rPr>
              <w:t>MCX_IPCAN_InitConfirmation_Type</w:t>
            </w:r>
            <w:proofErr w:type="spellEnd"/>
          </w:p>
        </w:tc>
      </w:tr>
      <w:tr w:rsidR="00FE0502" w14:paraId="0F71804C" w14:textId="77777777" w:rsidTr="00363450">
        <w:tc>
          <w:tcPr>
            <w:tcW w:w="1479" w:type="dxa"/>
            <w:tcBorders>
              <w:bottom w:val="double" w:sz="4" w:space="0" w:color="auto"/>
            </w:tcBorders>
            <w:shd w:val="clear" w:color="auto" w:fill="E0E0E0"/>
          </w:tcPr>
          <w:p w14:paraId="750F77B6"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6D707CD2" w14:textId="77777777" w:rsidR="00FE0502" w:rsidRPr="008072F0" w:rsidRDefault="00FE0502" w:rsidP="00363450">
            <w:pPr>
              <w:pStyle w:val="TAL"/>
            </w:pPr>
          </w:p>
        </w:tc>
      </w:tr>
      <w:tr w:rsidR="00FE0502" w14:paraId="42A93A22" w14:textId="77777777" w:rsidTr="00363450">
        <w:tc>
          <w:tcPr>
            <w:tcW w:w="1479" w:type="dxa"/>
            <w:tcBorders>
              <w:top w:val="double" w:sz="4" w:space="0" w:color="auto"/>
            </w:tcBorders>
            <w:shd w:val="clear" w:color="auto" w:fill="auto"/>
          </w:tcPr>
          <w:p w14:paraId="1053AEC4" w14:textId="77777777" w:rsidR="00FE0502" w:rsidRPr="008072F0" w:rsidRDefault="00FE0502" w:rsidP="00363450">
            <w:pPr>
              <w:pStyle w:val="TAL"/>
            </w:pPr>
            <w:proofErr w:type="spellStart"/>
            <w:r w:rsidRPr="008072F0">
              <w:t>RanType</w:t>
            </w:r>
            <w:proofErr w:type="spellEnd"/>
          </w:p>
        </w:tc>
        <w:tc>
          <w:tcPr>
            <w:tcW w:w="2464" w:type="dxa"/>
            <w:tcBorders>
              <w:top w:val="double" w:sz="4" w:space="0" w:color="auto"/>
            </w:tcBorders>
            <w:shd w:val="clear" w:color="auto" w:fill="auto"/>
          </w:tcPr>
          <w:p w14:paraId="75644FCB" w14:textId="77777777" w:rsidR="00FE0502" w:rsidRPr="008072F0" w:rsidRDefault="00FE0502" w:rsidP="00363450">
            <w:pPr>
              <w:pStyle w:val="TAL"/>
            </w:pPr>
            <w:hyperlink w:anchor="IPCAN_RAN_Type" w:history="1">
              <w:proofErr w:type="spellStart"/>
              <w:r w:rsidRPr="008072F0">
                <w:rPr>
                  <w:rStyle w:val="Hyperlink"/>
                </w:rPr>
                <w:t>IPCAN_RAN_Type</w:t>
              </w:r>
              <w:proofErr w:type="spellEnd"/>
            </w:hyperlink>
          </w:p>
        </w:tc>
        <w:tc>
          <w:tcPr>
            <w:tcW w:w="493" w:type="dxa"/>
            <w:tcBorders>
              <w:top w:val="double" w:sz="4" w:space="0" w:color="auto"/>
            </w:tcBorders>
            <w:shd w:val="clear" w:color="auto" w:fill="auto"/>
          </w:tcPr>
          <w:p w14:paraId="24562099" w14:textId="77777777" w:rsidR="00FE0502" w:rsidRPr="008072F0" w:rsidRDefault="00FE0502" w:rsidP="00363450">
            <w:pPr>
              <w:pStyle w:val="TAL"/>
            </w:pPr>
          </w:p>
        </w:tc>
        <w:tc>
          <w:tcPr>
            <w:tcW w:w="5421" w:type="dxa"/>
            <w:tcBorders>
              <w:top w:val="double" w:sz="4" w:space="0" w:color="auto"/>
            </w:tcBorders>
            <w:shd w:val="clear" w:color="auto" w:fill="auto"/>
          </w:tcPr>
          <w:p w14:paraId="172D5F2F" w14:textId="77777777" w:rsidR="00FE0502" w:rsidRPr="008072F0" w:rsidRDefault="00FE0502" w:rsidP="00363450">
            <w:pPr>
              <w:pStyle w:val="TAL"/>
            </w:pPr>
          </w:p>
        </w:tc>
      </w:tr>
    </w:tbl>
    <w:p w14:paraId="7127FCB2" w14:textId="77777777" w:rsidR="00FE0502" w:rsidRDefault="00FE0502" w:rsidP="00FE0502"/>
    <w:p w14:paraId="26162A68" w14:textId="77777777" w:rsidR="00FE0502" w:rsidRDefault="00FE0502" w:rsidP="00FE0502">
      <w:pPr>
        <w:pStyle w:val="TH"/>
      </w:pPr>
      <w:proofErr w:type="spellStart"/>
      <w:r>
        <w:lastRenderedPageBreak/>
        <w:t>MCX_IPCAN_SystemConfirmation_Type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45D50406" w14:textId="77777777" w:rsidTr="00363450">
        <w:tc>
          <w:tcPr>
            <w:tcW w:w="9857" w:type="dxa"/>
            <w:gridSpan w:val="3"/>
            <w:shd w:val="clear" w:color="auto" w:fill="E0E0E0"/>
          </w:tcPr>
          <w:p w14:paraId="3B65A76E" w14:textId="77777777" w:rsidR="00FE0502" w:rsidRPr="008072F0" w:rsidRDefault="00FE0502" w:rsidP="00363450">
            <w:pPr>
              <w:pStyle w:val="TAL"/>
              <w:rPr>
                <w:b/>
              </w:rPr>
            </w:pPr>
            <w:r w:rsidRPr="008072F0">
              <w:rPr>
                <w:b/>
              </w:rPr>
              <w:t>TTCN-3 Union Type</w:t>
            </w:r>
          </w:p>
        </w:tc>
      </w:tr>
      <w:tr w:rsidR="00FE0502" w14:paraId="6EBEE052" w14:textId="77777777" w:rsidTr="00363450">
        <w:tc>
          <w:tcPr>
            <w:tcW w:w="1479" w:type="dxa"/>
            <w:tcBorders>
              <w:bottom w:val="single" w:sz="4" w:space="0" w:color="auto"/>
            </w:tcBorders>
            <w:shd w:val="clear" w:color="auto" w:fill="E0E0E0"/>
          </w:tcPr>
          <w:p w14:paraId="18082496"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0B705022" w14:textId="77777777" w:rsidR="00FE0502" w:rsidRPr="008072F0" w:rsidRDefault="00FE0502" w:rsidP="00363450">
            <w:pPr>
              <w:pStyle w:val="TAL"/>
              <w:rPr>
                <w:b/>
              </w:rPr>
            </w:pPr>
            <w:proofErr w:type="spellStart"/>
            <w:r w:rsidRPr="008072F0">
              <w:rPr>
                <w:b/>
              </w:rPr>
              <w:t>MCX_IPCAN_SystemConfirmation_Type</w:t>
            </w:r>
            <w:proofErr w:type="spellEnd"/>
          </w:p>
        </w:tc>
      </w:tr>
      <w:tr w:rsidR="00FE0502" w14:paraId="0149B2A7" w14:textId="77777777" w:rsidTr="00363450">
        <w:tc>
          <w:tcPr>
            <w:tcW w:w="1479" w:type="dxa"/>
            <w:tcBorders>
              <w:bottom w:val="double" w:sz="4" w:space="0" w:color="auto"/>
            </w:tcBorders>
            <w:shd w:val="clear" w:color="auto" w:fill="E0E0E0"/>
          </w:tcPr>
          <w:p w14:paraId="2BB09DEE"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31A77BEB" w14:textId="77777777" w:rsidR="00FE0502" w:rsidRPr="008072F0" w:rsidRDefault="00FE0502" w:rsidP="00363450">
            <w:pPr>
              <w:pStyle w:val="TAL"/>
            </w:pPr>
          </w:p>
        </w:tc>
      </w:tr>
      <w:tr w:rsidR="00FE0502" w14:paraId="5DA0BD2D" w14:textId="77777777" w:rsidTr="00363450">
        <w:tc>
          <w:tcPr>
            <w:tcW w:w="1479" w:type="dxa"/>
            <w:tcBorders>
              <w:top w:val="double" w:sz="4" w:space="0" w:color="auto"/>
            </w:tcBorders>
            <w:shd w:val="clear" w:color="auto" w:fill="auto"/>
          </w:tcPr>
          <w:p w14:paraId="035760B3" w14:textId="77777777" w:rsidR="00FE0502" w:rsidRPr="008072F0" w:rsidRDefault="00FE0502" w:rsidP="00363450">
            <w:pPr>
              <w:pStyle w:val="TAL"/>
            </w:pPr>
            <w:r w:rsidRPr="008072F0">
              <w:t>Init</w:t>
            </w:r>
          </w:p>
        </w:tc>
        <w:tc>
          <w:tcPr>
            <w:tcW w:w="2957" w:type="dxa"/>
            <w:tcBorders>
              <w:top w:val="double" w:sz="4" w:space="0" w:color="auto"/>
            </w:tcBorders>
            <w:shd w:val="clear" w:color="auto" w:fill="auto"/>
          </w:tcPr>
          <w:p w14:paraId="4A257710" w14:textId="77777777" w:rsidR="00FE0502" w:rsidRPr="008072F0" w:rsidRDefault="00FE0502" w:rsidP="00363450">
            <w:pPr>
              <w:pStyle w:val="TAL"/>
            </w:pPr>
            <w:hyperlink w:anchor="MCX_IPCAN_InitConfirmation_Type" w:history="1">
              <w:proofErr w:type="spellStart"/>
              <w:r w:rsidRPr="008072F0">
                <w:rPr>
                  <w:rStyle w:val="Hyperlink"/>
                </w:rPr>
                <w:t>MCX_IPCAN_InitConfirmation_Type</w:t>
              </w:r>
              <w:proofErr w:type="spellEnd"/>
            </w:hyperlink>
          </w:p>
        </w:tc>
        <w:tc>
          <w:tcPr>
            <w:tcW w:w="5421" w:type="dxa"/>
            <w:tcBorders>
              <w:top w:val="double" w:sz="4" w:space="0" w:color="auto"/>
            </w:tcBorders>
            <w:shd w:val="clear" w:color="auto" w:fill="auto"/>
          </w:tcPr>
          <w:p w14:paraId="1A558374" w14:textId="77777777" w:rsidR="00FE0502" w:rsidRPr="008072F0" w:rsidRDefault="00FE0502" w:rsidP="00363450">
            <w:pPr>
              <w:pStyle w:val="TAL"/>
            </w:pPr>
            <w:r w:rsidRPr="008072F0">
              <w:t>Confirmation for Init request: carries the RAN Type</w:t>
            </w:r>
          </w:p>
        </w:tc>
      </w:tr>
      <w:tr w:rsidR="00FE0502" w14:paraId="219479FB" w14:textId="77777777" w:rsidTr="00363450">
        <w:tc>
          <w:tcPr>
            <w:tcW w:w="1479" w:type="dxa"/>
            <w:shd w:val="clear" w:color="auto" w:fill="auto"/>
          </w:tcPr>
          <w:p w14:paraId="7A863E7C" w14:textId="77777777" w:rsidR="00FE0502" w:rsidRPr="008072F0" w:rsidRDefault="00FE0502" w:rsidP="00363450">
            <w:pPr>
              <w:pStyle w:val="TAL"/>
            </w:pPr>
            <w:r w:rsidRPr="008072F0">
              <w:t>Other</w:t>
            </w:r>
          </w:p>
        </w:tc>
        <w:tc>
          <w:tcPr>
            <w:tcW w:w="2957" w:type="dxa"/>
            <w:shd w:val="clear" w:color="auto" w:fill="auto"/>
          </w:tcPr>
          <w:p w14:paraId="0B1824C5" w14:textId="77777777" w:rsidR="00FE0502" w:rsidRPr="008072F0" w:rsidRDefault="00FE0502" w:rsidP="00363450">
            <w:pPr>
              <w:pStyle w:val="TAL"/>
            </w:pPr>
            <w:hyperlink w:anchor="Null_Type" w:history="1">
              <w:proofErr w:type="spellStart"/>
              <w:r w:rsidRPr="008072F0">
                <w:rPr>
                  <w:rStyle w:val="Hyperlink"/>
                </w:rPr>
                <w:t>Null_Type</w:t>
              </w:r>
              <w:proofErr w:type="spellEnd"/>
            </w:hyperlink>
          </w:p>
        </w:tc>
        <w:tc>
          <w:tcPr>
            <w:tcW w:w="5421" w:type="dxa"/>
            <w:shd w:val="clear" w:color="auto" w:fill="auto"/>
          </w:tcPr>
          <w:p w14:paraId="384747A6" w14:textId="77777777" w:rsidR="00FE0502" w:rsidRPr="008072F0" w:rsidRDefault="00FE0502" w:rsidP="00363450">
            <w:pPr>
              <w:pStyle w:val="TAL"/>
            </w:pPr>
            <w:r w:rsidRPr="008072F0">
              <w:t>Confirmation for any other request</w:t>
            </w:r>
          </w:p>
        </w:tc>
      </w:tr>
      <w:tr w:rsidR="00FE0502" w14:paraId="46437333" w14:textId="77777777" w:rsidTr="00363450">
        <w:tc>
          <w:tcPr>
            <w:tcW w:w="1479" w:type="dxa"/>
            <w:shd w:val="clear" w:color="auto" w:fill="auto"/>
          </w:tcPr>
          <w:p w14:paraId="58186162" w14:textId="77777777" w:rsidR="00FE0502" w:rsidRPr="008072F0" w:rsidRDefault="00FE0502" w:rsidP="00363450">
            <w:pPr>
              <w:pStyle w:val="TAL"/>
            </w:pPr>
            <w:r w:rsidRPr="008072F0">
              <w:t>Error</w:t>
            </w:r>
          </w:p>
        </w:tc>
        <w:tc>
          <w:tcPr>
            <w:tcW w:w="2957" w:type="dxa"/>
            <w:shd w:val="clear" w:color="auto" w:fill="auto"/>
          </w:tcPr>
          <w:p w14:paraId="3A5CC637" w14:textId="77777777" w:rsidR="00FE0502" w:rsidRPr="008072F0" w:rsidRDefault="00FE0502" w:rsidP="00363450">
            <w:pPr>
              <w:pStyle w:val="TAL"/>
            </w:pPr>
            <w:proofErr w:type="spellStart"/>
            <w:r w:rsidRPr="008072F0">
              <w:t>charstring</w:t>
            </w:r>
            <w:proofErr w:type="spellEnd"/>
          </w:p>
        </w:tc>
        <w:tc>
          <w:tcPr>
            <w:tcW w:w="5421" w:type="dxa"/>
            <w:shd w:val="clear" w:color="auto" w:fill="auto"/>
          </w:tcPr>
          <w:p w14:paraId="142D0F1D" w14:textId="77777777" w:rsidR="00FE0502" w:rsidRPr="008072F0" w:rsidRDefault="00FE0502" w:rsidP="00363450">
            <w:pPr>
              <w:pStyle w:val="TAL"/>
            </w:pPr>
            <w:r w:rsidRPr="008072F0">
              <w:t>Error indication when the corresponding request causes error;</w:t>
            </w:r>
          </w:p>
          <w:p w14:paraId="1FA98AED" w14:textId="77777777" w:rsidR="00FE0502" w:rsidRPr="008072F0" w:rsidRDefault="00FE0502" w:rsidP="00363450">
            <w:pPr>
              <w:pStyle w:val="TAL"/>
            </w:pPr>
            <w:r w:rsidRPr="008072F0">
              <w:t xml:space="preserve">the </w:t>
            </w:r>
            <w:proofErr w:type="spellStart"/>
            <w:r w:rsidRPr="008072F0">
              <w:t>charstring</w:t>
            </w:r>
            <w:proofErr w:type="spellEnd"/>
            <w:r w:rsidRPr="008072F0">
              <w:t xml:space="preserve"> may be used to provide information about the error</w:t>
            </w:r>
          </w:p>
        </w:tc>
      </w:tr>
    </w:tbl>
    <w:p w14:paraId="24A741D9" w14:textId="77777777" w:rsidR="00FE0502" w:rsidRDefault="00FE0502" w:rsidP="00FE0502"/>
    <w:p w14:paraId="3F95DEE6" w14:textId="77777777" w:rsidR="00FE0502" w:rsidRDefault="00FE0502" w:rsidP="00FE0502">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351A4CE8" w14:textId="77777777" w:rsidTr="00363450">
        <w:tc>
          <w:tcPr>
            <w:tcW w:w="9857" w:type="dxa"/>
            <w:gridSpan w:val="4"/>
            <w:shd w:val="clear" w:color="auto" w:fill="E0E0E0"/>
          </w:tcPr>
          <w:p w14:paraId="7394F8D1" w14:textId="77777777" w:rsidR="00FE0502" w:rsidRPr="008072F0" w:rsidRDefault="00FE0502" w:rsidP="00363450">
            <w:pPr>
              <w:pStyle w:val="TAL"/>
              <w:rPr>
                <w:b/>
              </w:rPr>
            </w:pPr>
            <w:r w:rsidRPr="008072F0">
              <w:rPr>
                <w:b/>
              </w:rPr>
              <w:t>TTCN-3 Record Type</w:t>
            </w:r>
          </w:p>
        </w:tc>
      </w:tr>
      <w:tr w:rsidR="00FE0502" w14:paraId="6FD2510E" w14:textId="77777777" w:rsidTr="00363450">
        <w:tc>
          <w:tcPr>
            <w:tcW w:w="1479" w:type="dxa"/>
            <w:tcBorders>
              <w:bottom w:val="single" w:sz="4" w:space="0" w:color="auto"/>
            </w:tcBorders>
            <w:shd w:val="clear" w:color="auto" w:fill="E0E0E0"/>
          </w:tcPr>
          <w:p w14:paraId="4D05382C"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5C48CC4B" w14:textId="77777777" w:rsidR="00FE0502" w:rsidRPr="008072F0" w:rsidRDefault="00FE0502" w:rsidP="00363450">
            <w:pPr>
              <w:pStyle w:val="TAL"/>
              <w:rPr>
                <w:b/>
              </w:rPr>
            </w:pPr>
            <w:r w:rsidRPr="008072F0">
              <w:rPr>
                <w:b/>
              </w:rPr>
              <w:t>MCX_IPCAN_SYSTEM_CTRL_CNF</w:t>
            </w:r>
          </w:p>
        </w:tc>
      </w:tr>
      <w:tr w:rsidR="00FE0502" w14:paraId="07967BF5" w14:textId="77777777" w:rsidTr="00363450">
        <w:tc>
          <w:tcPr>
            <w:tcW w:w="1479" w:type="dxa"/>
            <w:tcBorders>
              <w:bottom w:val="double" w:sz="4" w:space="0" w:color="auto"/>
            </w:tcBorders>
            <w:shd w:val="clear" w:color="auto" w:fill="E0E0E0"/>
          </w:tcPr>
          <w:p w14:paraId="727C70EE"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B055B90" w14:textId="77777777" w:rsidR="00FE0502" w:rsidRPr="008072F0" w:rsidRDefault="00FE0502" w:rsidP="00363450">
            <w:pPr>
              <w:pStyle w:val="TAL"/>
            </w:pPr>
          </w:p>
        </w:tc>
      </w:tr>
      <w:tr w:rsidR="00FE0502" w14:paraId="58B4479B" w14:textId="77777777" w:rsidTr="00363450">
        <w:tc>
          <w:tcPr>
            <w:tcW w:w="1479" w:type="dxa"/>
            <w:tcBorders>
              <w:top w:val="double" w:sz="4" w:space="0" w:color="auto"/>
            </w:tcBorders>
            <w:shd w:val="clear" w:color="auto" w:fill="auto"/>
          </w:tcPr>
          <w:p w14:paraId="331E14E9" w14:textId="77777777" w:rsidR="00FE0502" w:rsidRPr="008072F0" w:rsidRDefault="00FE0502" w:rsidP="00363450">
            <w:pPr>
              <w:pStyle w:val="TAL"/>
            </w:pPr>
            <w:r w:rsidRPr="008072F0">
              <w:t>Confirmation</w:t>
            </w:r>
          </w:p>
        </w:tc>
        <w:tc>
          <w:tcPr>
            <w:tcW w:w="2464" w:type="dxa"/>
            <w:tcBorders>
              <w:top w:val="double" w:sz="4" w:space="0" w:color="auto"/>
            </w:tcBorders>
            <w:shd w:val="clear" w:color="auto" w:fill="auto"/>
          </w:tcPr>
          <w:p w14:paraId="2414FD3F" w14:textId="77777777" w:rsidR="00FE0502" w:rsidRPr="008072F0" w:rsidRDefault="00FE0502" w:rsidP="00363450">
            <w:pPr>
              <w:pStyle w:val="TAL"/>
            </w:pPr>
            <w:hyperlink w:anchor="MCX_IPCAN_SystemConfirmation_Type" w:history="1">
              <w:proofErr w:type="spellStart"/>
              <w:r w:rsidRPr="008072F0">
                <w:rPr>
                  <w:rStyle w:val="Hyperlink"/>
                </w:rPr>
                <w:t>MCX_IPCAN_SystemConfirmation_Type</w:t>
              </w:r>
              <w:proofErr w:type="spellEnd"/>
            </w:hyperlink>
          </w:p>
        </w:tc>
        <w:tc>
          <w:tcPr>
            <w:tcW w:w="493" w:type="dxa"/>
            <w:tcBorders>
              <w:top w:val="double" w:sz="4" w:space="0" w:color="auto"/>
            </w:tcBorders>
            <w:shd w:val="clear" w:color="auto" w:fill="auto"/>
          </w:tcPr>
          <w:p w14:paraId="5444221E" w14:textId="77777777" w:rsidR="00FE0502" w:rsidRPr="008072F0" w:rsidRDefault="00FE0502" w:rsidP="00363450">
            <w:pPr>
              <w:pStyle w:val="TAL"/>
            </w:pPr>
          </w:p>
        </w:tc>
        <w:tc>
          <w:tcPr>
            <w:tcW w:w="5421" w:type="dxa"/>
            <w:tcBorders>
              <w:top w:val="double" w:sz="4" w:space="0" w:color="auto"/>
            </w:tcBorders>
            <w:shd w:val="clear" w:color="auto" w:fill="auto"/>
          </w:tcPr>
          <w:p w14:paraId="54DDB6A2" w14:textId="77777777" w:rsidR="00FE0502" w:rsidRPr="008072F0" w:rsidRDefault="00FE0502" w:rsidP="00363450">
            <w:pPr>
              <w:pStyle w:val="TAL"/>
            </w:pPr>
          </w:p>
        </w:tc>
      </w:tr>
    </w:tbl>
    <w:p w14:paraId="172BEE96" w14:textId="77777777" w:rsidR="00FE0502" w:rsidRDefault="00FE0502" w:rsidP="00FE0502"/>
    <w:p w14:paraId="0B6CABD7" w14:textId="77777777" w:rsidR="00FE0502" w:rsidRDefault="00FE0502" w:rsidP="00FE0502">
      <w:pPr>
        <w:pStyle w:val="TH"/>
      </w:pPr>
      <w: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6C18D11C" w14:textId="77777777" w:rsidTr="00363450">
        <w:tc>
          <w:tcPr>
            <w:tcW w:w="9857" w:type="dxa"/>
            <w:gridSpan w:val="3"/>
            <w:shd w:val="clear" w:color="auto" w:fill="E0E0E0"/>
          </w:tcPr>
          <w:p w14:paraId="6309052F" w14:textId="77777777" w:rsidR="00FE0502" w:rsidRPr="008072F0" w:rsidRDefault="00FE0502" w:rsidP="00363450">
            <w:pPr>
              <w:pStyle w:val="TAL"/>
              <w:rPr>
                <w:b/>
              </w:rPr>
            </w:pPr>
            <w:r w:rsidRPr="008072F0">
              <w:rPr>
                <w:b/>
              </w:rPr>
              <w:t>TTCN-3 Port Type</w:t>
            </w:r>
          </w:p>
        </w:tc>
      </w:tr>
      <w:tr w:rsidR="00FE0502" w14:paraId="55DE32A5" w14:textId="77777777" w:rsidTr="00363450">
        <w:tc>
          <w:tcPr>
            <w:tcW w:w="1479" w:type="dxa"/>
            <w:tcBorders>
              <w:bottom w:val="single" w:sz="4" w:space="0" w:color="auto"/>
            </w:tcBorders>
            <w:shd w:val="clear" w:color="auto" w:fill="E0E0E0"/>
          </w:tcPr>
          <w:p w14:paraId="0F1B14BD"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1CF749FD" w14:textId="77777777" w:rsidR="00FE0502" w:rsidRPr="008072F0" w:rsidRDefault="00FE0502" w:rsidP="00363450">
            <w:pPr>
              <w:pStyle w:val="TAL"/>
              <w:rPr>
                <w:b/>
              </w:rPr>
            </w:pPr>
            <w:r w:rsidRPr="008072F0">
              <w:rPr>
                <w:b/>
              </w:rPr>
              <w:t>MCX_IPCAN_SYSTEM_PORT</w:t>
            </w:r>
          </w:p>
        </w:tc>
      </w:tr>
      <w:tr w:rsidR="00FE0502" w14:paraId="55AA3B88" w14:textId="77777777" w:rsidTr="00363450">
        <w:tc>
          <w:tcPr>
            <w:tcW w:w="1479" w:type="dxa"/>
            <w:tcBorders>
              <w:bottom w:val="double" w:sz="4" w:space="0" w:color="auto"/>
            </w:tcBorders>
            <w:shd w:val="clear" w:color="auto" w:fill="E0E0E0"/>
          </w:tcPr>
          <w:p w14:paraId="4849C593"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512D65E1" w14:textId="77777777" w:rsidR="00FE0502" w:rsidRPr="008072F0" w:rsidRDefault="00FE0502" w:rsidP="00363450">
            <w:pPr>
              <w:pStyle w:val="TAL"/>
            </w:pPr>
          </w:p>
        </w:tc>
      </w:tr>
      <w:tr w:rsidR="00FE0502" w14:paraId="1E9200B7" w14:textId="77777777" w:rsidTr="00363450">
        <w:tc>
          <w:tcPr>
            <w:tcW w:w="1479" w:type="dxa"/>
            <w:tcBorders>
              <w:top w:val="double" w:sz="4" w:space="0" w:color="auto"/>
            </w:tcBorders>
            <w:shd w:val="clear" w:color="auto" w:fill="auto"/>
          </w:tcPr>
          <w:p w14:paraId="7EBAC597" w14:textId="77777777" w:rsidR="00FE0502" w:rsidRPr="008072F0" w:rsidRDefault="00FE0502" w:rsidP="00363450">
            <w:pPr>
              <w:pStyle w:val="TAL"/>
            </w:pPr>
            <w:r w:rsidRPr="008072F0">
              <w:t>out</w:t>
            </w:r>
          </w:p>
        </w:tc>
        <w:tc>
          <w:tcPr>
            <w:tcW w:w="2957" w:type="dxa"/>
            <w:tcBorders>
              <w:top w:val="double" w:sz="4" w:space="0" w:color="auto"/>
            </w:tcBorders>
            <w:shd w:val="clear" w:color="auto" w:fill="auto"/>
          </w:tcPr>
          <w:p w14:paraId="5E3B355A" w14:textId="77777777" w:rsidR="00FE0502" w:rsidRPr="008072F0" w:rsidRDefault="00FE0502" w:rsidP="00363450">
            <w:pPr>
              <w:pStyle w:val="TAL"/>
            </w:pPr>
            <w:hyperlink w:anchor="MCX_IPCAN_SYSTEM_CTRL_REQ" w:history="1">
              <w:r w:rsidRPr="008072F0">
                <w:rPr>
                  <w:rStyle w:val="Hyperlink"/>
                </w:rPr>
                <w:t>MCX_IPCAN_SYSTEM_CTRL_REQ</w:t>
              </w:r>
            </w:hyperlink>
          </w:p>
        </w:tc>
        <w:tc>
          <w:tcPr>
            <w:tcW w:w="5421" w:type="dxa"/>
            <w:tcBorders>
              <w:top w:val="double" w:sz="4" w:space="0" w:color="auto"/>
            </w:tcBorders>
            <w:shd w:val="clear" w:color="auto" w:fill="auto"/>
          </w:tcPr>
          <w:p w14:paraId="207AB582" w14:textId="77777777" w:rsidR="00FE0502" w:rsidRPr="008072F0" w:rsidRDefault="00FE0502" w:rsidP="00363450">
            <w:pPr>
              <w:pStyle w:val="TAL"/>
            </w:pPr>
          </w:p>
        </w:tc>
      </w:tr>
      <w:tr w:rsidR="00FE0502" w14:paraId="5E096569" w14:textId="77777777" w:rsidTr="00363450">
        <w:tc>
          <w:tcPr>
            <w:tcW w:w="1479" w:type="dxa"/>
            <w:shd w:val="clear" w:color="auto" w:fill="auto"/>
          </w:tcPr>
          <w:p w14:paraId="623220B4" w14:textId="77777777" w:rsidR="00FE0502" w:rsidRPr="008072F0" w:rsidRDefault="00FE0502" w:rsidP="00363450">
            <w:pPr>
              <w:pStyle w:val="TAL"/>
            </w:pPr>
            <w:r w:rsidRPr="008072F0">
              <w:t>in</w:t>
            </w:r>
          </w:p>
        </w:tc>
        <w:tc>
          <w:tcPr>
            <w:tcW w:w="2957" w:type="dxa"/>
            <w:shd w:val="clear" w:color="auto" w:fill="auto"/>
          </w:tcPr>
          <w:p w14:paraId="381D8A62" w14:textId="77777777" w:rsidR="00FE0502" w:rsidRPr="008072F0" w:rsidRDefault="00FE0502" w:rsidP="00363450">
            <w:pPr>
              <w:pStyle w:val="TAL"/>
            </w:pPr>
            <w:hyperlink w:anchor="MCX_IPCAN_SYSTEM_CTRL_CNF" w:history="1">
              <w:r w:rsidRPr="008072F0">
                <w:rPr>
                  <w:rStyle w:val="Hyperlink"/>
                </w:rPr>
                <w:t>MCX_IPCAN_SYSTEM_CTRL_CNF</w:t>
              </w:r>
            </w:hyperlink>
          </w:p>
        </w:tc>
        <w:tc>
          <w:tcPr>
            <w:tcW w:w="5421" w:type="dxa"/>
            <w:shd w:val="clear" w:color="auto" w:fill="auto"/>
          </w:tcPr>
          <w:p w14:paraId="6052A824" w14:textId="77777777" w:rsidR="00FE0502" w:rsidRPr="008072F0" w:rsidRDefault="00FE0502" w:rsidP="00363450">
            <w:pPr>
              <w:pStyle w:val="TAL"/>
            </w:pPr>
          </w:p>
        </w:tc>
      </w:tr>
    </w:tbl>
    <w:p w14:paraId="29846269" w14:textId="77777777" w:rsidR="00FE0502" w:rsidRDefault="00FE0502" w:rsidP="00FE0502"/>
    <w:p w14:paraId="56C013E2" w14:textId="77777777" w:rsidR="00FE0502" w:rsidRDefault="00FE0502" w:rsidP="00FE0502">
      <w:pPr>
        <w:pStyle w:val="Heading1"/>
      </w:pPr>
      <w:bookmarkStart w:id="514" w:name="_Toc178185937"/>
      <w:r>
        <w:t>E.2</w:t>
      </w:r>
      <w:r>
        <w:tab/>
      </w:r>
      <w:proofErr w:type="spellStart"/>
      <w:r>
        <w:t>MCX_CommonIPCAN</w:t>
      </w:r>
      <w:bookmarkEnd w:id="514"/>
      <w:proofErr w:type="spellEnd"/>
    </w:p>
    <w:p w14:paraId="21C7B8B8" w14:textId="77777777" w:rsidR="00FE0502" w:rsidRDefault="00FE0502" w:rsidP="00FE0502">
      <w:pPr>
        <w:pStyle w:val="TH"/>
      </w:pPr>
      <w:proofErr w:type="spellStart"/>
      <w:r>
        <w:t>MCX_CommonIPCAN</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E0502" w14:paraId="35558F7C" w14:textId="77777777" w:rsidTr="00363450">
        <w:tc>
          <w:tcPr>
            <w:tcW w:w="9857" w:type="dxa"/>
            <w:gridSpan w:val="3"/>
            <w:tcBorders>
              <w:bottom w:val="double" w:sz="4" w:space="0" w:color="auto"/>
            </w:tcBorders>
            <w:shd w:val="clear" w:color="auto" w:fill="E0E0E0"/>
          </w:tcPr>
          <w:p w14:paraId="060628BD" w14:textId="77777777" w:rsidR="00FE0502" w:rsidRPr="008072F0" w:rsidRDefault="00FE0502" w:rsidP="00363450">
            <w:pPr>
              <w:pStyle w:val="TAL"/>
              <w:rPr>
                <w:b/>
              </w:rPr>
            </w:pPr>
            <w:r w:rsidRPr="008072F0">
              <w:rPr>
                <w:b/>
              </w:rPr>
              <w:t>TTCN-3 Basic Types</w:t>
            </w:r>
          </w:p>
        </w:tc>
      </w:tr>
      <w:tr w:rsidR="00FE0502" w14:paraId="2C8C92EA" w14:textId="77777777" w:rsidTr="00363450">
        <w:tc>
          <w:tcPr>
            <w:tcW w:w="2464" w:type="dxa"/>
            <w:tcBorders>
              <w:top w:val="double" w:sz="4" w:space="0" w:color="auto"/>
            </w:tcBorders>
            <w:shd w:val="clear" w:color="auto" w:fill="auto"/>
          </w:tcPr>
          <w:p w14:paraId="2E6E640F" w14:textId="77777777" w:rsidR="00FE0502" w:rsidRPr="008072F0" w:rsidRDefault="00FE0502" w:rsidP="00363450">
            <w:pPr>
              <w:pStyle w:val="TAL"/>
              <w:rPr>
                <w:b/>
              </w:rPr>
            </w:pPr>
            <w:proofErr w:type="spellStart"/>
            <w:r w:rsidRPr="008072F0">
              <w:rPr>
                <w:b/>
              </w:rPr>
              <w:t>MCX_IPCAN_EpsBearerId_Type</w:t>
            </w:r>
            <w:proofErr w:type="spellEnd"/>
          </w:p>
        </w:tc>
        <w:tc>
          <w:tcPr>
            <w:tcW w:w="3450" w:type="dxa"/>
            <w:tcBorders>
              <w:top w:val="double" w:sz="4" w:space="0" w:color="auto"/>
            </w:tcBorders>
            <w:shd w:val="clear" w:color="auto" w:fill="auto"/>
          </w:tcPr>
          <w:p w14:paraId="5C016F63" w14:textId="77777777" w:rsidR="00FE0502" w:rsidRPr="008072F0" w:rsidRDefault="00FE0502" w:rsidP="00363450">
            <w:pPr>
              <w:pStyle w:val="TAL"/>
            </w:pPr>
            <w:r w:rsidRPr="008072F0">
              <w:t>integer (5..13)</w:t>
            </w:r>
          </w:p>
        </w:tc>
        <w:tc>
          <w:tcPr>
            <w:tcW w:w="3943" w:type="dxa"/>
            <w:tcBorders>
              <w:top w:val="double" w:sz="4" w:space="0" w:color="auto"/>
            </w:tcBorders>
            <w:shd w:val="clear" w:color="auto" w:fill="auto"/>
          </w:tcPr>
          <w:p w14:paraId="3E1AFDEF" w14:textId="77777777" w:rsidR="00FE0502" w:rsidRPr="008072F0" w:rsidRDefault="00FE0502" w:rsidP="00363450">
            <w:pPr>
              <w:pStyle w:val="TAL"/>
            </w:pPr>
            <w:r w:rsidRPr="008072F0">
              <w:t xml:space="preserve">EPS bearer id: the associated DRB Id shall always be </w:t>
            </w:r>
            <w:proofErr w:type="spellStart"/>
            <w:r w:rsidRPr="008072F0">
              <w:t>EpsBearerId</w:t>
            </w:r>
            <w:proofErr w:type="spellEnd"/>
            <w:r w:rsidRPr="008072F0">
              <w:t xml:space="preserve"> - 4</w:t>
            </w:r>
          </w:p>
        </w:tc>
      </w:tr>
    </w:tbl>
    <w:p w14:paraId="27ECF3BA" w14:textId="77777777" w:rsidR="00FE0502" w:rsidRDefault="00FE0502" w:rsidP="00FE0502"/>
    <w:p w14:paraId="484EDC72" w14:textId="77777777" w:rsidR="00FE0502" w:rsidRDefault="00FE0502" w:rsidP="00FE0502">
      <w:pPr>
        <w:pStyle w:val="TH"/>
      </w:pPr>
      <w:proofErr w:type="spellStart"/>
      <w:r>
        <w:t>MCX_Registration_PDN_Type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0679D8CD" w14:textId="77777777" w:rsidTr="00363450">
        <w:tc>
          <w:tcPr>
            <w:tcW w:w="9857" w:type="dxa"/>
            <w:gridSpan w:val="2"/>
            <w:shd w:val="clear" w:color="auto" w:fill="E0E0E0"/>
          </w:tcPr>
          <w:p w14:paraId="146BCBE5" w14:textId="77777777" w:rsidR="00FE0502" w:rsidRPr="008072F0" w:rsidRDefault="00FE0502" w:rsidP="00363450">
            <w:pPr>
              <w:pStyle w:val="TAL"/>
              <w:rPr>
                <w:b/>
              </w:rPr>
            </w:pPr>
            <w:r w:rsidRPr="008072F0">
              <w:rPr>
                <w:b/>
              </w:rPr>
              <w:t>TTCN-3 Enumerated Type</w:t>
            </w:r>
          </w:p>
        </w:tc>
      </w:tr>
      <w:tr w:rsidR="00FE0502" w14:paraId="036CFF20" w14:textId="77777777" w:rsidTr="00363450">
        <w:tc>
          <w:tcPr>
            <w:tcW w:w="1971" w:type="dxa"/>
            <w:tcBorders>
              <w:bottom w:val="single" w:sz="4" w:space="0" w:color="auto"/>
            </w:tcBorders>
            <w:shd w:val="clear" w:color="auto" w:fill="E0E0E0"/>
          </w:tcPr>
          <w:p w14:paraId="0B7EE454"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1E0A124E" w14:textId="77777777" w:rsidR="00FE0502" w:rsidRPr="008072F0" w:rsidRDefault="00FE0502" w:rsidP="00363450">
            <w:pPr>
              <w:pStyle w:val="TAL"/>
              <w:rPr>
                <w:b/>
              </w:rPr>
            </w:pPr>
            <w:proofErr w:type="spellStart"/>
            <w:r w:rsidRPr="008072F0">
              <w:rPr>
                <w:b/>
              </w:rPr>
              <w:t>MCX_Registration_PDN_Type</w:t>
            </w:r>
            <w:proofErr w:type="spellEnd"/>
          </w:p>
        </w:tc>
      </w:tr>
      <w:tr w:rsidR="00FE0502" w14:paraId="4F821DD3" w14:textId="77777777" w:rsidTr="00363450">
        <w:tc>
          <w:tcPr>
            <w:tcW w:w="1971" w:type="dxa"/>
            <w:tcBorders>
              <w:bottom w:val="double" w:sz="4" w:space="0" w:color="auto"/>
            </w:tcBorders>
            <w:shd w:val="clear" w:color="auto" w:fill="E0E0E0"/>
          </w:tcPr>
          <w:p w14:paraId="0784185D"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71A761ED" w14:textId="77777777" w:rsidR="00FE0502" w:rsidRPr="008072F0" w:rsidRDefault="00FE0502" w:rsidP="00363450">
            <w:pPr>
              <w:pStyle w:val="TAL"/>
            </w:pPr>
            <w:r w:rsidRPr="008072F0">
              <w:t>Type definition for PIXITs px_MCX_InitialRegistration_TypeOfPDN1, px_MCX_InitialRegistration_TypeOfPDN2, px_MCX_InitialRegistration_TypeOfPDN3;</w:t>
            </w:r>
          </w:p>
          <w:p w14:paraId="3D64BF81" w14:textId="77777777" w:rsidR="00FE0502" w:rsidRPr="008072F0" w:rsidRDefault="00FE0502" w:rsidP="00363450">
            <w:pPr>
              <w:pStyle w:val="TAL"/>
            </w:pPr>
            <w:r w:rsidRPr="008072F0">
              <w:t>(see 36.579-1 clause 5.4.1A)</w:t>
            </w:r>
          </w:p>
          <w:p w14:paraId="5D137BD2" w14:textId="77777777" w:rsidR="00FE0502" w:rsidRPr="008072F0" w:rsidRDefault="00FE0502" w:rsidP="00363450">
            <w:pPr>
              <w:pStyle w:val="TAL"/>
            </w:pPr>
            <w:r w:rsidRPr="008072F0">
              <w:t>NOTE: '</w:t>
            </w:r>
            <w:proofErr w:type="spellStart"/>
            <w:r w:rsidRPr="008072F0">
              <w:t>ims</w:t>
            </w:r>
            <w:proofErr w:type="spellEnd"/>
            <w:r w:rsidRPr="008072F0">
              <w:t>', 'internet', 'mcx' and 'none' cannot be used as 'none' is a keyword; 'IMS', 'INTERNET', 'MCX' and 'NONE' cannot be used as 'IMS' is a port name of various PTCs</w:t>
            </w:r>
          </w:p>
        </w:tc>
      </w:tr>
      <w:tr w:rsidR="00FE0502" w14:paraId="5DF806E7" w14:textId="77777777" w:rsidTr="00363450">
        <w:tc>
          <w:tcPr>
            <w:tcW w:w="1971" w:type="dxa"/>
            <w:tcBorders>
              <w:top w:val="double" w:sz="4" w:space="0" w:color="auto"/>
            </w:tcBorders>
            <w:shd w:val="clear" w:color="auto" w:fill="auto"/>
          </w:tcPr>
          <w:p w14:paraId="4DBF0F21" w14:textId="77777777" w:rsidR="00FE0502" w:rsidRPr="008072F0" w:rsidRDefault="00FE0502" w:rsidP="00363450">
            <w:pPr>
              <w:pStyle w:val="TAL"/>
            </w:pPr>
            <w:proofErr w:type="spellStart"/>
            <w:r w:rsidRPr="008072F0">
              <w:t>imsPDN</w:t>
            </w:r>
            <w:proofErr w:type="spellEnd"/>
          </w:p>
        </w:tc>
        <w:tc>
          <w:tcPr>
            <w:tcW w:w="7886" w:type="dxa"/>
            <w:tcBorders>
              <w:top w:val="double" w:sz="4" w:space="0" w:color="auto"/>
            </w:tcBorders>
            <w:shd w:val="clear" w:color="auto" w:fill="auto"/>
          </w:tcPr>
          <w:p w14:paraId="35B438E9" w14:textId="77777777" w:rsidR="00FE0502" w:rsidRPr="008072F0" w:rsidRDefault="00FE0502" w:rsidP="00363450">
            <w:pPr>
              <w:pStyle w:val="TAL"/>
            </w:pPr>
          </w:p>
        </w:tc>
      </w:tr>
      <w:tr w:rsidR="00FE0502" w14:paraId="16A06FA1" w14:textId="77777777" w:rsidTr="00363450">
        <w:tc>
          <w:tcPr>
            <w:tcW w:w="1971" w:type="dxa"/>
            <w:shd w:val="clear" w:color="auto" w:fill="auto"/>
          </w:tcPr>
          <w:p w14:paraId="0F2DB7F8" w14:textId="77777777" w:rsidR="00FE0502" w:rsidRPr="008072F0" w:rsidRDefault="00FE0502" w:rsidP="00363450">
            <w:pPr>
              <w:pStyle w:val="TAL"/>
            </w:pPr>
            <w:proofErr w:type="spellStart"/>
            <w:r w:rsidRPr="008072F0">
              <w:t>internetPDN</w:t>
            </w:r>
            <w:proofErr w:type="spellEnd"/>
          </w:p>
        </w:tc>
        <w:tc>
          <w:tcPr>
            <w:tcW w:w="7886" w:type="dxa"/>
            <w:shd w:val="clear" w:color="auto" w:fill="auto"/>
          </w:tcPr>
          <w:p w14:paraId="67F755B8" w14:textId="77777777" w:rsidR="00FE0502" w:rsidRPr="008072F0" w:rsidRDefault="00FE0502" w:rsidP="00363450">
            <w:pPr>
              <w:pStyle w:val="TAL"/>
            </w:pPr>
          </w:p>
        </w:tc>
      </w:tr>
      <w:tr w:rsidR="00FE0502" w14:paraId="154663E0" w14:textId="77777777" w:rsidTr="00363450">
        <w:tc>
          <w:tcPr>
            <w:tcW w:w="1971" w:type="dxa"/>
            <w:shd w:val="clear" w:color="auto" w:fill="auto"/>
          </w:tcPr>
          <w:p w14:paraId="23E729AA" w14:textId="77777777" w:rsidR="00FE0502" w:rsidRPr="008072F0" w:rsidRDefault="00FE0502" w:rsidP="00363450">
            <w:pPr>
              <w:pStyle w:val="TAL"/>
            </w:pPr>
            <w:proofErr w:type="spellStart"/>
            <w:r w:rsidRPr="008072F0">
              <w:t>mcxPDN</w:t>
            </w:r>
            <w:proofErr w:type="spellEnd"/>
          </w:p>
        </w:tc>
        <w:tc>
          <w:tcPr>
            <w:tcW w:w="7886" w:type="dxa"/>
            <w:shd w:val="clear" w:color="auto" w:fill="auto"/>
          </w:tcPr>
          <w:p w14:paraId="76361EBE" w14:textId="77777777" w:rsidR="00FE0502" w:rsidRPr="008072F0" w:rsidRDefault="00FE0502" w:rsidP="00363450">
            <w:pPr>
              <w:pStyle w:val="TAL"/>
            </w:pPr>
          </w:p>
        </w:tc>
      </w:tr>
      <w:tr w:rsidR="00FE0502" w14:paraId="2A823E32" w14:textId="77777777" w:rsidTr="00363450">
        <w:tc>
          <w:tcPr>
            <w:tcW w:w="1971" w:type="dxa"/>
            <w:shd w:val="clear" w:color="auto" w:fill="auto"/>
          </w:tcPr>
          <w:p w14:paraId="48723DCC" w14:textId="77777777" w:rsidR="00FE0502" w:rsidRPr="008072F0" w:rsidRDefault="00FE0502" w:rsidP="00363450">
            <w:pPr>
              <w:pStyle w:val="TAL"/>
            </w:pPr>
            <w:proofErr w:type="spellStart"/>
            <w:r w:rsidRPr="008072F0">
              <w:t>noPDN</w:t>
            </w:r>
            <w:proofErr w:type="spellEnd"/>
          </w:p>
        </w:tc>
        <w:tc>
          <w:tcPr>
            <w:tcW w:w="7886" w:type="dxa"/>
            <w:shd w:val="clear" w:color="auto" w:fill="auto"/>
          </w:tcPr>
          <w:p w14:paraId="61B9A881" w14:textId="77777777" w:rsidR="00FE0502" w:rsidRPr="008072F0" w:rsidRDefault="00FE0502" w:rsidP="00363450">
            <w:pPr>
              <w:pStyle w:val="TAL"/>
            </w:pPr>
          </w:p>
        </w:tc>
      </w:tr>
    </w:tbl>
    <w:p w14:paraId="6198DC21" w14:textId="77777777" w:rsidR="00FE0502" w:rsidRDefault="00FE0502" w:rsidP="00FE0502"/>
    <w:p w14:paraId="4041C145" w14:textId="77777777" w:rsidR="00FE0502" w:rsidRDefault="00FE0502" w:rsidP="00FE0502">
      <w:pPr>
        <w:pStyle w:val="Heading1"/>
      </w:pPr>
      <w:bookmarkStart w:id="515" w:name="_Toc178185938"/>
      <w:r>
        <w:lastRenderedPageBreak/>
        <w:t>E.3</w:t>
      </w:r>
      <w:r>
        <w:tab/>
      </w:r>
      <w:proofErr w:type="spellStart"/>
      <w:r>
        <w:t>CommonDefs</w:t>
      </w:r>
      <w:bookmarkEnd w:id="515"/>
      <w:proofErr w:type="spellEnd"/>
    </w:p>
    <w:p w14:paraId="35A04165" w14:textId="77777777" w:rsidR="00FE0502" w:rsidRDefault="00FE0502" w:rsidP="00FE0502">
      <w:pPr>
        <w:pStyle w:val="TH"/>
      </w:pPr>
      <w:proofErr w:type="spellStart"/>
      <w:r>
        <w:t>CommonDefs</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E0502" w14:paraId="025EEC4B" w14:textId="77777777" w:rsidTr="00363450">
        <w:tc>
          <w:tcPr>
            <w:tcW w:w="9857" w:type="dxa"/>
            <w:gridSpan w:val="3"/>
            <w:tcBorders>
              <w:bottom w:val="double" w:sz="4" w:space="0" w:color="auto"/>
            </w:tcBorders>
            <w:shd w:val="clear" w:color="auto" w:fill="E0E0E0"/>
          </w:tcPr>
          <w:p w14:paraId="5FF9848D" w14:textId="77777777" w:rsidR="00FE0502" w:rsidRPr="008072F0" w:rsidRDefault="00FE0502" w:rsidP="00363450">
            <w:pPr>
              <w:pStyle w:val="TAL"/>
              <w:rPr>
                <w:b/>
              </w:rPr>
            </w:pPr>
            <w:r w:rsidRPr="008072F0">
              <w:rPr>
                <w:b/>
              </w:rPr>
              <w:t>TTCN-3 Basic Types</w:t>
            </w:r>
          </w:p>
        </w:tc>
      </w:tr>
      <w:tr w:rsidR="00FE0502" w14:paraId="3A384268" w14:textId="77777777" w:rsidTr="00363450">
        <w:tc>
          <w:tcPr>
            <w:tcW w:w="2464" w:type="dxa"/>
            <w:tcBorders>
              <w:top w:val="double" w:sz="4" w:space="0" w:color="auto"/>
            </w:tcBorders>
            <w:shd w:val="clear" w:color="auto" w:fill="auto"/>
          </w:tcPr>
          <w:p w14:paraId="0E9BAF46" w14:textId="77777777" w:rsidR="00FE0502" w:rsidRPr="008072F0" w:rsidRDefault="00FE0502" w:rsidP="00363450">
            <w:pPr>
              <w:pStyle w:val="TAL"/>
              <w:rPr>
                <w:b/>
              </w:rPr>
            </w:pPr>
            <w:proofErr w:type="spellStart"/>
            <w:r w:rsidRPr="008072F0">
              <w:rPr>
                <w:b/>
              </w:rPr>
              <w:t>Null_Type</w:t>
            </w:r>
            <w:proofErr w:type="spellEnd"/>
          </w:p>
        </w:tc>
        <w:tc>
          <w:tcPr>
            <w:tcW w:w="3450" w:type="dxa"/>
            <w:tcBorders>
              <w:top w:val="double" w:sz="4" w:space="0" w:color="auto"/>
            </w:tcBorders>
            <w:shd w:val="clear" w:color="auto" w:fill="auto"/>
          </w:tcPr>
          <w:p w14:paraId="059FC27D" w14:textId="77777777" w:rsidR="00FE0502" w:rsidRPr="008072F0" w:rsidRDefault="00FE0502" w:rsidP="00363450">
            <w:pPr>
              <w:pStyle w:val="TAL"/>
            </w:pPr>
            <w:proofErr w:type="spellStart"/>
            <w:r w:rsidRPr="008072F0">
              <w:t>boolean</w:t>
            </w:r>
            <w:proofErr w:type="spellEnd"/>
            <w:r w:rsidRPr="008072F0">
              <w:t xml:space="preserve"> (true)</w:t>
            </w:r>
          </w:p>
        </w:tc>
        <w:tc>
          <w:tcPr>
            <w:tcW w:w="3943" w:type="dxa"/>
            <w:tcBorders>
              <w:top w:val="double" w:sz="4" w:space="0" w:color="auto"/>
            </w:tcBorders>
            <w:shd w:val="clear" w:color="auto" w:fill="auto"/>
          </w:tcPr>
          <w:p w14:paraId="5CF4E669" w14:textId="77777777" w:rsidR="00FE0502" w:rsidRPr="008072F0" w:rsidRDefault="00FE0502" w:rsidP="00363450">
            <w:pPr>
              <w:pStyle w:val="TAL"/>
            </w:pPr>
            <w:r w:rsidRPr="008072F0">
              <w:t>dummy type for '</w:t>
            </w:r>
            <w:proofErr w:type="spellStart"/>
            <w:r w:rsidRPr="008072F0">
              <w:t>typeless</w:t>
            </w:r>
            <w:proofErr w:type="spellEnd"/>
            <w:r w:rsidRPr="008072F0">
              <w:t>' fields in unions</w:t>
            </w:r>
          </w:p>
        </w:tc>
      </w:tr>
    </w:tbl>
    <w:p w14:paraId="1B5857B7" w14:textId="77777777" w:rsidR="00FE0502" w:rsidRDefault="00FE0502" w:rsidP="00FE0502"/>
    <w:p w14:paraId="2729C958" w14:textId="77777777" w:rsidR="00FE0502" w:rsidRDefault="00FE0502" w:rsidP="00FE0502">
      <w:pPr>
        <w:pStyle w:val="TH"/>
      </w:pPr>
      <w:proofErr w:type="spellStart"/>
      <w:r>
        <w:t>EUTRA_CellId_Type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5F39A33E" w14:textId="77777777" w:rsidTr="00363450">
        <w:tc>
          <w:tcPr>
            <w:tcW w:w="9857" w:type="dxa"/>
            <w:gridSpan w:val="2"/>
            <w:shd w:val="clear" w:color="auto" w:fill="E0E0E0"/>
          </w:tcPr>
          <w:p w14:paraId="091E01D9" w14:textId="77777777" w:rsidR="00FE0502" w:rsidRPr="008072F0" w:rsidRDefault="00FE0502" w:rsidP="00363450">
            <w:pPr>
              <w:pStyle w:val="TAL"/>
              <w:rPr>
                <w:b/>
              </w:rPr>
            </w:pPr>
            <w:r w:rsidRPr="008072F0">
              <w:rPr>
                <w:b/>
              </w:rPr>
              <w:t>TTCN-3 Enumerated Type</w:t>
            </w:r>
          </w:p>
        </w:tc>
      </w:tr>
      <w:tr w:rsidR="00FE0502" w14:paraId="588223DB" w14:textId="77777777" w:rsidTr="00363450">
        <w:tc>
          <w:tcPr>
            <w:tcW w:w="1971" w:type="dxa"/>
            <w:tcBorders>
              <w:bottom w:val="single" w:sz="4" w:space="0" w:color="auto"/>
            </w:tcBorders>
            <w:shd w:val="clear" w:color="auto" w:fill="E0E0E0"/>
          </w:tcPr>
          <w:p w14:paraId="41387151"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2D600A91" w14:textId="77777777" w:rsidR="00FE0502" w:rsidRPr="008072F0" w:rsidRDefault="00FE0502" w:rsidP="00363450">
            <w:pPr>
              <w:pStyle w:val="TAL"/>
              <w:rPr>
                <w:b/>
              </w:rPr>
            </w:pPr>
            <w:proofErr w:type="spellStart"/>
            <w:r w:rsidRPr="008072F0">
              <w:rPr>
                <w:b/>
              </w:rPr>
              <w:t>EUTRA_CellId_Type</w:t>
            </w:r>
            <w:proofErr w:type="spellEnd"/>
          </w:p>
        </w:tc>
      </w:tr>
      <w:tr w:rsidR="00FE0502" w14:paraId="34E169B1" w14:textId="77777777" w:rsidTr="00363450">
        <w:tc>
          <w:tcPr>
            <w:tcW w:w="1971" w:type="dxa"/>
            <w:tcBorders>
              <w:bottom w:val="double" w:sz="4" w:space="0" w:color="auto"/>
            </w:tcBorders>
            <w:shd w:val="clear" w:color="auto" w:fill="E0E0E0"/>
          </w:tcPr>
          <w:p w14:paraId="13A677D5"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744FCFBD" w14:textId="77777777" w:rsidR="00FE0502" w:rsidRPr="008072F0" w:rsidRDefault="00FE0502" w:rsidP="00363450">
            <w:pPr>
              <w:pStyle w:val="TAL"/>
            </w:pPr>
          </w:p>
        </w:tc>
      </w:tr>
      <w:tr w:rsidR="00FE0502" w14:paraId="56811E91" w14:textId="77777777" w:rsidTr="00363450">
        <w:tc>
          <w:tcPr>
            <w:tcW w:w="1971" w:type="dxa"/>
            <w:tcBorders>
              <w:top w:val="double" w:sz="4" w:space="0" w:color="auto"/>
            </w:tcBorders>
            <w:shd w:val="clear" w:color="auto" w:fill="auto"/>
          </w:tcPr>
          <w:p w14:paraId="46A071A9" w14:textId="77777777" w:rsidR="00FE0502" w:rsidRPr="008072F0" w:rsidRDefault="00FE0502" w:rsidP="00363450">
            <w:pPr>
              <w:pStyle w:val="TAL"/>
            </w:pPr>
            <w:proofErr w:type="spellStart"/>
            <w:r w:rsidRPr="008072F0">
              <w:t>eutra_Cell_NonSpecific</w:t>
            </w:r>
            <w:proofErr w:type="spellEnd"/>
          </w:p>
        </w:tc>
        <w:tc>
          <w:tcPr>
            <w:tcW w:w="7886" w:type="dxa"/>
            <w:tcBorders>
              <w:top w:val="double" w:sz="4" w:space="0" w:color="auto"/>
            </w:tcBorders>
            <w:shd w:val="clear" w:color="auto" w:fill="auto"/>
          </w:tcPr>
          <w:p w14:paraId="14352961" w14:textId="77777777" w:rsidR="00FE0502" w:rsidRPr="008072F0" w:rsidRDefault="00FE0502" w:rsidP="00363450">
            <w:pPr>
              <w:pStyle w:val="TAL"/>
            </w:pPr>
          </w:p>
        </w:tc>
      </w:tr>
      <w:tr w:rsidR="00FE0502" w14:paraId="3C59B3A9" w14:textId="77777777" w:rsidTr="00363450">
        <w:tc>
          <w:tcPr>
            <w:tcW w:w="1971" w:type="dxa"/>
            <w:shd w:val="clear" w:color="auto" w:fill="auto"/>
          </w:tcPr>
          <w:p w14:paraId="327E8096" w14:textId="77777777" w:rsidR="00FE0502" w:rsidRPr="008072F0" w:rsidRDefault="00FE0502" w:rsidP="00363450">
            <w:pPr>
              <w:pStyle w:val="TAL"/>
            </w:pPr>
            <w:r w:rsidRPr="008072F0">
              <w:t>eutra_Cell1</w:t>
            </w:r>
          </w:p>
        </w:tc>
        <w:tc>
          <w:tcPr>
            <w:tcW w:w="7886" w:type="dxa"/>
            <w:shd w:val="clear" w:color="auto" w:fill="auto"/>
          </w:tcPr>
          <w:p w14:paraId="3A17C126" w14:textId="77777777" w:rsidR="00FE0502" w:rsidRPr="008072F0" w:rsidRDefault="00FE0502" w:rsidP="00363450">
            <w:pPr>
              <w:pStyle w:val="TAL"/>
            </w:pPr>
          </w:p>
        </w:tc>
      </w:tr>
      <w:tr w:rsidR="00FE0502" w14:paraId="307F7CA1" w14:textId="77777777" w:rsidTr="00363450">
        <w:tc>
          <w:tcPr>
            <w:tcW w:w="1971" w:type="dxa"/>
            <w:shd w:val="clear" w:color="auto" w:fill="auto"/>
          </w:tcPr>
          <w:p w14:paraId="584E209A" w14:textId="77777777" w:rsidR="00FE0502" w:rsidRPr="008072F0" w:rsidRDefault="00FE0502" w:rsidP="00363450">
            <w:pPr>
              <w:pStyle w:val="TAL"/>
            </w:pPr>
            <w:r w:rsidRPr="008072F0">
              <w:t>eutra_Cell2</w:t>
            </w:r>
          </w:p>
        </w:tc>
        <w:tc>
          <w:tcPr>
            <w:tcW w:w="7886" w:type="dxa"/>
            <w:shd w:val="clear" w:color="auto" w:fill="auto"/>
          </w:tcPr>
          <w:p w14:paraId="4845955A" w14:textId="77777777" w:rsidR="00FE0502" w:rsidRPr="008072F0" w:rsidRDefault="00FE0502" w:rsidP="00363450">
            <w:pPr>
              <w:pStyle w:val="TAL"/>
            </w:pPr>
          </w:p>
        </w:tc>
      </w:tr>
      <w:tr w:rsidR="00FE0502" w14:paraId="303DE711" w14:textId="77777777" w:rsidTr="00363450">
        <w:tc>
          <w:tcPr>
            <w:tcW w:w="1971" w:type="dxa"/>
            <w:shd w:val="clear" w:color="auto" w:fill="auto"/>
          </w:tcPr>
          <w:p w14:paraId="25DD0BA6" w14:textId="77777777" w:rsidR="00FE0502" w:rsidRPr="008072F0" w:rsidRDefault="00FE0502" w:rsidP="00363450">
            <w:pPr>
              <w:pStyle w:val="TAL"/>
            </w:pPr>
            <w:r w:rsidRPr="008072F0">
              <w:t>eutra_Cell3</w:t>
            </w:r>
          </w:p>
        </w:tc>
        <w:tc>
          <w:tcPr>
            <w:tcW w:w="7886" w:type="dxa"/>
            <w:shd w:val="clear" w:color="auto" w:fill="auto"/>
          </w:tcPr>
          <w:p w14:paraId="2C14AD02" w14:textId="77777777" w:rsidR="00FE0502" w:rsidRPr="008072F0" w:rsidRDefault="00FE0502" w:rsidP="00363450">
            <w:pPr>
              <w:pStyle w:val="TAL"/>
            </w:pPr>
          </w:p>
        </w:tc>
      </w:tr>
      <w:tr w:rsidR="00FE0502" w14:paraId="71150F20" w14:textId="77777777" w:rsidTr="00363450">
        <w:tc>
          <w:tcPr>
            <w:tcW w:w="1971" w:type="dxa"/>
            <w:shd w:val="clear" w:color="auto" w:fill="auto"/>
          </w:tcPr>
          <w:p w14:paraId="51D639A3" w14:textId="77777777" w:rsidR="00FE0502" w:rsidRPr="008072F0" w:rsidRDefault="00FE0502" w:rsidP="00363450">
            <w:pPr>
              <w:pStyle w:val="TAL"/>
            </w:pPr>
            <w:r w:rsidRPr="008072F0">
              <w:t>eutra_Cell4</w:t>
            </w:r>
          </w:p>
        </w:tc>
        <w:tc>
          <w:tcPr>
            <w:tcW w:w="7886" w:type="dxa"/>
            <w:shd w:val="clear" w:color="auto" w:fill="auto"/>
          </w:tcPr>
          <w:p w14:paraId="226E007A" w14:textId="77777777" w:rsidR="00FE0502" w:rsidRPr="008072F0" w:rsidRDefault="00FE0502" w:rsidP="00363450">
            <w:pPr>
              <w:pStyle w:val="TAL"/>
            </w:pPr>
          </w:p>
        </w:tc>
      </w:tr>
      <w:tr w:rsidR="00FE0502" w14:paraId="5C5A5AE6" w14:textId="77777777" w:rsidTr="00363450">
        <w:tc>
          <w:tcPr>
            <w:tcW w:w="1971" w:type="dxa"/>
            <w:shd w:val="clear" w:color="auto" w:fill="auto"/>
          </w:tcPr>
          <w:p w14:paraId="4FF2316A" w14:textId="77777777" w:rsidR="00FE0502" w:rsidRPr="008072F0" w:rsidRDefault="00FE0502" w:rsidP="00363450">
            <w:pPr>
              <w:pStyle w:val="TAL"/>
            </w:pPr>
            <w:r w:rsidRPr="008072F0">
              <w:t>eutra_Cell6</w:t>
            </w:r>
          </w:p>
        </w:tc>
        <w:tc>
          <w:tcPr>
            <w:tcW w:w="7886" w:type="dxa"/>
            <w:shd w:val="clear" w:color="auto" w:fill="auto"/>
          </w:tcPr>
          <w:p w14:paraId="195E93D7" w14:textId="77777777" w:rsidR="00FE0502" w:rsidRPr="008072F0" w:rsidRDefault="00FE0502" w:rsidP="00363450">
            <w:pPr>
              <w:pStyle w:val="TAL"/>
            </w:pPr>
          </w:p>
        </w:tc>
      </w:tr>
      <w:tr w:rsidR="00FE0502" w14:paraId="2F5B0705" w14:textId="77777777" w:rsidTr="00363450">
        <w:tc>
          <w:tcPr>
            <w:tcW w:w="1971" w:type="dxa"/>
            <w:shd w:val="clear" w:color="auto" w:fill="auto"/>
          </w:tcPr>
          <w:p w14:paraId="115E0173" w14:textId="77777777" w:rsidR="00FE0502" w:rsidRPr="008072F0" w:rsidRDefault="00FE0502" w:rsidP="00363450">
            <w:pPr>
              <w:pStyle w:val="TAL"/>
            </w:pPr>
            <w:r w:rsidRPr="008072F0">
              <w:t>eutra_Cell10</w:t>
            </w:r>
          </w:p>
        </w:tc>
        <w:tc>
          <w:tcPr>
            <w:tcW w:w="7886" w:type="dxa"/>
            <w:shd w:val="clear" w:color="auto" w:fill="auto"/>
          </w:tcPr>
          <w:p w14:paraId="5E6A4EB9" w14:textId="77777777" w:rsidR="00FE0502" w:rsidRPr="008072F0" w:rsidRDefault="00FE0502" w:rsidP="00363450">
            <w:pPr>
              <w:pStyle w:val="TAL"/>
            </w:pPr>
          </w:p>
        </w:tc>
      </w:tr>
      <w:tr w:rsidR="00FE0502" w14:paraId="152679F2" w14:textId="77777777" w:rsidTr="00363450">
        <w:tc>
          <w:tcPr>
            <w:tcW w:w="1971" w:type="dxa"/>
            <w:shd w:val="clear" w:color="auto" w:fill="auto"/>
          </w:tcPr>
          <w:p w14:paraId="52290F4D" w14:textId="77777777" w:rsidR="00FE0502" w:rsidRPr="008072F0" w:rsidRDefault="00FE0502" w:rsidP="00363450">
            <w:pPr>
              <w:pStyle w:val="TAL"/>
            </w:pPr>
            <w:r w:rsidRPr="008072F0">
              <w:t>eutra_Cell11</w:t>
            </w:r>
          </w:p>
        </w:tc>
        <w:tc>
          <w:tcPr>
            <w:tcW w:w="7886" w:type="dxa"/>
            <w:shd w:val="clear" w:color="auto" w:fill="auto"/>
          </w:tcPr>
          <w:p w14:paraId="0C3CD790" w14:textId="77777777" w:rsidR="00FE0502" w:rsidRPr="008072F0" w:rsidRDefault="00FE0502" w:rsidP="00363450">
            <w:pPr>
              <w:pStyle w:val="TAL"/>
            </w:pPr>
          </w:p>
        </w:tc>
      </w:tr>
      <w:tr w:rsidR="00FE0502" w14:paraId="1CB5C834" w14:textId="77777777" w:rsidTr="00363450">
        <w:tc>
          <w:tcPr>
            <w:tcW w:w="1971" w:type="dxa"/>
            <w:shd w:val="clear" w:color="auto" w:fill="auto"/>
          </w:tcPr>
          <w:p w14:paraId="0020E919" w14:textId="77777777" w:rsidR="00FE0502" w:rsidRPr="008072F0" w:rsidRDefault="00FE0502" w:rsidP="00363450">
            <w:pPr>
              <w:pStyle w:val="TAL"/>
            </w:pPr>
            <w:r w:rsidRPr="008072F0">
              <w:t>eutra_Cell12</w:t>
            </w:r>
          </w:p>
        </w:tc>
        <w:tc>
          <w:tcPr>
            <w:tcW w:w="7886" w:type="dxa"/>
            <w:shd w:val="clear" w:color="auto" w:fill="auto"/>
          </w:tcPr>
          <w:p w14:paraId="099B0FB2" w14:textId="77777777" w:rsidR="00FE0502" w:rsidRPr="008072F0" w:rsidRDefault="00FE0502" w:rsidP="00363450">
            <w:pPr>
              <w:pStyle w:val="TAL"/>
            </w:pPr>
          </w:p>
        </w:tc>
      </w:tr>
      <w:tr w:rsidR="00FE0502" w14:paraId="6EDBB774" w14:textId="77777777" w:rsidTr="00363450">
        <w:tc>
          <w:tcPr>
            <w:tcW w:w="1971" w:type="dxa"/>
            <w:shd w:val="clear" w:color="auto" w:fill="auto"/>
          </w:tcPr>
          <w:p w14:paraId="04CE3F03" w14:textId="77777777" w:rsidR="00FE0502" w:rsidRPr="008072F0" w:rsidRDefault="00FE0502" w:rsidP="00363450">
            <w:pPr>
              <w:pStyle w:val="TAL"/>
            </w:pPr>
            <w:r w:rsidRPr="008072F0">
              <w:t>eutra_Cell13</w:t>
            </w:r>
          </w:p>
        </w:tc>
        <w:tc>
          <w:tcPr>
            <w:tcW w:w="7886" w:type="dxa"/>
            <w:shd w:val="clear" w:color="auto" w:fill="auto"/>
          </w:tcPr>
          <w:p w14:paraId="77540F4B" w14:textId="77777777" w:rsidR="00FE0502" w:rsidRPr="008072F0" w:rsidRDefault="00FE0502" w:rsidP="00363450">
            <w:pPr>
              <w:pStyle w:val="TAL"/>
            </w:pPr>
          </w:p>
        </w:tc>
      </w:tr>
      <w:tr w:rsidR="00FE0502" w14:paraId="0EE64F97" w14:textId="77777777" w:rsidTr="00363450">
        <w:tc>
          <w:tcPr>
            <w:tcW w:w="1971" w:type="dxa"/>
            <w:shd w:val="clear" w:color="auto" w:fill="auto"/>
          </w:tcPr>
          <w:p w14:paraId="7E19C177" w14:textId="77777777" w:rsidR="00FE0502" w:rsidRPr="008072F0" w:rsidRDefault="00FE0502" w:rsidP="00363450">
            <w:pPr>
              <w:pStyle w:val="TAL"/>
            </w:pPr>
            <w:r w:rsidRPr="008072F0">
              <w:t>eutra_Cell14</w:t>
            </w:r>
          </w:p>
        </w:tc>
        <w:tc>
          <w:tcPr>
            <w:tcW w:w="7886" w:type="dxa"/>
            <w:shd w:val="clear" w:color="auto" w:fill="auto"/>
          </w:tcPr>
          <w:p w14:paraId="3D1FFAD3" w14:textId="77777777" w:rsidR="00FE0502" w:rsidRPr="008072F0" w:rsidRDefault="00FE0502" w:rsidP="00363450">
            <w:pPr>
              <w:pStyle w:val="TAL"/>
            </w:pPr>
          </w:p>
        </w:tc>
      </w:tr>
      <w:tr w:rsidR="00FE0502" w14:paraId="38FE6DDA" w14:textId="77777777" w:rsidTr="00363450">
        <w:tc>
          <w:tcPr>
            <w:tcW w:w="1971" w:type="dxa"/>
            <w:shd w:val="clear" w:color="auto" w:fill="auto"/>
          </w:tcPr>
          <w:p w14:paraId="34880CA7" w14:textId="77777777" w:rsidR="00FE0502" w:rsidRPr="008072F0" w:rsidRDefault="00FE0502" w:rsidP="00363450">
            <w:pPr>
              <w:pStyle w:val="TAL"/>
            </w:pPr>
            <w:r w:rsidRPr="008072F0">
              <w:t>eutra_Cell23</w:t>
            </w:r>
          </w:p>
        </w:tc>
        <w:tc>
          <w:tcPr>
            <w:tcW w:w="7886" w:type="dxa"/>
            <w:shd w:val="clear" w:color="auto" w:fill="auto"/>
          </w:tcPr>
          <w:p w14:paraId="625A305E" w14:textId="77777777" w:rsidR="00FE0502" w:rsidRPr="008072F0" w:rsidRDefault="00FE0502" w:rsidP="00363450">
            <w:pPr>
              <w:pStyle w:val="TAL"/>
            </w:pPr>
          </w:p>
        </w:tc>
      </w:tr>
      <w:tr w:rsidR="00FE0502" w14:paraId="09CFB90F" w14:textId="77777777" w:rsidTr="00363450">
        <w:tc>
          <w:tcPr>
            <w:tcW w:w="1971" w:type="dxa"/>
            <w:shd w:val="clear" w:color="auto" w:fill="auto"/>
          </w:tcPr>
          <w:p w14:paraId="13C906A9" w14:textId="77777777" w:rsidR="00FE0502" w:rsidRPr="008072F0" w:rsidRDefault="00FE0502" w:rsidP="00363450">
            <w:pPr>
              <w:pStyle w:val="TAL"/>
            </w:pPr>
            <w:r w:rsidRPr="008072F0">
              <w:t>eutra_Cell28</w:t>
            </w:r>
          </w:p>
        </w:tc>
        <w:tc>
          <w:tcPr>
            <w:tcW w:w="7886" w:type="dxa"/>
            <w:shd w:val="clear" w:color="auto" w:fill="auto"/>
          </w:tcPr>
          <w:p w14:paraId="2211394B" w14:textId="77777777" w:rsidR="00FE0502" w:rsidRPr="008072F0" w:rsidRDefault="00FE0502" w:rsidP="00363450">
            <w:pPr>
              <w:pStyle w:val="TAL"/>
            </w:pPr>
          </w:p>
        </w:tc>
      </w:tr>
      <w:tr w:rsidR="00FE0502" w14:paraId="5717D487" w14:textId="77777777" w:rsidTr="00363450">
        <w:tc>
          <w:tcPr>
            <w:tcW w:w="1971" w:type="dxa"/>
            <w:shd w:val="clear" w:color="auto" w:fill="auto"/>
          </w:tcPr>
          <w:p w14:paraId="00FB1A84" w14:textId="77777777" w:rsidR="00FE0502" w:rsidRPr="008072F0" w:rsidRDefault="00FE0502" w:rsidP="00363450">
            <w:pPr>
              <w:pStyle w:val="TAL"/>
            </w:pPr>
            <w:r w:rsidRPr="008072F0">
              <w:t>eutra_Cell29</w:t>
            </w:r>
          </w:p>
        </w:tc>
        <w:tc>
          <w:tcPr>
            <w:tcW w:w="7886" w:type="dxa"/>
            <w:shd w:val="clear" w:color="auto" w:fill="auto"/>
          </w:tcPr>
          <w:p w14:paraId="3C34F7EB" w14:textId="77777777" w:rsidR="00FE0502" w:rsidRPr="008072F0" w:rsidRDefault="00FE0502" w:rsidP="00363450">
            <w:pPr>
              <w:pStyle w:val="TAL"/>
            </w:pPr>
          </w:p>
        </w:tc>
      </w:tr>
      <w:tr w:rsidR="00FE0502" w14:paraId="4FDC786F" w14:textId="77777777" w:rsidTr="00363450">
        <w:tc>
          <w:tcPr>
            <w:tcW w:w="1971" w:type="dxa"/>
            <w:shd w:val="clear" w:color="auto" w:fill="auto"/>
          </w:tcPr>
          <w:p w14:paraId="48412266" w14:textId="77777777" w:rsidR="00FE0502" w:rsidRPr="008072F0" w:rsidRDefault="00FE0502" w:rsidP="00363450">
            <w:pPr>
              <w:pStyle w:val="TAL"/>
            </w:pPr>
            <w:r w:rsidRPr="008072F0">
              <w:t>eutra_Cell30</w:t>
            </w:r>
          </w:p>
        </w:tc>
        <w:tc>
          <w:tcPr>
            <w:tcW w:w="7886" w:type="dxa"/>
            <w:shd w:val="clear" w:color="auto" w:fill="auto"/>
          </w:tcPr>
          <w:p w14:paraId="05D1775A" w14:textId="77777777" w:rsidR="00FE0502" w:rsidRPr="008072F0" w:rsidRDefault="00FE0502" w:rsidP="00363450">
            <w:pPr>
              <w:pStyle w:val="TAL"/>
            </w:pPr>
          </w:p>
        </w:tc>
      </w:tr>
      <w:tr w:rsidR="00FE0502" w14:paraId="463D2759" w14:textId="77777777" w:rsidTr="00363450">
        <w:tc>
          <w:tcPr>
            <w:tcW w:w="1971" w:type="dxa"/>
            <w:shd w:val="clear" w:color="auto" w:fill="auto"/>
          </w:tcPr>
          <w:p w14:paraId="580511C4" w14:textId="77777777" w:rsidR="00FE0502" w:rsidRPr="008072F0" w:rsidRDefault="00FE0502" w:rsidP="00363450">
            <w:pPr>
              <w:pStyle w:val="TAL"/>
            </w:pPr>
            <w:r w:rsidRPr="008072F0">
              <w:t>eutra_Cell31</w:t>
            </w:r>
          </w:p>
        </w:tc>
        <w:tc>
          <w:tcPr>
            <w:tcW w:w="7886" w:type="dxa"/>
            <w:shd w:val="clear" w:color="auto" w:fill="auto"/>
          </w:tcPr>
          <w:p w14:paraId="55876511" w14:textId="77777777" w:rsidR="00FE0502" w:rsidRPr="008072F0" w:rsidRDefault="00FE0502" w:rsidP="00363450">
            <w:pPr>
              <w:pStyle w:val="TAL"/>
            </w:pPr>
          </w:p>
        </w:tc>
      </w:tr>
      <w:tr w:rsidR="00FE0502" w14:paraId="66A21AE1" w14:textId="77777777" w:rsidTr="00363450">
        <w:tc>
          <w:tcPr>
            <w:tcW w:w="1971" w:type="dxa"/>
            <w:shd w:val="clear" w:color="auto" w:fill="auto"/>
          </w:tcPr>
          <w:p w14:paraId="331B69EF" w14:textId="77777777" w:rsidR="00FE0502" w:rsidRPr="008072F0" w:rsidRDefault="00FE0502" w:rsidP="00363450">
            <w:pPr>
              <w:pStyle w:val="TAL"/>
            </w:pPr>
            <w:proofErr w:type="spellStart"/>
            <w:r w:rsidRPr="008072F0">
              <w:t>eutra_CellA</w:t>
            </w:r>
            <w:proofErr w:type="spellEnd"/>
          </w:p>
        </w:tc>
        <w:tc>
          <w:tcPr>
            <w:tcW w:w="7886" w:type="dxa"/>
            <w:shd w:val="clear" w:color="auto" w:fill="auto"/>
          </w:tcPr>
          <w:p w14:paraId="3DBBBF2E" w14:textId="77777777" w:rsidR="00FE0502" w:rsidRPr="008072F0" w:rsidRDefault="00FE0502" w:rsidP="00363450">
            <w:pPr>
              <w:pStyle w:val="TAL"/>
            </w:pPr>
          </w:p>
        </w:tc>
      </w:tr>
      <w:tr w:rsidR="00FE0502" w14:paraId="1F3D294F" w14:textId="77777777" w:rsidTr="00363450">
        <w:tc>
          <w:tcPr>
            <w:tcW w:w="1971" w:type="dxa"/>
            <w:shd w:val="clear" w:color="auto" w:fill="auto"/>
          </w:tcPr>
          <w:p w14:paraId="73EE1B67" w14:textId="77777777" w:rsidR="00FE0502" w:rsidRPr="008072F0" w:rsidRDefault="00FE0502" w:rsidP="00363450">
            <w:pPr>
              <w:pStyle w:val="TAL"/>
            </w:pPr>
            <w:proofErr w:type="spellStart"/>
            <w:r w:rsidRPr="008072F0">
              <w:t>eutra_CellB</w:t>
            </w:r>
            <w:proofErr w:type="spellEnd"/>
          </w:p>
        </w:tc>
        <w:tc>
          <w:tcPr>
            <w:tcW w:w="7886" w:type="dxa"/>
            <w:shd w:val="clear" w:color="auto" w:fill="auto"/>
          </w:tcPr>
          <w:p w14:paraId="109E2D51" w14:textId="77777777" w:rsidR="00FE0502" w:rsidRPr="008072F0" w:rsidRDefault="00FE0502" w:rsidP="00363450">
            <w:pPr>
              <w:pStyle w:val="TAL"/>
            </w:pPr>
          </w:p>
        </w:tc>
      </w:tr>
      <w:tr w:rsidR="00FE0502" w14:paraId="6CF51144" w14:textId="77777777" w:rsidTr="00363450">
        <w:tc>
          <w:tcPr>
            <w:tcW w:w="1971" w:type="dxa"/>
            <w:shd w:val="clear" w:color="auto" w:fill="auto"/>
          </w:tcPr>
          <w:p w14:paraId="08668DF9" w14:textId="77777777" w:rsidR="00FE0502" w:rsidRPr="008072F0" w:rsidRDefault="00FE0502" w:rsidP="00363450">
            <w:pPr>
              <w:pStyle w:val="TAL"/>
            </w:pPr>
            <w:proofErr w:type="spellStart"/>
            <w:r w:rsidRPr="008072F0">
              <w:t>eutra_CellC</w:t>
            </w:r>
            <w:proofErr w:type="spellEnd"/>
          </w:p>
        </w:tc>
        <w:tc>
          <w:tcPr>
            <w:tcW w:w="7886" w:type="dxa"/>
            <w:shd w:val="clear" w:color="auto" w:fill="auto"/>
          </w:tcPr>
          <w:p w14:paraId="61614DDD" w14:textId="77777777" w:rsidR="00FE0502" w:rsidRPr="008072F0" w:rsidRDefault="00FE0502" w:rsidP="00363450">
            <w:pPr>
              <w:pStyle w:val="TAL"/>
            </w:pPr>
          </w:p>
        </w:tc>
      </w:tr>
      <w:tr w:rsidR="00FE0502" w14:paraId="179C3816" w14:textId="77777777" w:rsidTr="00363450">
        <w:tc>
          <w:tcPr>
            <w:tcW w:w="1971" w:type="dxa"/>
            <w:shd w:val="clear" w:color="auto" w:fill="auto"/>
          </w:tcPr>
          <w:p w14:paraId="10A452D2" w14:textId="77777777" w:rsidR="00FE0502" w:rsidRPr="008072F0" w:rsidRDefault="00FE0502" w:rsidP="00363450">
            <w:pPr>
              <w:pStyle w:val="TAL"/>
            </w:pPr>
            <w:proofErr w:type="spellStart"/>
            <w:r w:rsidRPr="008072F0">
              <w:t>eutra_CellD</w:t>
            </w:r>
            <w:proofErr w:type="spellEnd"/>
          </w:p>
        </w:tc>
        <w:tc>
          <w:tcPr>
            <w:tcW w:w="7886" w:type="dxa"/>
            <w:shd w:val="clear" w:color="auto" w:fill="auto"/>
          </w:tcPr>
          <w:p w14:paraId="0B09F22C" w14:textId="77777777" w:rsidR="00FE0502" w:rsidRPr="008072F0" w:rsidRDefault="00FE0502" w:rsidP="00363450">
            <w:pPr>
              <w:pStyle w:val="TAL"/>
            </w:pPr>
          </w:p>
        </w:tc>
      </w:tr>
      <w:tr w:rsidR="00FE0502" w14:paraId="61AF6E00" w14:textId="77777777" w:rsidTr="00363450">
        <w:tc>
          <w:tcPr>
            <w:tcW w:w="1971" w:type="dxa"/>
            <w:shd w:val="clear" w:color="auto" w:fill="auto"/>
          </w:tcPr>
          <w:p w14:paraId="5F205D03" w14:textId="77777777" w:rsidR="00FE0502" w:rsidRPr="008072F0" w:rsidRDefault="00FE0502" w:rsidP="00363450">
            <w:pPr>
              <w:pStyle w:val="TAL"/>
            </w:pPr>
            <w:proofErr w:type="spellStart"/>
            <w:r w:rsidRPr="008072F0">
              <w:t>eutra_CellE</w:t>
            </w:r>
            <w:proofErr w:type="spellEnd"/>
          </w:p>
        </w:tc>
        <w:tc>
          <w:tcPr>
            <w:tcW w:w="7886" w:type="dxa"/>
            <w:shd w:val="clear" w:color="auto" w:fill="auto"/>
          </w:tcPr>
          <w:p w14:paraId="779D1EB1" w14:textId="77777777" w:rsidR="00FE0502" w:rsidRPr="008072F0" w:rsidRDefault="00FE0502" w:rsidP="00363450">
            <w:pPr>
              <w:pStyle w:val="TAL"/>
            </w:pPr>
          </w:p>
        </w:tc>
      </w:tr>
      <w:tr w:rsidR="00FE0502" w14:paraId="75EED010" w14:textId="77777777" w:rsidTr="00363450">
        <w:tc>
          <w:tcPr>
            <w:tcW w:w="1971" w:type="dxa"/>
            <w:shd w:val="clear" w:color="auto" w:fill="auto"/>
          </w:tcPr>
          <w:p w14:paraId="221BE007" w14:textId="77777777" w:rsidR="00FE0502" w:rsidRPr="008072F0" w:rsidRDefault="00FE0502" w:rsidP="00363450">
            <w:pPr>
              <w:pStyle w:val="TAL"/>
            </w:pPr>
            <w:proofErr w:type="spellStart"/>
            <w:r w:rsidRPr="008072F0">
              <w:t>eutra_CellG</w:t>
            </w:r>
            <w:proofErr w:type="spellEnd"/>
          </w:p>
        </w:tc>
        <w:tc>
          <w:tcPr>
            <w:tcW w:w="7886" w:type="dxa"/>
            <w:shd w:val="clear" w:color="auto" w:fill="auto"/>
          </w:tcPr>
          <w:p w14:paraId="226E20D8" w14:textId="77777777" w:rsidR="00FE0502" w:rsidRPr="008072F0" w:rsidRDefault="00FE0502" w:rsidP="00363450">
            <w:pPr>
              <w:pStyle w:val="TAL"/>
            </w:pPr>
          </w:p>
        </w:tc>
      </w:tr>
      <w:tr w:rsidR="00FE0502" w14:paraId="4F27B6D7" w14:textId="77777777" w:rsidTr="00363450">
        <w:tc>
          <w:tcPr>
            <w:tcW w:w="1971" w:type="dxa"/>
            <w:shd w:val="clear" w:color="auto" w:fill="auto"/>
          </w:tcPr>
          <w:p w14:paraId="65B0EE98" w14:textId="77777777" w:rsidR="00FE0502" w:rsidRPr="008072F0" w:rsidRDefault="00FE0502" w:rsidP="00363450">
            <w:pPr>
              <w:pStyle w:val="TAL"/>
            </w:pPr>
            <w:proofErr w:type="spellStart"/>
            <w:r w:rsidRPr="008072F0">
              <w:t>eutra_CellH</w:t>
            </w:r>
            <w:proofErr w:type="spellEnd"/>
          </w:p>
        </w:tc>
        <w:tc>
          <w:tcPr>
            <w:tcW w:w="7886" w:type="dxa"/>
            <w:shd w:val="clear" w:color="auto" w:fill="auto"/>
          </w:tcPr>
          <w:p w14:paraId="4FBE35ED" w14:textId="77777777" w:rsidR="00FE0502" w:rsidRPr="008072F0" w:rsidRDefault="00FE0502" w:rsidP="00363450">
            <w:pPr>
              <w:pStyle w:val="TAL"/>
            </w:pPr>
          </w:p>
        </w:tc>
      </w:tr>
      <w:tr w:rsidR="00FE0502" w14:paraId="3206C6F9" w14:textId="77777777" w:rsidTr="00363450">
        <w:tc>
          <w:tcPr>
            <w:tcW w:w="1971" w:type="dxa"/>
            <w:shd w:val="clear" w:color="auto" w:fill="auto"/>
          </w:tcPr>
          <w:p w14:paraId="419E259B" w14:textId="77777777" w:rsidR="00FE0502" w:rsidRPr="008072F0" w:rsidRDefault="00FE0502" w:rsidP="00363450">
            <w:pPr>
              <w:pStyle w:val="TAL"/>
            </w:pPr>
            <w:proofErr w:type="spellStart"/>
            <w:r w:rsidRPr="008072F0">
              <w:t>eutra_CellI</w:t>
            </w:r>
            <w:proofErr w:type="spellEnd"/>
          </w:p>
        </w:tc>
        <w:tc>
          <w:tcPr>
            <w:tcW w:w="7886" w:type="dxa"/>
            <w:shd w:val="clear" w:color="auto" w:fill="auto"/>
          </w:tcPr>
          <w:p w14:paraId="6B157A6E" w14:textId="77777777" w:rsidR="00FE0502" w:rsidRPr="008072F0" w:rsidRDefault="00FE0502" w:rsidP="00363450">
            <w:pPr>
              <w:pStyle w:val="TAL"/>
            </w:pPr>
          </w:p>
        </w:tc>
      </w:tr>
      <w:tr w:rsidR="00FE0502" w14:paraId="37A668D9" w14:textId="77777777" w:rsidTr="00363450">
        <w:tc>
          <w:tcPr>
            <w:tcW w:w="1971" w:type="dxa"/>
            <w:shd w:val="clear" w:color="auto" w:fill="auto"/>
          </w:tcPr>
          <w:p w14:paraId="490BFF6B" w14:textId="77777777" w:rsidR="00FE0502" w:rsidRPr="008072F0" w:rsidRDefault="00FE0502" w:rsidP="00363450">
            <w:pPr>
              <w:pStyle w:val="TAL"/>
            </w:pPr>
            <w:proofErr w:type="spellStart"/>
            <w:r w:rsidRPr="008072F0">
              <w:t>eutra_CellJ</w:t>
            </w:r>
            <w:proofErr w:type="spellEnd"/>
          </w:p>
        </w:tc>
        <w:tc>
          <w:tcPr>
            <w:tcW w:w="7886" w:type="dxa"/>
            <w:shd w:val="clear" w:color="auto" w:fill="auto"/>
          </w:tcPr>
          <w:p w14:paraId="6C529837" w14:textId="77777777" w:rsidR="00FE0502" w:rsidRPr="008072F0" w:rsidRDefault="00FE0502" w:rsidP="00363450">
            <w:pPr>
              <w:pStyle w:val="TAL"/>
            </w:pPr>
          </w:p>
        </w:tc>
      </w:tr>
      <w:tr w:rsidR="00FE0502" w14:paraId="38B5E851" w14:textId="77777777" w:rsidTr="00363450">
        <w:tc>
          <w:tcPr>
            <w:tcW w:w="1971" w:type="dxa"/>
            <w:shd w:val="clear" w:color="auto" w:fill="auto"/>
          </w:tcPr>
          <w:p w14:paraId="061111D8" w14:textId="77777777" w:rsidR="00FE0502" w:rsidRPr="008072F0" w:rsidRDefault="00FE0502" w:rsidP="00363450">
            <w:pPr>
              <w:pStyle w:val="TAL"/>
            </w:pPr>
            <w:proofErr w:type="spellStart"/>
            <w:r w:rsidRPr="008072F0">
              <w:t>eutra_CellK</w:t>
            </w:r>
            <w:proofErr w:type="spellEnd"/>
          </w:p>
        </w:tc>
        <w:tc>
          <w:tcPr>
            <w:tcW w:w="7886" w:type="dxa"/>
            <w:shd w:val="clear" w:color="auto" w:fill="auto"/>
          </w:tcPr>
          <w:p w14:paraId="57E64A1C" w14:textId="77777777" w:rsidR="00FE0502" w:rsidRPr="008072F0" w:rsidRDefault="00FE0502" w:rsidP="00363450">
            <w:pPr>
              <w:pStyle w:val="TAL"/>
            </w:pPr>
          </w:p>
        </w:tc>
      </w:tr>
      <w:tr w:rsidR="00FE0502" w14:paraId="697E6A3F" w14:textId="77777777" w:rsidTr="00363450">
        <w:tc>
          <w:tcPr>
            <w:tcW w:w="1971" w:type="dxa"/>
            <w:shd w:val="clear" w:color="auto" w:fill="auto"/>
          </w:tcPr>
          <w:p w14:paraId="359E4497" w14:textId="77777777" w:rsidR="00FE0502" w:rsidRPr="008072F0" w:rsidRDefault="00FE0502" w:rsidP="00363450">
            <w:pPr>
              <w:pStyle w:val="TAL"/>
            </w:pPr>
            <w:proofErr w:type="spellStart"/>
            <w:r w:rsidRPr="008072F0">
              <w:t>eutra_CellL</w:t>
            </w:r>
            <w:proofErr w:type="spellEnd"/>
          </w:p>
        </w:tc>
        <w:tc>
          <w:tcPr>
            <w:tcW w:w="7886" w:type="dxa"/>
            <w:shd w:val="clear" w:color="auto" w:fill="auto"/>
          </w:tcPr>
          <w:p w14:paraId="13BA348B" w14:textId="77777777" w:rsidR="00FE0502" w:rsidRPr="008072F0" w:rsidRDefault="00FE0502" w:rsidP="00363450">
            <w:pPr>
              <w:pStyle w:val="TAL"/>
            </w:pPr>
          </w:p>
        </w:tc>
      </w:tr>
      <w:tr w:rsidR="00FE0502" w14:paraId="085FAACE" w14:textId="77777777" w:rsidTr="00363450">
        <w:tc>
          <w:tcPr>
            <w:tcW w:w="1971" w:type="dxa"/>
            <w:shd w:val="clear" w:color="auto" w:fill="auto"/>
          </w:tcPr>
          <w:p w14:paraId="31BEE41B" w14:textId="77777777" w:rsidR="00FE0502" w:rsidRPr="008072F0" w:rsidRDefault="00FE0502" w:rsidP="00363450">
            <w:pPr>
              <w:pStyle w:val="TAL"/>
            </w:pPr>
            <w:proofErr w:type="spellStart"/>
            <w:r w:rsidRPr="008072F0">
              <w:t>eutra_CellM</w:t>
            </w:r>
            <w:proofErr w:type="spellEnd"/>
          </w:p>
        </w:tc>
        <w:tc>
          <w:tcPr>
            <w:tcW w:w="7886" w:type="dxa"/>
            <w:shd w:val="clear" w:color="auto" w:fill="auto"/>
          </w:tcPr>
          <w:p w14:paraId="0341A4E6" w14:textId="77777777" w:rsidR="00FE0502" w:rsidRPr="008072F0" w:rsidRDefault="00FE0502" w:rsidP="00363450">
            <w:pPr>
              <w:pStyle w:val="TAL"/>
            </w:pPr>
          </w:p>
        </w:tc>
      </w:tr>
    </w:tbl>
    <w:p w14:paraId="59284A7F" w14:textId="77777777" w:rsidR="00FE0502" w:rsidRDefault="00FE0502" w:rsidP="00FE0502"/>
    <w:p w14:paraId="79BEDAAB" w14:textId="77777777" w:rsidR="00FE0502" w:rsidRDefault="00FE0502" w:rsidP="00FE0502">
      <w:pPr>
        <w:pStyle w:val="TH"/>
      </w:pPr>
      <w:proofErr w:type="spellStart"/>
      <w:r>
        <w:t>IPCAN_RAN_Type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545F71EC" w14:textId="77777777" w:rsidTr="00363450">
        <w:tc>
          <w:tcPr>
            <w:tcW w:w="9857" w:type="dxa"/>
            <w:gridSpan w:val="2"/>
            <w:shd w:val="clear" w:color="auto" w:fill="E0E0E0"/>
          </w:tcPr>
          <w:p w14:paraId="29D7BC4C" w14:textId="77777777" w:rsidR="00FE0502" w:rsidRPr="008072F0" w:rsidRDefault="00FE0502" w:rsidP="00363450">
            <w:pPr>
              <w:pStyle w:val="TAL"/>
              <w:rPr>
                <w:b/>
              </w:rPr>
            </w:pPr>
            <w:r w:rsidRPr="008072F0">
              <w:rPr>
                <w:b/>
              </w:rPr>
              <w:t>TTCN-3 Enumerated Type</w:t>
            </w:r>
          </w:p>
        </w:tc>
      </w:tr>
      <w:tr w:rsidR="00FE0502" w14:paraId="419B6341" w14:textId="77777777" w:rsidTr="00363450">
        <w:tc>
          <w:tcPr>
            <w:tcW w:w="1971" w:type="dxa"/>
            <w:tcBorders>
              <w:bottom w:val="single" w:sz="4" w:space="0" w:color="auto"/>
            </w:tcBorders>
            <w:shd w:val="clear" w:color="auto" w:fill="E0E0E0"/>
          </w:tcPr>
          <w:p w14:paraId="6CA23B0E"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26C07D80" w14:textId="77777777" w:rsidR="00FE0502" w:rsidRPr="008072F0" w:rsidRDefault="00FE0502" w:rsidP="00363450">
            <w:pPr>
              <w:pStyle w:val="TAL"/>
              <w:rPr>
                <w:b/>
              </w:rPr>
            </w:pPr>
            <w:proofErr w:type="spellStart"/>
            <w:r w:rsidRPr="008072F0">
              <w:rPr>
                <w:b/>
              </w:rPr>
              <w:t>IPCAN_RAN_Type</w:t>
            </w:r>
            <w:proofErr w:type="spellEnd"/>
          </w:p>
        </w:tc>
      </w:tr>
      <w:tr w:rsidR="00FE0502" w14:paraId="216C842F" w14:textId="77777777" w:rsidTr="00363450">
        <w:tc>
          <w:tcPr>
            <w:tcW w:w="1971" w:type="dxa"/>
            <w:tcBorders>
              <w:bottom w:val="double" w:sz="4" w:space="0" w:color="auto"/>
            </w:tcBorders>
            <w:shd w:val="clear" w:color="auto" w:fill="E0E0E0"/>
          </w:tcPr>
          <w:p w14:paraId="013B8098"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62C101BC" w14:textId="77777777" w:rsidR="00FE0502" w:rsidRPr="008072F0" w:rsidRDefault="00FE0502" w:rsidP="00363450">
            <w:pPr>
              <w:pStyle w:val="TAL"/>
            </w:pPr>
            <w:r w:rsidRPr="008072F0">
              <w:t>radio access network technology used by the IPCAN PTC</w:t>
            </w:r>
          </w:p>
        </w:tc>
      </w:tr>
      <w:tr w:rsidR="00FE0502" w14:paraId="1B22F5FA" w14:textId="77777777" w:rsidTr="00363450">
        <w:tc>
          <w:tcPr>
            <w:tcW w:w="1971" w:type="dxa"/>
            <w:tcBorders>
              <w:top w:val="double" w:sz="4" w:space="0" w:color="auto"/>
            </w:tcBorders>
            <w:shd w:val="clear" w:color="auto" w:fill="auto"/>
          </w:tcPr>
          <w:p w14:paraId="5B17B9D1" w14:textId="77777777" w:rsidR="00FE0502" w:rsidRPr="008072F0" w:rsidRDefault="00FE0502" w:rsidP="00363450">
            <w:pPr>
              <w:pStyle w:val="TAL"/>
            </w:pPr>
            <w:r w:rsidRPr="008072F0">
              <w:t>GERAN</w:t>
            </w:r>
          </w:p>
        </w:tc>
        <w:tc>
          <w:tcPr>
            <w:tcW w:w="7886" w:type="dxa"/>
            <w:tcBorders>
              <w:top w:val="double" w:sz="4" w:space="0" w:color="auto"/>
            </w:tcBorders>
            <w:shd w:val="clear" w:color="auto" w:fill="auto"/>
          </w:tcPr>
          <w:p w14:paraId="3840705A" w14:textId="77777777" w:rsidR="00FE0502" w:rsidRPr="008072F0" w:rsidRDefault="00FE0502" w:rsidP="00363450">
            <w:pPr>
              <w:pStyle w:val="TAL"/>
            </w:pPr>
          </w:p>
        </w:tc>
      </w:tr>
      <w:tr w:rsidR="00FE0502" w14:paraId="31012777" w14:textId="77777777" w:rsidTr="00363450">
        <w:tc>
          <w:tcPr>
            <w:tcW w:w="1971" w:type="dxa"/>
            <w:shd w:val="clear" w:color="auto" w:fill="auto"/>
          </w:tcPr>
          <w:p w14:paraId="27434406" w14:textId="77777777" w:rsidR="00FE0502" w:rsidRPr="008072F0" w:rsidRDefault="00FE0502" w:rsidP="00363450">
            <w:pPr>
              <w:pStyle w:val="TAL"/>
            </w:pPr>
            <w:r w:rsidRPr="008072F0">
              <w:t>UTRAN_FDD</w:t>
            </w:r>
          </w:p>
        </w:tc>
        <w:tc>
          <w:tcPr>
            <w:tcW w:w="7886" w:type="dxa"/>
            <w:shd w:val="clear" w:color="auto" w:fill="auto"/>
          </w:tcPr>
          <w:p w14:paraId="5A95699A" w14:textId="77777777" w:rsidR="00FE0502" w:rsidRPr="008072F0" w:rsidRDefault="00FE0502" w:rsidP="00363450">
            <w:pPr>
              <w:pStyle w:val="TAL"/>
            </w:pPr>
          </w:p>
        </w:tc>
      </w:tr>
      <w:tr w:rsidR="00FE0502" w14:paraId="17D1197E" w14:textId="77777777" w:rsidTr="00363450">
        <w:tc>
          <w:tcPr>
            <w:tcW w:w="1971" w:type="dxa"/>
            <w:shd w:val="clear" w:color="auto" w:fill="auto"/>
          </w:tcPr>
          <w:p w14:paraId="1453D700" w14:textId="77777777" w:rsidR="00FE0502" w:rsidRPr="008072F0" w:rsidRDefault="00FE0502" w:rsidP="00363450">
            <w:pPr>
              <w:pStyle w:val="TAL"/>
            </w:pPr>
            <w:r w:rsidRPr="008072F0">
              <w:t>UTRAN_TDD</w:t>
            </w:r>
          </w:p>
        </w:tc>
        <w:tc>
          <w:tcPr>
            <w:tcW w:w="7886" w:type="dxa"/>
            <w:shd w:val="clear" w:color="auto" w:fill="auto"/>
          </w:tcPr>
          <w:p w14:paraId="6F6BDB83" w14:textId="77777777" w:rsidR="00FE0502" w:rsidRPr="008072F0" w:rsidRDefault="00FE0502" w:rsidP="00363450">
            <w:pPr>
              <w:pStyle w:val="TAL"/>
            </w:pPr>
          </w:p>
        </w:tc>
      </w:tr>
      <w:tr w:rsidR="00FE0502" w14:paraId="74FD5880" w14:textId="77777777" w:rsidTr="00363450">
        <w:tc>
          <w:tcPr>
            <w:tcW w:w="1971" w:type="dxa"/>
            <w:shd w:val="clear" w:color="auto" w:fill="auto"/>
          </w:tcPr>
          <w:p w14:paraId="4BCBB5A3" w14:textId="77777777" w:rsidR="00FE0502" w:rsidRPr="008072F0" w:rsidRDefault="00FE0502" w:rsidP="00363450">
            <w:pPr>
              <w:pStyle w:val="TAL"/>
            </w:pPr>
            <w:r w:rsidRPr="008072F0">
              <w:t>EUTRA_FDD</w:t>
            </w:r>
          </w:p>
        </w:tc>
        <w:tc>
          <w:tcPr>
            <w:tcW w:w="7886" w:type="dxa"/>
            <w:shd w:val="clear" w:color="auto" w:fill="auto"/>
          </w:tcPr>
          <w:p w14:paraId="61041743" w14:textId="77777777" w:rsidR="00FE0502" w:rsidRPr="008072F0" w:rsidRDefault="00FE0502" w:rsidP="00363450">
            <w:pPr>
              <w:pStyle w:val="TAL"/>
            </w:pPr>
          </w:p>
        </w:tc>
      </w:tr>
      <w:tr w:rsidR="00FE0502" w14:paraId="0E274C09" w14:textId="77777777" w:rsidTr="00363450">
        <w:tc>
          <w:tcPr>
            <w:tcW w:w="1971" w:type="dxa"/>
            <w:shd w:val="clear" w:color="auto" w:fill="auto"/>
          </w:tcPr>
          <w:p w14:paraId="36392DAC" w14:textId="77777777" w:rsidR="00FE0502" w:rsidRPr="008072F0" w:rsidRDefault="00FE0502" w:rsidP="00363450">
            <w:pPr>
              <w:pStyle w:val="TAL"/>
            </w:pPr>
            <w:r w:rsidRPr="008072F0">
              <w:t>EUTRA_TDD</w:t>
            </w:r>
          </w:p>
        </w:tc>
        <w:tc>
          <w:tcPr>
            <w:tcW w:w="7886" w:type="dxa"/>
            <w:shd w:val="clear" w:color="auto" w:fill="auto"/>
          </w:tcPr>
          <w:p w14:paraId="4A99ED09" w14:textId="77777777" w:rsidR="00FE0502" w:rsidRPr="008072F0" w:rsidRDefault="00FE0502" w:rsidP="00363450">
            <w:pPr>
              <w:pStyle w:val="TAL"/>
            </w:pPr>
          </w:p>
        </w:tc>
      </w:tr>
      <w:tr w:rsidR="00FE0502" w14:paraId="582F47F1" w14:textId="77777777" w:rsidTr="00363450">
        <w:tc>
          <w:tcPr>
            <w:tcW w:w="1971" w:type="dxa"/>
            <w:shd w:val="clear" w:color="auto" w:fill="auto"/>
          </w:tcPr>
          <w:p w14:paraId="149CBFFA" w14:textId="77777777" w:rsidR="00FE0502" w:rsidRPr="008072F0" w:rsidRDefault="00FE0502" w:rsidP="00363450">
            <w:pPr>
              <w:pStyle w:val="TAL"/>
            </w:pPr>
            <w:r w:rsidRPr="008072F0">
              <w:t>WLAN</w:t>
            </w:r>
          </w:p>
        </w:tc>
        <w:tc>
          <w:tcPr>
            <w:tcW w:w="7886" w:type="dxa"/>
            <w:shd w:val="clear" w:color="auto" w:fill="auto"/>
          </w:tcPr>
          <w:p w14:paraId="5C7D90F7" w14:textId="77777777" w:rsidR="00FE0502" w:rsidRPr="008072F0" w:rsidRDefault="00FE0502" w:rsidP="00363450">
            <w:pPr>
              <w:pStyle w:val="TAL"/>
            </w:pPr>
          </w:p>
        </w:tc>
      </w:tr>
      <w:tr w:rsidR="00FE0502" w14:paraId="5AF776D3" w14:textId="77777777" w:rsidTr="00363450">
        <w:tc>
          <w:tcPr>
            <w:tcW w:w="1971" w:type="dxa"/>
            <w:shd w:val="clear" w:color="auto" w:fill="auto"/>
          </w:tcPr>
          <w:p w14:paraId="28E7DE31" w14:textId="77777777" w:rsidR="00FE0502" w:rsidRPr="008072F0" w:rsidRDefault="00FE0502" w:rsidP="00363450">
            <w:pPr>
              <w:pStyle w:val="TAL"/>
            </w:pPr>
            <w:r w:rsidRPr="008072F0">
              <w:t>NR</w:t>
            </w:r>
          </w:p>
        </w:tc>
        <w:tc>
          <w:tcPr>
            <w:tcW w:w="7886" w:type="dxa"/>
            <w:shd w:val="clear" w:color="auto" w:fill="auto"/>
          </w:tcPr>
          <w:p w14:paraId="6243B805" w14:textId="77777777" w:rsidR="00FE0502" w:rsidRPr="008072F0" w:rsidRDefault="00FE0502" w:rsidP="00363450">
            <w:pPr>
              <w:pStyle w:val="TAL"/>
            </w:pPr>
          </w:p>
        </w:tc>
      </w:tr>
    </w:tbl>
    <w:p w14:paraId="629662C7" w14:textId="77777777" w:rsidR="00FE0502" w:rsidRDefault="00FE0502" w:rsidP="00FE0502"/>
    <w:p w14:paraId="3E585C3C" w14:textId="77777777" w:rsidR="00FE0502" w:rsidRDefault="00FE0502" w:rsidP="00FE0502">
      <w:pPr>
        <w:pStyle w:val="Heading1"/>
      </w:pPr>
      <w:bookmarkStart w:id="516" w:name="_Toc178185939"/>
      <w:r>
        <w:lastRenderedPageBreak/>
        <w:t>E.4</w:t>
      </w:r>
      <w:r>
        <w:tab/>
        <w:t>References to TTCN-3</w:t>
      </w:r>
      <w:bookmarkEnd w:id="51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E0502" w14:paraId="056CBD52" w14:textId="77777777" w:rsidTr="00363450">
        <w:tc>
          <w:tcPr>
            <w:tcW w:w="9856" w:type="dxa"/>
            <w:gridSpan w:val="3"/>
            <w:tcBorders>
              <w:bottom w:val="double" w:sz="4" w:space="0" w:color="auto"/>
            </w:tcBorders>
            <w:shd w:val="clear" w:color="auto" w:fill="E0E0E0"/>
          </w:tcPr>
          <w:p w14:paraId="5ED751DF" w14:textId="77777777" w:rsidR="00FE0502" w:rsidRPr="008072F0" w:rsidRDefault="00FE0502" w:rsidP="00363450">
            <w:pPr>
              <w:pStyle w:val="TAL"/>
              <w:rPr>
                <w:b/>
              </w:rPr>
            </w:pPr>
            <w:r w:rsidRPr="008072F0">
              <w:rPr>
                <w:b/>
              </w:rPr>
              <w:t>References to TTCN-3</w:t>
            </w:r>
          </w:p>
        </w:tc>
      </w:tr>
      <w:tr w:rsidR="00FE0502" w14:paraId="5800EF21" w14:textId="77777777" w:rsidTr="00363450">
        <w:tc>
          <w:tcPr>
            <w:tcW w:w="1971" w:type="dxa"/>
            <w:tcBorders>
              <w:top w:val="double" w:sz="4" w:space="0" w:color="auto"/>
            </w:tcBorders>
            <w:shd w:val="clear" w:color="auto" w:fill="auto"/>
          </w:tcPr>
          <w:p w14:paraId="37A79615" w14:textId="77777777" w:rsidR="00FE0502" w:rsidRPr="008072F0" w:rsidRDefault="00FE0502" w:rsidP="00363450">
            <w:pPr>
              <w:pStyle w:val="TAL"/>
              <w:rPr>
                <w:b/>
              </w:rPr>
            </w:pPr>
            <w:proofErr w:type="spellStart"/>
            <w:r w:rsidRPr="008072F0">
              <w:rPr>
                <w:b/>
              </w:rPr>
              <w:t>MCX_IPCAN_ASP_TypeDefs</w:t>
            </w:r>
            <w:proofErr w:type="spellEnd"/>
          </w:p>
        </w:tc>
        <w:tc>
          <w:tcPr>
            <w:tcW w:w="5914" w:type="dxa"/>
            <w:tcBorders>
              <w:top w:val="double" w:sz="4" w:space="0" w:color="auto"/>
            </w:tcBorders>
            <w:shd w:val="clear" w:color="auto" w:fill="auto"/>
          </w:tcPr>
          <w:p w14:paraId="33356C4F" w14:textId="77777777" w:rsidR="00FE0502" w:rsidRPr="008072F0" w:rsidRDefault="00FE0502" w:rsidP="00363450">
            <w:pPr>
              <w:pStyle w:val="TAL"/>
            </w:pPr>
            <w:proofErr w:type="spellStart"/>
            <w:r w:rsidRPr="008072F0">
              <w:t>IPCAN_IpcanModel</w:t>
            </w:r>
            <w:proofErr w:type="spellEnd"/>
            <w:r w:rsidRPr="008072F0">
              <w:t>/</w:t>
            </w:r>
            <w:proofErr w:type="spellStart"/>
            <w:r w:rsidRPr="008072F0">
              <w:t>MCX_IPCAN_ASP_TypeDefs.ttcn</w:t>
            </w:r>
            <w:proofErr w:type="spellEnd"/>
          </w:p>
        </w:tc>
        <w:tc>
          <w:tcPr>
            <w:tcW w:w="1971" w:type="dxa"/>
            <w:tcBorders>
              <w:top w:val="double" w:sz="4" w:space="0" w:color="auto"/>
            </w:tcBorders>
            <w:shd w:val="clear" w:color="auto" w:fill="auto"/>
          </w:tcPr>
          <w:p w14:paraId="2388F3E2" w14:textId="77777777" w:rsidR="00FE0502" w:rsidRPr="008072F0" w:rsidRDefault="00FE0502" w:rsidP="00363450">
            <w:pPr>
              <w:pStyle w:val="TAL"/>
            </w:pPr>
            <w:r w:rsidRPr="008072F0">
              <w:t>Rev 38472</w:t>
            </w:r>
          </w:p>
        </w:tc>
      </w:tr>
      <w:tr w:rsidR="00FE0502" w14:paraId="57C5E598" w14:textId="77777777" w:rsidTr="00363450">
        <w:tc>
          <w:tcPr>
            <w:tcW w:w="1971" w:type="dxa"/>
            <w:shd w:val="clear" w:color="auto" w:fill="auto"/>
          </w:tcPr>
          <w:p w14:paraId="36E2B083" w14:textId="77777777" w:rsidR="00FE0502" w:rsidRPr="008072F0" w:rsidRDefault="00FE0502" w:rsidP="00363450">
            <w:pPr>
              <w:pStyle w:val="TAL"/>
              <w:rPr>
                <w:b/>
              </w:rPr>
            </w:pPr>
            <w:proofErr w:type="spellStart"/>
            <w:r w:rsidRPr="008072F0">
              <w:rPr>
                <w:b/>
              </w:rPr>
              <w:t>MCX_CommonIPCAN</w:t>
            </w:r>
            <w:proofErr w:type="spellEnd"/>
          </w:p>
        </w:tc>
        <w:tc>
          <w:tcPr>
            <w:tcW w:w="5914" w:type="dxa"/>
            <w:shd w:val="clear" w:color="auto" w:fill="auto"/>
          </w:tcPr>
          <w:p w14:paraId="319A5E2B" w14:textId="77777777" w:rsidR="00FE0502" w:rsidRPr="008072F0" w:rsidRDefault="00FE0502" w:rsidP="00363450">
            <w:pPr>
              <w:pStyle w:val="TAL"/>
            </w:pPr>
            <w:proofErr w:type="spellStart"/>
            <w:r w:rsidRPr="008072F0">
              <w:t>IPCAN_Common</w:t>
            </w:r>
            <w:proofErr w:type="spellEnd"/>
            <w:r w:rsidRPr="008072F0">
              <w:t>/</w:t>
            </w:r>
            <w:proofErr w:type="spellStart"/>
            <w:r w:rsidRPr="008072F0">
              <w:t>MCX_CommonIPCAN.ttcn</w:t>
            </w:r>
            <w:proofErr w:type="spellEnd"/>
          </w:p>
        </w:tc>
        <w:tc>
          <w:tcPr>
            <w:tcW w:w="1971" w:type="dxa"/>
            <w:shd w:val="clear" w:color="auto" w:fill="auto"/>
          </w:tcPr>
          <w:p w14:paraId="0A1B6387" w14:textId="77777777" w:rsidR="00FE0502" w:rsidRPr="008072F0" w:rsidRDefault="00FE0502" w:rsidP="00363450">
            <w:pPr>
              <w:pStyle w:val="TAL"/>
            </w:pPr>
            <w:r w:rsidRPr="008072F0">
              <w:t>Rev 37866</w:t>
            </w:r>
          </w:p>
        </w:tc>
      </w:tr>
      <w:tr w:rsidR="00FE0502" w14:paraId="59FE0AA6" w14:textId="77777777" w:rsidTr="00363450">
        <w:tc>
          <w:tcPr>
            <w:tcW w:w="1971" w:type="dxa"/>
            <w:shd w:val="clear" w:color="auto" w:fill="auto"/>
          </w:tcPr>
          <w:p w14:paraId="5E05D0DB" w14:textId="77777777" w:rsidR="00FE0502" w:rsidRPr="008072F0" w:rsidRDefault="00FE0502" w:rsidP="00363450">
            <w:pPr>
              <w:pStyle w:val="TAL"/>
              <w:rPr>
                <w:b/>
              </w:rPr>
            </w:pPr>
            <w:proofErr w:type="spellStart"/>
            <w:r w:rsidRPr="008072F0">
              <w:rPr>
                <w:b/>
              </w:rPr>
              <w:t>CommonDefs</w:t>
            </w:r>
            <w:proofErr w:type="spellEnd"/>
          </w:p>
        </w:tc>
        <w:tc>
          <w:tcPr>
            <w:tcW w:w="5914" w:type="dxa"/>
            <w:shd w:val="clear" w:color="auto" w:fill="auto"/>
          </w:tcPr>
          <w:p w14:paraId="202A5D31" w14:textId="77777777" w:rsidR="00FE0502" w:rsidRPr="008072F0" w:rsidRDefault="00FE0502" w:rsidP="00363450">
            <w:pPr>
              <w:pStyle w:val="TAL"/>
            </w:pPr>
            <w:r w:rsidRPr="008072F0">
              <w:t>Common/</w:t>
            </w:r>
            <w:proofErr w:type="spellStart"/>
            <w:r w:rsidRPr="008072F0">
              <w:t>CommonDefs.ttcn</w:t>
            </w:r>
            <w:proofErr w:type="spellEnd"/>
          </w:p>
        </w:tc>
        <w:tc>
          <w:tcPr>
            <w:tcW w:w="1971" w:type="dxa"/>
            <w:shd w:val="clear" w:color="auto" w:fill="auto"/>
          </w:tcPr>
          <w:p w14:paraId="1445EF67" w14:textId="77777777" w:rsidR="00FE0502" w:rsidRPr="008072F0" w:rsidRDefault="00FE0502" w:rsidP="00363450">
            <w:pPr>
              <w:pStyle w:val="TAL"/>
            </w:pPr>
            <w:r w:rsidRPr="008072F0">
              <w:t>Rev 38144</w:t>
            </w:r>
          </w:p>
        </w:tc>
      </w:tr>
    </w:tbl>
    <w:p w14:paraId="01EB600B" w14:textId="77777777" w:rsidR="00FE0502" w:rsidRPr="00DF56D9" w:rsidRDefault="00FE0502" w:rsidP="00FE0502"/>
    <w:p w14:paraId="7007242F" w14:textId="77777777" w:rsidR="00080512" w:rsidRPr="00874DD1" w:rsidRDefault="00842BD2" w:rsidP="00842BD2">
      <w:pPr>
        <w:pStyle w:val="Heading8"/>
      </w:pPr>
      <w:bookmarkStart w:id="517" w:name="_Toc60167120"/>
      <w:r w:rsidRPr="00874DD1">
        <w:br w:type="page"/>
      </w:r>
      <w:bookmarkStart w:id="518" w:name="_Toc68108962"/>
      <w:bookmarkStart w:id="519" w:name="_Toc75458771"/>
      <w:bookmarkStart w:id="520" w:name="_Toc90631896"/>
      <w:bookmarkStart w:id="521" w:name="_Toc178185940"/>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506"/>
      <w:bookmarkEnd w:id="507"/>
      <w:bookmarkEnd w:id="508"/>
      <w:bookmarkEnd w:id="509"/>
      <w:bookmarkEnd w:id="517"/>
      <w:bookmarkEnd w:id="518"/>
      <w:bookmarkEnd w:id="519"/>
      <w:bookmarkEnd w:id="520"/>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F74FD5">
        <w:trPr>
          <w:cantSplit/>
        </w:trPr>
        <w:tc>
          <w:tcPr>
            <w:tcW w:w="9639" w:type="dxa"/>
            <w:gridSpan w:val="8"/>
            <w:tcBorders>
              <w:bottom w:val="nil"/>
            </w:tcBorders>
            <w:shd w:val="solid" w:color="FFFFFF" w:fill="auto"/>
          </w:tcPr>
          <w:bookmarkEnd w:id="441"/>
          <w:p w14:paraId="5D040EA4" w14:textId="77777777" w:rsidR="003C3971" w:rsidRPr="00874DD1" w:rsidRDefault="003C3971" w:rsidP="00C72833">
            <w:pPr>
              <w:pStyle w:val="TAL"/>
              <w:jc w:val="center"/>
              <w:rPr>
                <w:b/>
                <w:sz w:val="16"/>
              </w:rPr>
            </w:pPr>
            <w:r w:rsidRPr="00874DD1">
              <w:rPr>
                <w:b/>
              </w:rPr>
              <w:lastRenderedPageBreak/>
              <w:t>Change history</w:t>
            </w:r>
          </w:p>
        </w:tc>
      </w:tr>
      <w:tr w:rsidR="003C3971" w:rsidRPr="00874DD1" w14:paraId="743BDE0B" w14:textId="77777777" w:rsidTr="00F74FD5">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proofErr w:type="spellStart"/>
            <w:r w:rsidRPr="00874DD1">
              <w:rPr>
                <w:b/>
                <w:sz w:val="16"/>
              </w:rPr>
              <w:t>TDoc</w:t>
            </w:r>
            <w:proofErr w:type="spellEnd"/>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F74FD5">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F74FD5">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F74FD5">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F74FD5">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 xml:space="preserve">Updates to introduce support for </w:t>
            </w:r>
            <w:proofErr w:type="spellStart"/>
            <w:r w:rsidRPr="00874DD1">
              <w:rPr>
                <w:sz w:val="16"/>
                <w:szCs w:val="16"/>
              </w:rPr>
              <w:t>MCVideo</w:t>
            </w:r>
            <w:proofErr w:type="spellEnd"/>
            <w:r w:rsidRPr="00874DD1">
              <w:rPr>
                <w:sz w:val="16"/>
                <w:szCs w:val="16"/>
              </w:rPr>
              <w:t xml:space="preserve"> and </w:t>
            </w:r>
            <w:proofErr w:type="spellStart"/>
            <w:r w:rsidRPr="00874DD1">
              <w:rPr>
                <w:sz w:val="16"/>
                <w:szCs w:val="16"/>
              </w:rP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215BCA" w:rsidP="005D5FFF">
            <w:pPr>
              <w:pStyle w:val="TAC"/>
              <w:jc w:val="left"/>
              <w:rPr>
                <w:sz w:val="16"/>
                <w:szCs w:val="16"/>
              </w:rPr>
            </w:pPr>
            <w:hyperlink r:id="rId22"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215BCA" w:rsidP="005D5FFF">
            <w:pPr>
              <w:pStyle w:val="TAC"/>
              <w:jc w:val="left"/>
              <w:rPr>
                <w:sz w:val="16"/>
                <w:szCs w:val="16"/>
              </w:rPr>
            </w:pPr>
            <w:hyperlink r:id="rId23"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215BCA" w:rsidP="005D5FFF">
            <w:pPr>
              <w:pStyle w:val="TAC"/>
              <w:jc w:val="left"/>
              <w:rPr>
                <w:sz w:val="16"/>
                <w:szCs w:val="16"/>
              </w:rPr>
            </w:pPr>
            <w:hyperlink r:id="rId24"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215BCA" w:rsidP="005D5FFF">
            <w:pPr>
              <w:pStyle w:val="TAC"/>
              <w:jc w:val="left"/>
              <w:rPr>
                <w:sz w:val="16"/>
                <w:szCs w:val="16"/>
              </w:rPr>
            </w:pPr>
            <w:hyperlink r:id="rId25"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5D5FFF" w:rsidP="005D5FFF">
            <w:pPr>
              <w:pStyle w:val="TAC"/>
              <w:jc w:val="left"/>
              <w:rPr>
                <w:sz w:val="16"/>
                <w:szCs w:val="16"/>
              </w:rPr>
            </w:pPr>
            <w:hyperlink r:id="rId26"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5D5FFF" w:rsidP="005D5FFF">
            <w:pPr>
              <w:pStyle w:val="TAC"/>
              <w:jc w:val="left"/>
              <w:rPr>
                <w:sz w:val="16"/>
                <w:szCs w:val="16"/>
              </w:rPr>
            </w:pPr>
            <w:hyperlink r:id="rId27"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5D5FFF" w:rsidP="005D5FFF">
            <w:pPr>
              <w:pStyle w:val="TAC"/>
              <w:jc w:val="left"/>
              <w:rPr>
                <w:sz w:val="16"/>
                <w:szCs w:val="16"/>
              </w:rPr>
            </w:pPr>
            <w:hyperlink r:id="rId28"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5D5FFF" w:rsidP="005D5FFF">
            <w:pPr>
              <w:pStyle w:val="TAC"/>
              <w:jc w:val="left"/>
              <w:rPr>
                <w:sz w:val="16"/>
                <w:szCs w:val="16"/>
              </w:rPr>
            </w:pPr>
            <w:hyperlink r:id="rId29"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5D5FFF" w:rsidP="005D5FFF">
            <w:pPr>
              <w:pStyle w:val="TAC"/>
              <w:jc w:val="left"/>
              <w:rPr>
                <w:sz w:val="16"/>
                <w:szCs w:val="16"/>
              </w:rPr>
            </w:pPr>
            <w:hyperlink r:id="rId30"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5D5FFF" w:rsidP="005D5FFF">
            <w:pPr>
              <w:pStyle w:val="TAC"/>
              <w:jc w:val="left"/>
              <w:rPr>
                <w:sz w:val="16"/>
                <w:szCs w:val="16"/>
              </w:rPr>
            </w:pPr>
            <w:hyperlink r:id="rId31"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5D5FFF" w:rsidP="005D5FFF">
            <w:pPr>
              <w:pStyle w:val="TAC"/>
              <w:jc w:val="left"/>
              <w:rPr>
                <w:sz w:val="16"/>
                <w:szCs w:val="16"/>
              </w:rPr>
            </w:pPr>
            <w:hyperlink r:id="rId32"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5D5FFF" w:rsidP="005D5FFF">
            <w:pPr>
              <w:pStyle w:val="TAC"/>
              <w:jc w:val="left"/>
              <w:rPr>
                <w:sz w:val="16"/>
                <w:szCs w:val="16"/>
              </w:rPr>
            </w:pPr>
            <w:hyperlink r:id="rId33"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5D5FFF" w:rsidP="005D5FFF">
            <w:pPr>
              <w:pStyle w:val="TAC"/>
              <w:jc w:val="left"/>
              <w:rPr>
                <w:sz w:val="16"/>
                <w:szCs w:val="16"/>
              </w:rPr>
            </w:pPr>
            <w:hyperlink r:id="rId34"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5D5FFF" w:rsidP="005D5FFF">
            <w:pPr>
              <w:pStyle w:val="TAC"/>
              <w:jc w:val="left"/>
              <w:rPr>
                <w:sz w:val="16"/>
                <w:szCs w:val="16"/>
              </w:rPr>
            </w:pPr>
            <w:hyperlink r:id="rId35"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12306E" w:rsidP="005D5FFF">
            <w:pPr>
              <w:pStyle w:val="TAC"/>
              <w:jc w:val="left"/>
              <w:rPr>
                <w:sz w:val="16"/>
                <w:szCs w:val="16"/>
              </w:rPr>
            </w:pPr>
            <w:hyperlink r:id="rId36"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12306E" w:rsidP="005D5FFF">
            <w:pPr>
              <w:pStyle w:val="TAC"/>
              <w:jc w:val="left"/>
              <w:rPr>
                <w:sz w:val="16"/>
                <w:szCs w:val="16"/>
              </w:rPr>
            </w:pPr>
            <w:hyperlink r:id="rId37"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12306E" w:rsidP="005D5FFF">
            <w:pPr>
              <w:pStyle w:val="TAC"/>
              <w:jc w:val="left"/>
              <w:rPr>
                <w:sz w:val="16"/>
                <w:szCs w:val="16"/>
              </w:rPr>
            </w:pPr>
            <w:hyperlink r:id="rId38"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12306E" w:rsidP="005D5FFF">
            <w:pPr>
              <w:pStyle w:val="TAC"/>
              <w:jc w:val="left"/>
              <w:rPr>
                <w:sz w:val="16"/>
                <w:szCs w:val="16"/>
              </w:rPr>
            </w:pPr>
            <w:hyperlink r:id="rId39"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12306E" w:rsidP="005D5FFF">
            <w:pPr>
              <w:pStyle w:val="TAC"/>
              <w:jc w:val="left"/>
              <w:rPr>
                <w:sz w:val="16"/>
                <w:szCs w:val="16"/>
              </w:rPr>
            </w:pPr>
            <w:hyperlink r:id="rId40"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12306E" w:rsidP="005D5FFF">
            <w:pPr>
              <w:pStyle w:val="TAC"/>
              <w:jc w:val="left"/>
              <w:rPr>
                <w:sz w:val="16"/>
                <w:szCs w:val="16"/>
              </w:rPr>
            </w:pPr>
            <w:hyperlink r:id="rId41"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12306E" w:rsidP="005D5FFF">
            <w:pPr>
              <w:pStyle w:val="TAC"/>
              <w:jc w:val="left"/>
              <w:rPr>
                <w:sz w:val="16"/>
                <w:szCs w:val="16"/>
              </w:rPr>
            </w:pPr>
            <w:hyperlink r:id="rId42"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12306E" w:rsidP="005D5FFF">
            <w:pPr>
              <w:pStyle w:val="TAC"/>
              <w:jc w:val="left"/>
              <w:rPr>
                <w:sz w:val="16"/>
                <w:szCs w:val="16"/>
              </w:rPr>
            </w:pPr>
            <w:hyperlink r:id="rId43"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12306E" w:rsidP="005D5FFF">
            <w:pPr>
              <w:pStyle w:val="TAC"/>
              <w:jc w:val="left"/>
              <w:rPr>
                <w:sz w:val="16"/>
                <w:szCs w:val="16"/>
              </w:rPr>
            </w:pPr>
            <w:hyperlink r:id="rId44"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12306E" w:rsidP="005D5FFF">
            <w:pPr>
              <w:pStyle w:val="TAC"/>
              <w:jc w:val="left"/>
              <w:rPr>
                <w:sz w:val="16"/>
                <w:szCs w:val="16"/>
              </w:rPr>
            </w:pPr>
            <w:hyperlink r:id="rId45"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12306E" w:rsidP="005D5FFF">
            <w:pPr>
              <w:pStyle w:val="TAC"/>
              <w:jc w:val="left"/>
              <w:rPr>
                <w:sz w:val="16"/>
                <w:szCs w:val="16"/>
              </w:rPr>
            </w:pPr>
            <w:hyperlink r:id="rId46"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12306E" w:rsidP="005D5FFF">
            <w:pPr>
              <w:pStyle w:val="TAC"/>
              <w:jc w:val="left"/>
              <w:rPr>
                <w:sz w:val="16"/>
                <w:szCs w:val="16"/>
              </w:rPr>
            </w:pPr>
            <w:hyperlink r:id="rId47"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12306E" w:rsidP="005D5FFF">
            <w:pPr>
              <w:pStyle w:val="TAC"/>
              <w:jc w:val="left"/>
              <w:rPr>
                <w:sz w:val="16"/>
                <w:szCs w:val="16"/>
              </w:rPr>
            </w:pPr>
            <w:hyperlink r:id="rId48"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12306E" w:rsidP="005D5FFF">
            <w:pPr>
              <w:pStyle w:val="TAC"/>
              <w:jc w:val="left"/>
              <w:rPr>
                <w:sz w:val="16"/>
                <w:szCs w:val="16"/>
              </w:rPr>
            </w:pPr>
            <w:hyperlink r:id="rId49"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12306E" w:rsidP="005D5FFF">
            <w:pPr>
              <w:pStyle w:val="TAC"/>
              <w:jc w:val="left"/>
              <w:rPr>
                <w:sz w:val="16"/>
                <w:szCs w:val="16"/>
              </w:rPr>
            </w:pPr>
            <w:hyperlink r:id="rId50"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12306E" w:rsidP="005D5FFF">
            <w:pPr>
              <w:pStyle w:val="TAC"/>
              <w:jc w:val="left"/>
              <w:rPr>
                <w:sz w:val="16"/>
                <w:szCs w:val="16"/>
              </w:rPr>
            </w:pPr>
            <w:hyperlink r:id="rId51"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12306E" w:rsidP="005D5FFF">
            <w:pPr>
              <w:pStyle w:val="TAC"/>
              <w:jc w:val="left"/>
              <w:rPr>
                <w:sz w:val="16"/>
                <w:szCs w:val="16"/>
              </w:rPr>
            </w:pPr>
            <w:hyperlink r:id="rId52"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2368F8" w:rsidP="002368F8">
            <w:pPr>
              <w:pStyle w:val="TAC"/>
              <w:jc w:val="left"/>
              <w:rPr>
                <w:rFonts w:cs="Arial"/>
                <w:sz w:val="16"/>
                <w:szCs w:val="16"/>
              </w:rPr>
            </w:pPr>
            <w:hyperlink r:id="rId53"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2368F8" w:rsidP="002368F8">
            <w:pPr>
              <w:pStyle w:val="TAC"/>
              <w:jc w:val="left"/>
              <w:rPr>
                <w:rFonts w:cs="Arial"/>
                <w:sz w:val="16"/>
                <w:szCs w:val="16"/>
              </w:rPr>
            </w:pPr>
            <w:hyperlink r:id="rId54"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2368F8" w:rsidP="002368F8">
            <w:pPr>
              <w:pStyle w:val="TAC"/>
              <w:jc w:val="left"/>
              <w:rPr>
                <w:rFonts w:cs="Arial"/>
                <w:sz w:val="16"/>
                <w:szCs w:val="16"/>
              </w:rPr>
            </w:pPr>
            <w:hyperlink r:id="rId55"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2368F8" w:rsidP="002368F8">
            <w:pPr>
              <w:pStyle w:val="TAC"/>
              <w:jc w:val="left"/>
              <w:rPr>
                <w:rFonts w:cs="Arial"/>
                <w:sz w:val="16"/>
                <w:szCs w:val="16"/>
              </w:rPr>
            </w:pPr>
            <w:hyperlink r:id="rId56"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2368F8" w:rsidP="002368F8">
            <w:pPr>
              <w:pStyle w:val="TAC"/>
              <w:jc w:val="left"/>
              <w:rPr>
                <w:rFonts w:cs="Arial"/>
                <w:sz w:val="16"/>
                <w:szCs w:val="16"/>
              </w:rPr>
            </w:pPr>
            <w:hyperlink r:id="rId57"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2368F8" w:rsidP="002368F8">
            <w:pPr>
              <w:pStyle w:val="TAC"/>
              <w:jc w:val="left"/>
              <w:rPr>
                <w:rFonts w:cs="Arial"/>
                <w:sz w:val="16"/>
                <w:szCs w:val="16"/>
              </w:rPr>
            </w:pPr>
            <w:hyperlink r:id="rId58"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2368F8" w:rsidP="002368F8">
            <w:pPr>
              <w:pStyle w:val="TAC"/>
              <w:jc w:val="left"/>
              <w:rPr>
                <w:rFonts w:cs="Arial"/>
                <w:sz w:val="16"/>
                <w:szCs w:val="16"/>
              </w:rPr>
            </w:pPr>
            <w:hyperlink r:id="rId59"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2368F8" w:rsidP="002368F8">
            <w:pPr>
              <w:pStyle w:val="TAC"/>
              <w:jc w:val="left"/>
              <w:rPr>
                <w:rFonts w:cs="Arial"/>
                <w:sz w:val="16"/>
                <w:szCs w:val="16"/>
              </w:rPr>
            </w:pPr>
            <w:hyperlink r:id="rId60"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2368F8" w:rsidP="002368F8">
            <w:pPr>
              <w:pStyle w:val="TAC"/>
              <w:jc w:val="left"/>
              <w:rPr>
                <w:rFonts w:cs="Arial"/>
                <w:sz w:val="16"/>
                <w:szCs w:val="16"/>
              </w:rPr>
            </w:pPr>
            <w:hyperlink r:id="rId61"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2368F8" w:rsidP="002368F8">
            <w:pPr>
              <w:pStyle w:val="TAC"/>
              <w:jc w:val="left"/>
              <w:rPr>
                <w:rFonts w:cs="Arial"/>
                <w:sz w:val="16"/>
                <w:szCs w:val="16"/>
              </w:rPr>
            </w:pPr>
            <w:hyperlink r:id="rId62"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 xml:space="preserve">Update of function </w:t>
            </w:r>
            <w:proofErr w:type="spellStart"/>
            <w:r w:rsidRPr="00874DD1">
              <w:rPr>
                <w:rFonts w:cs="Arial"/>
                <w:sz w:val="16"/>
                <w:szCs w:val="16"/>
              </w:rPr>
              <w:t>f_URL_Decoding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2368F8" w:rsidP="002368F8">
            <w:pPr>
              <w:pStyle w:val="TAC"/>
              <w:jc w:val="left"/>
              <w:rPr>
                <w:rFonts w:cs="Arial"/>
                <w:sz w:val="16"/>
                <w:szCs w:val="16"/>
              </w:rPr>
            </w:pPr>
            <w:hyperlink r:id="rId63" w:history="1">
              <w:r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EA40B9" w:rsidP="00617880">
            <w:pPr>
              <w:pStyle w:val="TAN"/>
            </w:pPr>
            <w:hyperlink r:id="rId64" w:history="1">
              <w:r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 xml:space="preserve">Correction of </w:t>
            </w:r>
            <w:proofErr w:type="spellStart"/>
            <w:r>
              <w:rPr>
                <w:rFonts w:cs="Arial"/>
                <w:sz w:val="16"/>
                <w:szCs w:val="16"/>
              </w:rPr>
              <w:t>f_MCX_InviteMT_SendINVITE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CB7170" w:rsidP="00CB7170">
            <w:pPr>
              <w:pStyle w:val="TAN"/>
              <w:rPr>
                <w:rFonts w:cs="Arial"/>
                <w:sz w:val="16"/>
                <w:szCs w:val="16"/>
              </w:rPr>
            </w:pPr>
            <w:hyperlink r:id="rId65" w:history="1">
              <w:r w:rsidRPr="0065184A">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CB7170" w:rsidP="00CB7170">
            <w:pPr>
              <w:pStyle w:val="TAN"/>
              <w:rPr>
                <w:rFonts w:cs="Arial"/>
                <w:sz w:val="16"/>
                <w:szCs w:val="16"/>
              </w:rPr>
            </w:pPr>
            <w:hyperlink r:id="rId66" w:history="1">
              <w:r w:rsidRPr="0065184A">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CB7170" w:rsidP="00CB7170">
            <w:pPr>
              <w:pStyle w:val="TAN"/>
              <w:rPr>
                <w:rFonts w:cs="Arial"/>
                <w:sz w:val="16"/>
                <w:szCs w:val="16"/>
              </w:rPr>
            </w:pPr>
            <w:hyperlink r:id="rId67" w:history="1">
              <w:r w:rsidRPr="0065184A">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CB7170" w:rsidP="00CB7170">
            <w:pPr>
              <w:pStyle w:val="TAN"/>
              <w:rPr>
                <w:rFonts w:cs="Arial"/>
                <w:sz w:val="16"/>
                <w:szCs w:val="16"/>
              </w:rPr>
            </w:pPr>
            <w:hyperlink r:id="rId68" w:history="1">
              <w:r w:rsidRPr="0065184A">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CB7170" w:rsidP="00CB7170">
            <w:pPr>
              <w:pStyle w:val="TAN"/>
              <w:rPr>
                <w:rFonts w:cs="Arial"/>
                <w:sz w:val="16"/>
                <w:szCs w:val="16"/>
              </w:rPr>
            </w:pPr>
            <w:hyperlink r:id="rId69" w:history="1">
              <w:r w:rsidRPr="0065184A">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D715FA" w:rsidRPr="00B86F31" w14:paraId="60F2D28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D715FA" w:rsidRPr="0065184A" w:rsidRDefault="00D715FA" w:rsidP="00D715FA">
            <w:pPr>
              <w:pStyle w:val="TAN"/>
              <w:rPr>
                <w:rFonts w:cs="Arial"/>
                <w:sz w:val="16"/>
                <w:szCs w:val="16"/>
                <w:highlight w:val="yellow"/>
              </w:rPr>
            </w:pPr>
            <w:hyperlink r:id="rId70" w:history="1">
              <w:r w:rsidRPr="0065184A">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17B78FF3" w:rsidR="00D715FA" w:rsidRPr="00C975B5" w:rsidRDefault="00D715FA" w:rsidP="00D715FA">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781A128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1B468AAF"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04F7C3E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D715FA" w:rsidRPr="0065184A" w:rsidRDefault="00D715FA" w:rsidP="00D715FA">
            <w:pPr>
              <w:pStyle w:val="TAN"/>
              <w:rPr>
                <w:rFonts w:cs="Arial"/>
                <w:sz w:val="16"/>
                <w:szCs w:val="16"/>
                <w:highlight w:val="yellow"/>
              </w:rPr>
            </w:pPr>
            <w:hyperlink r:id="rId71" w:history="1">
              <w:r w:rsidRPr="0065184A">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7C431EEE" w:rsidR="00D715FA" w:rsidRPr="00C975B5" w:rsidRDefault="00D715FA" w:rsidP="00D715FA">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36069BFA"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369AA80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623DBB9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D715FA" w:rsidRPr="0065184A" w:rsidRDefault="00D715FA" w:rsidP="00D715FA">
            <w:pPr>
              <w:pStyle w:val="TAN"/>
              <w:rPr>
                <w:rFonts w:cs="Arial"/>
                <w:sz w:val="16"/>
                <w:szCs w:val="16"/>
                <w:highlight w:val="yellow"/>
              </w:rPr>
            </w:pPr>
            <w:hyperlink r:id="rId72" w:history="1">
              <w:r w:rsidRPr="0065184A">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662DD994" w:rsidR="00D715FA" w:rsidRPr="00C975B5" w:rsidRDefault="00D715FA" w:rsidP="00D715FA">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08010153"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299C789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4A9EBE76"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D715FA" w:rsidRPr="0065184A" w:rsidRDefault="00D715FA" w:rsidP="00D715FA">
            <w:pPr>
              <w:pStyle w:val="TAN"/>
              <w:rPr>
                <w:rFonts w:cs="Arial"/>
                <w:sz w:val="16"/>
                <w:szCs w:val="16"/>
                <w:highlight w:val="yellow"/>
              </w:rPr>
            </w:pPr>
            <w:hyperlink r:id="rId73" w:history="1">
              <w:r w:rsidRPr="0065184A">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72CBDFFF" w:rsidR="00D715FA" w:rsidRPr="00C975B5" w:rsidRDefault="00D715FA" w:rsidP="00D715FA">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125D25F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1A870133"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19C1586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D715FA" w:rsidRPr="0065184A" w:rsidRDefault="00D715FA" w:rsidP="00D715FA">
            <w:pPr>
              <w:pStyle w:val="TAN"/>
              <w:rPr>
                <w:rFonts w:cs="Arial"/>
                <w:sz w:val="16"/>
                <w:szCs w:val="16"/>
                <w:highlight w:val="yellow"/>
              </w:rPr>
            </w:pPr>
            <w:hyperlink r:id="rId74" w:history="1">
              <w:r w:rsidRPr="0065184A">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4845D466" w:rsidR="00D715FA" w:rsidRPr="00C975B5" w:rsidRDefault="00D715FA" w:rsidP="00D715FA">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6BF92046" w:rsidR="00D715FA" w:rsidRPr="00C975B5" w:rsidRDefault="00D715FA"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192FB7D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D715FA" w:rsidRPr="00C975B5" w:rsidRDefault="00D715FA" w:rsidP="00D715FA">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C975B5" w:rsidRPr="00B86F31" w14:paraId="3F3BD7A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2486665" w14:textId="22BFC028" w:rsidR="00C975B5" w:rsidRPr="00C975B5" w:rsidRDefault="00C975B5" w:rsidP="00C975B5">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D0B95" w14:textId="313B7288" w:rsidR="00C975B5" w:rsidRPr="00C975B5" w:rsidRDefault="00C975B5" w:rsidP="00C975B5">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21344" w14:textId="1FDE5BEB" w:rsidR="00C975B5" w:rsidRPr="0065184A" w:rsidRDefault="00AD12E9" w:rsidP="00C975B5">
            <w:pPr>
              <w:pStyle w:val="TAN"/>
              <w:rPr>
                <w:rFonts w:cs="Arial"/>
                <w:sz w:val="16"/>
                <w:szCs w:val="16"/>
              </w:rPr>
            </w:pPr>
            <w:r w:rsidRPr="0065184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041F" w14:textId="0E816E31" w:rsidR="00C975B5" w:rsidRPr="0065184A" w:rsidRDefault="00AD12E9" w:rsidP="00C975B5">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D1319" w14:textId="68919B29" w:rsidR="00C975B5" w:rsidRPr="0065184A" w:rsidRDefault="00AD12E9" w:rsidP="00C975B5">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670B" w14:textId="713EAC51" w:rsidR="00C975B5" w:rsidRPr="0065184A" w:rsidRDefault="00AD12E9" w:rsidP="00C975B5">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FD58" w14:textId="56FF0A64" w:rsidR="00C975B5" w:rsidRPr="00AD12E9" w:rsidRDefault="00AD12E9" w:rsidP="00C975B5">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E59F" w14:textId="598C2405" w:rsidR="00C975B5" w:rsidRPr="00470230" w:rsidRDefault="00C975B5" w:rsidP="00C975B5">
            <w:pPr>
              <w:pStyle w:val="TAC"/>
              <w:jc w:val="left"/>
              <w:rPr>
                <w:rFonts w:cs="Arial"/>
                <w:sz w:val="16"/>
                <w:szCs w:val="16"/>
              </w:rPr>
            </w:pPr>
            <w:r w:rsidRPr="00470230">
              <w:rPr>
                <w:rFonts w:cs="Arial"/>
                <w:sz w:val="16"/>
                <w:szCs w:val="16"/>
              </w:rPr>
              <w:t>1</w:t>
            </w:r>
            <w:r w:rsidR="00AD12E9">
              <w:rPr>
                <w:rFonts w:cs="Arial"/>
                <w:sz w:val="16"/>
                <w:szCs w:val="16"/>
              </w:rPr>
              <w:t>6</w:t>
            </w:r>
            <w:r w:rsidRPr="00470230">
              <w:rPr>
                <w:rFonts w:cs="Arial"/>
                <w:sz w:val="16"/>
                <w:szCs w:val="16"/>
              </w:rPr>
              <w:t>.0.0</w:t>
            </w:r>
          </w:p>
        </w:tc>
      </w:tr>
      <w:tr w:rsidR="00D715FA" w:rsidRPr="00B86F31" w14:paraId="761DE83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381AB4A" w14:textId="77777777" w:rsidR="00D715FA" w:rsidRPr="009B590C" w:rsidRDefault="00D715FA" w:rsidP="00D715FA">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519FC" w14:textId="77777777" w:rsidR="00D715FA" w:rsidRPr="009B590C" w:rsidRDefault="00D715FA" w:rsidP="00D715FA">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CC29" w14:textId="77777777" w:rsidR="00D715FA" w:rsidRPr="0065184A" w:rsidRDefault="00D715FA" w:rsidP="00D715FA">
            <w:pPr>
              <w:pStyle w:val="TAN"/>
              <w:rPr>
                <w:rFonts w:cs="Arial"/>
                <w:sz w:val="16"/>
                <w:szCs w:val="16"/>
              </w:rPr>
            </w:pPr>
            <w:hyperlink r:id="rId75" w:history="1">
              <w:r w:rsidRPr="0065184A">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F2527" w14:textId="302C37AF" w:rsidR="00D715FA" w:rsidRPr="00C975B5" w:rsidRDefault="00D715FA" w:rsidP="00D715FA">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0FDFF" w14:textId="4B85FE60" w:rsidR="00D715FA" w:rsidRPr="00C975B5" w:rsidRDefault="00B0707C"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D549" w14:textId="44AF52F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F2D75" w14:textId="77777777" w:rsidR="00D715FA" w:rsidRPr="00C975B5" w:rsidRDefault="00D715FA" w:rsidP="00D715FA">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FB679" w14:textId="2C6176FB" w:rsidR="00D715FA" w:rsidRPr="00C975B5" w:rsidRDefault="00D715FA" w:rsidP="00D715FA">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B0707C" w:rsidRPr="00B0707C" w14:paraId="4CCF7B70"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0DE89DA" w14:textId="52D9E74D"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B2D2F" w14:textId="7B535880"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15EBB" w14:textId="1639DAF1" w:rsidR="00B0707C" w:rsidRPr="00B0707C" w:rsidRDefault="00B0707C" w:rsidP="00B0707C">
            <w:pPr>
              <w:pStyle w:val="TAN"/>
              <w:rPr>
                <w:rFonts w:cs="Arial"/>
                <w:sz w:val="16"/>
                <w:szCs w:val="16"/>
              </w:rPr>
            </w:pPr>
            <w:r w:rsidRPr="00B0707C">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1EA7" w14:textId="4C36460B" w:rsidR="00B0707C" w:rsidRPr="00B0707C" w:rsidRDefault="00B0707C" w:rsidP="00B0707C">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30A3AA" w14:textId="5929FADF" w:rsidR="00B0707C" w:rsidRPr="00B0707C" w:rsidRDefault="00B0707C" w:rsidP="00B0707C">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39709" w14:textId="3A8A25E9"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60BDC" w14:textId="6216C6FB" w:rsidR="00B0707C" w:rsidRPr="00B0707C" w:rsidRDefault="00B0707C" w:rsidP="00B0707C">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DDB9" w14:textId="1BF34B18" w:rsidR="00B0707C" w:rsidRPr="00B0707C" w:rsidRDefault="00B0707C" w:rsidP="00B0707C">
            <w:pPr>
              <w:pStyle w:val="TAC"/>
              <w:jc w:val="left"/>
              <w:rPr>
                <w:rFonts w:cs="Arial"/>
                <w:sz w:val="16"/>
                <w:szCs w:val="16"/>
              </w:rPr>
            </w:pPr>
            <w:r w:rsidRPr="00B0707C">
              <w:rPr>
                <w:rFonts w:cs="Arial"/>
                <w:sz w:val="16"/>
                <w:szCs w:val="16"/>
              </w:rPr>
              <w:t>17.1.0</w:t>
            </w:r>
          </w:p>
        </w:tc>
      </w:tr>
      <w:tr w:rsidR="00B0707C" w:rsidRPr="00B0707C" w14:paraId="64BAFF3E"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37C692B6" w14:textId="77777777"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72D07" w14:textId="77777777"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74860" w14:textId="52E8AF23" w:rsidR="00B0707C" w:rsidRPr="00B0707C" w:rsidRDefault="00B0707C" w:rsidP="00B0707C">
            <w:pPr>
              <w:pStyle w:val="TAN"/>
              <w:rPr>
                <w:rFonts w:cs="Arial"/>
                <w:sz w:val="16"/>
                <w:szCs w:val="16"/>
              </w:rPr>
            </w:pPr>
            <w:hyperlink r:id="rId76" w:history="1">
              <w:r w:rsidRPr="00B0707C">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54C2" w14:textId="677C30B6" w:rsidR="00B0707C" w:rsidRPr="00B0707C" w:rsidRDefault="00B0707C" w:rsidP="00B0707C">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04DB3" w14:textId="2265A7C9" w:rsidR="00B0707C" w:rsidRPr="00B0707C" w:rsidRDefault="00B0707C" w:rsidP="00B0707C">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1A0D9" w14:textId="30E2928D"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46FFD" w14:textId="45BB67E1" w:rsidR="00B0707C" w:rsidRPr="00B0707C" w:rsidRDefault="00B0707C" w:rsidP="00B0707C">
            <w:pPr>
              <w:pStyle w:val="TAL"/>
              <w:rPr>
                <w:rFonts w:cs="Arial"/>
                <w:sz w:val="16"/>
                <w:szCs w:val="16"/>
              </w:rPr>
            </w:pPr>
            <w:r w:rsidRPr="00B0707C">
              <w:rPr>
                <w:rFonts w:cs="Arial"/>
                <w:sz w:val="16"/>
                <w:szCs w:val="16"/>
              </w:rPr>
              <w:t xml:space="preserve">Correction of function </w:t>
            </w:r>
            <w:proofErr w:type="spellStart"/>
            <w:r w:rsidRPr="00B0707C">
              <w:rPr>
                <w:rFonts w:cs="Arial"/>
                <w:sz w:val="16"/>
                <w:szCs w:val="16"/>
              </w:rPr>
              <w:t>fl_MCPTT_Info_AmbientListening_RX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8F781" w14:textId="77777777" w:rsidR="00B0707C" w:rsidRPr="00B0707C" w:rsidRDefault="00B0707C" w:rsidP="00B0707C">
            <w:pPr>
              <w:pStyle w:val="TAC"/>
              <w:jc w:val="left"/>
              <w:rPr>
                <w:rFonts w:cs="Arial"/>
                <w:sz w:val="16"/>
                <w:szCs w:val="16"/>
              </w:rPr>
            </w:pPr>
            <w:r w:rsidRPr="00B0707C">
              <w:rPr>
                <w:rFonts w:cs="Arial"/>
                <w:sz w:val="16"/>
                <w:szCs w:val="16"/>
              </w:rPr>
              <w:t>17.1.0</w:t>
            </w:r>
          </w:p>
        </w:tc>
      </w:tr>
      <w:tr w:rsidR="0035186D" w:rsidRPr="0035186D" w14:paraId="76AC8E46"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03681F8"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051F"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642F" w14:textId="2604C7CE" w:rsidR="0035186D" w:rsidRPr="0035186D" w:rsidRDefault="0035186D" w:rsidP="0035186D">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A2488" w14:textId="62F4C384" w:rsidR="0035186D" w:rsidRPr="0095473C" w:rsidRDefault="0035186D" w:rsidP="0035186D">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85DDC" w14:textId="62FD8EBF"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57C57" w14:textId="345A0F87"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105" w14:textId="0123D5B0" w:rsidR="0035186D" w:rsidRPr="0095473C" w:rsidRDefault="0035186D" w:rsidP="0035186D">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75F" w14:textId="17EAF41D"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35186D" w:rsidRPr="0035186D" w14:paraId="03061C6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4EF"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694F7"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D8DCA" w14:textId="2072009B" w:rsidR="0035186D" w:rsidRPr="0035186D" w:rsidRDefault="0035186D" w:rsidP="0035186D">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51DB" w14:textId="7E127539" w:rsidR="0035186D" w:rsidRPr="0095473C" w:rsidRDefault="0035186D" w:rsidP="0035186D">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1FF5F" w14:textId="2527FAFA"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BDEB" w14:textId="09D4189F"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DB7A" w14:textId="0A446F85" w:rsidR="0035186D" w:rsidRPr="0095473C" w:rsidRDefault="0035186D" w:rsidP="0035186D">
            <w:pPr>
              <w:pStyle w:val="TAL"/>
              <w:rPr>
                <w:rFonts w:cs="Arial"/>
                <w:sz w:val="16"/>
                <w:szCs w:val="16"/>
              </w:rPr>
            </w:pPr>
            <w:r w:rsidRPr="0035186D">
              <w:rPr>
                <w:rFonts w:cs="Arial"/>
                <w:sz w:val="16"/>
                <w:szCs w:val="16"/>
              </w:rPr>
              <w:t xml:space="preserve">Update to MCX PIXITs for </w:t>
            </w:r>
            <w:proofErr w:type="spellStart"/>
            <w:r w:rsidRPr="0035186D">
              <w:rPr>
                <w:rFonts w:cs="Arial"/>
                <w:sz w:val="16"/>
                <w:szCs w:val="16"/>
              </w:rPr>
              <w:t>MCData</w:t>
            </w:r>
            <w:proofErr w:type="spellEnd"/>
            <w:r w:rsidRPr="0035186D">
              <w:rPr>
                <w:rFonts w:cs="Arial"/>
                <w:sz w:val="16"/>
                <w:szCs w:val="16"/>
              </w:rPr>
              <w:t xml:space="preserve">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C1F2" w14:textId="77777777"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134898" w:rsidRPr="004A76CE" w14:paraId="061C8CC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0C7104E" w14:textId="77777777" w:rsidR="00134898" w:rsidRPr="000877FE" w:rsidRDefault="00134898" w:rsidP="00134898">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9603E" w14:textId="77777777" w:rsidR="00134898" w:rsidRPr="000877FE" w:rsidRDefault="00134898" w:rsidP="00134898">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7E178A" w14:textId="6E052A20" w:rsidR="00134898" w:rsidRPr="000877FE" w:rsidRDefault="00134898" w:rsidP="00134898">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5A145A" w14:textId="720857CE" w:rsidR="00134898" w:rsidRPr="000877FE" w:rsidRDefault="00134898" w:rsidP="00134898">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DCB870E" w14:textId="451D685B" w:rsidR="00134898" w:rsidRPr="000877FE" w:rsidRDefault="00134898" w:rsidP="00134898">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8ED10" w14:textId="143941E7" w:rsidR="00134898" w:rsidRPr="000877FE" w:rsidRDefault="00134898" w:rsidP="00134898">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7B7BDF" w14:textId="4ABFE25C" w:rsidR="00134898" w:rsidRPr="000877FE" w:rsidRDefault="00134898" w:rsidP="00134898">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BD3A2" w14:textId="5C092D2D" w:rsidR="00134898" w:rsidRPr="000877FE" w:rsidRDefault="00134898" w:rsidP="00134898">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100DAFE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09B7284"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4D1F2"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72BC3" w14:textId="22F6628D" w:rsidR="00887ACF" w:rsidRPr="004A76CE" w:rsidRDefault="00887ACF" w:rsidP="00887ACF">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FDA" w14:textId="0234A66A" w:rsidR="00887ACF" w:rsidRPr="000877FE" w:rsidRDefault="00887ACF" w:rsidP="00887ACF">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3A7E3" w14:textId="38E0F152"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C7332" w14:textId="2896B534"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C4D28" w14:textId="64DE0C13" w:rsidR="00887ACF" w:rsidRPr="000877FE" w:rsidRDefault="00887ACF" w:rsidP="00887ACF">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EB71"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68D9B14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E5657"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2FE87"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605B" w14:textId="293B1A81" w:rsidR="00887ACF" w:rsidRPr="004A76CE" w:rsidRDefault="00887ACF" w:rsidP="00887ACF">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C3855" w14:textId="38B25146" w:rsidR="00887ACF" w:rsidRPr="000877FE" w:rsidRDefault="00887ACF" w:rsidP="00887ACF">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9F457" w14:textId="2BE4CBEA"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F70D2" w14:textId="036F8F8D"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7D926" w14:textId="59E3DC0A" w:rsidR="00887ACF" w:rsidRPr="000877FE" w:rsidRDefault="00887ACF" w:rsidP="00887ACF">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232C4"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729A5F5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CD364EE"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3D860"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0B385" w14:textId="548302CF" w:rsidR="00887ACF" w:rsidRPr="004A76CE" w:rsidRDefault="00887ACF" w:rsidP="00887ACF">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3A439" w14:textId="69E2C8E5" w:rsidR="00887ACF" w:rsidRPr="000877FE" w:rsidRDefault="00887ACF" w:rsidP="00887ACF">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ED4F" w14:textId="3C41EDA1"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FB7ED" w14:textId="48461DAB"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00333" w14:textId="02913C9D" w:rsidR="00887ACF" w:rsidRPr="000877FE" w:rsidRDefault="00887ACF" w:rsidP="00887ACF">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777FF"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E8711D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FD8A21A"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FAB58"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D1807" w14:textId="115BB6DF" w:rsidR="00887ACF" w:rsidRPr="004A76CE" w:rsidRDefault="00887ACF" w:rsidP="00887ACF">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F7BD7" w14:textId="44ECFD57" w:rsidR="00887ACF" w:rsidRPr="000877FE" w:rsidRDefault="00887ACF" w:rsidP="00887ACF">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C2E4" w14:textId="52BFD2BD"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7923A" w14:textId="24047839"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1760B" w14:textId="5B1C8B89" w:rsidR="00887ACF" w:rsidRPr="000877FE" w:rsidRDefault="00887ACF" w:rsidP="00887ACF">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A359A"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CFF581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DBF529C"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F73"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9474" w14:textId="68F4C7A6" w:rsidR="00887ACF" w:rsidRPr="004A76CE" w:rsidRDefault="00887ACF" w:rsidP="00887ACF">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E12A3" w14:textId="5A84FB32" w:rsidR="00887ACF" w:rsidRPr="000877FE" w:rsidRDefault="00887ACF" w:rsidP="00887ACF">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DD1A8" w14:textId="0AB349ED" w:rsidR="00887ACF" w:rsidRPr="000877FE" w:rsidRDefault="003F470A" w:rsidP="00887ACF">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0D6B9" w14:textId="7E32C0C3" w:rsidR="00887ACF" w:rsidRPr="000877FE" w:rsidRDefault="00887ACF" w:rsidP="00887ACF">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55FE" w14:textId="3ECECE85" w:rsidR="00887ACF" w:rsidRPr="000877FE" w:rsidRDefault="00887ACF" w:rsidP="00887ACF">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1C280"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3D0795" w:rsidRPr="003D0795" w14:paraId="4B5EE49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5FF4EBB" w14:textId="77777777" w:rsidR="003D0795" w:rsidRPr="003F470A" w:rsidRDefault="003D0795" w:rsidP="003D0795">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C4822" w14:textId="77777777" w:rsidR="003D0795" w:rsidRPr="003F470A" w:rsidRDefault="003D0795" w:rsidP="003D0795">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E7FEEA" w14:textId="5F2A649C" w:rsidR="003D0795" w:rsidRPr="003F470A" w:rsidRDefault="003D0795" w:rsidP="003D0795">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2B4A8B" w14:textId="13FFEBEA" w:rsidR="003D0795" w:rsidRPr="003F470A" w:rsidRDefault="003D0795" w:rsidP="003D0795">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D7BA25" w14:textId="5C0A1E2A" w:rsidR="003D0795" w:rsidRPr="003F470A" w:rsidRDefault="003D0795" w:rsidP="003D0795">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0CFCD3" w14:textId="0B3406E8" w:rsidR="003D0795" w:rsidRPr="003F470A" w:rsidRDefault="003D0795" w:rsidP="003D0795">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A4C0D56" w14:textId="5A579A0D" w:rsidR="003D0795" w:rsidRPr="003F470A" w:rsidRDefault="003D0795" w:rsidP="003D0795">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85842" w14:textId="2467F393" w:rsidR="003D0795" w:rsidRPr="003F470A" w:rsidRDefault="003D0795" w:rsidP="003D0795">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1D2929" w:rsidRPr="001D2929" w14:paraId="79F8341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E4FC78C" w14:textId="77D319DA"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715F4" w14:textId="3D23B2E2"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23883" w14:textId="79CC003F" w:rsidR="001D2929" w:rsidRPr="001D2929" w:rsidRDefault="001D2929" w:rsidP="001D2929">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ED1A2" w14:textId="1802AB24" w:rsidR="001D2929" w:rsidRPr="001D2929" w:rsidRDefault="001D2929" w:rsidP="001D2929">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CF7BD" w14:textId="396C3CE0" w:rsidR="001D2929" w:rsidRPr="001D2929" w:rsidRDefault="001D2929" w:rsidP="001D2929">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D6DE" w14:textId="08682B14"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7C7E2" w14:textId="46518180" w:rsidR="001D2929" w:rsidRPr="001D2929" w:rsidRDefault="001D2929" w:rsidP="001D2929">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BFCA6" w14:textId="1CE67F49"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463A0A7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487ACCB"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7E3"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17585" w14:textId="69E265E0" w:rsidR="001D2929" w:rsidRPr="001D2929" w:rsidRDefault="00015B53" w:rsidP="001D2929">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66926" w14:textId="47FBC627" w:rsidR="001D2929" w:rsidRPr="001D2929" w:rsidRDefault="001D2929" w:rsidP="001D2929">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CBE21" w14:textId="262BA4AE"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6E455" w14:textId="58792EE1"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283E5" w14:textId="7BC49306" w:rsidR="001D2929" w:rsidRPr="001D2929" w:rsidRDefault="001D2929" w:rsidP="001D2929">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ABB23"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781DCBB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A212F31"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5859"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6173D" w14:textId="2D6B43C7" w:rsidR="001D2929" w:rsidRPr="001D2929" w:rsidRDefault="00015B53" w:rsidP="001D2929">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64EE2" w14:textId="3C084B53" w:rsidR="001D2929" w:rsidRPr="001D2929" w:rsidRDefault="001D2929" w:rsidP="001D2929">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D1821" w14:textId="049F0AD0"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396B5" w14:textId="6A59B29C"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98D2C" w14:textId="7A0DBBA3" w:rsidR="001D2929" w:rsidRPr="001D2929" w:rsidRDefault="001D2929" w:rsidP="001D2929">
            <w:pPr>
              <w:pStyle w:val="TAL"/>
              <w:rPr>
                <w:rFonts w:cs="Arial"/>
                <w:sz w:val="16"/>
                <w:szCs w:val="16"/>
              </w:rPr>
            </w:pPr>
            <w:r w:rsidRPr="001D2929">
              <w:rPr>
                <w:rFonts w:cs="Arial"/>
                <w:sz w:val="16"/>
                <w:szCs w:val="16"/>
              </w:rPr>
              <w:t xml:space="preserve">Correction of </w:t>
            </w:r>
            <w:proofErr w:type="spellStart"/>
            <w:r w:rsidRPr="001D2929">
              <w:rPr>
                <w:rFonts w:cs="Arial"/>
                <w:sz w:val="16"/>
                <w:szCs w:val="16"/>
              </w:rPr>
              <w:t>f_MCX_IMS_ServiceAuthorization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9AEA5"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4B70A990"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EDF64FA"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1D450"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AE6E4" w14:textId="0713F75F" w:rsidR="001D2929" w:rsidRPr="001D2929" w:rsidRDefault="00015B53" w:rsidP="001D2929">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8CE6" w14:textId="0E25EBA2" w:rsidR="001D2929" w:rsidRPr="001D2929" w:rsidRDefault="001D2929" w:rsidP="001D2929">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F225C1" w14:textId="768EAF73"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F1A8E" w14:textId="6427FA57"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A9153" w14:textId="04219662" w:rsidR="001D2929" w:rsidRPr="001D2929" w:rsidRDefault="001D2929" w:rsidP="001D2929">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611E4"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57377B" w:rsidRPr="0057377B" w14:paraId="1A1EB9F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EA646DE"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9A19E"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A049D" w14:textId="65870D85" w:rsidR="0057377B" w:rsidRPr="0057377B" w:rsidRDefault="0057377B" w:rsidP="0057377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FC930" w14:textId="774ADAFC" w:rsidR="0057377B" w:rsidRPr="001D2929" w:rsidRDefault="0057377B" w:rsidP="0057377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FB38" w14:textId="4BCD27D4" w:rsidR="0057377B" w:rsidRPr="001D2929" w:rsidRDefault="0057377B"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389CD" w14:textId="0DBFF6F4" w:rsidR="0057377B" w:rsidRPr="001D2929" w:rsidRDefault="0057377B" w:rsidP="0057377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2A8458" w14:textId="090B0CF2" w:rsidR="0057377B" w:rsidRPr="001D2929" w:rsidRDefault="0057377B" w:rsidP="0057377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FC03"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714864A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FBA07"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63C6"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09CD6" w14:textId="559B8582" w:rsidR="0057377B" w:rsidRPr="00CF54A7" w:rsidRDefault="0057377B" w:rsidP="0057377B">
            <w:pPr>
              <w:pStyle w:val="TAN"/>
              <w:rPr>
                <w:rFonts w:cs="Arial"/>
                <w:sz w:val="16"/>
                <w:szCs w:val="16"/>
              </w:rPr>
            </w:pPr>
            <w:hyperlink r:id="rId77"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DABF7" w14:textId="3A03A5EF" w:rsidR="0057377B" w:rsidRPr="001D2929" w:rsidRDefault="0057377B" w:rsidP="0057377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ADD9F" w14:textId="5A56B772" w:rsidR="0057377B" w:rsidRPr="001D2929" w:rsidRDefault="0057377B"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1420" w14:textId="0E8111A4"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1DF1F" w14:textId="6D0EC8C7" w:rsidR="0057377B" w:rsidRPr="001D2929" w:rsidRDefault="0057377B" w:rsidP="0057377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9DBF"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363A5A2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1FA54"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481F"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4C4C6" w14:textId="4A5DA085" w:rsidR="0057377B" w:rsidRPr="00CF54A7" w:rsidRDefault="0057377B" w:rsidP="0057377B">
            <w:pPr>
              <w:pStyle w:val="TAN"/>
              <w:rPr>
                <w:rFonts w:cs="Arial"/>
                <w:sz w:val="16"/>
                <w:szCs w:val="16"/>
              </w:rPr>
            </w:pPr>
            <w:hyperlink r:id="rId78"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DAEE7" w14:textId="088E67EB" w:rsidR="0057377B" w:rsidRPr="001D2929" w:rsidRDefault="0057377B" w:rsidP="0057377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BBEFD" w14:textId="5A3563B5" w:rsidR="0057377B" w:rsidRPr="001D2929" w:rsidRDefault="0057377B" w:rsidP="0057377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DF68" w14:textId="4D3EFF94"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C9570B" w14:textId="162BB6C0" w:rsidR="0057377B" w:rsidRPr="001D2929" w:rsidRDefault="0057377B" w:rsidP="0057377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D3F06"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297371D6"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522900"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BC0A3"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A0CAD" w14:textId="04E3F56C" w:rsidR="0057377B" w:rsidRPr="00CF54A7" w:rsidRDefault="0057377B" w:rsidP="0057377B">
            <w:pPr>
              <w:pStyle w:val="TAN"/>
              <w:rPr>
                <w:rFonts w:cs="Arial"/>
                <w:sz w:val="16"/>
                <w:szCs w:val="16"/>
              </w:rPr>
            </w:pPr>
            <w:hyperlink r:id="rId79"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50C0F" w14:textId="04DFAF08" w:rsidR="0057377B" w:rsidRPr="001D2929" w:rsidRDefault="0057377B" w:rsidP="0057377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C72AB" w14:textId="2405B554" w:rsidR="0057377B" w:rsidRPr="001D2929" w:rsidRDefault="00FE0502"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CE16" w14:textId="05455720"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9CBCE" w14:textId="19EBD0D0" w:rsidR="0057377B" w:rsidRPr="001D2929" w:rsidRDefault="0057377B" w:rsidP="0057377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C5EF4"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2838689E"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CE2E540"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19F2B"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40313" w14:textId="384AE150" w:rsidR="0057377B" w:rsidRPr="00CF54A7" w:rsidRDefault="0057377B" w:rsidP="0057377B">
            <w:pPr>
              <w:pStyle w:val="TAN"/>
              <w:rPr>
                <w:rFonts w:cs="Arial"/>
                <w:sz w:val="16"/>
                <w:szCs w:val="16"/>
              </w:rPr>
            </w:pPr>
            <w:hyperlink r:id="rId80"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6AA33" w14:textId="502C2497" w:rsidR="0057377B" w:rsidRPr="001D2929" w:rsidRDefault="0057377B" w:rsidP="0057377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AC2624" w14:textId="0A0A2BBD" w:rsidR="0057377B" w:rsidRPr="001D2929" w:rsidRDefault="00FE0502"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02C17" w14:textId="21A225FC"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82F3E" w14:textId="2138D403" w:rsidR="0057377B" w:rsidRPr="001D2929" w:rsidRDefault="0057377B" w:rsidP="0057377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42E6"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773904" w:rsidRPr="00773904" w14:paraId="7E03B82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AA7ADBA" w14:textId="5317A396" w:rsidR="00773904" w:rsidRPr="001D2929" w:rsidRDefault="00773904" w:rsidP="00773904">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8D2B" w14:textId="16BF67B9" w:rsidR="00773904" w:rsidRPr="001D2929" w:rsidRDefault="00773904" w:rsidP="00773904">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EF460DE" w14:textId="1A14CEEB" w:rsidR="00773904" w:rsidRPr="00773904" w:rsidRDefault="00773904" w:rsidP="00773904">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3511F9" w14:textId="20E73A5C" w:rsidR="00773904" w:rsidRPr="001D2929" w:rsidRDefault="00773904" w:rsidP="00773904">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FF3189" w14:textId="61B69903" w:rsidR="00773904" w:rsidRPr="001D2929" w:rsidRDefault="00773904" w:rsidP="00773904">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C1176" w14:textId="3518EDC5" w:rsidR="00773904" w:rsidRPr="001D2929" w:rsidRDefault="00773904" w:rsidP="00773904">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D6C905" w14:textId="5BD4D9B4" w:rsidR="00773904" w:rsidRPr="001D2929" w:rsidRDefault="00773904" w:rsidP="00773904">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991D" w14:textId="4E15C4E0" w:rsidR="00773904" w:rsidRPr="001D2929" w:rsidRDefault="00773904" w:rsidP="00773904">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773904" w:rsidRPr="00773904" w14:paraId="10E41F9F"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87B0439" w14:textId="77777777" w:rsidR="00773904" w:rsidRPr="001D2929" w:rsidRDefault="00773904" w:rsidP="00773904">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5DCF8E" w14:textId="77777777" w:rsidR="00773904" w:rsidRPr="001D2929" w:rsidRDefault="00773904" w:rsidP="00773904">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3F0540D" w14:textId="2B52BCA7" w:rsidR="00773904" w:rsidRPr="00773904" w:rsidRDefault="00773904" w:rsidP="00773904">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D54BEB" w14:textId="186664B4" w:rsidR="00773904" w:rsidRPr="001D2929" w:rsidRDefault="00773904" w:rsidP="00773904">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2CE3E01" w14:textId="2B320178" w:rsidR="00773904" w:rsidRPr="001D2929" w:rsidRDefault="00773904" w:rsidP="00773904">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2D78B7" w14:textId="386F1549" w:rsidR="00773904" w:rsidRPr="001D2929" w:rsidRDefault="00773904" w:rsidP="00773904">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47CE1D8" w14:textId="09A554EB" w:rsidR="00773904" w:rsidRPr="001D2929" w:rsidRDefault="00773904" w:rsidP="00773904">
            <w:pPr>
              <w:pStyle w:val="TAL"/>
              <w:rPr>
                <w:rFonts w:cs="Arial"/>
                <w:sz w:val="16"/>
                <w:szCs w:val="16"/>
              </w:rPr>
            </w:pPr>
            <w:r w:rsidRPr="00773904">
              <w:rPr>
                <w:rFonts w:cs="Arial"/>
                <w:sz w:val="16"/>
                <w:szCs w:val="16"/>
              </w:rPr>
              <w:t xml:space="preserve">Addition of </w:t>
            </w:r>
            <w:proofErr w:type="spellStart"/>
            <w:r w:rsidRPr="00773904">
              <w:rPr>
                <w:rFonts w:cs="Arial"/>
                <w:sz w:val="16"/>
                <w:szCs w:val="16"/>
              </w:rPr>
              <w:t>MCData</w:t>
            </w:r>
            <w:proofErr w:type="spellEnd"/>
            <w:r w:rsidRPr="00773904">
              <w:rPr>
                <w:rFonts w:cs="Arial"/>
                <w:sz w:val="16"/>
                <w:szCs w:val="16"/>
              </w:rPr>
              <w:t xml:space="preserve">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DB62" w14:textId="77777777" w:rsidR="00773904" w:rsidRPr="001D2929" w:rsidRDefault="00773904" w:rsidP="00773904">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E85A10" w:rsidRPr="001D2929" w14:paraId="2BEE045B"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1223" w14:textId="77777777" w:rsidR="00E85A10" w:rsidRPr="001D2929" w:rsidRDefault="00E85A10" w:rsidP="00E85A10">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A9692" w14:textId="77777777" w:rsidR="00E85A10" w:rsidRPr="001D2929" w:rsidRDefault="00E85A10" w:rsidP="00E85A10">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F07F3" w14:textId="5C52CED6" w:rsidR="00E85A10" w:rsidRPr="00E810E7" w:rsidRDefault="00E85A10" w:rsidP="00E85A10">
            <w:pPr>
              <w:pStyle w:val="TAN"/>
              <w:rPr>
                <w:rFonts w:cs="Arial"/>
                <w:sz w:val="16"/>
                <w:szCs w:val="16"/>
              </w:rPr>
            </w:pPr>
            <w:hyperlink r:id="rId81"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0D5DC" w14:textId="2A2D54C8" w:rsidR="00E85A10" w:rsidRPr="001D2929" w:rsidRDefault="00E85A10" w:rsidP="00E85A10">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94365" w14:textId="281A5393" w:rsidR="00E85A10" w:rsidRPr="001D2929" w:rsidRDefault="00E85A10" w:rsidP="00E85A10">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B57CE" w14:textId="1504FCDB" w:rsidR="00E85A10" w:rsidRPr="001D2929" w:rsidRDefault="00E85A10" w:rsidP="00E85A10">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32B4" w14:textId="24364C37" w:rsidR="00E85A10" w:rsidRPr="001D2929" w:rsidRDefault="00E85A10" w:rsidP="00E85A10">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A1E6D" w14:textId="77777777" w:rsidR="00E85A10" w:rsidRPr="001D2929" w:rsidRDefault="00E85A10" w:rsidP="00E85A10">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E85A10" w:rsidRPr="001D2929" w14:paraId="7F0DCB2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B06B02" w14:textId="77777777" w:rsidR="00E85A10" w:rsidRPr="001D2929" w:rsidRDefault="00E85A10" w:rsidP="00E85A10">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143" w14:textId="77777777" w:rsidR="00E85A10" w:rsidRPr="001D2929" w:rsidRDefault="00E85A10" w:rsidP="00E85A10">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56BDC" w14:textId="6FD5D00A" w:rsidR="00E85A10" w:rsidRPr="00E810E7" w:rsidRDefault="00E85A10" w:rsidP="00E85A10">
            <w:pPr>
              <w:pStyle w:val="TAN"/>
              <w:rPr>
                <w:rFonts w:cs="Arial"/>
                <w:sz w:val="16"/>
                <w:szCs w:val="16"/>
              </w:rPr>
            </w:pPr>
            <w:hyperlink r:id="rId82" w:history="1">
              <w:r w:rsidRPr="00E810E7">
                <w:rPr>
                  <w:sz w:val="16"/>
                  <w:szCs w:val="16"/>
                </w:rPr>
                <w:t>R5s240535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7AC90" w14:textId="7B6517D9" w:rsidR="00E85A10" w:rsidRPr="001D2929" w:rsidRDefault="00E85A10" w:rsidP="00E85A10">
            <w:pPr>
              <w:pStyle w:val="TAL"/>
              <w:rPr>
                <w:rFonts w:cs="Arial"/>
                <w:sz w:val="16"/>
                <w:szCs w:val="16"/>
              </w:rPr>
            </w:pPr>
            <w:r>
              <w:rPr>
                <w:rFonts w:cs="Arial"/>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401C1" w14:textId="35ADF3FF" w:rsidR="00E85A10" w:rsidRPr="001D2929" w:rsidRDefault="00E85A10" w:rsidP="00E85A10">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42340" w14:textId="6B813610" w:rsidR="00E85A10" w:rsidRPr="001D2929" w:rsidRDefault="00E85A10" w:rsidP="00E85A10">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93BCC" w14:textId="4BD7F2A4" w:rsidR="00E85A10" w:rsidRPr="001D2929" w:rsidRDefault="00E85A10" w:rsidP="00E85A10">
            <w:pPr>
              <w:pStyle w:val="TAL"/>
              <w:rPr>
                <w:rFonts w:cs="Arial"/>
                <w:sz w:val="16"/>
                <w:szCs w:val="16"/>
              </w:rPr>
            </w:pPr>
            <w:r>
              <w:rPr>
                <w:rFonts w:cs="Arial"/>
                <w:sz w:val="16"/>
                <w:szCs w:val="16"/>
              </w:rPr>
              <w:t>Rel-18 Jun'24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7CA04" w14:textId="31197FF8" w:rsidR="00E85A10" w:rsidRPr="001D2929" w:rsidRDefault="00E85A10" w:rsidP="00E85A10">
            <w:pPr>
              <w:pStyle w:val="TAC"/>
              <w:jc w:val="left"/>
              <w:rPr>
                <w:rFonts w:cs="Arial"/>
                <w:sz w:val="16"/>
                <w:szCs w:val="16"/>
              </w:rPr>
            </w:pPr>
            <w:r w:rsidRPr="001D2929">
              <w:rPr>
                <w:rFonts w:cs="Arial"/>
                <w:sz w:val="16"/>
                <w:szCs w:val="16"/>
              </w:rPr>
              <w:t>1</w:t>
            </w:r>
            <w:r>
              <w:rPr>
                <w:rFonts w:cs="Arial"/>
                <w:sz w:val="16"/>
                <w:szCs w:val="16"/>
              </w:rPr>
              <w:t>8</w:t>
            </w:r>
            <w:r w:rsidRPr="001D2929">
              <w:rPr>
                <w:rFonts w:cs="Arial"/>
                <w:sz w:val="16"/>
                <w:szCs w:val="16"/>
              </w:rPr>
              <w:t>.</w:t>
            </w:r>
            <w:r>
              <w:rPr>
                <w:rFonts w:cs="Arial"/>
                <w:sz w:val="16"/>
                <w:szCs w:val="16"/>
              </w:rPr>
              <w:t>0</w:t>
            </w:r>
            <w:r w:rsidRPr="001D2929">
              <w:rPr>
                <w:rFonts w:cs="Arial"/>
                <w:sz w:val="16"/>
                <w:szCs w:val="16"/>
              </w:rPr>
              <w:t>.0</w:t>
            </w:r>
          </w:p>
        </w:tc>
      </w:tr>
      <w:tr w:rsidR="0048676E" w:rsidRPr="0048676E" w14:paraId="19707462" w14:textId="77777777" w:rsidTr="00E24672">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6AB" w14:textId="5C93DB08" w:rsidR="0048676E" w:rsidRPr="0048676E" w:rsidRDefault="0048676E" w:rsidP="0048676E">
            <w:pPr>
              <w:pStyle w:val="TAC"/>
              <w:jc w:val="left"/>
              <w:rPr>
                <w:rFonts w:cs="Arial"/>
                <w:sz w:val="16"/>
                <w:szCs w:val="16"/>
              </w:rPr>
            </w:pPr>
            <w:r w:rsidRPr="0048676E">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C934" w14:textId="38BE34E1" w:rsidR="0048676E" w:rsidRPr="0048676E" w:rsidRDefault="0048676E" w:rsidP="0048676E">
            <w:pPr>
              <w:pStyle w:val="TAL"/>
              <w:rPr>
                <w:rFonts w:cs="Arial"/>
                <w:sz w:val="16"/>
                <w:szCs w:val="16"/>
              </w:rPr>
            </w:pPr>
            <w:r w:rsidRPr="0048676E">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03BABE" w14:textId="31A98D9F" w:rsidR="0048676E" w:rsidRPr="0048676E" w:rsidRDefault="0048676E" w:rsidP="0048676E">
            <w:pPr>
              <w:pStyle w:val="TAN"/>
              <w:rPr>
                <w:rFonts w:cs="Arial"/>
                <w:sz w:val="16"/>
                <w:szCs w:val="16"/>
              </w:rPr>
            </w:pPr>
            <w:r w:rsidRPr="0048676E">
              <w:rPr>
                <w:rFonts w:cs="Arial"/>
                <w:sz w:val="16"/>
                <w:szCs w:val="16"/>
              </w:rPr>
              <w:t>R5-246420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FBF66" w14:textId="088D0057" w:rsidR="0048676E" w:rsidRPr="0048676E" w:rsidRDefault="0048676E" w:rsidP="0048676E">
            <w:pPr>
              <w:pStyle w:val="TAL"/>
              <w:rPr>
                <w:rFonts w:cs="Arial"/>
                <w:sz w:val="16"/>
                <w:szCs w:val="16"/>
              </w:rPr>
            </w:pPr>
            <w:r w:rsidRPr="0048676E">
              <w:rPr>
                <w:rFonts w:cs="Arial"/>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E849F" w14:textId="2452ACD3" w:rsidR="0048676E" w:rsidRPr="0048676E" w:rsidRDefault="0048676E" w:rsidP="0048676E">
            <w:pPr>
              <w:pStyle w:val="TAR"/>
              <w:jc w:val="left"/>
              <w:rPr>
                <w:rFonts w:cs="Arial"/>
                <w:sz w:val="16"/>
                <w:szCs w:val="16"/>
              </w:rPr>
            </w:pPr>
            <w:r w:rsidRPr="0048676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29611" w14:textId="12BCDC5E" w:rsidR="0048676E" w:rsidRPr="0048676E" w:rsidRDefault="0048676E" w:rsidP="0048676E">
            <w:pPr>
              <w:pStyle w:val="TAC"/>
              <w:jc w:val="left"/>
              <w:rPr>
                <w:rFonts w:cs="Arial"/>
                <w:sz w:val="16"/>
                <w:szCs w:val="16"/>
              </w:rPr>
            </w:pPr>
            <w:r w:rsidRPr="0048676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3B689" w14:textId="520AFD52" w:rsidR="0048676E" w:rsidRPr="0048676E" w:rsidRDefault="0048676E" w:rsidP="0048676E">
            <w:pPr>
              <w:pStyle w:val="TAL"/>
              <w:rPr>
                <w:rFonts w:cs="Arial"/>
                <w:sz w:val="16"/>
                <w:szCs w:val="16"/>
              </w:rPr>
            </w:pPr>
            <w:r w:rsidRPr="0048676E">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E6DA1" w14:textId="28D10A82" w:rsidR="0048676E" w:rsidRPr="0048676E" w:rsidRDefault="0048676E" w:rsidP="0048676E">
            <w:pPr>
              <w:pStyle w:val="TAC"/>
              <w:jc w:val="left"/>
              <w:rPr>
                <w:rFonts w:cs="Arial"/>
                <w:sz w:val="16"/>
                <w:szCs w:val="16"/>
              </w:rPr>
            </w:pPr>
            <w:r w:rsidRPr="0048676E">
              <w:rPr>
                <w:rFonts w:cs="Arial"/>
                <w:sz w:val="16"/>
                <w:szCs w:val="16"/>
              </w:rPr>
              <w:t>18.1.0</w:t>
            </w:r>
          </w:p>
        </w:tc>
      </w:tr>
      <w:tr w:rsidR="0048676E" w:rsidRPr="0048676E" w14:paraId="7CDB1F3A" w14:textId="77777777" w:rsidTr="0048676E">
        <w:tc>
          <w:tcPr>
            <w:tcW w:w="800" w:type="dxa"/>
            <w:tcBorders>
              <w:top w:val="single" w:sz="6" w:space="0" w:color="auto"/>
              <w:left w:val="single" w:sz="6" w:space="0" w:color="auto"/>
              <w:bottom w:val="single" w:sz="6" w:space="0" w:color="auto"/>
              <w:right w:val="single" w:sz="6" w:space="0" w:color="auto"/>
            </w:tcBorders>
            <w:shd w:val="solid" w:color="FFFFFF" w:fill="auto"/>
          </w:tcPr>
          <w:p w14:paraId="13482AEF" w14:textId="77777777" w:rsidR="0048676E" w:rsidRPr="0048676E" w:rsidRDefault="0048676E" w:rsidP="0048676E">
            <w:pPr>
              <w:pStyle w:val="TAC"/>
              <w:jc w:val="left"/>
              <w:rPr>
                <w:rFonts w:cs="Arial"/>
                <w:sz w:val="16"/>
                <w:szCs w:val="16"/>
              </w:rPr>
            </w:pPr>
            <w:r w:rsidRPr="0048676E">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3C134" w14:textId="77777777" w:rsidR="0048676E" w:rsidRPr="0048676E" w:rsidRDefault="0048676E" w:rsidP="0048676E">
            <w:pPr>
              <w:pStyle w:val="TAL"/>
              <w:rPr>
                <w:rFonts w:cs="Arial"/>
                <w:sz w:val="16"/>
                <w:szCs w:val="16"/>
              </w:rPr>
            </w:pPr>
            <w:r w:rsidRPr="0048676E">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7D270" w14:textId="69BF5DDF" w:rsidR="0048676E" w:rsidRPr="0048676E" w:rsidRDefault="0048676E" w:rsidP="0048676E">
            <w:pPr>
              <w:pStyle w:val="TAN"/>
              <w:rPr>
                <w:rFonts w:cs="Arial"/>
                <w:sz w:val="16"/>
                <w:szCs w:val="16"/>
              </w:rPr>
            </w:pPr>
            <w:hyperlink r:id="rId83" w:history="1">
              <w:r w:rsidRPr="0048676E">
                <w:rPr>
                  <w:sz w:val="16"/>
                  <w:szCs w:val="16"/>
                </w:rPr>
                <w:t>R5s240640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0F7C4" w14:textId="54E2CDB3" w:rsidR="0048676E" w:rsidRPr="0048676E" w:rsidRDefault="0048676E" w:rsidP="0048676E">
            <w:pPr>
              <w:pStyle w:val="TAL"/>
              <w:rPr>
                <w:rFonts w:cs="Arial"/>
                <w:sz w:val="16"/>
                <w:szCs w:val="16"/>
              </w:rPr>
            </w:pPr>
            <w:r w:rsidRPr="0048676E">
              <w:rPr>
                <w:rFonts w:cs="Arial"/>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DF565" w14:textId="63994F72" w:rsidR="0048676E" w:rsidRPr="0048676E" w:rsidRDefault="00E24672" w:rsidP="0048676E">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D957" w14:textId="6832144F" w:rsidR="0048676E" w:rsidRPr="0048676E" w:rsidRDefault="0048676E" w:rsidP="0048676E">
            <w:pPr>
              <w:pStyle w:val="TAC"/>
              <w:jc w:val="left"/>
              <w:rPr>
                <w:rFonts w:cs="Arial"/>
                <w:sz w:val="16"/>
                <w:szCs w:val="16"/>
              </w:rPr>
            </w:pPr>
            <w:r w:rsidRPr="0048676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0DBA8B" w14:textId="0AE4AF79" w:rsidR="0048676E" w:rsidRPr="0048676E" w:rsidRDefault="0048676E" w:rsidP="0048676E">
            <w:pPr>
              <w:pStyle w:val="TAL"/>
              <w:rPr>
                <w:rFonts w:cs="Arial"/>
                <w:sz w:val="16"/>
                <w:szCs w:val="16"/>
              </w:rPr>
            </w:pPr>
            <w:r w:rsidRPr="0048676E">
              <w:rPr>
                <w:rFonts w:cs="Arial"/>
                <w:sz w:val="16"/>
                <w:szCs w:val="16"/>
              </w:rPr>
              <w:t xml:space="preserve">Correction of </w:t>
            </w:r>
            <w:proofErr w:type="spellStart"/>
            <w:r w:rsidRPr="0048676E">
              <w:rPr>
                <w:rFonts w:cs="Arial"/>
                <w:sz w:val="16"/>
                <w:szCs w:val="16"/>
              </w:rPr>
              <w:t>f_MCX_JSON_CreateTokens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3B78" w14:textId="77777777" w:rsidR="0048676E" w:rsidRPr="0048676E" w:rsidRDefault="0048676E" w:rsidP="0048676E">
            <w:pPr>
              <w:pStyle w:val="TAC"/>
              <w:jc w:val="left"/>
              <w:rPr>
                <w:rFonts w:cs="Arial"/>
                <w:sz w:val="16"/>
                <w:szCs w:val="16"/>
              </w:rPr>
            </w:pPr>
            <w:r w:rsidRPr="0048676E">
              <w:rPr>
                <w:rFonts w:cs="Arial"/>
                <w:sz w:val="16"/>
                <w:szCs w:val="16"/>
              </w:rPr>
              <w:t>18.1.0</w:t>
            </w:r>
          </w:p>
        </w:tc>
      </w:tr>
      <w:tr w:rsidR="0048676E" w:rsidRPr="0048676E" w14:paraId="016A7812" w14:textId="77777777" w:rsidTr="0048676E">
        <w:tc>
          <w:tcPr>
            <w:tcW w:w="800" w:type="dxa"/>
            <w:tcBorders>
              <w:top w:val="single" w:sz="6" w:space="0" w:color="auto"/>
              <w:left w:val="single" w:sz="6" w:space="0" w:color="auto"/>
              <w:bottom w:val="single" w:sz="6" w:space="0" w:color="auto"/>
              <w:right w:val="single" w:sz="6" w:space="0" w:color="auto"/>
            </w:tcBorders>
            <w:shd w:val="solid" w:color="FFFFFF" w:fill="auto"/>
          </w:tcPr>
          <w:p w14:paraId="1BCD16C0" w14:textId="77777777" w:rsidR="0048676E" w:rsidRPr="0048676E" w:rsidRDefault="0048676E" w:rsidP="0048676E">
            <w:pPr>
              <w:pStyle w:val="TAC"/>
              <w:jc w:val="left"/>
              <w:rPr>
                <w:rFonts w:cs="Arial"/>
                <w:sz w:val="16"/>
                <w:szCs w:val="16"/>
              </w:rPr>
            </w:pPr>
            <w:r w:rsidRPr="0048676E">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E87F0" w14:textId="77777777" w:rsidR="0048676E" w:rsidRPr="0048676E" w:rsidRDefault="0048676E" w:rsidP="0048676E">
            <w:pPr>
              <w:pStyle w:val="TAL"/>
              <w:rPr>
                <w:rFonts w:cs="Arial"/>
                <w:sz w:val="16"/>
                <w:szCs w:val="16"/>
              </w:rPr>
            </w:pPr>
            <w:r w:rsidRPr="0048676E">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1C0E7" w14:textId="6D8135B6" w:rsidR="0048676E" w:rsidRPr="0048676E" w:rsidRDefault="0048676E" w:rsidP="0048676E">
            <w:pPr>
              <w:pStyle w:val="TAN"/>
              <w:rPr>
                <w:rFonts w:cs="Arial"/>
                <w:sz w:val="16"/>
                <w:szCs w:val="16"/>
              </w:rPr>
            </w:pPr>
            <w:hyperlink r:id="rId84" w:history="1">
              <w:r w:rsidRPr="0048676E">
                <w:rPr>
                  <w:sz w:val="16"/>
                  <w:szCs w:val="16"/>
                </w:rPr>
                <w:t>R5s240645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23908" w14:textId="6441FC1B" w:rsidR="0048676E" w:rsidRPr="0048676E" w:rsidRDefault="0048676E" w:rsidP="0048676E">
            <w:pPr>
              <w:pStyle w:val="TAL"/>
              <w:rPr>
                <w:rFonts w:cs="Arial"/>
                <w:sz w:val="16"/>
                <w:szCs w:val="16"/>
              </w:rPr>
            </w:pPr>
            <w:r w:rsidRPr="0048676E">
              <w:rPr>
                <w:rFonts w:cs="Arial"/>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42BCF3" w14:textId="0B89C2C7" w:rsidR="0048676E" w:rsidRPr="0048676E" w:rsidRDefault="00E24672" w:rsidP="0048676E">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79656" w14:textId="65E5362E" w:rsidR="0048676E" w:rsidRPr="0048676E" w:rsidRDefault="0048676E" w:rsidP="0048676E">
            <w:pPr>
              <w:pStyle w:val="TAC"/>
              <w:jc w:val="left"/>
              <w:rPr>
                <w:rFonts w:cs="Arial"/>
                <w:sz w:val="16"/>
                <w:szCs w:val="16"/>
              </w:rPr>
            </w:pPr>
            <w:r w:rsidRPr="0048676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F35D5" w14:textId="7C5BDFBE" w:rsidR="0048676E" w:rsidRPr="0048676E" w:rsidRDefault="0048676E" w:rsidP="0048676E">
            <w:pPr>
              <w:pStyle w:val="TAL"/>
              <w:rPr>
                <w:rFonts w:cs="Arial"/>
                <w:sz w:val="16"/>
                <w:szCs w:val="16"/>
              </w:rPr>
            </w:pPr>
            <w:r w:rsidRPr="0048676E">
              <w:rPr>
                <w:rFonts w:cs="Arial"/>
                <w:sz w:val="16"/>
                <w:szCs w:val="16"/>
              </w:rPr>
              <w:t>Rel-18 Sep'24 baseline corrections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12F5C" w14:textId="77777777" w:rsidR="0048676E" w:rsidRPr="0048676E" w:rsidRDefault="0048676E" w:rsidP="0048676E">
            <w:pPr>
              <w:pStyle w:val="TAC"/>
              <w:jc w:val="left"/>
              <w:rPr>
                <w:rFonts w:cs="Arial"/>
                <w:sz w:val="16"/>
                <w:szCs w:val="16"/>
              </w:rPr>
            </w:pPr>
            <w:r w:rsidRPr="0048676E">
              <w:rPr>
                <w:rFonts w:cs="Arial"/>
                <w:sz w:val="16"/>
                <w:szCs w:val="16"/>
              </w:rPr>
              <w:t>18.1.0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31FA40" w14:textId="77777777" w:rsidR="008D5FA6" w:rsidRDefault="008D5FA6">
      <w:r>
        <w:separator/>
      </w:r>
    </w:p>
  </w:endnote>
  <w:endnote w:type="continuationSeparator" w:id="0">
    <w:p w14:paraId="761140E7" w14:textId="77777777" w:rsidR="008D5FA6" w:rsidRDefault="008D5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C Regular">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A074DB" w14:textId="77777777" w:rsidR="008D5FA6" w:rsidRDefault="008D5FA6">
      <w:r>
        <w:separator/>
      </w:r>
    </w:p>
  </w:footnote>
  <w:footnote w:type="continuationSeparator" w:id="0">
    <w:p w14:paraId="5F917842" w14:textId="77777777" w:rsidR="008D5FA6" w:rsidRDefault="008D5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8C6A3" w14:textId="3C07CEC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4672">
      <w:rPr>
        <w:rFonts w:ascii="Arial" w:hAnsi="Arial" w:cs="Arial"/>
        <w:b/>
        <w:noProof/>
        <w:sz w:val="18"/>
        <w:szCs w:val="18"/>
      </w:rPr>
      <w:t>3GPP TS 36.579-5 V18.1.0 (2024-12)</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66C41ED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4672">
      <w:rPr>
        <w:rFonts w:ascii="Arial" w:hAnsi="Arial" w:cs="Arial"/>
        <w:b/>
        <w:noProof/>
        <w:sz w:val="18"/>
        <w:szCs w:val="18"/>
      </w:rPr>
      <w:t>Release 18</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7696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7CB8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BECB5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4"/>
  </w:num>
  <w:num w:numId="4" w16cid:durableId="1631549873">
    <w:abstractNumId w:val="5"/>
  </w:num>
  <w:num w:numId="5" w16cid:durableId="1637948745">
    <w:abstractNumId w:val="2"/>
  </w:num>
  <w:num w:numId="6" w16cid:durableId="1333872227">
    <w:abstractNumId w:val="1"/>
  </w:num>
  <w:num w:numId="7" w16cid:durableId="1217936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C2"/>
    <w:rsid w:val="0000274C"/>
    <w:rsid w:val="0000757C"/>
    <w:rsid w:val="00015B53"/>
    <w:rsid w:val="000233EE"/>
    <w:rsid w:val="00033397"/>
    <w:rsid w:val="00037728"/>
    <w:rsid w:val="00040095"/>
    <w:rsid w:val="00042DBB"/>
    <w:rsid w:val="00051834"/>
    <w:rsid w:val="00080512"/>
    <w:rsid w:val="00082A23"/>
    <w:rsid w:val="000877FE"/>
    <w:rsid w:val="000B1917"/>
    <w:rsid w:val="000B2984"/>
    <w:rsid w:val="000B5A27"/>
    <w:rsid w:val="000C10A3"/>
    <w:rsid w:val="000C4F05"/>
    <w:rsid w:val="000D396B"/>
    <w:rsid w:val="000D58AB"/>
    <w:rsid w:val="000D69C1"/>
    <w:rsid w:val="000D7A9A"/>
    <w:rsid w:val="000E33CF"/>
    <w:rsid w:val="000F2C02"/>
    <w:rsid w:val="000F3D30"/>
    <w:rsid w:val="000F58F4"/>
    <w:rsid w:val="00115040"/>
    <w:rsid w:val="00121DF2"/>
    <w:rsid w:val="0012306E"/>
    <w:rsid w:val="00134898"/>
    <w:rsid w:val="00162C3F"/>
    <w:rsid w:val="0016404E"/>
    <w:rsid w:val="001712ED"/>
    <w:rsid w:val="001865CB"/>
    <w:rsid w:val="001946B0"/>
    <w:rsid w:val="001A256E"/>
    <w:rsid w:val="001A6E9A"/>
    <w:rsid w:val="001B38F0"/>
    <w:rsid w:val="001B398B"/>
    <w:rsid w:val="001C3383"/>
    <w:rsid w:val="001C36C8"/>
    <w:rsid w:val="001C5518"/>
    <w:rsid w:val="001D2929"/>
    <w:rsid w:val="001D6B07"/>
    <w:rsid w:val="001D72B2"/>
    <w:rsid w:val="001E03E1"/>
    <w:rsid w:val="001E2387"/>
    <w:rsid w:val="001F1258"/>
    <w:rsid w:val="001F168B"/>
    <w:rsid w:val="001F26C3"/>
    <w:rsid w:val="001F74A4"/>
    <w:rsid w:val="00212FF3"/>
    <w:rsid w:val="00213896"/>
    <w:rsid w:val="00215BCA"/>
    <w:rsid w:val="00232DE2"/>
    <w:rsid w:val="002347A2"/>
    <w:rsid w:val="002368F8"/>
    <w:rsid w:val="002414C8"/>
    <w:rsid w:val="002424EF"/>
    <w:rsid w:val="00250751"/>
    <w:rsid w:val="002560A1"/>
    <w:rsid w:val="00256D34"/>
    <w:rsid w:val="00261C5C"/>
    <w:rsid w:val="002661CF"/>
    <w:rsid w:val="0027125A"/>
    <w:rsid w:val="0029083F"/>
    <w:rsid w:val="002A2D01"/>
    <w:rsid w:val="002A5EA6"/>
    <w:rsid w:val="002A6237"/>
    <w:rsid w:val="002B2470"/>
    <w:rsid w:val="002B286E"/>
    <w:rsid w:val="002B66E6"/>
    <w:rsid w:val="002C0880"/>
    <w:rsid w:val="002C6871"/>
    <w:rsid w:val="002C6AD6"/>
    <w:rsid w:val="002E0748"/>
    <w:rsid w:val="002F33E8"/>
    <w:rsid w:val="00314673"/>
    <w:rsid w:val="003172DC"/>
    <w:rsid w:val="00322CF6"/>
    <w:rsid w:val="003453A9"/>
    <w:rsid w:val="003476F4"/>
    <w:rsid w:val="0035186D"/>
    <w:rsid w:val="0035462D"/>
    <w:rsid w:val="00357A0D"/>
    <w:rsid w:val="00382396"/>
    <w:rsid w:val="00382CE1"/>
    <w:rsid w:val="00390A6A"/>
    <w:rsid w:val="003A46D3"/>
    <w:rsid w:val="003A68F9"/>
    <w:rsid w:val="003B1C5D"/>
    <w:rsid w:val="003B50EA"/>
    <w:rsid w:val="003C3971"/>
    <w:rsid w:val="003D0795"/>
    <w:rsid w:val="003E3099"/>
    <w:rsid w:val="003E36CA"/>
    <w:rsid w:val="003F470A"/>
    <w:rsid w:val="003F782D"/>
    <w:rsid w:val="003F7EB4"/>
    <w:rsid w:val="00405AD4"/>
    <w:rsid w:val="004172E4"/>
    <w:rsid w:val="004247F4"/>
    <w:rsid w:val="00427A98"/>
    <w:rsid w:val="00436CF1"/>
    <w:rsid w:val="004452D7"/>
    <w:rsid w:val="0046193B"/>
    <w:rsid w:val="00470230"/>
    <w:rsid w:val="00471AEF"/>
    <w:rsid w:val="004732C4"/>
    <w:rsid w:val="0048676E"/>
    <w:rsid w:val="004946AA"/>
    <w:rsid w:val="004A1411"/>
    <w:rsid w:val="004A1B3B"/>
    <w:rsid w:val="004A76CE"/>
    <w:rsid w:val="004C1C1E"/>
    <w:rsid w:val="004C3CEA"/>
    <w:rsid w:val="004D3578"/>
    <w:rsid w:val="004D4096"/>
    <w:rsid w:val="004D798C"/>
    <w:rsid w:val="004E213A"/>
    <w:rsid w:val="004E55A5"/>
    <w:rsid w:val="004F32B0"/>
    <w:rsid w:val="00515181"/>
    <w:rsid w:val="005320ED"/>
    <w:rsid w:val="00537D23"/>
    <w:rsid w:val="00543E6C"/>
    <w:rsid w:val="00565087"/>
    <w:rsid w:val="00566EDB"/>
    <w:rsid w:val="0057377B"/>
    <w:rsid w:val="005810DC"/>
    <w:rsid w:val="00583CA3"/>
    <w:rsid w:val="00587EEB"/>
    <w:rsid w:val="00597253"/>
    <w:rsid w:val="005A002E"/>
    <w:rsid w:val="005B5D72"/>
    <w:rsid w:val="005D1346"/>
    <w:rsid w:val="005D2E01"/>
    <w:rsid w:val="005D5FFF"/>
    <w:rsid w:val="00614FDF"/>
    <w:rsid w:val="00617880"/>
    <w:rsid w:val="00623417"/>
    <w:rsid w:val="0062483A"/>
    <w:rsid w:val="00646270"/>
    <w:rsid w:val="0065184A"/>
    <w:rsid w:val="00651E6E"/>
    <w:rsid w:val="006661F2"/>
    <w:rsid w:val="00667D8A"/>
    <w:rsid w:val="006775F7"/>
    <w:rsid w:val="006821EC"/>
    <w:rsid w:val="006971CB"/>
    <w:rsid w:val="006A4A6F"/>
    <w:rsid w:val="006A59B2"/>
    <w:rsid w:val="006B278A"/>
    <w:rsid w:val="006B40E0"/>
    <w:rsid w:val="006C2F5A"/>
    <w:rsid w:val="006F14C3"/>
    <w:rsid w:val="006F4B32"/>
    <w:rsid w:val="00701E33"/>
    <w:rsid w:val="00705CA6"/>
    <w:rsid w:val="00710750"/>
    <w:rsid w:val="00721602"/>
    <w:rsid w:val="00726D6F"/>
    <w:rsid w:val="00732F1E"/>
    <w:rsid w:val="00734A5B"/>
    <w:rsid w:val="00736147"/>
    <w:rsid w:val="00744D84"/>
    <w:rsid w:val="00744E76"/>
    <w:rsid w:val="007510A1"/>
    <w:rsid w:val="00752A4D"/>
    <w:rsid w:val="007550C4"/>
    <w:rsid w:val="00756454"/>
    <w:rsid w:val="00756A05"/>
    <w:rsid w:val="00765927"/>
    <w:rsid w:val="00773904"/>
    <w:rsid w:val="00775E9F"/>
    <w:rsid w:val="00781F0F"/>
    <w:rsid w:val="00785B4C"/>
    <w:rsid w:val="007917F9"/>
    <w:rsid w:val="0079187A"/>
    <w:rsid w:val="00791F4E"/>
    <w:rsid w:val="00793C5E"/>
    <w:rsid w:val="007B4C86"/>
    <w:rsid w:val="007C3F48"/>
    <w:rsid w:val="007C6855"/>
    <w:rsid w:val="007D2098"/>
    <w:rsid w:val="007E15D9"/>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87ACF"/>
    <w:rsid w:val="008A1BC9"/>
    <w:rsid w:val="008A2606"/>
    <w:rsid w:val="008A5D9A"/>
    <w:rsid w:val="008B462F"/>
    <w:rsid w:val="008B485C"/>
    <w:rsid w:val="008C3732"/>
    <w:rsid w:val="008C3E8B"/>
    <w:rsid w:val="008C661C"/>
    <w:rsid w:val="008D5FA6"/>
    <w:rsid w:val="008F07E4"/>
    <w:rsid w:val="008F0DD6"/>
    <w:rsid w:val="008F0E7D"/>
    <w:rsid w:val="008F2F66"/>
    <w:rsid w:val="008F46C5"/>
    <w:rsid w:val="008F79B2"/>
    <w:rsid w:val="00900DC0"/>
    <w:rsid w:val="0090271F"/>
    <w:rsid w:val="00902E23"/>
    <w:rsid w:val="00923BA4"/>
    <w:rsid w:val="009273B8"/>
    <w:rsid w:val="00930088"/>
    <w:rsid w:val="00932BD7"/>
    <w:rsid w:val="00942EC2"/>
    <w:rsid w:val="009529BC"/>
    <w:rsid w:val="0095473C"/>
    <w:rsid w:val="00956A51"/>
    <w:rsid w:val="009663AC"/>
    <w:rsid w:val="00966DB6"/>
    <w:rsid w:val="00985260"/>
    <w:rsid w:val="00986DDF"/>
    <w:rsid w:val="00993B20"/>
    <w:rsid w:val="00994A43"/>
    <w:rsid w:val="009A4EA1"/>
    <w:rsid w:val="009B0EA7"/>
    <w:rsid w:val="009B2DCE"/>
    <w:rsid w:val="009B5F11"/>
    <w:rsid w:val="009E558B"/>
    <w:rsid w:val="009E7C17"/>
    <w:rsid w:val="009F37B7"/>
    <w:rsid w:val="009F404D"/>
    <w:rsid w:val="00A033C2"/>
    <w:rsid w:val="00A10DD4"/>
    <w:rsid w:val="00A10F02"/>
    <w:rsid w:val="00A164B4"/>
    <w:rsid w:val="00A253D7"/>
    <w:rsid w:val="00A41738"/>
    <w:rsid w:val="00A4589F"/>
    <w:rsid w:val="00A5119D"/>
    <w:rsid w:val="00A53724"/>
    <w:rsid w:val="00A60819"/>
    <w:rsid w:val="00A622B4"/>
    <w:rsid w:val="00A66DD7"/>
    <w:rsid w:val="00A8115A"/>
    <w:rsid w:val="00A82346"/>
    <w:rsid w:val="00A876A1"/>
    <w:rsid w:val="00A94C37"/>
    <w:rsid w:val="00A950B3"/>
    <w:rsid w:val="00AA09EC"/>
    <w:rsid w:val="00AA291D"/>
    <w:rsid w:val="00AD12E9"/>
    <w:rsid w:val="00AE672E"/>
    <w:rsid w:val="00B0707C"/>
    <w:rsid w:val="00B115A2"/>
    <w:rsid w:val="00B12EA8"/>
    <w:rsid w:val="00B15449"/>
    <w:rsid w:val="00B27D9C"/>
    <w:rsid w:val="00B37786"/>
    <w:rsid w:val="00B54A8E"/>
    <w:rsid w:val="00B672B3"/>
    <w:rsid w:val="00B7145B"/>
    <w:rsid w:val="00B80434"/>
    <w:rsid w:val="00B84480"/>
    <w:rsid w:val="00B86F31"/>
    <w:rsid w:val="00B91DC8"/>
    <w:rsid w:val="00BA7ED3"/>
    <w:rsid w:val="00BB741E"/>
    <w:rsid w:val="00BC0F7D"/>
    <w:rsid w:val="00BC440D"/>
    <w:rsid w:val="00BC72A7"/>
    <w:rsid w:val="00BE6A03"/>
    <w:rsid w:val="00BF5407"/>
    <w:rsid w:val="00C05833"/>
    <w:rsid w:val="00C12660"/>
    <w:rsid w:val="00C200BC"/>
    <w:rsid w:val="00C2597B"/>
    <w:rsid w:val="00C32C10"/>
    <w:rsid w:val="00C33079"/>
    <w:rsid w:val="00C429E8"/>
    <w:rsid w:val="00C62D83"/>
    <w:rsid w:val="00C72833"/>
    <w:rsid w:val="00C77271"/>
    <w:rsid w:val="00C84077"/>
    <w:rsid w:val="00C90698"/>
    <w:rsid w:val="00C93F40"/>
    <w:rsid w:val="00C975B5"/>
    <w:rsid w:val="00C97BDA"/>
    <w:rsid w:val="00C97FCE"/>
    <w:rsid w:val="00CA0FCD"/>
    <w:rsid w:val="00CA3D0C"/>
    <w:rsid w:val="00CB7170"/>
    <w:rsid w:val="00CC317D"/>
    <w:rsid w:val="00CD1A7B"/>
    <w:rsid w:val="00CF54A7"/>
    <w:rsid w:val="00D01DF9"/>
    <w:rsid w:val="00D026FE"/>
    <w:rsid w:val="00D15A81"/>
    <w:rsid w:val="00D26CE4"/>
    <w:rsid w:val="00D27C14"/>
    <w:rsid w:val="00D3146A"/>
    <w:rsid w:val="00D37D1E"/>
    <w:rsid w:val="00D46112"/>
    <w:rsid w:val="00D517D8"/>
    <w:rsid w:val="00D55765"/>
    <w:rsid w:val="00D65D36"/>
    <w:rsid w:val="00D715FA"/>
    <w:rsid w:val="00D738D6"/>
    <w:rsid w:val="00D755EB"/>
    <w:rsid w:val="00D87E00"/>
    <w:rsid w:val="00D9134D"/>
    <w:rsid w:val="00D9265C"/>
    <w:rsid w:val="00D948D8"/>
    <w:rsid w:val="00D94B1F"/>
    <w:rsid w:val="00DA4CD0"/>
    <w:rsid w:val="00DA5942"/>
    <w:rsid w:val="00DA7401"/>
    <w:rsid w:val="00DA7A03"/>
    <w:rsid w:val="00DB08FD"/>
    <w:rsid w:val="00DB0914"/>
    <w:rsid w:val="00DB1818"/>
    <w:rsid w:val="00DC2197"/>
    <w:rsid w:val="00DC309B"/>
    <w:rsid w:val="00DC379B"/>
    <w:rsid w:val="00DC4DA2"/>
    <w:rsid w:val="00DD0982"/>
    <w:rsid w:val="00DD1B8B"/>
    <w:rsid w:val="00DD307B"/>
    <w:rsid w:val="00DD31E8"/>
    <w:rsid w:val="00DD398B"/>
    <w:rsid w:val="00DE5E82"/>
    <w:rsid w:val="00DE61EC"/>
    <w:rsid w:val="00DF2B1F"/>
    <w:rsid w:val="00DF62CD"/>
    <w:rsid w:val="00E054E6"/>
    <w:rsid w:val="00E24672"/>
    <w:rsid w:val="00E5238A"/>
    <w:rsid w:val="00E52632"/>
    <w:rsid w:val="00E60C50"/>
    <w:rsid w:val="00E65FB7"/>
    <w:rsid w:val="00E7084F"/>
    <w:rsid w:val="00E71ACC"/>
    <w:rsid w:val="00E77645"/>
    <w:rsid w:val="00E810E7"/>
    <w:rsid w:val="00E83717"/>
    <w:rsid w:val="00E8468B"/>
    <w:rsid w:val="00E85A10"/>
    <w:rsid w:val="00EA40B9"/>
    <w:rsid w:val="00EB0609"/>
    <w:rsid w:val="00EB3FF5"/>
    <w:rsid w:val="00EB476F"/>
    <w:rsid w:val="00EC496E"/>
    <w:rsid w:val="00EC4A25"/>
    <w:rsid w:val="00EC6677"/>
    <w:rsid w:val="00EE3CC7"/>
    <w:rsid w:val="00EE40EB"/>
    <w:rsid w:val="00EE5695"/>
    <w:rsid w:val="00EF2BE2"/>
    <w:rsid w:val="00EF6B7E"/>
    <w:rsid w:val="00F025A2"/>
    <w:rsid w:val="00F028D6"/>
    <w:rsid w:val="00F02FA8"/>
    <w:rsid w:val="00F04712"/>
    <w:rsid w:val="00F068E6"/>
    <w:rsid w:val="00F100DB"/>
    <w:rsid w:val="00F104A9"/>
    <w:rsid w:val="00F107CA"/>
    <w:rsid w:val="00F172EF"/>
    <w:rsid w:val="00F22EC7"/>
    <w:rsid w:val="00F3520B"/>
    <w:rsid w:val="00F35640"/>
    <w:rsid w:val="00F409FC"/>
    <w:rsid w:val="00F42FD8"/>
    <w:rsid w:val="00F43912"/>
    <w:rsid w:val="00F653B8"/>
    <w:rsid w:val="00F74FD5"/>
    <w:rsid w:val="00F86152"/>
    <w:rsid w:val="00FA11D7"/>
    <w:rsid w:val="00FA1266"/>
    <w:rsid w:val="00FC1192"/>
    <w:rsid w:val="00FC169C"/>
    <w:rsid w:val="00FC3C5B"/>
    <w:rsid w:val="00FC5C42"/>
    <w:rsid w:val="00FC5CFE"/>
    <w:rsid w:val="00FC76C8"/>
    <w:rsid w:val="00FE05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B53"/>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15B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15B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15B53"/>
    <w:pPr>
      <w:spacing w:before="120"/>
      <w:outlineLvl w:val="2"/>
    </w:pPr>
    <w:rPr>
      <w:sz w:val="28"/>
    </w:rPr>
  </w:style>
  <w:style w:type="paragraph" w:styleId="Heading4">
    <w:name w:val="heading 4"/>
    <w:basedOn w:val="Heading3"/>
    <w:next w:val="Normal"/>
    <w:link w:val="Heading4Char"/>
    <w:qFormat/>
    <w:rsid w:val="00015B53"/>
    <w:pPr>
      <w:ind w:left="1418" w:hanging="1418"/>
      <w:outlineLvl w:val="3"/>
    </w:pPr>
    <w:rPr>
      <w:sz w:val="24"/>
    </w:rPr>
  </w:style>
  <w:style w:type="paragraph" w:styleId="Heading5">
    <w:name w:val="heading 5"/>
    <w:basedOn w:val="Heading4"/>
    <w:next w:val="Normal"/>
    <w:link w:val="Heading5Char"/>
    <w:qFormat/>
    <w:rsid w:val="00015B53"/>
    <w:pPr>
      <w:ind w:left="1701" w:hanging="1701"/>
      <w:outlineLvl w:val="4"/>
    </w:pPr>
    <w:rPr>
      <w:sz w:val="22"/>
    </w:rPr>
  </w:style>
  <w:style w:type="paragraph" w:styleId="Heading6">
    <w:name w:val="heading 6"/>
    <w:basedOn w:val="H6"/>
    <w:next w:val="Normal"/>
    <w:link w:val="Heading6Char"/>
    <w:qFormat/>
    <w:rsid w:val="00015B53"/>
    <w:pPr>
      <w:outlineLvl w:val="5"/>
    </w:pPr>
  </w:style>
  <w:style w:type="paragraph" w:styleId="Heading7">
    <w:name w:val="heading 7"/>
    <w:basedOn w:val="H6"/>
    <w:next w:val="Normal"/>
    <w:link w:val="Heading7Char"/>
    <w:qFormat/>
    <w:rsid w:val="00015B53"/>
    <w:pPr>
      <w:outlineLvl w:val="6"/>
    </w:pPr>
  </w:style>
  <w:style w:type="paragraph" w:styleId="Heading8">
    <w:name w:val="heading 8"/>
    <w:basedOn w:val="Heading1"/>
    <w:next w:val="Normal"/>
    <w:link w:val="Heading8Char"/>
    <w:qFormat/>
    <w:rsid w:val="00015B53"/>
    <w:pPr>
      <w:ind w:left="0" w:firstLine="0"/>
      <w:outlineLvl w:val="7"/>
    </w:pPr>
  </w:style>
  <w:style w:type="paragraph" w:styleId="Heading9">
    <w:name w:val="heading 9"/>
    <w:basedOn w:val="Heading8"/>
    <w:next w:val="Normal"/>
    <w:link w:val="Heading9Char"/>
    <w:qFormat/>
    <w:rsid w:val="00015B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5B53"/>
    <w:pPr>
      <w:ind w:left="1985" w:hanging="1985"/>
      <w:outlineLvl w:val="9"/>
    </w:pPr>
    <w:rPr>
      <w:sz w:val="20"/>
    </w:rPr>
  </w:style>
  <w:style w:type="paragraph" w:styleId="TOC9">
    <w:name w:val="toc 9"/>
    <w:basedOn w:val="TOC8"/>
    <w:semiHidden/>
    <w:rsid w:val="00015B53"/>
    <w:pPr>
      <w:ind w:left="1418" w:hanging="1418"/>
    </w:pPr>
  </w:style>
  <w:style w:type="paragraph" w:styleId="TOC8">
    <w:name w:val="toc 8"/>
    <w:basedOn w:val="TOC1"/>
    <w:uiPriority w:val="39"/>
    <w:rsid w:val="00015B53"/>
    <w:pPr>
      <w:spacing w:before="180"/>
      <w:ind w:left="2693" w:hanging="2693"/>
    </w:pPr>
    <w:rPr>
      <w:b/>
    </w:rPr>
  </w:style>
  <w:style w:type="paragraph" w:styleId="TOC1">
    <w:name w:val="toc 1"/>
    <w:uiPriority w:val="39"/>
    <w:rsid w:val="00015B5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015B53"/>
    <w:pPr>
      <w:keepLines/>
      <w:tabs>
        <w:tab w:val="center" w:pos="4536"/>
        <w:tab w:val="right" w:pos="9072"/>
      </w:tabs>
    </w:pPr>
  </w:style>
  <w:style w:type="character" w:customStyle="1" w:styleId="ZGSM">
    <w:name w:val="ZGSM"/>
    <w:rsid w:val="00015B53"/>
  </w:style>
  <w:style w:type="paragraph" w:styleId="Header">
    <w:name w:val="header"/>
    <w:link w:val="HeaderChar"/>
    <w:rsid w:val="00015B53"/>
    <w:pPr>
      <w:widowControl w:val="0"/>
      <w:overflowPunct w:val="0"/>
      <w:autoSpaceDE w:val="0"/>
      <w:autoSpaceDN w:val="0"/>
      <w:adjustRightInd w:val="0"/>
      <w:textAlignment w:val="baseline"/>
    </w:pPr>
    <w:rPr>
      <w:rFonts w:ascii="Arial" w:hAnsi="Arial"/>
      <w:b/>
      <w:sz w:val="18"/>
    </w:rPr>
  </w:style>
  <w:style w:type="paragraph" w:customStyle="1" w:styleId="ZD">
    <w:name w:val="ZD"/>
    <w:rsid w:val="00015B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15B53"/>
    <w:pPr>
      <w:ind w:left="1701" w:hanging="1701"/>
    </w:pPr>
  </w:style>
  <w:style w:type="paragraph" w:styleId="TOC4">
    <w:name w:val="toc 4"/>
    <w:basedOn w:val="TOC3"/>
    <w:uiPriority w:val="39"/>
    <w:rsid w:val="00015B53"/>
    <w:pPr>
      <w:ind w:left="1418" w:hanging="1418"/>
    </w:pPr>
  </w:style>
  <w:style w:type="paragraph" w:styleId="TOC3">
    <w:name w:val="toc 3"/>
    <w:basedOn w:val="TOC2"/>
    <w:uiPriority w:val="39"/>
    <w:rsid w:val="00015B53"/>
    <w:pPr>
      <w:ind w:left="1134" w:hanging="1134"/>
    </w:pPr>
  </w:style>
  <w:style w:type="paragraph" w:styleId="TOC2">
    <w:name w:val="toc 2"/>
    <w:basedOn w:val="TOC1"/>
    <w:uiPriority w:val="39"/>
    <w:rsid w:val="00015B53"/>
    <w:pPr>
      <w:keepNext w:val="0"/>
      <w:spacing w:before="0"/>
      <w:ind w:left="851" w:hanging="851"/>
    </w:pPr>
    <w:rPr>
      <w:sz w:val="20"/>
    </w:rPr>
  </w:style>
  <w:style w:type="paragraph" w:styleId="Footer">
    <w:name w:val="footer"/>
    <w:basedOn w:val="Header"/>
    <w:link w:val="FooterChar"/>
    <w:rsid w:val="00015B53"/>
    <w:pPr>
      <w:jc w:val="center"/>
    </w:pPr>
    <w:rPr>
      <w:i/>
    </w:rPr>
  </w:style>
  <w:style w:type="paragraph" w:customStyle="1" w:styleId="TT">
    <w:name w:val="TT"/>
    <w:basedOn w:val="Heading1"/>
    <w:next w:val="Normal"/>
    <w:rsid w:val="00015B53"/>
    <w:pPr>
      <w:outlineLvl w:val="9"/>
    </w:pPr>
  </w:style>
  <w:style w:type="paragraph" w:customStyle="1" w:styleId="NF">
    <w:name w:val="NF"/>
    <w:basedOn w:val="NO"/>
    <w:rsid w:val="00015B53"/>
    <w:pPr>
      <w:keepNext/>
      <w:spacing w:after="0"/>
    </w:pPr>
    <w:rPr>
      <w:rFonts w:ascii="Arial" w:hAnsi="Arial"/>
      <w:sz w:val="18"/>
    </w:rPr>
  </w:style>
  <w:style w:type="paragraph" w:customStyle="1" w:styleId="NO">
    <w:name w:val="NO"/>
    <w:basedOn w:val="Normal"/>
    <w:link w:val="NOChar"/>
    <w:rsid w:val="00015B53"/>
    <w:pPr>
      <w:keepLines/>
      <w:ind w:left="1135" w:hanging="851"/>
    </w:pPr>
  </w:style>
  <w:style w:type="paragraph" w:customStyle="1" w:styleId="PL">
    <w:name w:val="PL"/>
    <w:rsid w:val="0001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15B53"/>
    <w:pPr>
      <w:jc w:val="right"/>
    </w:pPr>
  </w:style>
  <w:style w:type="paragraph" w:customStyle="1" w:styleId="TAL">
    <w:name w:val="TAL"/>
    <w:basedOn w:val="Normal"/>
    <w:link w:val="TALChar"/>
    <w:rsid w:val="00015B53"/>
    <w:pPr>
      <w:keepNext/>
      <w:keepLines/>
      <w:spacing w:after="0"/>
    </w:pPr>
    <w:rPr>
      <w:rFonts w:ascii="Arial" w:hAnsi="Arial"/>
      <w:sz w:val="18"/>
    </w:rPr>
  </w:style>
  <w:style w:type="paragraph" w:customStyle="1" w:styleId="TAH">
    <w:name w:val="TAH"/>
    <w:basedOn w:val="TAC"/>
    <w:link w:val="TAHCar"/>
    <w:rsid w:val="00015B53"/>
    <w:rPr>
      <w:b/>
    </w:rPr>
  </w:style>
  <w:style w:type="paragraph" w:customStyle="1" w:styleId="TAC">
    <w:name w:val="TAC"/>
    <w:basedOn w:val="TAL"/>
    <w:link w:val="TACCar"/>
    <w:rsid w:val="00015B53"/>
    <w:pPr>
      <w:jc w:val="center"/>
    </w:pPr>
  </w:style>
  <w:style w:type="paragraph" w:customStyle="1" w:styleId="LD">
    <w:name w:val="LD"/>
    <w:rsid w:val="00015B5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015B53"/>
    <w:pPr>
      <w:keepLines/>
      <w:ind w:left="1702" w:hanging="1418"/>
    </w:pPr>
  </w:style>
  <w:style w:type="paragraph" w:customStyle="1" w:styleId="FP">
    <w:name w:val="FP"/>
    <w:basedOn w:val="Normal"/>
    <w:rsid w:val="00015B53"/>
    <w:pPr>
      <w:spacing w:after="0"/>
    </w:pPr>
  </w:style>
  <w:style w:type="paragraph" w:customStyle="1" w:styleId="NW">
    <w:name w:val="NW"/>
    <w:basedOn w:val="NO"/>
    <w:rsid w:val="00015B53"/>
    <w:pPr>
      <w:spacing w:after="0"/>
    </w:pPr>
  </w:style>
  <w:style w:type="paragraph" w:customStyle="1" w:styleId="EW">
    <w:name w:val="EW"/>
    <w:basedOn w:val="EX"/>
    <w:rsid w:val="00015B53"/>
    <w:pPr>
      <w:spacing w:after="0"/>
    </w:pPr>
  </w:style>
  <w:style w:type="paragraph" w:customStyle="1" w:styleId="B1">
    <w:name w:val="B1"/>
    <w:basedOn w:val="List"/>
    <w:link w:val="B1Char"/>
    <w:rsid w:val="00015B53"/>
  </w:style>
  <w:style w:type="paragraph" w:styleId="TOC6">
    <w:name w:val="toc 6"/>
    <w:basedOn w:val="TOC5"/>
    <w:next w:val="Normal"/>
    <w:semiHidden/>
    <w:rsid w:val="00015B53"/>
    <w:pPr>
      <w:ind w:left="1985" w:hanging="1985"/>
    </w:pPr>
  </w:style>
  <w:style w:type="paragraph" w:styleId="TOC7">
    <w:name w:val="toc 7"/>
    <w:basedOn w:val="TOC6"/>
    <w:next w:val="Normal"/>
    <w:rsid w:val="00015B53"/>
    <w:pPr>
      <w:ind w:left="2268" w:hanging="2268"/>
    </w:pPr>
  </w:style>
  <w:style w:type="paragraph" w:customStyle="1" w:styleId="EditorsNote">
    <w:name w:val="Editor's Note"/>
    <w:basedOn w:val="NO"/>
    <w:rsid w:val="00015B53"/>
    <w:rPr>
      <w:color w:val="FF0000"/>
    </w:rPr>
  </w:style>
  <w:style w:type="paragraph" w:customStyle="1" w:styleId="TH">
    <w:name w:val="TH"/>
    <w:basedOn w:val="Normal"/>
    <w:link w:val="THChar"/>
    <w:rsid w:val="00015B53"/>
    <w:pPr>
      <w:keepNext/>
      <w:keepLines/>
      <w:spacing w:before="60"/>
      <w:jc w:val="center"/>
    </w:pPr>
    <w:rPr>
      <w:rFonts w:ascii="Arial" w:hAnsi="Arial"/>
      <w:b/>
    </w:rPr>
  </w:style>
  <w:style w:type="paragraph" w:customStyle="1" w:styleId="ZA">
    <w:name w:val="ZA"/>
    <w:rsid w:val="00015B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5B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5B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5B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15B53"/>
    <w:pPr>
      <w:ind w:left="851" w:hanging="851"/>
    </w:pPr>
  </w:style>
  <w:style w:type="paragraph" w:customStyle="1" w:styleId="ZH">
    <w:name w:val="ZH"/>
    <w:rsid w:val="00015B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15B53"/>
    <w:pPr>
      <w:keepNext w:val="0"/>
      <w:spacing w:before="0" w:after="240"/>
    </w:pPr>
  </w:style>
  <w:style w:type="paragraph" w:customStyle="1" w:styleId="ZG">
    <w:name w:val="ZG"/>
    <w:rsid w:val="00015B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15B53"/>
  </w:style>
  <w:style w:type="paragraph" w:customStyle="1" w:styleId="B3">
    <w:name w:val="B3"/>
    <w:basedOn w:val="List3"/>
    <w:rsid w:val="00015B53"/>
  </w:style>
  <w:style w:type="paragraph" w:customStyle="1" w:styleId="B4">
    <w:name w:val="B4"/>
    <w:basedOn w:val="List4"/>
    <w:rsid w:val="00015B53"/>
  </w:style>
  <w:style w:type="paragraph" w:customStyle="1" w:styleId="B5">
    <w:name w:val="B5"/>
    <w:basedOn w:val="List5"/>
    <w:rsid w:val="00015B53"/>
  </w:style>
  <w:style w:type="paragraph" w:customStyle="1" w:styleId="ZTD">
    <w:name w:val="ZTD"/>
    <w:basedOn w:val="ZB"/>
    <w:rsid w:val="00015B53"/>
    <w:pPr>
      <w:framePr w:hRule="auto" w:wrap="notBeside" w:y="852"/>
    </w:pPr>
    <w:rPr>
      <w:i w:val="0"/>
      <w:sz w:val="40"/>
    </w:rPr>
  </w:style>
  <w:style w:type="paragraph" w:customStyle="1" w:styleId="ZV">
    <w:name w:val="ZV"/>
    <w:basedOn w:val="ZU"/>
    <w:rsid w:val="00015B53"/>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rPr>
  </w:style>
  <w:style w:type="character" w:customStyle="1" w:styleId="BalloonTextChar">
    <w:name w:val="Balloon Text Char"/>
    <w:link w:val="BalloonText"/>
    <w:rsid w:val="00B80434"/>
    <w:rPr>
      <w:rFonts w:ascii="Segoe UI" w:hAnsi="Segoe UI"/>
      <w:sz w:val="18"/>
      <w:szCs w:val="18"/>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sz w:val="18"/>
    </w:rPr>
  </w:style>
  <w:style w:type="character" w:customStyle="1" w:styleId="FooterChar">
    <w:name w:val="Footer Char"/>
    <w:link w:val="Footer"/>
    <w:rsid w:val="00B80434"/>
    <w:rPr>
      <w:rFonts w:ascii="Arial" w:hAnsi="Arial"/>
      <w:b/>
      <w:i/>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015B53"/>
    <w:pPr>
      <w:ind w:left="284"/>
    </w:pPr>
  </w:style>
  <w:style w:type="paragraph" w:styleId="Index1">
    <w:name w:val="index 1"/>
    <w:basedOn w:val="Normal"/>
    <w:rsid w:val="00015B53"/>
    <w:pPr>
      <w:keepLines/>
      <w:spacing w:after="0"/>
    </w:pPr>
  </w:style>
  <w:style w:type="paragraph" w:styleId="ListNumber2">
    <w:name w:val="List Number 2"/>
    <w:basedOn w:val="ListNumber"/>
    <w:rsid w:val="00015B53"/>
    <w:pPr>
      <w:ind w:left="851"/>
    </w:pPr>
  </w:style>
  <w:style w:type="character" w:styleId="FootnoteReference">
    <w:name w:val="footnote reference"/>
    <w:rsid w:val="00015B53"/>
    <w:rPr>
      <w:b/>
      <w:position w:val="6"/>
      <w:sz w:val="16"/>
    </w:rPr>
  </w:style>
  <w:style w:type="paragraph" w:styleId="FootnoteText">
    <w:name w:val="footnote text"/>
    <w:basedOn w:val="Normal"/>
    <w:link w:val="FootnoteTextChar"/>
    <w:rsid w:val="00015B53"/>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015B53"/>
    <w:pPr>
      <w:ind w:left="851"/>
    </w:pPr>
  </w:style>
  <w:style w:type="paragraph" w:styleId="ListBullet3">
    <w:name w:val="List Bullet 3"/>
    <w:basedOn w:val="ListBullet2"/>
    <w:rsid w:val="00015B53"/>
    <w:pPr>
      <w:ind w:left="1135"/>
    </w:pPr>
  </w:style>
  <w:style w:type="paragraph" w:styleId="ListNumber">
    <w:name w:val="List Number"/>
    <w:basedOn w:val="List"/>
    <w:rsid w:val="00015B53"/>
  </w:style>
  <w:style w:type="paragraph" w:styleId="List2">
    <w:name w:val="List 2"/>
    <w:basedOn w:val="List"/>
    <w:rsid w:val="00015B53"/>
    <w:pPr>
      <w:ind w:left="851"/>
    </w:pPr>
  </w:style>
  <w:style w:type="paragraph" w:styleId="List3">
    <w:name w:val="List 3"/>
    <w:basedOn w:val="List2"/>
    <w:rsid w:val="00015B53"/>
    <w:pPr>
      <w:ind w:left="1135"/>
    </w:pPr>
  </w:style>
  <w:style w:type="paragraph" w:styleId="List4">
    <w:name w:val="List 4"/>
    <w:basedOn w:val="List3"/>
    <w:rsid w:val="00015B53"/>
    <w:pPr>
      <w:ind w:left="1418"/>
    </w:pPr>
  </w:style>
  <w:style w:type="paragraph" w:styleId="List5">
    <w:name w:val="List 5"/>
    <w:basedOn w:val="List4"/>
    <w:rsid w:val="00015B53"/>
    <w:pPr>
      <w:ind w:left="1702"/>
    </w:pPr>
  </w:style>
  <w:style w:type="paragraph" w:styleId="List">
    <w:name w:val="List"/>
    <w:basedOn w:val="Normal"/>
    <w:rsid w:val="00015B53"/>
    <w:pPr>
      <w:ind w:left="568" w:hanging="284"/>
    </w:pPr>
  </w:style>
  <w:style w:type="paragraph" w:styleId="ListBullet">
    <w:name w:val="List Bullet"/>
    <w:basedOn w:val="List"/>
    <w:rsid w:val="00015B53"/>
  </w:style>
  <w:style w:type="paragraph" w:styleId="ListBullet4">
    <w:name w:val="List Bullet 4"/>
    <w:basedOn w:val="ListBullet3"/>
    <w:rsid w:val="00015B53"/>
    <w:pPr>
      <w:ind w:left="1418"/>
    </w:pPr>
  </w:style>
  <w:style w:type="paragraph" w:styleId="ListBullet5">
    <w:name w:val="List Bullet 5"/>
    <w:basedOn w:val="ListBullet4"/>
    <w:rsid w:val="00015B53"/>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 w:type="paragraph" w:styleId="Bibliography">
    <w:name w:val="Bibliography"/>
    <w:basedOn w:val="Normal"/>
    <w:next w:val="Normal"/>
    <w:uiPriority w:val="37"/>
    <w:semiHidden/>
    <w:unhideWhenUsed/>
    <w:rsid w:val="00015B53"/>
  </w:style>
  <w:style w:type="paragraph" w:styleId="BlockText">
    <w:name w:val="Block Text"/>
    <w:basedOn w:val="Normal"/>
    <w:rsid w:val="00015B53"/>
    <w:pPr>
      <w:spacing w:after="120"/>
      <w:ind w:left="1440" w:right="1440"/>
    </w:pPr>
  </w:style>
  <w:style w:type="paragraph" w:styleId="BodyText">
    <w:name w:val="Body Text"/>
    <w:basedOn w:val="Normal"/>
    <w:link w:val="BodyTextChar"/>
    <w:rsid w:val="00015B53"/>
    <w:pPr>
      <w:spacing w:after="120"/>
    </w:pPr>
  </w:style>
  <w:style w:type="character" w:customStyle="1" w:styleId="BodyTextChar">
    <w:name w:val="Body Text Char"/>
    <w:basedOn w:val="DefaultParagraphFont"/>
    <w:link w:val="BodyText"/>
    <w:rsid w:val="00015B53"/>
  </w:style>
  <w:style w:type="paragraph" w:styleId="BodyText2">
    <w:name w:val="Body Text 2"/>
    <w:basedOn w:val="Normal"/>
    <w:link w:val="BodyText2Char"/>
    <w:rsid w:val="00015B53"/>
    <w:pPr>
      <w:spacing w:after="120" w:line="480" w:lineRule="auto"/>
    </w:pPr>
  </w:style>
  <w:style w:type="character" w:customStyle="1" w:styleId="BodyText2Char">
    <w:name w:val="Body Text 2 Char"/>
    <w:basedOn w:val="DefaultParagraphFont"/>
    <w:link w:val="BodyText2"/>
    <w:rsid w:val="00015B53"/>
  </w:style>
  <w:style w:type="paragraph" w:styleId="BodyText3">
    <w:name w:val="Body Text 3"/>
    <w:basedOn w:val="Normal"/>
    <w:link w:val="BodyText3Char"/>
    <w:rsid w:val="00015B53"/>
    <w:pPr>
      <w:spacing w:after="120"/>
    </w:pPr>
    <w:rPr>
      <w:sz w:val="16"/>
      <w:szCs w:val="16"/>
    </w:rPr>
  </w:style>
  <w:style w:type="character" w:customStyle="1" w:styleId="BodyText3Char">
    <w:name w:val="Body Text 3 Char"/>
    <w:link w:val="BodyText3"/>
    <w:rsid w:val="00015B53"/>
    <w:rPr>
      <w:sz w:val="16"/>
      <w:szCs w:val="16"/>
    </w:rPr>
  </w:style>
  <w:style w:type="paragraph" w:styleId="BodyTextFirstIndent">
    <w:name w:val="Body Text First Indent"/>
    <w:basedOn w:val="BodyText"/>
    <w:link w:val="BodyTextFirstIndentChar"/>
    <w:rsid w:val="00015B53"/>
    <w:pPr>
      <w:ind w:firstLine="210"/>
    </w:pPr>
  </w:style>
  <w:style w:type="character" w:customStyle="1" w:styleId="BodyTextFirstIndentChar">
    <w:name w:val="Body Text First Indent Char"/>
    <w:basedOn w:val="BodyTextChar"/>
    <w:link w:val="BodyTextFirstIndent"/>
    <w:rsid w:val="00015B53"/>
  </w:style>
  <w:style w:type="paragraph" w:styleId="BodyTextIndent">
    <w:name w:val="Body Text Indent"/>
    <w:basedOn w:val="Normal"/>
    <w:link w:val="BodyTextIndentChar"/>
    <w:rsid w:val="00015B53"/>
    <w:pPr>
      <w:spacing w:after="120"/>
      <w:ind w:left="283"/>
    </w:pPr>
  </w:style>
  <w:style w:type="character" w:customStyle="1" w:styleId="BodyTextIndentChar">
    <w:name w:val="Body Text Indent Char"/>
    <w:basedOn w:val="DefaultParagraphFont"/>
    <w:link w:val="BodyTextIndent"/>
    <w:rsid w:val="00015B53"/>
  </w:style>
  <w:style w:type="paragraph" w:styleId="BodyTextFirstIndent2">
    <w:name w:val="Body Text First Indent 2"/>
    <w:basedOn w:val="BodyTextIndent"/>
    <w:link w:val="BodyTextFirstIndent2Char"/>
    <w:rsid w:val="00015B53"/>
    <w:pPr>
      <w:ind w:firstLine="210"/>
    </w:pPr>
  </w:style>
  <w:style w:type="character" w:customStyle="1" w:styleId="BodyTextFirstIndent2Char">
    <w:name w:val="Body Text First Indent 2 Char"/>
    <w:basedOn w:val="BodyTextIndentChar"/>
    <w:link w:val="BodyTextFirstIndent2"/>
    <w:rsid w:val="00015B53"/>
  </w:style>
  <w:style w:type="paragraph" w:styleId="BodyTextIndent2">
    <w:name w:val="Body Text Indent 2"/>
    <w:basedOn w:val="Normal"/>
    <w:link w:val="BodyTextIndent2Char"/>
    <w:rsid w:val="00015B53"/>
    <w:pPr>
      <w:spacing w:after="120" w:line="480" w:lineRule="auto"/>
      <w:ind w:left="283"/>
    </w:pPr>
  </w:style>
  <w:style w:type="character" w:customStyle="1" w:styleId="BodyTextIndent2Char">
    <w:name w:val="Body Text Indent 2 Char"/>
    <w:basedOn w:val="DefaultParagraphFont"/>
    <w:link w:val="BodyTextIndent2"/>
    <w:rsid w:val="00015B53"/>
  </w:style>
  <w:style w:type="paragraph" w:styleId="BodyTextIndent3">
    <w:name w:val="Body Text Indent 3"/>
    <w:basedOn w:val="Normal"/>
    <w:link w:val="BodyTextIndent3Char"/>
    <w:rsid w:val="00015B53"/>
    <w:pPr>
      <w:spacing w:after="120"/>
      <w:ind w:left="283"/>
    </w:pPr>
    <w:rPr>
      <w:sz w:val="16"/>
      <w:szCs w:val="16"/>
    </w:rPr>
  </w:style>
  <w:style w:type="character" w:customStyle="1" w:styleId="BodyTextIndent3Char">
    <w:name w:val="Body Text Indent 3 Char"/>
    <w:link w:val="BodyTextIndent3"/>
    <w:rsid w:val="00015B53"/>
    <w:rPr>
      <w:sz w:val="16"/>
      <w:szCs w:val="16"/>
    </w:rPr>
  </w:style>
  <w:style w:type="paragraph" w:styleId="Caption">
    <w:name w:val="caption"/>
    <w:basedOn w:val="Normal"/>
    <w:next w:val="Normal"/>
    <w:semiHidden/>
    <w:unhideWhenUsed/>
    <w:qFormat/>
    <w:rsid w:val="00015B53"/>
    <w:rPr>
      <w:b/>
      <w:bCs/>
    </w:rPr>
  </w:style>
  <w:style w:type="paragraph" w:styleId="Closing">
    <w:name w:val="Closing"/>
    <w:basedOn w:val="Normal"/>
    <w:link w:val="ClosingChar"/>
    <w:rsid w:val="00015B53"/>
    <w:pPr>
      <w:ind w:left="4252"/>
    </w:pPr>
  </w:style>
  <w:style w:type="character" w:customStyle="1" w:styleId="ClosingChar">
    <w:name w:val="Closing Char"/>
    <w:basedOn w:val="DefaultParagraphFont"/>
    <w:link w:val="Closing"/>
    <w:rsid w:val="00015B53"/>
  </w:style>
  <w:style w:type="paragraph" w:styleId="CommentText">
    <w:name w:val="annotation text"/>
    <w:basedOn w:val="Normal"/>
    <w:link w:val="CommentTextChar"/>
    <w:rsid w:val="00015B53"/>
  </w:style>
  <w:style w:type="character" w:customStyle="1" w:styleId="CommentTextChar">
    <w:name w:val="Comment Text Char"/>
    <w:basedOn w:val="DefaultParagraphFont"/>
    <w:link w:val="CommentText"/>
    <w:rsid w:val="00015B53"/>
  </w:style>
  <w:style w:type="paragraph" w:styleId="CommentSubject">
    <w:name w:val="annotation subject"/>
    <w:basedOn w:val="CommentText"/>
    <w:next w:val="CommentText"/>
    <w:link w:val="CommentSubjectChar"/>
    <w:rsid w:val="00015B53"/>
    <w:rPr>
      <w:b/>
      <w:bCs/>
    </w:rPr>
  </w:style>
  <w:style w:type="character" w:customStyle="1" w:styleId="CommentSubjectChar">
    <w:name w:val="Comment Subject Char"/>
    <w:link w:val="CommentSubject"/>
    <w:rsid w:val="00015B53"/>
    <w:rPr>
      <w:b/>
      <w:bCs/>
    </w:rPr>
  </w:style>
  <w:style w:type="paragraph" w:styleId="Date">
    <w:name w:val="Date"/>
    <w:basedOn w:val="Normal"/>
    <w:next w:val="Normal"/>
    <w:link w:val="DateChar"/>
    <w:rsid w:val="00015B53"/>
  </w:style>
  <w:style w:type="character" w:customStyle="1" w:styleId="DateChar">
    <w:name w:val="Date Char"/>
    <w:basedOn w:val="DefaultParagraphFont"/>
    <w:link w:val="Date"/>
    <w:rsid w:val="00015B53"/>
  </w:style>
  <w:style w:type="paragraph" w:styleId="DocumentMap">
    <w:name w:val="Document Map"/>
    <w:basedOn w:val="Normal"/>
    <w:link w:val="DocumentMapChar"/>
    <w:rsid w:val="00015B53"/>
    <w:rPr>
      <w:rFonts w:ascii="Segoe UI" w:hAnsi="Segoe UI" w:cs="Segoe UI"/>
      <w:sz w:val="16"/>
      <w:szCs w:val="16"/>
    </w:rPr>
  </w:style>
  <w:style w:type="character" w:customStyle="1" w:styleId="DocumentMapChar">
    <w:name w:val="Document Map Char"/>
    <w:link w:val="DocumentMap"/>
    <w:rsid w:val="00015B53"/>
    <w:rPr>
      <w:rFonts w:ascii="Segoe UI" w:hAnsi="Segoe UI" w:cs="Segoe UI"/>
      <w:sz w:val="16"/>
      <w:szCs w:val="16"/>
    </w:rPr>
  </w:style>
  <w:style w:type="paragraph" w:styleId="E-mailSignature">
    <w:name w:val="E-mail Signature"/>
    <w:basedOn w:val="Normal"/>
    <w:link w:val="E-mailSignatureChar"/>
    <w:rsid w:val="00015B53"/>
  </w:style>
  <w:style w:type="character" w:customStyle="1" w:styleId="E-mailSignatureChar">
    <w:name w:val="E-mail Signature Char"/>
    <w:basedOn w:val="DefaultParagraphFont"/>
    <w:link w:val="E-mailSignature"/>
    <w:rsid w:val="00015B53"/>
  </w:style>
  <w:style w:type="paragraph" w:styleId="EndnoteText">
    <w:name w:val="endnote text"/>
    <w:basedOn w:val="Normal"/>
    <w:link w:val="EndnoteTextChar"/>
    <w:rsid w:val="00015B53"/>
  </w:style>
  <w:style w:type="character" w:customStyle="1" w:styleId="EndnoteTextChar">
    <w:name w:val="Endnote Text Char"/>
    <w:basedOn w:val="DefaultParagraphFont"/>
    <w:link w:val="EndnoteText"/>
    <w:rsid w:val="00015B53"/>
  </w:style>
  <w:style w:type="paragraph" w:styleId="EnvelopeAddress">
    <w:name w:val="envelope address"/>
    <w:basedOn w:val="Normal"/>
    <w:rsid w:val="00015B5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15B53"/>
    <w:rPr>
      <w:rFonts w:ascii="Calibri Light" w:hAnsi="Calibri Light"/>
    </w:rPr>
  </w:style>
  <w:style w:type="paragraph" w:styleId="HTMLAddress">
    <w:name w:val="HTML Address"/>
    <w:basedOn w:val="Normal"/>
    <w:link w:val="HTMLAddressChar"/>
    <w:rsid w:val="00015B53"/>
    <w:rPr>
      <w:i/>
      <w:iCs/>
    </w:rPr>
  </w:style>
  <w:style w:type="character" w:customStyle="1" w:styleId="HTMLAddressChar">
    <w:name w:val="HTML Address Char"/>
    <w:link w:val="HTMLAddress"/>
    <w:rsid w:val="00015B53"/>
    <w:rPr>
      <w:i/>
      <w:iCs/>
    </w:rPr>
  </w:style>
  <w:style w:type="paragraph" w:styleId="HTMLPreformatted">
    <w:name w:val="HTML Preformatted"/>
    <w:basedOn w:val="Normal"/>
    <w:link w:val="HTMLPreformattedChar"/>
    <w:rsid w:val="00015B53"/>
    <w:rPr>
      <w:rFonts w:ascii="Courier New" w:hAnsi="Courier New" w:cs="Courier New"/>
    </w:rPr>
  </w:style>
  <w:style w:type="character" w:customStyle="1" w:styleId="HTMLPreformattedChar">
    <w:name w:val="HTML Preformatted Char"/>
    <w:link w:val="HTMLPreformatted"/>
    <w:rsid w:val="00015B53"/>
    <w:rPr>
      <w:rFonts w:ascii="Courier New" w:hAnsi="Courier New" w:cs="Courier New"/>
    </w:rPr>
  </w:style>
  <w:style w:type="paragraph" w:styleId="Index3">
    <w:name w:val="index 3"/>
    <w:basedOn w:val="Normal"/>
    <w:next w:val="Normal"/>
    <w:rsid w:val="00015B53"/>
    <w:pPr>
      <w:ind w:left="600" w:hanging="200"/>
    </w:pPr>
  </w:style>
  <w:style w:type="paragraph" w:styleId="Index4">
    <w:name w:val="index 4"/>
    <w:basedOn w:val="Normal"/>
    <w:next w:val="Normal"/>
    <w:rsid w:val="00015B53"/>
    <w:pPr>
      <w:ind w:left="800" w:hanging="200"/>
    </w:pPr>
  </w:style>
  <w:style w:type="paragraph" w:styleId="Index5">
    <w:name w:val="index 5"/>
    <w:basedOn w:val="Normal"/>
    <w:next w:val="Normal"/>
    <w:rsid w:val="00015B53"/>
    <w:pPr>
      <w:ind w:left="1000" w:hanging="200"/>
    </w:pPr>
  </w:style>
  <w:style w:type="paragraph" w:styleId="Index6">
    <w:name w:val="index 6"/>
    <w:basedOn w:val="Normal"/>
    <w:next w:val="Normal"/>
    <w:rsid w:val="00015B53"/>
    <w:pPr>
      <w:ind w:left="1200" w:hanging="200"/>
    </w:pPr>
  </w:style>
  <w:style w:type="paragraph" w:styleId="Index7">
    <w:name w:val="index 7"/>
    <w:basedOn w:val="Normal"/>
    <w:next w:val="Normal"/>
    <w:rsid w:val="00015B53"/>
    <w:pPr>
      <w:ind w:left="1400" w:hanging="200"/>
    </w:pPr>
  </w:style>
  <w:style w:type="paragraph" w:styleId="Index8">
    <w:name w:val="index 8"/>
    <w:basedOn w:val="Normal"/>
    <w:next w:val="Normal"/>
    <w:rsid w:val="00015B53"/>
    <w:pPr>
      <w:ind w:left="1600" w:hanging="200"/>
    </w:pPr>
  </w:style>
  <w:style w:type="paragraph" w:styleId="Index9">
    <w:name w:val="index 9"/>
    <w:basedOn w:val="Normal"/>
    <w:next w:val="Normal"/>
    <w:rsid w:val="00015B53"/>
    <w:pPr>
      <w:ind w:left="1800" w:hanging="200"/>
    </w:pPr>
  </w:style>
  <w:style w:type="paragraph" w:styleId="IndexHeading">
    <w:name w:val="index heading"/>
    <w:basedOn w:val="Normal"/>
    <w:next w:val="Index1"/>
    <w:rsid w:val="00015B53"/>
    <w:rPr>
      <w:rFonts w:ascii="Calibri Light" w:hAnsi="Calibri Light"/>
      <w:b/>
      <w:bCs/>
    </w:rPr>
  </w:style>
  <w:style w:type="paragraph" w:styleId="IntenseQuote">
    <w:name w:val="Intense Quote"/>
    <w:basedOn w:val="Normal"/>
    <w:next w:val="Normal"/>
    <w:link w:val="IntenseQuoteChar"/>
    <w:uiPriority w:val="30"/>
    <w:qFormat/>
    <w:rsid w:val="00015B5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15B53"/>
    <w:rPr>
      <w:i/>
      <w:iCs/>
      <w:color w:val="4472C4"/>
    </w:rPr>
  </w:style>
  <w:style w:type="paragraph" w:styleId="ListContinue">
    <w:name w:val="List Continue"/>
    <w:basedOn w:val="Normal"/>
    <w:rsid w:val="00015B53"/>
    <w:pPr>
      <w:spacing w:after="120"/>
      <w:ind w:left="283"/>
      <w:contextualSpacing/>
    </w:pPr>
  </w:style>
  <w:style w:type="paragraph" w:styleId="ListContinue2">
    <w:name w:val="List Continue 2"/>
    <w:basedOn w:val="Normal"/>
    <w:rsid w:val="00015B53"/>
    <w:pPr>
      <w:spacing w:after="120"/>
      <w:ind w:left="566"/>
      <w:contextualSpacing/>
    </w:pPr>
  </w:style>
  <w:style w:type="paragraph" w:styleId="ListContinue3">
    <w:name w:val="List Continue 3"/>
    <w:basedOn w:val="Normal"/>
    <w:rsid w:val="00015B53"/>
    <w:pPr>
      <w:spacing w:after="120"/>
      <w:ind w:left="849"/>
      <w:contextualSpacing/>
    </w:pPr>
  </w:style>
  <w:style w:type="paragraph" w:styleId="ListContinue4">
    <w:name w:val="List Continue 4"/>
    <w:basedOn w:val="Normal"/>
    <w:rsid w:val="00015B53"/>
    <w:pPr>
      <w:spacing w:after="120"/>
      <w:ind w:left="1132"/>
      <w:contextualSpacing/>
    </w:pPr>
  </w:style>
  <w:style w:type="paragraph" w:styleId="ListContinue5">
    <w:name w:val="List Continue 5"/>
    <w:basedOn w:val="Normal"/>
    <w:rsid w:val="00015B53"/>
    <w:pPr>
      <w:spacing w:after="120"/>
      <w:ind w:left="1415"/>
      <w:contextualSpacing/>
    </w:pPr>
  </w:style>
  <w:style w:type="paragraph" w:styleId="ListNumber3">
    <w:name w:val="List Number 3"/>
    <w:basedOn w:val="Normal"/>
    <w:rsid w:val="00015B53"/>
    <w:pPr>
      <w:numPr>
        <w:numId w:val="5"/>
      </w:numPr>
      <w:contextualSpacing/>
    </w:pPr>
  </w:style>
  <w:style w:type="paragraph" w:styleId="ListNumber4">
    <w:name w:val="List Number 4"/>
    <w:basedOn w:val="Normal"/>
    <w:rsid w:val="00015B53"/>
    <w:pPr>
      <w:numPr>
        <w:numId w:val="6"/>
      </w:numPr>
      <w:contextualSpacing/>
    </w:pPr>
  </w:style>
  <w:style w:type="paragraph" w:styleId="ListNumber5">
    <w:name w:val="List Number 5"/>
    <w:basedOn w:val="Normal"/>
    <w:rsid w:val="00015B53"/>
    <w:pPr>
      <w:numPr>
        <w:numId w:val="7"/>
      </w:numPr>
      <w:contextualSpacing/>
    </w:pPr>
  </w:style>
  <w:style w:type="paragraph" w:styleId="ListParagraph">
    <w:name w:val="List Paragraph"/>
    <w:basedOn w:val="Normal"/>
    <w:uiPriority w:val="34"/>
    <w:qFormat/>
    <w:rsid w:val="00015B53"/>
    <w:pPr>
      <w:ind w:left="720"/>
    </w:pPr>
  </w:style>
  <w:style w:type="paragraph" w:styleId="MacroText">
    <w:name w:val="macro"/>
    <w:link w:val="MacroTextChar"/>
    <w:rsid w:val="00015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15B53"/>
    <w:rPr>
      <w:rFonts w:ascii="Courier New" w:hAnsi="Courier New" w:cs="Courier New"/>
    </w:rPr>
  </w:style>
  <w:style w:type="paragraph" w:styleId="MessageHeader">
    <w:name w:val="Message Header"/>
    <w:basedOn w:val="Normal"/>
    <w:link w:val="MessageHeaderChar"/>
    <w:rsid w:val="00015B5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15B53"/>
    <w:rPr>
      <w:rFonts w:ascii="Calibri Light" w:hAnsi="Calibri Light"/>
      <w:sz w:val="24"/>
      <w:szCs w:val="24"/>
      <w:shd w:val="pct20" w:color="auto" w:fill="auto"/>
    </w:rPr>
  </w:style>
  <w:style w:type="paragraph" w:styleId="NoSpacing">
    <w:name w:val="No Spacing"/>
    <w:uiPriority w:val="1"/>
    <w:qFormat/>
    <w:rsid w:val="00015B53"/>
    <w:pPr>
      <w:overflowPunct w:val="0"/>
      <w:autoSpaceDE w:val="0"/>
      <w:autoSpaceDN w:val="0"/>
      <w:adjustRightInd w:val="0"/>
      <w:textAlignment w:val="baseline"/>
    </w:pPr>
  </w:style>
  <w:style w:type="paragraph" w:styleId="NormalWeb">
    <w:name w:val="Normal (Web)"/>
    <w:basedOn w:val="Normal"/>
    <w:rsid w:val="00015B53"/>
    <w:rPr>
      <w:sz w:val="24"/>
      <w:szCs w:val="24"/>
    </w:rPr>
  </w:style>
  <w:style w:type="paragraph" w:styleId="NormalIndent">
    <w:name w:val="Normal Indent"/>
    <w:basedOn w:val="Normal"/>
    <w:rsid w:val="00015B53"/>
    <w:pPr>
      <w:ind w:left="720"/>
    </w:pPr>
  </w:style>
  <w:style w:type="paragraph" w:styleId="NoteHeading">
    <w:name w:val="Note Heading"/>
    <w:basedOn w:val="Normal"/>
    <w:next w:val="Normal"/>
    <w:link w:val="NoteHeadingChar"/>
    <w:rsid w:val="00015B53"/>
  </w:style>
  <w:style w:type="character" w:customStyle="1" w:styleId="NoteHeadingChar">
    <w:name w:val="Note Heading Char"/>
    <w:basedOn w:val="DefaultParagraphFont"/>
    <w:link w:val="NoteHeading"/>
    <w:rsid w:val="00015B53"/>
  </w:style>
  <w:style w:type="paragraph" w:styleId="PlainText">
    <w:name w:val="Plain Text"/>
    <w:basedOn w:val="Normal"/>
    <w:link w:val="PlainTextChar"/>
    <w:rsid w:val="00015B53"/>
    <w:rPr>
      <w:rFonts w:ascii="Courier New" w:hAnsi="Courier New" w:cs="Courier New"/>
    </w:rPr>
  </w:style>
  <w:style w:type="character" w:customStyle="1" w:styleId="PlainTextChar">
    <w:name w:val="Plain Text Char"/>
    <w:link w:val="PlainText"/>
    <w:rsid w:val="00015B53"/>
    <w:rPr>
      <w:rFonts w:ascii="Courier New" w:hAnsi="Courier New" w:cs="Courier New"/>
    </w:rPr>
  </w:style>
  <w:style w:type="paragraph" w:styleId="Quote">
    <w:name w:val="Quote"/>
    <w:basedOn w:val="Normal"/>
    <w:next w:val="Normal"/>
    <w:link w:val="QuoteChar"/>
    <w:uiPriority w:val="29"/>
    <w:qFormat/>
    <w:rsid w:val="00015B53"/>
    <w:pPr>
      <w:spacing w:before="200" w:after="160"/>
      <w:ind w:left="864" w:right="864"/>
      <w:jc w:val="center"/>
    </w:pPr>
    <w:rPr>
      <w:i/>
      <w:iCs/>
      <w:color w:val="404040"/>
    </w:rPr>
  </w:style>
  <w:style w:type="character" w:customStyle="1" w:styleId="QuoteChar">
    <w:name w:val="Quote Char"/>
    <w:link w:val="Quote"/>
    <w:uiPriority w:val="29"/>
    <w:rsid w:val="00015B53"/>
    <w:rPr>
      <w:i/>
      <w:iCs/>
      <w:color w:val="404040"/>
    </w:rPr>
  </w:style>
  <w:style w:type="paragraph" w:styleId="Salutation">
    <w:name w:val="Salutation"/>
    <w:basedOn w:val="Normal"/>
    <w:next w:val="Normal"/>
    <w:link w:val="SalutationChar"/>
    <w:rsid w:val="00015B53"/>
  </w:style>
  <w:style w:type="character" w:customStyle="1" w:styleId="SalutationChar">
    <w:name w:val="Salutation Char"/>
    <w:basedOn w:val="DefaultParagraphFont"/>
    <w:link w:val="Salutation"/>
    <w:rsid w:val="00015B53"/>
  </w:style>
  <w:style w:type="paragraph" w:styleId="Signature">
    <w:name w:val="Signature"/>
    <w:basedOn w:val="Normal"/>
    <w:link w:val="SignatureChar"/>
    <w:rsid w:val="00015B53"/>
    <w:pPr>
      <w:ind w:left="4252"/>
    </w:pPr>
  </w:style>
  <w:style w:type="character" w:customStyle="1" w:styleId="SignatureChar">
    <w:name w:val="Signature Char"/>
    <w:basedOn w:val="DefaultParagraphFont"/>
    <w:link w:val="Signature"/>
    <w:rsid w:val="00015B53"/>
  </w:style>
  <w:style w:type="paragraph" w:styleId="Subtitle">
    <w:name w:val="Subtitle"/>
    <w:basedOn w:val="Normal"/>
    <w:next w:val="Normal"/>
    <w:link w:val="SubtitleChar"/>
    <w:qFormat/>
    <w:rsid w:val="00015B53"/>
    <w:pPr>
      <w:spacing w:after="60"/>
      <w:jc w:val="center"/>
      <w:outlineLvl w:val="1"/>
    </w:pPr>
    <w:rPr>
      <w:rFonts w:ascii="Calibri Light" w:hAnsi="Calibri Light"/>
      <w:sz w:val="24"/>
      <w:szCs w:val="24"/>
    </w:rPr>
  </w:style>
  <w:style w:type="character" w:customStyle="1" w:styleId="SubtitleChar">
    <w:name w:val="Subtitle Char"/>
    <w:link w:val="Subtitle"/>
    <w:rsid w:val="00015B53"/>
    <w:rPr>
      <w:rFonts w:ascii="Calibri Light" w:hAnsi="Calibri Light"/>
      <w:sz w:val="24"/>
      <w:szCs w:val="24"/>
    </w:rPr>
  </w:style>
  <w:style w:type="paragraph" w:styleId="TableofAuthorities">
    <w:name w:val="table of authorities"/>
    <w:basedOn w:val="Normal"/>
    <w:next w:val="Normal"/>
    <w:rsid w:val="00015B53"/>
    <w:pPr>
      <w:ind w:left="200" w:hanging="200"/>
    </w:pPr>
  </w:style>
  <w:style w:type="paragraph" w:styleId="TableofFigures">
    <w:name w:val="table of figures"/>
    <w:basedOn w:val="Normal"/>
    <w:next w:val="Normal"/>
    <w:rsid w:val="00015B53"/>
  </w:style>
  <w:style w:type="paragraph" w:styleId="Title">
    <w:name w:val="Title"/>
    <w:basedOn w:val="Normal"/>
    <w:next w:val="Normal"/>
    <w:link w:val="TitleChar"/>
    <w:qFormat/>
    <w:rsid w:val="00015B5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15B53"/>
    <w:rPr>
      <w:rFonts w:ascii="Calibri Light" w:hAnsi="Calibri Light"/>
      <w:b/>
      <w:bCs/>
      <w:kern w:val="28"/>
      <w:sz w:val="32"/>
      <w:szCs w:val="32"/>
    </w:rPr>
  </w:style>
  <w:style w:type="paragraph" w:styleId="TOAHeading">
    <w:name w:val="toa heading"/>
    <w:basedOn w:val="Normal"/>
    <w:next w:val="Normal"/>
    <w:rsid w:val="00015B5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15B5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llowedHyperlink">
    <w:name w:val="FollowedHyperlink"/>
    <w:rsid w:val="006A4A6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568460929">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846672254">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039016892">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xmlenc-core1/" TargetMode="External"/><Relationship Id="rId18" Type="http://schemas.openxmlformats.org/officeDocument/2006/relationships/image" Target="media/image5.png"/><Relationship Id="rId26" Type="http://schemas.openxmlformats.org/officeDocument/2006/relationships/hyperlink" Target="https://www.3gpp.org/ftp/TSG_RAN/WG5_Test_ex-T1/TTCN/TTCN_CRs/2021/Docs/R5s211359.zip" TargetMode="External"/><Relationship Id="rId39" Type="http://schemas.openxmlformats.org/officeDocument/2006/relationships/hyperlink" Target="https://www.3gpp.org/ftp/TSG_RAN/WG5_Test_ex-T1/TTCN/TTCN_CRs/2021/Docs/R5s211618.zip" TargetMode="External"/><Relationship Id="rId21" Type="http://schemas.openxmlformats.org/officeDocument/2006/relationships/hyperlink" Target="http://www.iana.org/assignments/xml-registry/schema/resource-lists.xsd" TargetMode="External"/><Relationship Id="rId34" Type="http://schemas.openxmlformats.org/officeDocument/2006/relationships/hyperlink" Target="https://www.3gpp.org/ftp/TSG_RAN/WG5_Test_ex-T1/TTCN/TTCN_CRs/2021/Docs/R5s211377.zip" TargetMode="External"/><Relationship Id="rId42" Type="http://schemas.openxmlformats.org/officeDocument/2006/relationships/hyperlink" Target="https://www.3gpp.org/ftp/TSG_RAN/WG5_Test_ex-T1/TTCN/TTCN_CRs/2021/Docs/R5s211621.zip" TargetMode="External"/><Relationship Id="rId47" Type="http://schemas.openxmlformats.org/officeDocument/2006/relationships/hyperlink" Target="https://www.3gpp.org/ftp/TSG_RAN/WG5_Test_ex-T1/TTCN/TTCN_CRs/2021/Docs/R5s211632.zip" TargetMode="External"/><Relationship Id="rId50" Type="http://schemas.openxmlformats.org/officeDocument/2006/relationships/hyperlink" Target="https://www.3gpp.org/ftp/TSG_RAN/WG5_Test_ex-T1/TTCN/TTCN_CRs/2021/Docs/R5s211635.zip" TargetMode="External"/><Relationship Id="rId55" Type="http://schemas.openxmlformats.org/officeDocument/2006/relationships/hyperlink" Target="https://www.3gpp.org/ftp/TSG_RAN/WG5_Test_ex-T1/TTCN/TTCN_CRs/2022/Docs/R5s220133.zip" TargetMode="External"/><Relationship Id="rId63" Type="http://schemas.openxmlformats.org/officeDocument/2006/relationships/hyperlink" Target="https://www.3gpp.org/ftp/TSG_RAN/WG5_Test_ex-T1/TTCN/TTCN_CRs/2022/Docs/R5s220437.zip" TargetMode="External"/><Relationship Id="rId68" Type="http://schemas.openxmlformats.org/officeDocument/2006/relationships/hyperlink" Target="https://www.3gpp.org/ftp/TSG_RAN/WG5_Test_ex-T1/TTCN/TTCN_CRs/2022/Docs/R5s220996.zip" TargetMode="External"/><Relationship Id="rId76" Type="http://schemas.openxmlformats.org/officeDocument/2006/relationships/hyperlink" Target="https://www.3gpp.org/ftp/TSG_RAN/WG5_Test_ex-T1/TTCN/TTCN_CRs/2023/Docs/R5s230192.zip" TargetMode="External"/><Relationship Id="rId84" Type="http://schemas.openxmlformats.org/officeDocument/2006/relationships/hyperlink" Target="https://www.3gpp.org/ftp/TSG_RAN/WG5_Test_ex-T1/TTCN/TTCN_CRs/2024/Docs/R5s240645.zip" TargetMode="External"/><Relationship Id="rId7" Type="http://schemas.openxmlformats.org/officeDocument/2006/relationships/endnotes" Target="endnotes.xml"/><Relationship Id="rId71" Type="http://schemas.openxmlformats.org/officeDocument/2006/relationships/hyperlink" Target="https://www.3gpp.org/ftp/TSG_RAN/WG5_Test_ex-T1/TTCN/TTCN_CRs/2022/Docs/R5s221284.zip" TargetMode="External"/><Relationship Id="rId2" Type="http://schemas.openxmlformats.org/officeDocument/2006/relationships/numbering" Target="numbering.xml"/><Relationship Id="rId16" Type="http://schemas.openxmlformats.org/officeDocument/2006/relationships/image" Target="media/image3.png"/><Relationship Id="rId29" Type="http://schemas.openxmlformats.org/officeDocument/2006/relationships/hyperlink" Target="https://www.3gpp.org/ftp/TSG_RAN/WG5_Test_ex-T1/TTCN/TTCN_CRs/2021/Docs/R5s211365.zip" TargetMode="External"/><Relationship Id="rId11" Type="http://schemas.openxmlformats.org/officeDocument/2006/relationships/hyperlink" Target="https://www.w3.org/TR/xmlenc-core1/" TargetMode="External"/><Relationship Id="rId24" Type="http://schemas.openxmlformats.org/officeDocument/2006/relationships/hyperlink" Target="https://www.3gpp.org/ftp/TSG_RAN/WG5_Test_ex-T1/TTCN/TTCN_CRs/2021/Docs/R5s210899.zip" TargetMode="External"/><Relationship Id="rId32" Type="http://schemas.openxmlformats.org/officeDocument/2006/relationships/hyperlink" Target="https://www.3gpp.org/ftp/TSG_RAN/WG5_Test_ex-T1/TTCN/TTCN_CRs/2021/Docs/R5s211371.zip" TargetMode="External"/><Relationship Id="rId37" Type="http://schemas.openxmlformats.org/officeDocument/2006/relationships/hyperlink" Target="https://www.3gpp.org/ftp/TSG_RAN/WG5_Test_ex-T1/TTCN/TTCN_CRs/2021/Docs/R5s211469.zip" TargetMode="External"/><Relationship Id="rId40" Type="http://schemas.openxmlformats.org/officeDocument/2006/relationships/hyperlink" Target="https://www.3gpp.org/ftp/TSG_RAN/WG5_Test_ex-T1/TTCN/TTCN_CRs/2021/Docs/R5s211619.zip" TargetMode="External"/><Relationship Id="rId45" Type="http://schemas.openxmlformats.org/officeDocument/2006/relationships/hyperlink" Target="https://www.3gpp.org/ftp/TSG_RAN/WG5_Test_ex-T1/TTCN/TTCN_CRs/2021/Docs/R5s211630.zip" TargetMode="External"/><Relationship Id="rId53" Type="http://schemas.openxmlformats.org/officeDocument/2006/relationships/hyperlink" Target="https://www.3gpp.org/ftp/TSG_RAN/WG5_Test_ex-T1/TTCN/TTCN_CRs/2022/Docs/R5s220129.zip" TargetMode="External"/><Relationship Id="rId58" Type="http://schemas.openxmlformats.org/officeDocument/2006/relationships/hyperlink" Target="https://www.3gpp.org/ftp/TSG_RAN/WG5_Test_ex-T1/TTCN/TTCN_CRs/2022/Docs/R5s220139.zip" TargetMode="External"/><Relationship Id="rId66" Type="http://schemas.openxmlformats.org/officeDocument/2006/relationships/hyperlink" Target="https://www.3gpp.org/ftp/TSG_RAN/WG5_Test_ex-T1/TTCN/TTCN_CRs/2022/Docs/R5s220992.zip" TargetMode="External"/><Relationship Id="rId74" Type="http://schemas.openxmlformats.org/officeDocument/2006/relationships/hyperlink" Target="https://www.3gpp.org/ftp/TSG_RAN/WG5_Test_ex-T1/TTCN/TTCN_CRs/2022/Docs/R5s221361.zip" TargetMode="External"/><Relationship Id="rId79" Type="http://schemas.openxmlformats.org/officeDocument/2006/relationships/hyperlink" Target="https://www.3gpp.org/ftp/TSG_RAN/WG5_Test_ex-T1/TTCN/TTCN_CRs/2024/Docs/R5s240360.zip"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3gpp.org/ftp/TSG_RAN/WG5_Test_ex-T1/TTCN/TTCN_CRs/2022/Docs/R5s220344.zip" TargetMode="External"/><Relationship Id="rId82" Type="http://schemas.openxmlformats.org/officeDocument/2006/relationships/hyperlink" Target="https://www.3gpp.org/ftp/TSG_RAN/WG5_Test_ex-T1/TTCN/TTCN_CRs/2024/Docs/R5s240535.zip"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779.zip" TargetMode="External"/><Relationship Id="rId27" Type="http://schemas.openxmlformats.org/officeDocument/2006/relationships/hyperlink" Target="https://www.3gpp.org/ftp/TSG_RAN/WG5_Test_ex-T1/TTCN/TTCN_CRs/2021/Docs/R5s211361.zip" TargetMode="External"/><Relationship Id="rId30" Type="http://schemas.openxmlformats.org/officeDocument/2006/relationships/hyperlink" Target="https://www.3gpp.org/ftp/TSG_RAN/WG5_Test_ex-T1/TTCN/TTCN_CRs/2021/Docs/R5s211367.zip" TargetMode="External"/><Relationship Id="rId35" Type="http://schemas.openxmlformats.org/officeDocument/2006/relationships/hyperlink" Target="https://www.3gpp.org/ftp/TSG_RAN/WG5_Test_ex-T1/TTCN/TTCN_CRs/2021/Docs/R5s211381.zip" TargetMode="External"/><Relationship Id="rId43" Type="http://schemas.openxmlformats.org/officeDocument/2006/relationships/hyperlink" Target="https://www.3gpp.org/ftp/TSG_RAN/WG5_Test_ex-T1/TTCN/TTCN_CRs/2021/Docs/R5s211628.zip" TargetMode="External"/><Relationship Id="rId48" Type="http://schemas.openxmlformats.org/officeDocument/2006/relationships/hyperlink" Target="https://www.3gpp.org/ftp/TSG_RAN/WG5_Test_ex-T1/TTCN/TTCN_CRs/2021/Docs/R5s211633.zip" TargetMode="External"/><Relationship Id="rId56" Type="http://schemas.openxmlformats.org/officeDocument/2006/relationships/hyperlink" Target="https://www.3gpp.org/ftp/TSG_RAN/WG5_Test_ex-T1/TTCN/TTCN_CRs/2022/Docs/R5s220135.zip" TargetMode="External"/><Relationship Id="rId64" Type="http://schemas.openxmlformats.org/officeDocument/2006/relationships/hyperlink" Target="https://www.3gpp.org/ftp/TSG_RAN/WG5_Test_ex-T1/TTCN/TTCN_CRs/2022/Docs/R5s220559.zip" TargetMode="External"/><Relationship Id="rId69" Type="http://schemas.openxmlformats.org/officeDocument/2006/relationships/hyperlink" Target="https://www.3gpp.org/ftp/TSG_RAN/WG5_Test_ex-T1/TTCN/TTCN_CRs/2022/Docs/R5s221072.zip" TargetMode="External"/><Relationship Id="rId77" Type="http://schemas.openxmlformats.org/officeDocument/2006/relationships/hyperlink" Target="https://www.3gpp.org/ftp/TSG_RAN/WG5_Test_ex-T1/TTCN/TTCN_CRs/2024/Docs/R5s240279.zip" TargetMode="External"/><Relationship Id="rId8" Type="http://schemas.openxmlformats.org/officeDocument/2006/relationships/image" Target="media/image1.emf"/><Relationship Id="rId51" Type="http://schemas.openxmlformats.org/officeDocument/2006/relationships/hyperlink" Target="https://www.3gpp.org/ftp/TSG_RAN/WG5_Test_ex-T1/TTCN/TTCN_CRs/2021/Docs/R5s211688.zip" TargetMode="External"/><Relationship Id="rId72" Type="http://schemas.openxmlformats.org/officeDocument/2006/relationships/hyperlink" Target="https://www.3gpp.org/ftp/TSG_RAN/WG5_Test_ex-T1/TTCN/TTCN_CRs/2022/Docs/R5s221285.zip" TargetMode="External"/><Relationship Id="rId80" Type="http://schemas.openxmlformats.org/officeDocument/2006/relationships/hyperlink" Target="https://www.3gpp.org/ftp/TSG_RAN/WG5_Test_ex-T1/TTCN/TTCN_CRs/2024/Docs/R5s240420.zip" TargetMode="External"/><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w3.org/TR/xmldsig-core/" TargetMode="External"/><Relationship Id="rId17" Type="http://schemas.openxmlformats.org/officeDocument/2006/relationships/image" Target="media/image4.png"/><Relationship Id="rId25" Type="http://schemas.openxmlformats.org/officeDocument/2006/relationships/hyperlink" Target="https://www.3gpp.org/ftp/TSG_RAN/WG5_Test_ex-T1/TTCN/TTCN_CRs/2021/Docs/R5s211178.zip" TargetMode="External"/><Relationship Id="rId33" Type="http://schemas.openxmlformats.org/officeDocument/2006/relationships/hyperlink" Target="https://www.3gpp.org/ftp/TSG_RAN/WG5_Test_ex-T1/TTCN/TTCN_CRs/2021/Docs/R5s211373.zip" TargetMode="External"/><Relationship Id="rId38" Type="http://schemas.openxmlformats.org/officeDocument/2006/relationships/hyperlink" Target="https://www.3gpp.org/ftp/TSG_RAN/WG5_Test_ex-T1/TTCN/TTCN_CRs/2021/Docs/R5s211617.zip" TargetMode="External"/><Relationship Id="rId46" Type="http://schemas.openxmlformats.org/officeDocument/2006/relationships/hyperlink" Target="https://www.3gpp.org/ftp/TSG_RAN/WG5_Test_ex-T1/TTCN/TTCN_CRs/2021/Docs/R5s211631.zip" TargetMode="External"/><Relationship Id="rId59" Type="http://schemas.openxmlformats.org/officeDocument/2006/relationships/hyperlink" Target="https://www.3gpp.org/ftp/TSG_RAN/WG5_Test_ex-T1/TTCN/TTCN_CRs/2022/Docs/R5s220141.zip" TargetMode="External"/><Relationship Id="rId67" Type="http://schemas.openxmlformats.org/officeDocument/2006/relationships/hyperlink" Target="https://www.3gpp.org/ftp/TSG_RAN/WG5_Test_ex-T1/TTCN/TTCN_CRs/2022/Docs/R5s220994.zip" TargetMode="External"/><Relationship Id="rId20" Type="http://schemas.openxmlformats.org/officeDocument/2006/relationships/hyperlink" Target="https://www.w3.org/TR/xmlenc-core1/" TargetMode="External"/><Relationship Id="rId41" Type="http://schemas.openxmlformats.org/officeDocument/2006/relationships/hyperlink" Target="https://www.3gpp.org/ftp/TSG_RAN/WG5_Test_ex-T1/TTCN/TTCN_CRs/2021/Docs/R5s211620.zip" TargetMode="External"/><Relationship Id="rId54" Type="http://schemas.openxmlformats.org/officeDocument/2006/relationships/hyperlink" Target="https://www.3gpp.org/ftp/TSG_RAN/WG5_Test_ex-T1/TTCN/TTCN_CRs/2022/Docs/R5s220131.zip" TargetMode="External"/><Relationship Id="rId62" Type="http://schemas.openxmlformats.org/officeDocument/2006/relationships/hyperlink" Target="https://www.3gpp.org/ftp/TSG_RAN/WG5_Test_ex-T1/TTCN/TTCN_CRs/2022/Docs/R5s220346.zip" TargetMode="External"/><Relationship Id="rId70" Type="http://schemas.openxmlformats.org/officeDocument/2006/relationships/hyperlink" Target="https://www.3gpp.org/ftp/TSG_RAN/WG5_Test_ex-T1/TTCN/TTCN_CRs/2022/Docs/R5s221283.zip" TargetMode="External"/><Relationship Id="rId75" Type="http://schemas.openxmlformats.org/officeDocument/2006/relationships/hyperlink" Target="https://www.3gpp.org/ftp/TSG_RAN/WG5_Test_ex-T1/TTCN/TTCN_CRs/2022/Docs/R5s221241.zip" TargetMode="External"/><Relationship Id="rId83" Type="http://schemas.openxmlformats.org/officeDocument/2006/relationships/hyperlink" Target="https://www.3gpp.org/ftp/TSG_RAN/WG5_Test_ex-T1/TTCN/TTCN_CRs/2024/Docs/R5s24064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www.w3.org/TR/xmldsig-core/" TargetMode="External"/><Relationship Id="rId23" Type="http://schemas.openxmlformats.org/officeDocument/2006/relationships/hyperlink" Target="https://www.3gpp.org/ftp/TSG_RAN/WG5_Test_ex-T1/TTCN/TTCN_CRs/2021/Docs/R5s210897.zip" TargetMode="External"/><Relationship Id="rId28" Type="http://schemas.openxmlformats.org/officeDocument/2006/relationships/hyperlink" Target="https://www.3gpp.org/ftp/TSG_RAN/WG5_Test_ex-T1/TTCN/TTCN_CRs/2021/Docs/R5s211363.zip" TargetMode="External"/><Relationship Id="rId36" Type="http://schemas.openxmlformats.org/officeDocument/2006/relationships/hyperlink" Target="https://www.3gpp.org/ftp/TSG_RAN/WG5_Test_ex-T1/TTCN/TTCN_CRs/2021/Docs/R5s211463.zip" TargetMode="External"/><Relationship Id="rId49" Type="http://schemas.openxmlformats.org/officeDocument/2006/relationships/hyperlink" Target="https://www.3gpp.org/ftp/TSG_RAN/WG5_Test_ex-T1/TTCN/TTCN_CRs/2021/Docs/R5s211634.zip" TargetMode="External"/><Relationship Id="rId57" Type="http://schemas.openxmlformats.org/officeDocument/2006/relationships/hyperlink" Target="https://www.3gpp.org/ftp/TSG_RAN/WG5_Test_ex-T1/TTCN/TTCN_CRs/2022/Docs/R5s220137.zip" TargetMode="External"/><Relationship Id="rId10" Type="http://schemas.openxmlformats.org/officeDocument/2006/relationships/image" Target="media/image2.png"/><Relationship Id="rId31" Type="http://schemas.openxmlformats.org/officeDocument/2006/relationships/hyperlink" Target="https://www.3gpp.org/ftp/TSG_RAN/WG5_Test_ex-T1/TTCN/TTCN_CRs/2021/Docs/R5s211369.zip" TargetMode="External"/><Relationship Id="rId44" Type="http://schemas.openxmlformats.org/officeDocument/2006/relationships/hyperlink" Target="https://www.3gpp.org/ftp/TSG_RAN/WG5_Test_ex-T1/TTCN/TTCN_CRs/2021/Docs/R5s211629.zip" TargetMode="External"/><Relationship Id="rId52" Type="http://schemas.openxmlformats.org/officeDocument/2006/relationships/hyperlink" Target="https://www.3gpp.org/ftp/TSG_RAN/WG5_Test_ex-T1/TTCN/TTCN_CRs/2021/Docs/R5s211695.zip" TargetMode="External"/><Relationship Id="rId60" Type="http://schemas.openxmlformats.org/officeDocument/2006/relationships/hyperlink" Target="https://www.3gpp.org/ftp/TSG_RAN/WG5_Test_ex-T1/TTCN/TTCN_CRs/2022/Docs/R5s220143.zip" TargetMode="External"/><Relationship Id="rId65" Type="http://schemas.openxmlformats.org/officeDocument/2006/relationships/hyperlink" Target="https://www.3gpp.org/ftp/TSG_RAN/WG5_Test_ex-T1/TTCN/TTCN_CRs/2022/Docs/R5s220869.zip" TargetMode="External"/><Relationship Id="rId73" Type="http://schemas.openxmlformats.org/officeDocument/2006/relationships/hyperlink" Target="https://www.3gpp.org/ftp/TSG_RAN/WG5_Test_ex-T1/TTCN/TTCN_CRs/2022/Docs/R5s221286.zip" TargetMode="External"/><Relationship Id="rId78" Type="http://schemas.openxmlformats.org/officeDocument/2006/relationships/hyperlink" Target="https://www.3gpp.org/ftp/TSG_RAN/WG5_Test_ex-T1/TTCN/TTCN_CRs/2024/Docs/R5s240332.zip" TargetMode="External"/><Relationship Id="rId81" Type="http://schemas.openxmlformats.org/officeDocument/2006/relationships/hyperlink" Target="https://www.3gpp.org/ftp/TSG_RAN/WG5_Test_ex-T1/TTCN/TTCN_CRs/2024/Docs/R5s240492.zip" TargetMode="External"/><Relationship Id="rId86"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65</Pages>
  <Words>18981</Words>
  <Characters>108195</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126923</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7834</cp:lastModifiedBy>
  <cp:revision>11</cp:revision>
  <dcterms:created xsi:type="dcterms:W3CDTF">2024-09-22T16:30:00Z</dcterms:created>
  <dcterms:modified xsi:type="dcterms:W3CDTF">2025-01-14T19:47:00Z</dcterms:modified>
</cp:coreProperties>
</file>