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4891F" w14:textId="25F503B1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C31E86">
        <w:rPr>
          <w:noProof w:val="0"/>
        </w:rPr>
        <w:t>6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E5491">
        <w:rPr>
          <w:noProof w:val="0"/>
          <w:sz w:val="32"/>
        </w:rPr>
        <w:t>4</w:t>
      </w:r>
      <w:r w:rsidR="002E3052" w:rsidRPr="00724212">
        <w:rPr>
          <w:noProof w:val="0"/>
          <w:sz w:val="32"/>
        </w:rPr>
        <w:t>-</w:t>
      </w:r>
      <w:r w:rsidR="00C31E86">
        <w:rPr>
          <w:noProof w:val="0"/>
          <w:sz w:val="32"/>
        </w:rPr>
        <w:t>12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798389384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741E2A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E5491">
        <w:rPr>
          <w:sz w:val="18"/>
        </w:rPr>
        <w:t>4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460579D8" w14:textId="77777777" w:rsidR="00475E8B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75E8B">
        <w:rPr>
          <w:noProof/>
        </w:rPr>
        <w:t>Foreword</w:t>
      </w:r>
      <w:r w:rsidR="00475E8B">
        <w:rPr>
          <w:noProof/>
        </w:rPr>
        <w:tab/>
        <w:t>15</w:t>
      </w:r>
    </w:p>
    <w:p w14:paraId="5B203F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3FE14B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50B307C9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7F3E88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1D0798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477525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4391B7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4DDFA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175DCBF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0466122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5AD42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18E549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2F3FB3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9E705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EC567F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26329539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7D9376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1D38376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10B209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192F4E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46E43B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3CDDC2B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228462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4BCDC31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2FC1DA3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3ADD44C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55A537A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3E53D61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3148BF1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ED8B36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6A6801A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315936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5DC4C7C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1313D0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8FF8C5D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3EB89C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B5AEC7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7A2DAA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4FB8F3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01B11AC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025C0A5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004CC1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7315CF0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26B4722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738CDD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7E07FD4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138B8A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6B5E21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1542D48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3FDFA4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01AEB10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25C9527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376CCC8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63EE9A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5398C4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26A822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1B3D17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11C8A36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93213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257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45622FB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62CE3B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1CD169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28D866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10D02E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1D96E70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29275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62D833B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1B44C2E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37F6067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7461CD7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713C20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7C06FC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330ECDC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59F9C9A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5EBABF0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3D3F26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AB3828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13A3C3C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0C9A3C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13FD9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034D12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3EC50AD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283DAA4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60BA64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69A59C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116961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12D23CE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2677D3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5DF5A33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3383EA9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66CBB31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2FA26C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5272B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4AB32E4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57037F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3C4ED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3855C5C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4D90BC2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49011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5FFC8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20C4D04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39780B6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4D5ABB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2CD7D6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6F562E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58440C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45A9C0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1C4107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05DAF8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3C69FC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491A29B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0BBFC5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5717CF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47866E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0B51768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4F3C3C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54F873E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5A836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7D4F8D7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6FF40B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0079F4A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1AAE8F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74B7CD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4A4EE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500FC9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08B451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8B34A6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6139B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7D2789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70C4A3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42BAE6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1738B22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7516C57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5A2AE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02462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6B4B1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9B77FE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4FB2DC1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1BB265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E7F9D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4F6902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0A864ED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5D8B990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4F7A4BE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21BDC2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07D2882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32BD93F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DE217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55B6740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538ED2E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293D49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2F2DF13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108C5E1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74037E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450AEB5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4EF449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0CAC9B6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54D2EAD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3A879F2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7FF0A63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4E25045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7D2443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733924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724384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234BCA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2D9CCD9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38880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56C171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56382D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4442D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53F56E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09A5B9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5D6AE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07FE4A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416E3CD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3D20B2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2A74C9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5D57CE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0CABDC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383073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35C6590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5523BC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0ECB4F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28BA984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19708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0CBF6C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26B4354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6A6C35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5450AB0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35BF4A0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06888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3DEC69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3187651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323E6B9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1FB15A5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71E38C1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4181B84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2886592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4515ED5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753F6F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1DA6AC7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1E3244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97E31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492B50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1DB573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5512EB5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1DC20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04D60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21137C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0398E0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1AEE261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3D38945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E9F2F0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7BDC4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4BD9791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71071B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38A8AE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3A3C86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F0D2A5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771D1A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329BE4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218F666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55855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8D073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FFA726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7604AA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2C1A11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7F1B8C6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5EE5B39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2D278A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10BCB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035003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1C83161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BF2AD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7EC20C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18B227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05994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6411EB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035003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1E7F248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EA83AE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66E8D2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CE0CB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26EE940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29B1B14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20EAB76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6789B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29F4F22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B3C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52B52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70FB5A0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75B98A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69FE31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57BC325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9E40F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6D323C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3B4B70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8250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1F22DDB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17A12E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1D6F3C8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4F72B2A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7E3DA5A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1E09262E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600A67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0A3E4E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134D522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190</w:t>
      </w:r>
    </w:p>
    <w:p w14:paraId="18559F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27C18E0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47718F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A9686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2BAC3B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097948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193</w:t>
      </w:r>
    </w:p>
    <w:p w14:paraId="0CD24C9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7AD06AA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194</w:t>
      </w:r>
    </w:p>
    <w:p w14:paraId="2898A5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194</w:t>
      </w:r>
    </w:p>
    <w:p w14:paraId="030913D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0E4A2B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4E6AB09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6E05560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5DC1A4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68BE92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7218A8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3712A9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620EF21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726A77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797B5C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A91EC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4F0DBB8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5CE0666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27C5BC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67E5618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65DBD9A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3E39B2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467F333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18DC14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4E087E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36F64DB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220FBF3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51269B9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512C7D3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32CCCD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75F36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158FE1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4BDA4F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204</w:t>
      </w:r>
    </w:p>
    <w:p w14:paraId="111A9A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204</w:t>
      </w:r>
    </w:p>
    <w:p w14:paraId="44AACCB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205</w:t>
      </w:r>
    </w:p>
    <w:p w14:paraId="677C1AC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205</w:t>
      </w:r>
    </w:p>
    <w:p w14:paraId="1F1B90F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205</w:t>
      </w:r>
    </w:p>
    <w:p w14:paraId="7F9543A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205</w:t>
      </w:r>
    </w:p>
    <w:p w14:paraId="1C5205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210</w:t>
      </w:r>
    </w:p>
    <w:p w14:paraId="11AC24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210</w:t>
      </w:r>
    </w:p>
    <w:p w14:paraId="13FA7B2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215</w:t>
      </w:r>
    </w:p>
    <w:p w14:paraId="0B52D8A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219</w:t>
      </w:r>
    </w:p>
    <w:p w14:paraId="044DC6C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219</w:t>
      </w:r>
    </w:p>
    <w:p w14:paraId="36CF607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219</w:t>
      </w:r>
    </w:p>
    <w:p w14:paraId="4CB37F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220</w:t>
      </w:r>
    </w:p>
    <w:p w14:paraId="1D332B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221</w:t>
      </w:r>
    </w:p>
    <w:p w14:paraId="4F2292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221</w:t>
      </w:r>
    </w:p>
    <w:p w14:paraId="7C4D085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224</w:t>
      </w:r>
    </w:p>
    <w:p w14:paraId="3245608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2A94BEA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225</w:t>
      </w:r>
    </w:p>
    <w:p w14:paraId="2762316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225</w:t>
      </w:r>
    </w:p>
    <w:p w14:paraId="7D0E33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226</w:t>
      </w:r>
    </w:p>
    <w:p w14:paraId="24D9C13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226</w:t>
      </w:r>
    </w:p>
    <w:p w14:paraId="50D6120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228</w:t>
      </w:r>
    </w:p>
    <w:p w14:paraId="3F7F69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228</w:t>
      </w:r>
    </w:p>
    <w:p w14:paraId="1611227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230</w:t>
      </w:r>
    </w:p>
    <w:p w14:paraId="2A64F59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7E2F90E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231</w:t>
      </w:r>
    </w:p>
    <w:p w14:paraId="01D7CE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231</w:t>
      </w:r>
    </w:p>
    <w:p w14:paraId="4F26893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146BA40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08195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232</w:t>
      </w:r>
    </w:p>
    <w:p w14:paraId="06414B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11F3A3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233</w:t>
      </w:r>
    </w:p>
    <w:p w14:paraId="4ACC480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233</w:t>
      </w:r>
    </w:p>
    <w:p w14:paraId="19F4E0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234</w:t>
      </w:r>
    </w:p>
    <w:p w14:paraId="6245955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227F13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235</w:t>
      </w:r>
    </w:p>
    <w:p w14:paraId="001381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235</w:t>
      </w:r>
    </w:p>
    <w:p w14:paraId="075B1AB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236</w:t>
      </w:r>
    </w:p>
    <w:p w14:paraId="4D1D69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237</w:t>
      </w:r>
    </w:p>
    <w:p w14:paraId="7C776E7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0CD66A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237</w:t>
      </w:r>
    </w:p>
    <w:p w14:paraId="18BDE0A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475FD5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237</w:t>
      </w:r>
    </w:p>
    <w:p w14:paraId="429D24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237</w:t>
      </w:r>
    </w:p>
    <w:p w14:paraId="219E928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237</w:t>
      </w:r>
    </w:p>
    <w:p w14:paraId="5B683D9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239</w:t>
      </w:r>
    </w:p>
    <w:p w14:paraId="491020C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239</w:t>
      </w:r>
    </w:p>
    <w:p w14:paraId="0AC53D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239</w:t>
      </w:r>
    </w:p>
    <w:p w14:paraId="4BD4D9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240</w:t>
      </w:r>
    </w:p>
    <w:p w14:paraId="3F9B607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46D1A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240</w:t>
      </w:r>
    </w:p>
    <w:p w14:paraId="74BB6BA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240</w:t>
      </w:r>
    </w:p>
    <w:p w14:paraId="551D66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240</w:t>
      </w:r>
    </w:p>
    <w:p w14:paraId="63EEE9D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5F8CD3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241</w:t>
      </w:r>
    </w:p>
    <w:p w14:paraId="38A1DBD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347B4C8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241</w:t>
      </w:r>
    </w:p>
    <w:p w14:paraId="7932A7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241</w:t>
      </w:r>
    </w:p>
    <w:p w14:paraId="274A6A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242</w:t>
      </w:r>
    </w:p>
    <w:p w14:paraId="6CD55B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5035B12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243</w:t>
      </w:r>
    </w:p>
    <w:p w14:paraId="36D9F56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62A8D1F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243</w:t>
      </w:r>
    </w:p>
    <w:p w14:paraId="018B4D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5826AC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243</w:t>
      </w:r>
    </w:p>
    <w:p w14:paraId="5EBB9E1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243</w:t>
      </w:r>
    </w:p>
    <w:p w14:paraId="5EAD19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245</w:t>
      </w:r>
    </w:p>
    <w:p w14:paraId="31B047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245</w:t>
      </w:r>
    </w:p>
    <w:p w14:paraId="52C289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245</w:t>
      </w:r>
    </w:p>
    <w:p w14:paraId="0C28DD9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245</w:t>
      </w:r>
    </w:p>
    <w:p w14:paraId="16C983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247</w:t>
      </w:r>
    </w:p>
    <w:p w14:paraId="4BBD44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248</w:t>
      </w:r>
    </w:p>
    <w:p w14:paraId="36FBE3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248</w:t>
      </w:r>
    </w:p>
    <w:p w14:paraId="7859AF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249</w:t>
      </w:r>
    </w:p>
    <w:p w14:paraId="23B62FA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249</w:t>
      </w:r>
    </w:p>
    <w:p w14:paraId="1F5015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250</w:t>
      </w:r>
    </w:p>
    <w:p w14:paraId="5E4F1F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250</w:t>
      </w:r>
    </w:p>
    <w:p w14:paraId="1C7EA9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250</w:t>
      </w:r>
    </w:p>
    <w:p w14:paraId="42275D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250</w:t>
      </w:r>
    </w:p>
    <w:p w14:paraId="7B3881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251</w:t>
      </w:r>
    </w:p>
    <w:p w14:paraId="41BDC6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251</w:t>
      </w:r>
    </w:p>
    <w:p w14:paraId="2873C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251</w:t>
      </w:r>
    </w:p>
    <w:p w14:paraId="7C6DC75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251</w:t>
      </w:r>
    </w:p>
    <w:p w14:paraId="1A8686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251</w:t>
      </w:r>
    </w:p>
    <w:p w14:paraId="35F48A8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252</w:t>
      </w:r>
    </w:p>
    <w:p w14:paraId="0172F38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255</w:t>
      </w:r>
    </w:p>
    <w:p w14:paraId="31F5220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256</w:t>
      </w:r>
    </w:p>
    <w:p w14:paraId="2427A29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257</w:t>
      </w:r>
    </w:p>
    <w:p w14:paraId="1F96433B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259</w:t>
      </w:r>
    </w:p>
    <w:p w14:paraId="629DF6A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259</w:t>
      </w:r>
    </w:p>
    <w:p w14:paraId="610B458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259</w:t>
      </w:r>
    </w:p>
    <w:p w14:paraId="087850A0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282</w:t>
      </w:r>
    </w:p>
    <w:p w14:paraId="0AB9BD2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29A4F6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282</w:t>
      </w:r>
    </w:p>
    <w:p w14:paraId="44E4A17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283</w:t>
      </w:r>
    </w:p>
    <w:p w14:paraId="12125E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283</w:t>
      </w:r>
    </w:p>
    <w:p w14:paraId="65BC033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D4032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892B5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284</w:t>
      </w:r>
    </w:p>
    <w:p w14:paraId="4151339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284</w:t>
      </w:r>
    </w:p>
    <w:p w14:paraId="63346F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284</w:t>
      </w:r>
    </w:p>
    <w:p w14:paraId="6DA3D7C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284</w:t>
      </w:r>
    </w:p>
    <w:p w14:paraId="4199E10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285</w:t>
      </w:r>
    </w:p>
    <w:p w14:paraId="475BC8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285</w:t>
      </w:r>
    </w:p>
    <w:p w14:paraId="2721FE9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285</w:t>
      </w:r>
    </w:p>
    <w:p w14:paraId="5E317F4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285</w:t>
      </w:r>
    </w:p>
    <w:p w14:paraId="2BEDF5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285</w:t>
      </w:r>
    </w:p>
    <w:p w14:paraId="62E98C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286</w:t>
      </w:r>
    </w:p>
    <w:p w14:paraId="34BF12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286</w:t>
      </w:r>
    </w:p>
    <w:p w14:paraId="214578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287</w:t>
      </w:r>
    </w:p>
    <w:p w14:paraId="0135F3C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287</w:t>
      </w:r>
    </w:p>
    <w:p w14:paraId="0DD6029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287</w:t>
      </w:r>
    </w:p>
    <w:p w14:paraId="662D56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288</w:t>
      </w:r>
    </w:p>
    <w:p w14:paraId="7457CD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288</w:t>
      </w:r>
    </w:p>
    <w:p w14:paraId="6775513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288</w:t>
      </w:r>
    </w:p>
    <w:p w14:paraId="1AB9B7C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290</w:t>
      </w:r>
    </w:p>
    <w:p w14:paraId="61CBE60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290</w:t>
      </w:r>
    </w:p>
    <w:p w14:paraId="6644256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291</w:t>
      </w:r>
    </w:p>
    <w:p w14:paraId="5F5BED95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294</w:t>
      </w:r>
    </w:p>
    <w:p w14:paraId="64B64F0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294</w:t>
      </w:r>
    </w:p>
    <w:p w14:paraId="4103DBC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294</w:t>
      </w:r>
    </w:p>
    <w:p w14:paraId="4C1409C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303</w:t>
      </w:r>
    </w:p>
    <w:p w14:paraId="37C8345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307</w:t>
      </w:r>
    </w:p>
    <w:p w14:paraId="168CE3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307</w:t>
      </w:r>
    </w:p>
    <w:p w14:paraId="35EE02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311</w:t>
      </w:r>
    </w:p>
    <w:p w14:paraId="06E2872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312</w:t>
      </w:r>
    </w:p>
    <w:p w14:paraId="3B677B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313</w:t>
      </w:r>
    </w:p>
    <w:p w14:paraId="0BF7989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316</w:t>
      </w:r>
    </w:p>
    <w:p w14:paraId="34A47F1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318</w:t>
      </w:r>
    </w:p>
    <w:p w14:paraId="25AD5B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318</w:t>
      </w:r>
    </w:p>
    <w:p w14:paraId="06914B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325</w:t>
      </w:r>
    </w:p>
    <w:p w14:paraId="0F08B8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330</w:t>
      </w:r>
    </w:p>
    <w:p w14:paraId="5CA3564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335</w:t>
      </w:r>
    </w:p>
    <w:p w14:paraId="013240D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335</w:t>
      </w:r>
    </w:p>
    <w:p w14:paraId="7FEEE19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337</w:t>
      </w:r>
    </w:p>
    <w:p w14:paraId="0A50EAA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338</w:t>
      </w:r>
    </w:p>
    <w:p w14:paraId="5D4789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339</w:t>
      </w:r>
    </w:p>
    <w:p w14:paraId="1C8205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342</w:t>
      </w:r>
    </w:p>
    <w:p w14:paraId="432C6EB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342</w:t>
      </w:r>
    </w:p>
    <w:p w14:paraId="1A9F1D1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343</w:t>
      </w:r>
    </w:p>
    <w:p w14:paraId="652CF72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343</w:t>
      </w:r>
    </w:p>
    <w:p w14:paraId="0912FC5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345</w:t>
      </w:r>
    </w:p>
    <w:p w14:paraId="3867A0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346</w:t>
      </w:r>
    </w:p>
    <w:p w14:paraId="7A71E6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348</w:t>
      </w:r>
    </w:p>
    <w:p w14:paraId="7E9C408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350</w:t>
      </w:r>
    </w:p>
    <w:p w14:paraId="4B647C4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352</w:t>
      </w:r>
    </w:p>
    <w:p w14:paraId="69012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354</w:t>
      </w:r>
    </w:p>
    <w:p w14:paraId="6D947EA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354</w:t>
      </w:r>
    </w:p>
    <w:p w14:paraId="74CCA88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355</w:t>
      </w:r>
    </w:p>
    <w:p w14:paraId="6A6B5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356</w:t>
      </w:r>
    </w:p>
    <w:p w14:paraId="33F1B2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357</w:t>
      </w:r>
    </w:p>
    <w:p w14:paraId="5A53503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358</w:t>
      </w:r>
    </w:p>
    <w:p w14:paraId="4939A9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358</w:t>
      </w:r>
    </w:p>
    <w:p w14:paraId="4431D4B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359</w:t>
      </w:r>
    </w:p>
    <w:p w14:paraId="46BA192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361</w:t>
      </w:r>
    </w:p>
    <w:p w14:paraId="6C6452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363</w:t>
      </w:r>
    </w:p>
    <w:p w14:paraId="5FB618F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366</w:t>
      </w:r>
    </w:p>
    <w:p w14:paraId="67E93A4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367</w:t>
      </w:r>
    </w:p>
    <w:p w14:paraId="796CF7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368</w:t>
      </w:r>
    </w:p>
    <w:p w14:paraId="645DF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369</w:t>
      </w:r>
    </w:p>
    <w:p w14:paraId="0320D53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369</w:t>
      </w:r>
    </w:p>
    <w:p w14:paraId="1DA02D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369</w:t>
      </w:r>
    </w:p>
    <w:p w14:paraId="250A836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370</w:t>
      </w:r>
    </w:p>
    <w:p w14:paraId="1F607E3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371</w:t>
      </w:r>
    </w:p>
    <w:p w14:paraId="53D6850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371</w:t>
      </w:r>
    </w:p>
    <w:p w14:paraId="67BA4C3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371</w:t>
      </w:r>
    </w:p>
    <w:p w14:paraId="710A985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374</w:t>
      </w:r>
    </w:p>
    <w:p w14:paraId="3E8260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375</w:t>
      </w:r>
    </w:p>
    <w:p w14:paraId="2AB9F8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376</w:t>
      </w:r>
    </w:p>
    <w:p w14:paraId="3B90B42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376</w:t>
      </w:r>
    </w:p>
    <w:p w14:paraId="395C449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378</w:t>
      </w:r>
    </w:p>
    <w:p w14:paraId="23C10B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380</w:t>
      </w:r>
    </w:p>
    <w:p w14:paraId="3FF496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383</w:t>
      </w:r>
    </w:p>
    <w:p w14:paraId="253C17C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391</w:t>
      </w:r>
    </w:p>
    <w:p w14:paraId="0D685B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392</w:t>
      </w:r>
    </w:p>
    <w:p w14:paraId="77985C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393</w:t>
      </w:r>
    </w:p>
    <w:p w14:paraId="2B27AE8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394</w:t>
      </w:r>
    </w:p>
    <w:p w14:paraId="2C5EBF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394</w:t>
      </w:r>
    </w:p>
    <w:p w14:paraId="49F181C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394</w:t>
      </w:r>
    </w:p>
    <w:p w14:paraId="510D7D3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396</w:t>
      </w:r>
    </w:p>
    <w:p w14:paraId="0D8AC9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397</w:t>
      </w:r>
    </w:p>
    <w:p w14:paraId="2067F2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397</w:t>
      </w:r>
    </w:p>
    <w:p w14:paraId="4EC92DE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398</w:t>
      </w:r>
    </w:p>
    <w:p w14:paraId="16F1D9A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400</w:t>
      </w:r>
    </w:p>
    <w:p w14:paraId="57375EA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402</w:t>
      </w:r>
    </w:p>
    <w:p w14:paraId="023783C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402</w:t>
      </w:r>
    </w:p>
    <w:p w14:paraId="26C7A2A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403</w:t>
      </w:r>
    </w:p>
    <w:p w14:paraId="53B83C2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404</w:t>
      </w:r>
    </w:p>
    <w:p w14:paraId="5DE7D6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410</w:t>
      </w:r>
    </w:p>
    <w:p w14:paraId="221006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412</w:t>
      </w:r>
    </w:p>
    <w:p w14:paraId="5BC66B5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414</w:t>
      </w:r>
    </w:p>
    <w:p w14:paraId="66117B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47B981C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417</w:t>
      </w:r>
    </w:p>
    <w:p w14:paraId="32B4A6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418</w:t>
      </w:r>
    </w:p>
    <w:p w14:paraId="57619C7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419</w:t>
      </w:r>
    </w:p>
    <w:p w14:paraId="56BC0DD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419</w:t>
      </w:r>
    </w:p>
    <w:p w14:paraId="076AF88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419</w:t>
      </w:r>
    </w:p>
    <w:p w14:paraId="2DCDE2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420</w:t>
      </w:r>
    </w:p>
    <w:p w14:paraId="4E8011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421</w:t>
      </w:r>
    </w:p>
    <w:p w14:paraId="223B88F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421</w:t>
      </w:r>
    </w:p>
    <w:p w14:paraId="6102082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421</w:t>
      </w:r>
    </w:p>
    <w:p w14:paraId="25FEAD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422</w:t>
      </w:r>
    </w:p>
    <w:p w14:paraId="365CC82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422</w:t>
      </w:r>
    </w:p>
    <w:p w14:paraId="2077C1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422</w:t>
      </w:r>
    </w:p>
    <w:p w14:paraId="2D3AFE5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422</w:t>
      </w:r>
    </w:p>
    <w:p w14:paraId="4B3B45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423</w:t>
      </w:r>
    </w:p>
    <w:p w14:paraId="3BF4F4D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423</w:t>
      </w:r>
    </w:p>
    <w:p w14:paraId="3F620B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423</w:t>
      </w:r>
    </w:p>
    <w:p w14:paraId="2F5DA3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423</w:t>
      </w:r>
    </w:p>
    <w:p w14:paraId="364407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424</w:t>
      </w:r>
    </w:p>
    <w:p w14:paraId="6AD250A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425</w:t>
      </w:r>
    </w:p>
    <w:p w14:paraId="216E1F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426</w:t>
      </w:r>
    </w:p>
    <w:p w14:paraId="18B3524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426</w:t>
      </w:r>
    </w:p>
    <w:p w14:paraId="3268DD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427</w:t>
      </w:r>
    </w:p>
    <w:p w14:paraId="7BF7818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428</w:t>
      </w:r>
    </w:p>
    <w:p w14:paraId="613098F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430</w:t>
      </w:r>
    </w:p>
    <w:p w14:paraId="2068364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432</w:t>
      </w:r>
    </w:p>
    <w:p w14:paraId="58F755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432</w:t>
      </w:r>
    </w:p>
    <w:p w14:paraId="2388A4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433</w:t>
      </w:r>
    </w:p>
    <w:p w14:paraId="4C151B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435</w:t>
      </w:r>
    </w:p>
    <w:p w14:paraId="60C1A14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438</w:t>
      </w:r>
    </w:p>
    <w:p w14:paraId="7F554FF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441</w:t>
      </w:r>
    </w:p>
    <w:p w14:paraId="06E9F7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441</w:t>
      </w:r>
    </w:p>
    <w:p w14:paraId="58BE119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444</w:t>
      </w:r>
    </w:p>
    <w:p w14:paraId="0EB667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446</w:t>
      </w:r>
    </w:p>
    <w:p w14:paraId="06B0BE2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449</w:t>
      </w:r>
    </w:p>
    <w:p w14:paraId="457AF3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453</w:t>
      </w:r>
    </w:p>
    <w:p w14:paraId="18E0E95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454</w:t>
      </w:r>
    </w:p>
    <w:p w14:paraId="07655D0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455</w:t>
      </w:r>
    </w:p>
    <w:p w14:paraId="56AE403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456</w:t>
      </w:r>
    </w:p>
    <w:p w14:paraId="75E1543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456</w:t>
      </w:r>
    </w:p>
    <w:p w14:paraId="6067C51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457</w:t>
      </w:r>
    </w:p>
    <w:p w14:paraId="08004BB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464</w:t>
      </w:r>
    </w:p>
    <w:p w14:paraId="0E6453F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470</w:t>
      </w:r>
    </w:p>
    <w:p w14:paraId="39F6DB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470</w:t>
      </w:r>
    </w:p>
    <w:p w14:paraId="4E4E33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473</w:t>
      </w:r>
    </w:p>
    <w:p w14:paraId="29263B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473</w:t>
      </w:r>
    </w:p>
    <w:p w14:paraId="3AD5E7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473</w:t>
      </w:r>
    </w:p>
    <w:p w14:paraId="3B31962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473</w:t>
      </w:r>
    </w:p>
    <w:p w14:paraId="785AF7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477</w:t>
      </w:r>
    </w:p>
    <w:p w14:paraId="54E2D5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479</w:t>
      </w:r>
    </w:p>
    <w:p w14:paraId="1D24E2E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485</w:t>
      </w:r>
    </w:p>
    <w:p w14:paraId="2B22284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486</w:t>
      </w:r>
    </w:p>
    <w:p w14:paraId="58706D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490</w:t>
      </w:r>
    </w:p>
    <w:p w14:paraId="6C1F36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491</w:t>
      </w:r>
    </w:p>
    <w:p w14:paraId="047C0BC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493</w:t>
      </w:r>
    </w:p>
    <w:p w14:paraId="25DB807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494</w:t>
      </w:r>
    </w:p>
    <w:p w14:paraId="70DC4C8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499</w:t>
      </w:r>
    </w:p>
    <w:p w14:paraId="4E7044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499</w:t>
      </w:r>
    </w:p>
    <w:p w14:paraId="43FC5B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500</w:t>
      </w:r>
    </w:p>
    <w:p w14:paraId="4340368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501</w:t>
      </w:r>
    </w:p>
    <w:p w14:paraId="1178044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501</w:t>
      </w:r>
    </w:p>
    <w:p w14:paraId="4449C7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501</w:t>
      </w:r>
    </w:p>
    <w:p w14:paraId="5D68151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501</w:t>
      </w:r>
    </w:p>
    <w:p w14:paraId="7CFD51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502</w:t>
      </w:r>
    </w:p>
    <w:p w14:paraId="1D2F157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504</w:t>
      </w:r>
    </w:p>
    <w:p w14:paraId="32569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504</w:t>
      </w:r>
    </w:p>
    <w:p w14:paraId="3E8418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504</w:t>
      </w:r>
    </w:p>
    <w:p w14:paraId="6CA5230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505</w:t>
      </w:r>
    </w:p>
    <w:p w14:paraId="163CB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505</w:t>
      </w:r>
    </w:p>
    <w:p w14:paraId="3397A8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505</w:t>
      </w:r>
    </w:p>
    <w:p w14:paraId="5C3519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506</w:t>
      </w:r>
    </w:p>
    <w:p w14:paraId="7C2E4A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507</w:t>
      </w:r>
    </w:p>
    <w:p w14:paraId="16F52BF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507</w:t>
      </w:r>
    </w:p>
    <w:p w14:paraId="56A57D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508</w:t>
      </w:r>
    </w:p>
    <w:p w14:paraId="25BE03E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510</w:t>
      </w:r>
    </w:p>
    <w:p w14:paraId="05A86F2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510</w:t>
      </w:r>
    </w:p>
    <w:p w14:paraId="29BC70B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510</w:t>
      </w:r>
    </w:p>
    <w:p w14:paraId="3D3D4F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511</w:t>
      </w:r>
    </w:p>
    <w:p w14:paraId="74195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511</w:t>
      </w:r>
    </w:p>
    <w:p w14:paraId="0C7DE3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513</w:t>
      </w:r>
    </w:p>
    <w:p w14:paraId="54884C2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513</w:t>
      </w:r>
    </w:p>
    <w:p w14:paraId="0BDEB7E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513</w:t>
      </w:r>
    </w:p>
    <w:p w14:paraId="7A411DA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513</w:t>
      </w:r>
    </w:p>
    <w:p w14:paraId="2F1BBDF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514</w:t>
      </w:r>
    </w:p>
    <w:p w14:paraId="5653004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515</w:t>
      </w:r>
    </w:p>
    <w:p w14:paraId="493F487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515</w:t>
      </w:r>
    </w:p>
    <w:p w14:paraId="1BCBC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516</w:t>
      </w:r>
    </w:p>
    <w:p w14:paraId="7315811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519</w:t>
      </w:r>
    </w:p>
    <w:p w14:paraId="1B0654A8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520</w:t>
      </w:r>
    </w:p>
    <w:p w14:paraId="5CEA69E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520</w:t>
      </w:r>
    </w:p>
    <w:p w14:paraId="27ED979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520</w:t>
      </w:r>
    </w:p>
    <w:p w14:paraId="60DD391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522</w:t>
      </w:r>
    </w:p>
    <w:p w14:paraId="21E350B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523</w:t>
      </w:r>
    </w:p>
    <w:p w14:paraId="289D3D6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526</w:t>
      </w:r>
    </w:p>
    <w:p w14:paraId="33494A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526</w:t>
      </w:r>
    </w:p>
    <w:p w14:paraId="1DC084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526</w:t>
      </w:r>
    </w:p>
    <w:p w14:paraId="7D972C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528</w:t>
      </w:r>
    </w:p>
    <w:p w14:paraId="2B944B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531</w:t>
      </w:r>
    </w:p>
    <w:p w14:paraId="73261A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531</w:t>
      </w:r>
    </w:p>
    <w:p w14:paraId="17D1D2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534</w:t>
      </w:r>
    </w:p>
    <w:p w14:paraId="6784290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535</w:t>
      </w:r>
    </w:p>
    <w:p w14:paraId="5426A67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537</w:t>
      </w:r>
    </w:p>
    <w:p w14:paraId="69CC20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538</w:t>
      </w:r>
    </w:p>
    <w:p w14:paraId="56F5AA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539</w:t>
      </w:r>
    </w:p>
    <w:p w14:paraId="29A3508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542</w:t>
      </w:r>
    </w:p>
    <w:p w14:paraId="795606C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547</w:t>
      </w:r>
    </w:p>
    <w:p w14:paraId="744F5D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548</w:t>
      </w:r>
    </w:p>
    <w:p w14:paraId="23D078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548</w:t>
      </w:r>
    </w:p>
    <w:p w14:paraId="0FB4F7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550</w:t>
      </w:r>
    </w:p>
    <w:p w14:paraId="2C801C7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551</w:t>
      </w:r>
    </w:p>
    <w:p w14:paraId="49D1C73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551</w:t>
      </w:r>
    </w:p>
    <w:p w14:paraId="0FD57B9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551</w:t>
      </w:r>
    </w:p>
    <w:p w14:paraId="0BF29F6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552</w:t>
      </w:r>
    </w:p>
    <w:p w14:paraId="75D9121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552</w:t>
      </w:r>
    </w:p>
    <w:p w14:paraId="239721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554</w:t>
      </w:r>
    </w:p>
    <w:p w14:paraId="77EBC5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555</w:t>
      </w:r>
    </w:p>
    <w:p w14:paraId="2B11D3B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556</w:t>
      </w:r>
    </w:p>
    <w:p w14:paraId="65F43B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557</w:t>
      </w:r>
    </w:p>
    <w:p w14:paraId="659D2D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558</w:t>
      </w:r>
    </w:p>
    <w:p w14:paraId="59E5421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559</w:t>
      </w:r>
    </w:p>
    <w:p w14:paraId="4B2601E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560</w:t>
      </w:r>
    </w:p>
    <w:p w14:paraId="0C2359E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560</w:t>
      </w:r>
    </w:p>
    <w:p w14:paraId="433BBC3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562</w:t>
      </w:r>
    </w:p>
    <w:p w14:paraId="65B1768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563</w:t>
      </w:r>
    </w:p>
    <w:p w14:paraId="641C26D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563</w:t>
      </w:r>
    </w:p>
    <w:p w14:paraId="270B59E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565</w:t>
      </w:r>
    </w:p>
    <w:p w14:paraId="7985C60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565</w:t>
      </w:r>
    </w:p>
    <w:p w14:paraId="1C0B71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565</w:t>
      </w:r>
    </w:p>
    <w:p w14:paraId="7E1CB5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566</w:t>
      </w:r>
    </w:p>
    <w:p w14:paraId="2E6BFDD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566</w:t>
      </w:r>
    </w:p>
    <w:p w14:paraId="7FF6E59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566</w:t>
      </w:r>
    </w:p>
    <w:p w14:paraId="3DD3D28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569</w:t>
      </w:r>
    </w:p>
    <w:p w14:paraId="0240C09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569</w:t>
      </w:r>
    </w:p>
    <w:p w14:paraId="09292D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571</w:t>
      </w:r>
    </w:p>
    <w:p w14:paraId="0BB547C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571</w:t>
      </w:r>
    </w:p>
    <w:p w14:paraId="448E456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573</w:t>
      </w:r>
    </w:p>
    <w:p w14:paraId="2109D8B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575</w:t>
      </w:r>
    </w:p>
    <w:p w14:paraId="11CAC1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578</w:t>
      </w:r>
    </w:p>
    <w:p w14:paraId="2A6BB5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586</w:t>
      </w:r>
    </w:p>
    <w:p w14:paraId="012F804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587</w:t>
      </w:r>
    </w:p>
    <w:p w14:paraId="1658A6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588</w:t>
      </w:r>
    </w:p>
    <w:p w14:paraId="62065748" w14:textId="2BF27FA3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589</w:t>
      </w:r>
    </w:p>
    <w:p w14:paraId="284F592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589</w:t>
      </w:r>
    </w:p>
    <w:p w14:paraId="071D312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590</w:t>
      </w:r>
    </w:p>
    <w:p w14:paraId="05F346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591</w:t>
      </w:r>
    </w:p>
    <w:p w14:paraId="60F0626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591</w:t>
      </w:r>
    </w:p>
    <w:p w14:paraId="00FB85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592</w:t>
      </w:r>
    </w:p>
    <w:p w14:paraId="4C3B4E9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593</w:t>
      </w:r>
    </w:p>
    <w:p w14:paraId="1A41D6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593</w:t>
      </w:r>
    </w:p>
    <w:p w14:paraId="6AD2097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593</w:t>
      </w:r>
    </w:p>
    <w:p w14:paraId="16C2E7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593</w:t>
      </w:r>
    </w:p>
    <w:p w14:paraId="4E43E3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594</w:t>
      </w:r>
    </w:p>
    <w:p w14:paraId="1D7C075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594</w:t>
      </w:r>
    </w:p>
    <w:p w14:paraId="3A32338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594</w:t>
      </w:r>
    </w:p>
    <w:p w14:paraId="32F082B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594</w:t>
      </w:r>
    </w:p>
    <w:p w14:paraId="4FD4505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596</w:t>
      </w:r>
    </w:p>
    <w:p w14:paraId="1F1A347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596</w:t>
      </w:r>
    </w:p>
    <w:p w14:paraId="4B5B17B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596</w:t>
      </w:r>
    </w:p>
    <w:p w14:paraId="00AA801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597</w:t>
      </w:r>
    </w:p>
    <w:p w14:paraId="280077F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597</w:t>
      </w:r>
    </w:p>
    <w:p w14:paraId="35077D3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597</w:t>
      </w:r>
    </w:p>
    <w:p w14:paraId="7B5AE8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597</w:t>
      </w:r>
    </w:p>
    <w:p w14:paraId="699760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597</w:t>
      </w:r>
    </w:p>
    <w:p w14:paraId="6F6A05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598</w:t>
      </w:r>
    </w:p>
    <w:p w14:paraId="514F7B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600</w:t>
      </w:r>
    </w:p>
    <w:p w14:paraId="714243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600</w:t>
      </w:r>
    </w:p>
    <w:p w14:paraId="162864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600</w:t>
      </w:r>
    </w:p>
    <w:p w14:paraId="26980EA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601</w:t>
      </w:r>
    </w:p>
    <w:p w14:paraId="3277039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601</w:t>
      </w:r>
    </w:p>
    <w:p w14:paraId="1AD2B4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601</w:t>
      </w:r>
    </w:p>
    <w:p w14:paraId="205A75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602</w:t>
      </w:r>
    </w:p>
    <w:p w14:paraId="49666FA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603</w:t>
      </w:r>
    </w:p>
    <w:p w14:paraId="79D5166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603</w:t>
      </w:r>
    </w:p>
    <w:p w14:paraId="7EC95FF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604</w:t>
      </w:r>
    </w:p>
    <w:p w14:paraId="0E7416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606</w:t>
      </w:r>
    </w:p>
    <w:p w14:paraId="167E99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606</w:t>
      </w:r>
    </w:p>
    <w:p w14:paraId="11D5DC9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606</w:t>
      </w:r>
    </w:p>
    <w:p w14:paraId="547B6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606</w:t>
      </w:r>
    </w:p>
    <w:p w14:paraId="1CA2CB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607</w:t>
      </w:r>
    </w:p>
    <w:p w14:paraId="2C716A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608</w:t>
      </w:r>
    </w:p>
    <w:p w14:paraId="16204F8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609</w:t>
      </w:r>
    </w:p>
    <w:p w14:paraId="7096EB4A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610</w:t>
      </w:r>
    </w:p>
    <w:p w14:paraId="5025DCEC" w14:textId="68CD778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4FBEFA82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C31E86">
        <w:instrText>i60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C31E86">
        <w:instrText>i60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C31E86">
        <w:instrText>i60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C31E86">
        <w:instrText>i60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C31E86">
        <w:instrText>i60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9D73B" w14:textId="77777777" w:rsidR="001606B1" w:rsidRDefault="001606B1">
      <w:r>
        <w:separator/>
      </w:r>
    </w:p>
  </w:endnote>
  <w:endnote w:type="continuationSeparator" w:id="0">
    <w:p w14:paraId="2DB5A316" w14:textId="77777777" w:rsidR="001606B1" w:rsidRDefault="0016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B6115" w14:textId="77777777" w:rsidR="001606B1" w:rsidRDefault="001606B1">
      <w:r>
        <w:separator/>
      </w:r>
    </w:p>
  </w:footnote>
  <w:footnote w:type="continuationSeparator" w:id="0">
    <w:p w14:paraId="3F781AE0" w14:textId="77777777" w:rsidR="001606B1" w:rsidRDefault="0016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03899" w14:textId="0F8B181C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FAD">
      <w:rPr>
        <w:rFonts w:ascii="Arial" w:hAnsi="Arial" w:cs="Arial"/>
        <w:b/>
        <w:noProof/>
        <w:sz w:val="18"/>
        <w:szCs w:val="18"/>
      </w:rPr>
      <w:t>3GPP TS 36.523-3 V18.6.0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41905FD1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1FA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14</Pages>
  <Words>3854</Words>
  <Characters>21969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6418</cp:lastModifiedBy>
  <cp:revision>22</cp:revision>
  <dcterms:created xsi:type="dcterms:W3CDTF">2022-02-10T09:02:00Z</dcterms:created>
  <dcterms:modified xsi:type="dcterms:W3CDTF">2025-01-14T18:44:00Z</dcterms:modified>
  <cp:category/>
</cp:coreProperties>
</file>