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r w:rsidR="00AD2678" w:rsidRPr="006B0D02" w14:paraId="6ECCA75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8DA19" w14:textId="7B168111" w:rsidR="00AD2678" w:rsidRDefault="00AD2678"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73A322" w14:textId="4CE11A27" w:rsidR="00AD2678" w:rsidRDefault="00AD2678"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463613" w14:textId="4D7F1B5F" w:rsidR="00AD2678" w:rsidRDefault="00AD2678"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5783B" w14:textId="46E3BE4C" w:rsidR="00AD2678" w:rsidRPr="00711DD8" w:rsidRDefault="00AD2678" w:rsidP="008A2C7B">
            <w:pPr>
              <w:spacing w:after="0"/>
              <w:jc w:val="center"/>
              <w:rPr>
                <w:rFonts w:ascii="Arial" w:hAnsi="Arial" w:cs="Arial"/>
                <w:sz w:val="16"/>
                <w:szCs w:val="16"/>
              </w:rPr>
            </w:pPr>
            <w:r>
              <w:rPr>
                <w:rFonts w:ascii="Arial" w:hAnsi="Arial" w:cs="Arial"/>
                <w:sz w:val="16"/>
                <w:szCs w:val="16"/>
              </w:rPr>
              <w:t>1439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3236B0" w14:textId="7C984AAF" w:rsidR="00AD2678" w:rsidRDefault="00AD2678" w:rsidP="008A2C7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8F42C" w14:textId="129BAAC8" w:rsidR="00AD2678" w:rsidRDefault="00AD2678"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6C2DF2" w14:textId="3B39F9A6" w:rsidR="00AD2678" w:rsidRPr="009032CE" w:rsidRDefault="00AD2678" w:rsidP="008A2C7B">
            <w:pPr>
              <w:rPr>
                <w:rFonts w:ascii="Arial" w:hAnsi="Arial" w:cs="Arial"/>
                <w:sz w:val="16"/>
                <w:szCs w:val="16"/>
              </w:rPr>
            </w:pPr>
            <w:r w:rsidRPr="00AD2678">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2BA7AE" w14:textId="7B8CA30E" w:rsidR="00AD2678" w:rsidRDefault="00AD2678" w:rsidP="008A2C7B">
            <w:pPr>
              <w:pStyle w:val="TAC"/>
              <w:jc w:val="left"/>
              <w:rPr>
                <w:snapToGrid w:val="0"/>
                <w:sz w:val="16"/>
                <w:szCs w:val="16"/>
              </w:rPr>
            </w:pPr>
            <w:r>
              <w:rPr>
                <w:snapToGrid w:val="0"/>
                <w:sz w:val="16"/>
                <w:szCs w:val="16"/>
              </w:rPr>
              <w:t>18.1.0</w:t>
            </w:r>
          </w:p>
        </w:tc>
      </w:tr>
      <w:tr w:rsidR="002B2831" w:rsidRPr="006B0D02" w14:paraId="6263724E"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3931A" w14:textId="77777777" w:rsidR="002B2831" w:rsidRDefault="002B2831"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6F0F0F" w14:textId="77777777" w:rsidR="002B2831" w:rsidRDefault="002B2831"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17848" w14:textId="2F6567B8" w:rsidR="002B2831" w:rsidRDefault="002B2831"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904716" w14:textId="6A635FCD" w:rsidR="002B2831" w:rsidRPr="00711DD8" w:rsidRDefault="002B2831" w:rsidP="008A2C7B">
            <w:pPr>
              <w:spacing w:after="0"/>
              <w:jc w:val="center"/>
              <w:rPr>
                <w:rFonts w:ascii="Arial" w:hAnsi="Arial" w:cs="Arial"/>
                <w:sz w:val="16"/>
                <w:szCs w:val="16"/>
              </w:rPr>
            </w:pPr>
            <w:r>
              <w:rPr>
                <w:rFonts w:ascii="Arial" w:hAnsi="Arial" w:cs="Arial"/>
                <w:sz w:val="16"/>
                <w:szCs w:val="16"/>
              </w:rPr>
              <w:t>1441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3E42B" w14:textId="7CF5F3F2" w:rsidR="002B2831" w:rsidRDefault="002B2831"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522E8" w14:textId="77777777" w:rsidR="002B2831" w:rsidRDefault="002B2831"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28FD96" w14:textId="2851EAE2" w:rsidR="002B2831" w:rsidRPr="009032CE" w:rsidRDefault="002B2831" w:rsidP="008A2C7B">
            <w:pPr>
              <w:rPr>
                <w:rFonts w:ascii="Arial" w:hAnsi="Arial" w:cs="Arial"/>
                <w:sz w:val="16"/>
                <w:szCs w:val="16"/>
              </w:rPr>
            </w:pPr>
            <w:r w:rsidRPr="002B2831">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5657E" w14:textId="77777777" w:rsidR="002B2831" w:rsidRDefault="002B2831" w:rsidP="008A2C7B">
            <w:pPr>
              <w:pStyle w:val="TAC"/>
              <w:jc w:val="left"/>
              <w:rPr>
                <w:snapToGrid w:val="0"/>
                <w:sz w:val="16"/>
                <w:szCs w:val="16"/>
              </w:rPr>
            </w:pPr>
            <w:r>
              <w:rPr>
                <w:snapToGrid w:val="0"/>
                <w:sz w:val="16"/>
                <w:szCs w:val="16"/>
              </w:rPr>
              <w:t>18.1.0</w:t>
            </w:r>
          </w:p>
        </w:tc>
      </w:tr>
      <w:tr w:rsidR="005A2A32" w:rsidRPr="006B0D02" w14:paraId="271ED2B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5CEA" w14:textId="77777777" w:rsidR="005A2A32" w:rsidRDefault="005A2A32"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C738E1" w14:textId="77777777" w:rsidR="005A2A32" w:rsidRDefault="005A2A32"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DDC83B" w14:textId="38510326" w:rsidR="005A2A32" w:rsidRDefault="005A2A32"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77DFC" w14:textId="0630B216" w:rsidR="005A2A32" w:rsidRPr="00711DD8" w:rsidRDefault="005A2A32" w:rsidP="008A2C7B">
            <w:pPr>
              <w:spacing w:after="0"/>
              <w:jc w:val="center"/>
              <w:rPr>
                <w:rFonts w:ascii="Arial" w:hAnsi="Arial" w:cs="Arial"/>
                <w:sz w:val="16"/>
                <w:szCs w:val="16"/>
              </w:rPr>
            </w:pPr>
            <w:r>
              <w:rPr>
                <w:rFonts w:ascii="Arial" w:hAnsi="Arial" w:cs="Arial"/>
                <w:sz w:val="16"/>
                <w:szCs w:val="16"/>
              </w:rPr>
              <w:t>1442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38924BB" w14:textId="77777777" w:rsidR="005A2A32" w:rsidRDefault="005A2A32"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530142" w14:textId="16E57560" w:rsidR="005A2A32" w:rsidRDefault="005A2A32" w:rsidP="008A2C7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642D53" w14:textId="22AD1DEE" w:rsidR="005A2A32" w:rsidRPr="009032CE" w:rsidRDefault="005A2A32" w:rsidP="008A2C7B">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2B95CE" w14:textId="77777777" w:rsidR="005A2A32" w:rsidRDefault="005A2A32" w:rsidP="008A2C7B">
            <w:pPr>
              <w:pStyle w:val="TAC"/>
              <w:jc w:val="left"/>
              <w:rPr>
                <w:snapToGrid w:val="0"/>
                <w:sz w:val="16"/>
                <w:szCs w:val="16"/>
              </w:rPr>
            </w:pPr>
            <w:r>
              <w:rPr>
                <w:snapToGrid w:val="0"/>
                <w:sz w:val="16"/>
                <w:szCs w:val="16"/>
              </w:rPr>
              <w:t>18.1.0</w:t>
            </w:r>
          </w:p>
        </w:tc>
      </w:tr>
      <w:tr w:rsidR="00427504" w:rsidRPr="006B0D02" w14:paraId="47ECC64B" w14:textId="77777777" w:rsidTr="008017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DA05D" w14:textId="004622DA" w:rsidR="00427504" w:rsidRDefault="00427504" w:rsidP="008017B8">
            <w:pPr>
              <w:pStyle w:val="TAC"/>
              <w:rPr>
                <w:sz w:val="16"/>
                <w:szCs w:val="16"/>
              </w:rPr>
            </w:pPr>
            <w:r>
              <w:rPr>
                <w:sz w:val="16"/>
                <w:szCs w:val="16"/>
              </w:rPr>
              <w:t>2024-03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6DD373" w14:textId="1BB37697" w:rsidR="00427504" w:rsidRDefault="00427504" w:rsidP="008017B8">
            <w:pPr>
              <w:pStyle w:val="TAC"/>
              <w:rPr>
                <w:sz w:val="16"/>
                <w:szCs w:val="16"/>
              </w:rPr>
            </w:pPr>
            <w:r>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559715" w14:textId="54774A00" w:rsidR="00427504" w:rsidRDefault="00427504" w:rsidP="008017B8">
            <w:pPr>
              <w:spacing w:after="0"/>
              <w:jc w:val="center"/>
              <w:rPr>
                <w:rFonts w:ascii="Arial" w:hAnsi="Arial" w:cs="Arial"/>
                <w:sz w:val="16"/>
                <w:szCs w:val="16"/>
              </w:rPr>
            </w:pPr>
            <w:r w:rsidRPr="00427504">
              <w:rPr>
                <w:rFonts w:ascii="Arial" w:hAnsi="Arial" w:cs="Arial"/>
                <w:sz w:val="16"/>
                <w:szCs w:val="16"/>
              </w:rPr>
              <w:t>RP-240524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91ABDC" w14:textId="1ECA2138" w:rsidR="00427504" w:rsidRPr="00711DD8" w:rsidRDefault="00427504" w:rsidP="008017B8">
            <w:pPr>
              <w:spacing w:after="0"/>
              <w:jc w:val="center"/>
              <w:rPr>
                <w:rFonts w:ascii="Arial" w:hAnsi="Arial" w:cs="Arial"/>
                <w:sz w:val="16"/>
                <w:szCs w:val="16"/>
              </w:rPr>
            </w:pPr>
            <w:r>
              <w:rPr>
                <w:rFonts w:ascii="Arial" w:hAnsi="Arial" w:cs="Arial"/>
                <w:sz w:val="16"/>
                <w:szCs w:val="16"/>
              </w:rPr>
              <w:t>1443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7B0FB6" w14:textId="77777777" w:rsidR="00427504" w:rsidRDefault="00427504" w:rsidP="008017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66519" w14:textId="77777777" w:rsidR="00427504" w:rsidRDefault="00427504" w:rsidP="008017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161D2" w14:textId="77777777" w:rsidR="00427504" w:rsidRPr="009032CE" w:rsidRDefault="00427504" w:rsidP="008017B8">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2AB26" w14:textId="24EEFA3D" w:rsidR="00427504" w:rsidRDefault="00427504" w:rsidP="008017B8">
            <w:pPr>
              <w:pStyle w:val="TAC"/>
              <w:jc w:val="left"/>
              <w:rPr>
                <w:snapToGrid w:val="0"/>
                <w:sz w:val="16"/>
                <w:szCs w:val="16"/>
              </w:rPr>
            </w:pPr>
            <w:r>
              <w:rPr>
                <w:snapToGrid w:val="0"/>
                <w:sz w:val="16"/>
                <w:szCs w:val="16"/>
              </w:rPr>
              <w:t>18.2.0</w:t>
            </w:r>
          </w:p>
        </w:tc>
      </w:tr>
      <w:tr w:rsidR="00796452" w:rsidRPr="006B0D02" w14:paraId="7D11A3CD" w14:textId="77777777" w:rsidTr="00C74F7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E7199" w14:textId="150EED87" w:rsidR="00796452" w:rsidRDefault="00796452" w:rsidP="00C74F7D">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68D1F3" w14:textId="4E3A5EB3" w:rsidR="00796452" w:rsidRDefault="00796452" w:rsidP="00C74F7D">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B292D" w14:textId="775D44F9" w:rsidR="00796452" w:rsidRDefault="00796452" w:rsidP="00C74F7D">
            <w:pPr>
              <w:spacing w:after="0"/>
              <w:jc w:val="center"/>
              <w:rPr>
                <w:rFonts w:ascii="Arial" w:hAnsi="Arial" w:cs="Arial"/>
                <w:sz w:val="16"/>
                <w:szCs w:val="16"/>
              </w:rPr>
            </w:pPr>
            <w:r w:rsidRPr="00796452">
              <w:rPr>
                <w:rFonts w:ascii="Arial" w:hAnsi="Arial" w:cs="Arial"/>
                <w:sz w:val="16"/>
                <w:szCs w:val="16"/>
              </w:rPr>
              <w:t>RP-242934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776B48" w14:textId="36232377" w:rsidR="00796452" w:rsidRPr="00711DD8" w:rsidRDefault="00796452" w:rsidP="00C74F7D">
            <w:pPr>
              <w:spacing w:after="0"/>
              <w:jc w:val="center"/>
              <w:rPr>
                <w:rFonts w:ascii="Arial" w:hAnsi="Arial" w:cs="Arial"/>
                <w:sz w:val="16"/>
                <w:szCs w:val="16"/>
              </w:rPr>
            </w:pPr>
            <w:r>
              <w:rPr>
                <w:rFonts w:ascii="Arial" w:hAnsi="Arial" w:cs="Arial"/>
                <w:sz w:val="16"/>
                <w:szCs w:val="16"/>
              </w:rPr>
              <w:t>1446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5B6B05" w14:textId="77777777" w:rsidR="00796452" w:rsidRDefault="00796452" w:rsidP="00C74F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6BB2" w14:textId="77777777" w:rsidR="00796452" w:rsidRDefault="00796452" w:rsidP="00C74F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A14D14" w14:textId="76C0860F" w:rsidR="00796452" w:rsidRPr="009032CE" w:rsidRDefault="00796452" w:rsidP="00C74F7D">
            <w:pPr>
              <w:rPr>
                <w:rFonts w:ascii="Arial" w:hAnsi="Arial" w:cs="Arial"/>
                <w:sz w:val="16"/>
                <w:szCs w:val="16"/>
              </w:rPr>
            </w:pPr>
            <w:r w:rsidRPr="00796452">
              <w:rPr>
                <w:rFonts w:ascii="Arial" w:hAnsi="Arial" w:cs="Arial"/>
                <w:sz w:val="16"/>
                <w:szCs w:val="16"/>
              </w:rPr>
              <w:t>Corrections to higher-layers parameters for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16C1B2" w14:textId="187E5DE2" w:rsidR="00796452" w:rsidRDefault="00796452" w:rsidP="00C74F7D">
            <w:pPr>
              <w:pStyle w:val="TAC"/>
              <w:jc w:val="left"/>
              <w:rPr>
                <w:snapToGrid w:val="0"/>
                <w:sz w:val="16"/>
                <w:szCs w:val="16"/>
              </w:rPr>
            </w:pPr>
            <w:r>
              <w:rPr>
                <w:snapToGrid w:val="0"/>
                <w:sz w:val="16"/>
                <w:szCs w:val="16"/>
              </w:rPr>
              <w:t>18.3.0</w:t>
            </w:r>
          </w:p>
        </w:tc>
      </w:tr>
      <w:tr w:rsidR="00CB6A1A" w:rsidRPr="006B0D02" w14:paraId="43F5612A" w14:textId="77777777" w:rsidTr="004977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14F10F" w14:textId="77777777" w:rsidR="00CB6A1A" w:rsidRDefault="00CB6A1A" w:rsidP="00497790">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70C3BC" w14:textId="77777777" w:rsidR="00CB6A1A" w:rsidRDefault="00CB6A1A" w:rsidP="00497790">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11E3BB" w14:textId="04122DCA" w:rsidR="00CB6A1A" w:rsidRDefault="00CB6A1A" w:rsidP="00497790">
            <w:pPr>
              <w:spacing w:after="0"/>
              <w:jc w:val="center"/>
              <w:rPr>
                <w:rFonts w:ascii="Arial" w:hAnsi="Arial" w:cs="Arial"/>
                <w:sz w:val="16"/>
                <w:szCs w:val="16"/>
              </w:rPr>
            </w:pPr>
            <w:r w:rsidRPr="00796452">
              <w:rPr>
                <w:rFonts w:ascii="Arial" w:hAnsi="Arial" w:cs="Arial"/>
                <w:sz w:val="16"/>
                <w:szCs w:val="16"/>
              </w:rPr>
              <w:t>RP-24293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5A4E15" w14:textId="1458E3F9" w:rsidR="00CB6A1A" w:rsidRPr="00711DD8" w:rsidRDefault="00CB6A1A" w:rsidP="00497790">
            <w:pPr>
              <w:spacing w:after="0"/>
              <w:jc w:val="center"/>
              <w:rPr>
                <w:rFonts w:ascii="Arial" w:hAnsi="Arial" w:cs="Arial"/>
                <w:sz w:val="16"/>
                <w:szCs w:val="16"/>
              </w:rPr>
            </w:pPr>
            <w:r>
              <w:rPr>
                <w:rFonts w:ascii="Arial" w:hAnsi="Arial" w:cs="Arial"/>
                <w:sz w:val="16"/>
                <w:szCs w:val="16"/>
              </w:rPr>
              <w:t>1447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C724A9B" w14:textId="77777777" w:rsidR="00CB6A1A" w:rsidRDefault="00CB6A1A" w:rsidP="004977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A4E104" w14:textId="33574832" w:rsidR="00CB6A1A" w:rsidRDefault="00CB6A1A" w:rsidP="0049779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5945F2" w14:textId="29FC1442" w:rsidR="00CB6A1A" w:rsidRPr="009032CE" w:rsidRDefault="00CB6A1A" w:rsidP="00497790">
            <w:pPr>
              <w:rPr>
                <w:rFonts w:ascii="Arial" w:hAnsi="Arial" w:cs="Arial"/>
                <w:sz w:val="16"/>
                <w:szCs w:val="16"/>
              </w:rPr>
            </w:pPr>
            <w:r w:rsidRPr="00CB6A1A">
              <w:rPr>
                <w:rFonts w:ascii="Arial" w:hAnsi="Arial" w:cs="Arial"/>
                <w:sz w:val="16"/>
                <w:szCs w:val="16"/>
              </w:rPr>
              <w:t>Rel-16 corrections to higher-layers parameters for Additional MTC Enhancements for LTE and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DD398A" w14:textId="77777777" w:rsidR="00CB6A1A" w:rsidRDefault="00CB6A1A" w:rsidP="00497790">
            <w:pPr>
              <w:pStyle w:val="TAC"/>
              <w:jc w:val="left"/>
              <w:rPr>
                <w:snapToGrid w:val="0"/>
                <w:sz w:val="16"/>
                <w:szCs w:val="16"/>
              </w:rPr>
            </w:pPr>
            <w:r>
              <w:rPr>
                <w:snapToGrid w:val="0"/>
                <w:sz w:val="16"/>
                <w:szCs w:val="16"/>
              </w:rPr>
              <w:t>18.3.0</w:t>
            </w:r>
          </w:p>
        </w:tc>
      </w:tr>
    </w:tbl>
    <w:p w14:paraId="5AA3D586" w14:textId="77777777" w:rsidR="00743CF9" w:rsidRPr="0048309A" w:rsidRDefault="00743CF9" w:rsidP="00F40716">
      <w:pPr>
        <w:rPr>
          <w:lang w:val="fr-FR"/>
        </w:rPr>
      </w:pPr>
    </w:p>
    <w:sectPr w:rsidR="00743CF9" w:rsidRPr="0048309A" w:rsidSect="00A71160">
      <w:headerReference w:type="default" r:id="rId8"/>
      <w:footerReference w:type="default" r:id="rId9"/>
      <w:footnotePr>
        <w:numRestart w:val="eachSect"/>
      </w:footnotePr>
      <w:pgSz w:w="11907" w:h="16840" w:code="9"/>
      <w:pgMar w:top="1416" w:right="1133" w:bottom="1133" w:left="1133" w:header="850" w:footer="340" w:gutter="0"/>
      <w:pgNumType w:start="56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3C1DA" w14:textId="77777777" w:rsidR="000F1BA3" w:rsidRDefault="000F1BA3">
      <w:r>
        <w:separator/>
      </w:r>
    </w:p>
  </w:endnote>
  <w:endnote w:type="continuationSeparator" w:id="0">
    <w:p w14:paraId="4DBE3BE3" w14:textId="77777777" w:rsidR="000F1BA3" w:rsidRDefault="000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A8866" w14:textId="77777777" w:rsidR="000F1BA3" w:rsidRDefault="000F1BA3">
      <w:r>
        <w:separator/>
      </w:r>
    </w:p>
  </w:footnote>
  <w:footnote w:type="continuationSeparator" w:id="0">
    <w:p w14:paraId="4E39D715" w14:textId="77777777" w:rsidR="000F1BA3" w:rsidRDefault="000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48CB00B9"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C253F1" w:rsidRPr="00C000C2">
      <w:rPr>
        <w:rFonts w:ascii="Arial" w:hAnsi="Arial"/>
        <w:b/>
        <w:noProof/>
        <w:sz w:val="18"/>
        <w:lang w:eastAsia="en-US"/>
      </w:rPr>
      <w:t>V1</w:t>
    </w:r>
    <w:r w:rsidR="00C253F1">
      <w:rPr>
        <w:rFonts w:ascii="Arial" w:hAnsi="Arial"/>
        <w:b/>
        <w:noProof/>
        <w:sz w:val="18"/>
        <w:lang w:eastAsia="en-US"/>
      </w:rPr>
      <w:t>8</w:t>
    </w:r>
    <w:r w:rsidR="003B313C">
      <w:rPr>
        <w:rFonts w:ascii="Arial" w:hAnsi="Arial"/>
        <w:b/>
        <w:noProof/>
        <w:sz w:val="18"/>
        <w:lang w:eastAsia="en-US"/>
      </w:rPr>
      <w:t>.</w:t>
    </w:r>
    <w:r w:rsidR="00796452">
      <w:rPr>
        <w:rFonts w:ascii="Arial" w:hAnsi="Arial"/>
        <w:b/>
        <w:noProof/>
        <w:sz w:val="18"/>
        <w:lang w:eastAsia="en-US"/>
      </w:rPr>
      <w:t>3</w:t>
    </w:r>
    <w:r w:rsidR="00F04595">
      <w:rPr>
        <w:rFonts w:ascii="Arial" w:hAnsi="Arial"/>
        <w:b/>
        <w:noProof/>
        <w:sz w:val="18"/>
        <w:lang w:eastAsia="en-US"/>
      </w:rPr>
      <w:t>.0</w:t>
    </w:r>
    <w:r>
      <w:rPr>
        <w:rFonts w:ascii="Arial" w:hAnsi="Arial"/>
        <w:b/>
        <w:noProof/>
        <w:sz w:val="18"/>
        <w:lang w:eastAsia="en-US"/>
      </w:rPr>
      <w:t xml:space="preserve"> (</w:t>
    </w:r>
    <w:r w:rsidR="00427504">
      <w:rPr>
        <w:rFonts w:ascii="Arial" w:hAnsi="Arial"/>
        <w:b/>
        <w:noProof/>
        <w:sz w:val="18"/>
        <w:lang w:eastAsia="en-US"/>
      </w:rPr>
      <w:t>2024</w:t>
    </w:r>
    <w:r>
      <w:rPr>
        <w:rFonts w:ascii="Arial" w:hAnsi="Arial"/>
        <w:b/>
        <w:noProof/>
        <w:sz w:val="18"/>
        <w:lang w:eastAsia="en-US"/>
      </w:rPr>
      <w:t>-</w:t>
    </w:r>
    <w:r w:rsidR="00796452">
      <w:rPr>
        <w:rFonts w:ascii="Arial" w:hAnsi="Arial"/>
        <w:b/>
        <w:noProof/>
        <w:sz w:val="18"/>
        <w:lang w:eastAsia="en-US"/>
      </w:rPr>
      <w:t>12</w:t>
    </w:r>
    <w:r w:rsidRPr="00C000C2">
      <w:rPr>
        <w:rFonts w:ascii="Arial" w:hAnsi="Arial"/>
        <w:b/>
        <w:noProof/>
        <w:sz w:val="18"/>
        <w:lang w:eastAsia="en-US"/>
      </w:rPr>
      <w:t>)</w:t>
    </w:r>
  </w:p>
  <w:p w14:paraId="714CA767" w14:textId="151CDFD3" w:rsidR="0005021F" w:rsidRDefault="0005021F" w:rsidP="0028273F">
    <w:pPr>
      <w:pStyle w:val="Header"/>
      <w:tabs>
        <w:tab w:val="center" w:pos="4820"/>
        <w:tab w:val="right" w:pos="9639"/>
      </w:tabs>
    </w:pPr>
    <w:r>
      <w:t xml:space="preserve">Release </w:t>
    </w:r>
    <w:r w:rsidR="00C253F1">
      <w:t>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283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026B"/>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3FD2"/>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27504"/>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1993"/>
    <w:rsid w:val="00522205"/>
    <w:rsid w:val="0052253C"/>
    <w:rsid w:val="00522B3A"/>
    <w:rsid w:val="005237A0"/>
    <w:rsid w:val="00523E06"/>
    <w:rsid w:val="005242F9"/>
    <w:rsid w:val="00524650"/>
    <w:rsid w:val="00524ED1"/>
    <w:rsid w:val="00525E0D"/>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2A3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1089"/>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6452"/>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1160"/>
    <w:rsid w:val="00A72E4E"/>
    <w:rsid w:val="00A73BB6"/>
    <w:rsid w:val="00A76F87"/>
    <w:rsid w:val="00A7793E"/>
    <w:rsid w:val="00A802B5"/>
    <w:rsid w:val="00A80CF9"/>
    <w:rsid w:val="00A82F37"/>
    <w:rsid w:val="00A8309F"/>
    <w:rsid w:val="00A8314F"/>
    <w:rsid w:val="00A866E4"/>
    <w:rsid w:val="00A9004F"/>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678"/>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6A1A"/>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D04"/>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22</Pages>
  <Words>14948</Words>
  <Characters>85206</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99955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CR0070</cp:lastModifiedBy>
  <cp:revision>56</cp:revision>
  <cp:lastPrinted>2007-03-03T11:31:00Z</cp:lastPrinted>
  <dcterms:created xsi:type="dcterms:W3CDTF">2021-06-21T17:52:00Z</dcterms:created>
  <dcterms:modified xsi:type="dcterms:W3CDTF">2024-12-19T19:38:00Z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