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48FC5790"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CF056C">
              <w:rPr>
                <w:lang w:val="en-US"/>
              </w:rPr>
              <w:t>7</w:t>
            </w:r>
            <w:r w:rsidRPr="0009205F">
              <w:rPr>
                <w:lang w:val="en-US"/>
              </w:rPr>
              <w:t xml:space="preserve">.0 </w:t>
            </w:r>
            <w:r w:rsidRPr="0009205F">
              <w:rPr>
                <w:sz w:val="32"/>
                <w:lang w:val="en-US"/>
              </w:rPr>
              <w:t>(20</w:t>
            </w:r>
            <w:r>
              <w:rPr>
                <w:sz w:val="32"/>
                <w:lang w:val="en-US"/>
              </w:rPr>
              <w:t>2</w:t>
            </w:r>
            <w:r w:rsidR="00D1743D">
              <w:rPr>
                <w:sz w:val="32"/>
                <w:lang w:val="en-US"/>
              </w:rPr>
              <w:t>4</w:t>
            </w:r>
            <w:r w:rsidRPr="0009205F">
              <w:rPr>
                <w:sz w:val="32"/>
                <w:lang w:val="en-US"/>
              </w:rPr>
              <w:t>-</w:t>
            </w:r>
            <w:r w:rsidR="00CF056C">
              <w:rPr>
                <w:sz w:val="32"/>
                <w:lang w:val="en-US"/>
              </w:rPr>
              <w:t>12</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797339470" r:id="rId10"/>
              </w:object>
            </w:r>
          </w:p>
        </w:tc>
        <w:tc>
          <w:tcPr>
            <w:tcW w:w="5540" w:type="dxa"/>
            <w:shd w:val="clear" w:color="auto" w:fill="auto"/>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BB258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219E445E"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D307CD">
              <w:rPr>
                <w:noProof/>
                <w:sz w:val="18"/>
              </w:rPr>
              <w:t>4</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3C250F42" w14:textId="058380E6" w:rsidR="00F103BD" w:rsidRDefault="003037D8">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103BD">
        <w:rPr>
          <w:noProof/>
        </w:rPr>
        <w:t>Foreword</w:t>
      </w:r>
      <w:r w:rsidR="00F103BD">
        <w:rPr>
          <w:noProof/>
        </w:rPr>
        <w:tab/>
      </w:r>
      <w:r w:rsidR="00F103BD">
        <w:rPr>
          <w:noProof/>
        </w:rPr>
        <w:fldChar w:fldCharType="begin" w:fldLock="1"/>
      </w:r>
      <w:r w:rsidR="00F103BD">
        <w:rPr>
          <w:noProof/>
        </w:rPr>
        <w:instrText xml:space="preserve"> PAGEREF _Toc186726409 \h </w:instrText>
      </w:r>
      <w:r w:rsidR="00F103BD">
        <w:rPr>
          <w:noProof/>
        </w:rPr>
      </w:r>
      <w:r w:rsidR="00F103BD">
        <w:rPr>
          <w:noProof/>
        </w:rPr>
        <w:fldChar w:fldCharType="separate"/>
      </w:r>
      <w:r w:rsidR="00F103BD">
        <w:rPr>
          <w:noProof/>
        </w:rPr>
        <w:t>8</w:t>
      </w:r>
      <w:r w:rsidR="00F103BD">
        <w:rPr>
          <w:noProof/>
        </w:rPr>
        <w:fldChar w:fldCharType="end"/>
      </w:r>
    </w:p>
    <w:p w14:paraId="74C71B3C" w14:textId="05C37D07" w:rsidR="00F103BD" w:rsidRDefault="00F103B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_Toc186726410 \h </w:instrText>
      </w:r>
      <w:r>
        <w:rPr>
          <w:noProof/>
        </w:rPr>
      </w:r>
      <w:r>
        <w:rPr>
          <w:noProof/>
        </w:rPr>
        <w:fldChar w:fldCharType="separate"/>
      </w:r>
      <w:r>
        <w:rPr>
          <w:noProof/>
        </w:rPr>
        <w:t>9</w:t>
      </w:r>
      <w:r>
        <w:rPr>
          <w:noProof/>
        </w:rPr>
        <w:fldChar w:fldCharType="end"/>
      </w:r>
    </w:p>
    <w:p w14:paraId="156CB8D9" w14:textId="5E94A022" w:rsidR="00F103BD" w:rsidRDefault="00F103B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_Toc186726411 \h </w:instrText>
      </w:r>
      <w:r>
        <w:rPr>
          <w:noProof/>
        </w:rPr>
      </w:r>
      <w:r>
        <w:rPr>
          <w:noProof/>
        </w:rPr>
        <w:fldChar w:fldCharType="separate"/>
      </w:r>
      <w:r>
        <w:rPr>
          <w:noProof/>
        </w:rPr>
        <w:t>9</w:t>
      </w:r>
      <w:r>
        <w:rPr>
          <w:noProof/>
        </w:rPr>
        <w:fldChar w:fldCharType="end"/>
      </w:r>
    </w:p>
    <w:p w14:paraId="06FC0D9D" w14:textId="14A6FFF4" w:rsidR="00F103BD" w:rsidRDefault="00F103B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_Toc186726412 \h </w:instrText>
      </w:r>
      <w:r>
        <w:rPr>
          <w:noProof/>
        </w:rPr>
      </w:r>
      <w:r>
        <w:rPr>
          <w:noProof/>
        </w:rPr>
        <w:fldChar w:fldCharType="separate"/>
      </w:r>
      <w:r>
        <w:rPr>
          <w:noProof/>
        </w:rPr>
        <w:t>10</w:t>
      </w:r>
      <w:r>
        <w:rPr>
          <w:noProof/>
        </w:rPr>
        <w:fldChar w:fldCharType="end"/>
      </w:r>
    </w:p>
    <w:p w14:paraId="0EA2FD08" w14:textId="54F9DA40" w:rsidR="00F103BD" w:rsidRDefault="00F103B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_Toc186726413 \h </w:instrText>
      </w:r>
      <w:r>
        <w:rPr>
          <w:noProof/>
        </w:rPr>
      </w:r>
      <w:r>
        <w:rPr>
          <w:noProof/>
        </w:rPr>
        <w:fldChar w:fldCharType="separate"/>
      </w:r>
      <w:r>
        <w:rPr>
          <w:noProof/>
        </w:rPr>
        <w:t>10</w:t>
      </w:r>
      <w:r>
        <w:rPr>
          <w:noProof/>
        </w:rPr>
        <w:fldChar w:fldCharType="end"/>
      </w:r>
    </w:p>
    <w:p w14:paraId="1DD1C9D7" w14:textId="45905BF2" w:rsidR="00F103BD" w:rsidRDefault="00F103B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_Toc186726414 \h </w:instrText>
      </w:r>
      <w:r>
        <w:rPr>
          <w:noProof/>
        </w:rPr>
      </w:r>
      <w:r>
        <w:rPr>
          <w:noProof/>
        </w:rPr>
        <w:fldChar w:fldCharType="separate"/>
      </w:r>
      <w:r>
        <w:rPr>
          <w:noProof/>
        </w:rPr>
        <w:t>10</w:t>
      </w:r>
      <w:r>
        <w:rPr>
          <w:noProof/>
        </w:rPr>
        <w:fldChar w:fldCharType="end"/>
      </w:r>
    </w:p>
    <w:p w14:paraId="1438FDD9" w14:textId="08CEBB6F" w:rsidR="00F103BD" w:rsidRDefault="00F103B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_Toc186726415 \h </w:instrText>
      </w:r>
      <w:r>
        <w:rPr>
          <w:noProof/>
        </w:rPr>
      </w:r>
      <w:r>
        <w:rPr>
          <w:noProof/>
        </w:rPr>
        <w:fldChar w:fldCharType="separate"/>
      </w:r>
      <w:r>
        <w:rPr>
          <w:noProof/>
        </w:rPr>
        <w:t>11</w:t>
      </w:r>
      <w:r>
        <w:rPr>
          <w:noProof/>
        </w:rPr>
        <w:fldChar w:fldCharType="end"/>
      </w:r>
    </w:p>
    <w:p w14:paraId="696F1EE8" w14:textId="62D2EC05" w:rsidR="00F103BD" w:rsidRDefault="00F103B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LMF</w:t>
      </w:r>
      <w:r>
        <w:rPr>
          <w:noProof/>
        </w:rPr>
        <w:tab/>
      </w:r>
      <w:r>
        <w:rPr>
          <w:noProof/>
        </w:rPr>
        <w:fldChar w:fldCharType="begin" w:fldLock="1"/>
      </w:r>
      <w:r>
        <w:rPr>
          <w:noProof/>
        </w:rPr>
        <w:instrText xml:space="preserve"> PAGEREF _Toc186726416 \h </w:instrText>
      </w:r>
      <w:r>
        <w:rPr>
          <w:noProof/>
        </w:rPr>
      </w:r>
      <w:r>
        <w:rPr>
          <w:noProof/>
        </w:rPr>
        <w:fldChar w:fldCharType="separate"/>
      </w:r>
      <w:r>
        <w:rPr>
          <w:noProof/>
        </w:rPr>
        <w:t>11</w:t>
      </w:r>
      <w:r>
        <w:rPr>
          <w:noProof/>
        </w:rPr>
        <w:fldChar w:fldCharType="end"/>
      </w:r>
    </w:p>
    <w:p w14:paraId="6701A982" w14:textId="63956E1F" w:rsidR="00F103BD" w:rsidRDefault="00F103BD">
      <w:pPr>
        <w:pStyle w:val="TOC2"/>
        <w:rPr>
          <w:rFonts w:asciiTheme="minorHAnsi" w:eastAsiaTheme="minorEastAsia" w:hAnsiTheme="minorHAnsi" w:cstheme="minorBidi"/>
          <w:noProof/>
          <w:kern w:val="2"/>
          <w:sz w:val="24"/>
          <w:szCs w:val="24"/>
          <w:lang w:eastAsia="en-GB"/>
          <w14:ligatures w14:val="standardContextual"/>
        </w:rPr>
      </w:pPr>
      <w:r w:rsidRPr="0086100A">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86100A">
        <w:rPr>
          <w:noProof/>
          <w:lang w:val="en-US"/>
        </w:rPr>
        <w:t>Introduction</w:t>
      </w:r>
      <w:r>
        <w:rPr>
          <w:noProof/>
        </w:rPr>
        <w:tab/>
      </w:r>
      <w:r>
        <w:rPr>
          <w:noProof/>
        </w:rPr>
        <w:fldChar w:fldCharType="begin" w:fldLock="1"/>
      </w:r>
      <w:r>
        <w:rPr>
          <w:noProof/>
        </w:rPr>
        <w:instrText xml:space="preserve"> PAGEREF _Toc186726417 \h </w:instrText>
      </w:r>
      <w:r>
        <w:rPr>
          <w:noProof/>
        </w:rPr>
      </w:r>
      <w:r>
        <w:rPr>
          <w:noProof/>
        </w:rPr>
        <w:fldChar w:fldCharType="separate"/>
      </w:r>
      <w:r>
        <w:rPr>
          <w:noProof/>
        </w:rPr>
        <w:t>11</w:t>
      </w:r>
      <w:r>
        <w:rPr>
          <w:noProof/>
        </w:rPr>
        <w:fldChar w:fldCharType="end"/>
      </w:r>
    </w:p>
    <w:p w14:paraId="45D0CA66" w14:textId="608534E3" w:rsidR="00F103BD" w:rsidRDefault="00F103B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Nlmf_Location Service</w:t>
      </w:r>
      <w:r>
        <w:rPr>
          <w:noProof/>
        </w:rPr>
        <w:tab/>
      </w:r>
      <w:r>
        <w:rPr>
          <w:noProof/>
        </w:rPr>
        <w:fldChar w:fldCharType="begin" w:fldLock="1"/>
      </w:r>
      <w:r>
        <w:rPr>
          <w:noProof/>
        </w:rPr>
        <w:instrText xml:space="preserve"> PAGEREF _Toc186726418 \h </w:instrText>
      </w:r>
      <w:r>
        <w:rPr>
          <w:noProof/>
        </w:rPr>
      </w:r>
      <w:r>
        <w:rPr>
          <w:noProof/>
        </w:rPr>
        <w:fldChar w:fldCharType="separate"/>
      </w:r>
      <w:r>
        <w:rPr>
          <w:noProof/>
        </w:rPr>
        <w:t>12</w:t>
      </w:r>
      <w:r>
        <w:rPr>
          <w:noProof/>
        </w:rPr>
        <w:fldChar w:fldCharType="end"/>
      </w:r>
    </w:p>
    <w:p w14:paraId="75F193A7" w14:textId="12056422"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_Toc186726419 \h </w:instrText>
      </w:r>
      <w:r>
        <w:rPr>
          <w:noProof/>
        </w:rPr>
      </w:r>
      <w:r>
        <w:rPr>
          <w:noProof/>
        </w:rPr>
        <w:fldChar w:fldCharType="separate"/>
      </w:r>
      <w:r>
        <w:rPr>
          <w:noProof/>
        </w:rPr>
        <w:t>12</w:t>
      </w:r>
      <w:r>
        <w:rPr>
          <w:noProof/>
        </w:rPr>
        <w:fldChar w:fldCharType="end"/>
      </w:r>
    </w:p>
    <w:p w14:paraId="4FBA5D63" w14:textId="018EC2CB"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_Toc186726420 \h </w:instrText>
      </w:r>
      <w:r>
        <w:rPr>
          <w:noProof/>
        </w:rPr>
      </w:r>
      <w:r>
        <w:rPr>
          <w:noProof/>
        </w:rPr>
        <w:fldChar w:fldCharType="separate"/>
      </w:r>
      <w:r>
        <w:rPr>
          <w:noProof/>
        </w:rPr>
        <w:t>12</w:t>
      </w:r>
      <w:r>
        <w:rPr>
          <w:noProof/>
        </w:rPr>
        <w:fldChar w:fldCharType="end"/>
      </w:r>
    </w:p>
    <w:p w14:paraId="3B9D7236" w14:textId="19BDA3D4"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_Toc186726421 \h </w:instrText>
      </w:r>
      <w:r>
        <w:rPr>
          <w:noProof/>
        </w:rPr>
      </w:r>
      <w:r>
        <w:rPr>
          <w:noProof/>
        </w:rPr>
        <w:fldChar w:fldCharType="separate"/>
      </w:r>
      <w:r>
        <w:rPr>
          <w:noProof/>
        </w:rPr>
        <w:t>12</w:t>
      </w:r>
      <w:r>
        <w:rPr>
          <w:noProof/>
        </w:rPr>
        <w:fldChar w:fldCharType="end"/>
      </w:r>
    </w:p>
    <w:p w14:paraId="223353E4" w14:textId="36241123"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DetermineLocation</w:t>
      </w:r>
      <w:r>
        <w:rPr>
          <w:noProof/>
        </w:rPr>
        <w:tab/>
      </w:r>
      <w:r>
        <w:rPr>
          <w:noProof/>
        </w:rPr>
        <w:fldChar w:fldCharType="begin" w:fldLock="1"/>
      </w:r>
      <w:r>
        <w:rPr>
          <w:noProof/>
        </w:rPr>
        <w:instrText xml:space="preserve"> PAGEREF _Toc186726422 \h </w:instrText>
      </w:r>
      <w:r>
        <w:rPr>
          <w:noProof/>
        </w:rPr>
      </w:r>
      <w:r>
        <w:rPr>
          <w:noProof/>
        </w:rPr>
        <w:fldChar w:fldCharType="separate"/>
      </w:r>
      <w:r>
        <w:rPr>
          <w:noProof/>
        </w:rPr>
        <w:t>12</w:t>
      </w:r>
      <w:r>
        <w:rPr>
          <w:noProof/>
        </w:rPr>
        <w:fldChar w:fldCharType="end"/>
      </w:r>
    </w:p>
    <w:p w14:paraId="2626163D" w14:textId="328B9FF6"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_Toc186726423 \h </w:instrText>
      </w:r>
      <w:r>
        <w:rPr>
          <w:noProof/>
        </w:rPr>
      </w:r>
      <w:r>
        <w:rPr>
          <w:noProof/>
        </w:rPr>
        <w:fldChar w:fldCharType="separate"/>
      </w:r>
      <w:r>
        <w:rPr>
          <w:noProof/>
        </w:rPr>
        <w:t>12</w:t>
      </w:r>
      <w:r>
        <w:rPr>
          <w:noProof/>
        </w:rPr>
        <w:fldChar w:fldCharType="end"/>
      </w:r>
    </w:p>
    <w:p w14:paraId="1E2FF5C8" w14:textId="6F7E1148"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Retrieve UE Location</w:t>
      </w:r>
      <w:r>
        <w:rPr>
          <w:noProof/>
        </w:rPr>
        <w:tab/>
      </w:r>
      <w:r>
        <w:rPr>
          <w:noProof/>
        </w:rPr>
        <w:fldChar w:fldCharType="begin" w:fldLock="1"/>
      </w:r>
      <w:r>
        <w:rPr>
          <w:noProof/>
        </w:rPr>
        <w:instrText xml:space="preserve"> PAGEREF _Toc186726424 \h </w:instrText>
      </w:r>
      <w:r>
        <w:rPr>
          <w:noProof/>
        </w:rPr>
      </w:r>
      <w:r>
        <w:rPr>
          <w:noProof/>
        </w:rPr>
        <w:fldChar w:fldCharType="separate"/>
      </w:r>
      <w:r>
        <w:rPr>
          <w:noProof/>
        </w:rPr>
        <w:t>12</w:t>
      </w:r>
      <w:r>
        <w:rPr>
          <w:noProof/>
        </w:rPr>
        <w:fldChar w:fldCharType="end"/>
      </w:r>
    </w:p>
    <w:p w14:paraId="30F4C868" w14:textId="125EE221"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Retrieve UE Location for 5G-MO-LR</w:t>
      </w:r>
      <w:r>
        <w:rPr>
          <w:noProof/>
        </w:rPr>
        <w:tab/>
      </w:r>
      <w:r>
        <w:rPr>
          <w:noProof/>
        </w:rPr>
        <w:fldChar w:fldCharType="begin" w:fldLock="1"/>
      </w:r>
      <w:r>
        <w:rPr>
          <w:noProof/>
        </w:rPr>
        <w:instrText xml:space="preserve"> PAGEREF _Toc186726425 \h </w:instrText>
      </w:r>
      <w:r>
        <w:rPr>
          <w:noProof/>
        </w:rPr>
      </w:r>
      <w:r>
        <w:rPr>
          <w:noProof/>
        </w:rPr>
        <w:fldChar w:fldCharType="separate"/>
      </w:r>
      <w:r>
        <w:rPr>
          <w:noProof/>
        </w:rPr>
        <w:t>13</w:t>
      </w:r>
      <w:r>
        <w:rPr>
          <w:noProof/>
        </w:rPr>
        <w:fldChar w:fldCharType="end"/>
      </w:r>
    </w:p>
    <w:p w14:paraId="39B913F3" w14:textId="1CCE9959"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EventNotify</w:t>
      </w:r>
      <w:r>
        <w:rPr>
          <w:noProof/>
        </w:rPr>
        <w:tab/>
      </w:r>
      <w:r>
        <w:rPr>
          <w:noProof/>
        </w:rPr>
        <w:fldChar w:fldCharType="begin" w:fldLock="1"/>
      </w:r>
      <w:r>
        <w:rPr>
          <w:noProof/>
        </w:rPr>
        <w:instrText xml:space="preserve"> PAGEREF _Toc186726426 \h </w:instrText>
      </w:r>
      <w:r>
        <w:rPr>
          <w:noProof/>
        </w:rPr>
      </w:r>
      <w:r>
        <w:rPr>
          <w:noProof/>
        </w:rPr>
        <w:fldChar w:fldCharType="separate"/>
      </w:r>
      <w:r>
        <w:rPr>
          <w:noProof/>
        </w:rPr>
        <w:t>14</w:t>
      </w:r>
      <w:r>
        <w:rPr>
          <w:noProof/>
        </w:rPr>
        <w:fldChar w:fldCharType="end"/>
      </w:r>
    </w:p>
    <w:p w14:paraId="0C3F26C6" w14:textId="40DE7C87"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_Toc186726427 \h </w:instrText>
      </w:r>
      <w:r>
        <w:rPr>
          <w:noProof/>
        </w:rPr>
      </w:r>
      <w:r>
        <w:rPr>
          <w:noProof/>
        </w:rPr>
        <w:fldChar w:fldCharType="separate"/>
      </w:r>
      <w:r>
        <w:rPr>
          <w:noProof/>
        </w:rPr>
        <w:t>14</w:t>
      </w:r>
      <w:r>
        <w:rPr>
          <w:noProof/>
        </w:rPr>
        <w:fldChar w:fldCharType="end"/>
      </w:r>
    </w:p>
    <w:p w14:paraId="6DBF3712" w14:textId="47D817CF"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Periodic or Triggered Event Notification</w:t>
      </w:r>
      <w:r>
        <w:rPr>
          <w:noProof/>
        </w:rPr>
        <w:tab/>
      </w:r>
      <w:r>
        <w:rPr>
          <w:noProof/>
        </w:rPr>
        <w:fldChar w:fldCharType="begin" w:fldLock="1"/>
      </w:r>
      <w:r>
        <w:rPr>
          <w:noProof/>
        </w:rPr>
        <w:instrText xml:space="preserve"> PAGEREF _Toc186726428 \h </w:instrText>
      </w:r>
      <w:r>
        <w:rPr>
          <w:noProof/>
        </w:rPr>
      </w:r>
      <w:r>
        <w:rPr>
          <w:noProof/>
        </w:rPr>
        <w:fldChar w:fldCharType="separate"/>
      </w:r>
      <w:r>
        <w:rPr>
          <w:noProof/>
        </w:rPr>
        <w:t>14</w:t>
      </w:r>
      <w:r>
        <w:rPr>
          <w:noProof/>
        </w:rPr>
        <w:fldChar w:fldCharType="end"/>
      </w:r>
    </w:p>
    <w:p w14:paraId="5BB08FC5" w14:textId="6D5D192C"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Pr>
          <w:noProof/>
        </w:rPr>
        <w:t>Intermediate location reporting Event Notification</w:t>
      </w:r>
      <w:r>
        <w:rPr>
          <w:noProof/>
        </w:rPr>
        <w:tab/>
      </w:r>
      <w:r>
        <w:rPr>
          <w:noProof/>
        </w:rPr>
        <w:fldChar w:fldCharType="begin" w:fldLock="1"/>
      </w:r>
      <w:r>
        <w:rPr>
          <w:noProof/>
        </w:rPr>
        <w:instrText xml:space="preserve"> PAGEREF _Toc186726429 \h </w:instrText>
      </w:r>
      <w:r>
        <w:rPr>
          <w:noProof/>
        </w:rPr>
      </w:r>
      <w:r>
        <w:rPr>
          <w:noProof/>
        </w:rPr>
        <w:fldChar w:fldCharType="separate"/>
      </w:r>
      <w:r>
        <w:rPr>
          <w:noProof/>
        </w:rPr>
        <w:t>15</w:t>
      </w:r>
      <w:r>
        <w:rPr>
          <w:noProof/>
        </w:rPr>
        <w:fldChar w:fldCharType="end"/>
      </w:r>
    </w:p>
    <w:p w14:paraId="1F885781" w14:textId="39CC7CA7"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CancelLocation</w:t>
      </w:r>
      <w:r>
        <w:rPr>
          <w:noProof/>
        </w:rPr>
        <w:tab/>
      </w:r>
      <w:r>
        <w:rPr>
          <w:noProof/>
        </w:rPr>
        <w:fldChar w:fldCharType="begin" w:fldLock="1"/>
      </w:r>
      <w:r>
        <w:rPr>
          <w:noProof/>
        </w:rPr>
        <w:instrText xml:space="preserve"> PAGEREF _Toc186726430 \h </w:instrText>
      </w:r>
      <w:r>
        <w:rPr>
          <w:noProof/>
        </w:rPr>
      </w:r>
      <w:r>
        <w:rPr>
          <w:noProof/>
        </w:rPr>
        <w:fldChar w:fldCharType="separate"/>
      </w:r>
      <w:r>
        <w:rPr>
          <w:noProof/>
        </w:rPr>
        <w:t>16</w:t>
      </w:r>
      <w:r>
        <w:rPr>
          <w:noProof/>
        </w:rPr>
        <w:fldChar w:fldCharType="end"/>
      </w:r>
    </w:p>
    <w:p w14:paraId="4C91A8A9" w14:textId="51AF9629"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_Toc186726431 \h </w:instrText>
      </w:r>
      <w:r>
        <w:rPr>
          <w:noProof/>
        </w:rPr>
      </w:r>
      <w:r>
        <w:rPr>
          <w:noProof/>
        </w:rPr>
        <w:fldChar w:fldCharType="separate"/>
      </w:r>
      <w:r>
        <w:rPr>
          <w:noProof/>
        </w:rPr>
        <w:t>16</w:t>
      </w:r>
      <w:r>
        <w:rPr>
          <w:noProof/>
        </w:rPr>
        <w:fldChar w:fldCharType="end"/>
      </w:r>
    </w:p>
    <w:p w14:paraId="0B002919" w14:textId="5D318E4C"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Cancel Periodic Location, Triggered Location or 5GC-MT-LR / 5G-MO-LR Location</w:t>
      </w:r>
      <w:r>
        <w:rPr>
          <w:noProof/>
        </w:rPr>
        <w:tab/>
      </w:r>
      <w:r>
        <w:rPr>
          <w:noProof/>
        </w:rPr>
        <w:fldChar w:fldCharType="begin" w:fldLock="1"/>
      </w:r>
      <w:r>
        <w:rPr>
          <w:noProof/>
        </w:rPr>
        <w:instrText xml:space="preserve"> PAGEREF _Toc186726432 \h </w:instrText>
      </w:r>
      <w:r>
        <w:rPr>
          <w:noProof/>
        </w:rPr>
      </w:r>
      <w:r>
        <w:rPr>
          <w:noProof/>
        </w:rPr>
        <w:fldChar w:fldCharType="separate"/>
      </w:r>
      <w:r>
        <w:rPr>
          <w:noProof/>
        </w:rPr>
        <w:t>16</w:t>
      </w:r>
      <w:r>
        <w:rPr>
          <w:noProof/>
        </w:rPr>
        <w:fldChar w:fldCharType="end"/>
      </w:r>
    </w:p>
    <w:p w14:paraId="2035656C" w14:textId="69152312"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LocationContextTransfer</w:t>
      </w:r>
      <w:r>
        <w:rPr>
          <w:noProof/>
        </w:rPr>
        <w:tab/>
      </w:r>
      <w:r>
        <w:rPr>
          <w:noProof/>
        </w:rPr>
        <w:fldChar w:fldCharType="begin" w:fldLock="1"/>
      </w:r>
      <w:r>
        <w:rPr>
          <w:noProof/>
        </w:rPr>
        <w:instrText xml:space="preserve"> PAGEREF _Toc186726433 \h </w:instrText>
      </w:r>
      <w:r>
        <w:rPr>
          <w:noProof/>
        </w:rPr>
      </w:r>
      <w:r>
        <w:rPr>
          <w:noProof/>
        </w:rPr>
        <w:fldChar w:fldCharType="separate"/>
      </w:r>
      <w:r>
        <w:rPr>
          <w:noProof/>
        </w:rPr>
        <w:t>16</w:t>
      </w:r>
      <w:r>
        <w:rPr>
          <w:noProof/>
        </w:rPr>
        <w:fldChar w:fldCharType="end"/>
      </w:r>
    </w:p>
    <w:p w14:paraId="3B80A2B2" w14:textId="14BC0D99"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_Toc186726434 \h </w:instrText>
      </w:r>
      <w:r>
        <w:rPr>
          <w:noProof/>
        </w:rPr>
      </w:r>
      <w:r>
        <w:rPr>
          <w:noProof/>
        </w:rPr>
        <w:fldChar w:fldCharType="separate"/>
      </w:r>
      <w:r>
        <w:rPr>
          <w:noProof/>
        </w:rPr>
        <w:t>16</w:t>
      </w:r>
      <w:r>
        <w:rPr>
          <w:noProof/>
        </w:rPr>
        <w:fldChar w:fldCharType="end"/>
      </w:r>
    </w:p>
    <w:p w14:paraId="50EE64EC" w14:textId="0B9A08C3"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Transfer Location Context</w:t>
      </w:r>
      <w:r>
        <w:rPr>
          <w:noProof/>
        </w:rPr>
        <w:tab/>
      </w:r>
      <w:r>
        <w:rPr>
          <w:noProof/>
        </w:rPr>
        <w:fldChar w:fldCharType="begin" w:fldLock="1"/>
      </w:r>
      <w:r>
        <w:rPr>
          <w:noProof/>
        </w:rPr>
        <w:instrText xml:space="preserve"> PAGEREF _Toc186726435 \h </w:instrText>
      </w:r>
      <w:r>
        <w:rPr>
          <w:noProof/>
        </w:rPr>
      </w:r>
      <w:r>
        <w:rPr>
          <w:noProof/>
        </w:rPr>
        <w:fldChar w:fldCharType="separate"/>
      </w:r>
      <w:r>
        <w:rPr>
          <w:noProof/>
        </w:rPr>
        <w:t>16</w:t>
      </w:r>
      <w:r>
        <w:rPr>
          <w:noProof/>
        </w:rPr>
        <w:fldChar w:fldCharType="end"/>
      </w:r>
    </w:p>
    <w:p w14:paraId="64A29EE7" w14:textId="462417E6"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MeasurementData</w:t>
      </w:r>
      <w:r>
        <w:rPr>
          <w:noProof/>
        </w:rPr>
        <w:tab/>
      </w:r>
      <w:r>
        <w:rPr>
          <w:noProof/>
        </w:rPr>
        <w:fldChar w:fldCharType="begin" w:fldLock="1"/>
      </w:r>
      <w:r>
        <w:rPr>
          <w:noProof/>
        </w:rPr>
        <w:instrText xml:space="preserve"> PAGEREF _Toc186726436 \h </w:instrText>
      </w:r>
      <w:r>
        <w:rPr>
          <w:noProof/>
        </w:rPr>
      </w:r>
      <w:r>
        <w:rPr>
          <w:noProof/>
        </w:rPr>
        <w:fldChar w:fldCharType="separate"/>
      </w:r>
      <w:r>
        <w:rPr>
          <w:noProof/>
        </w:rPr>
        <w:t>17</w:t>
      </w:r>
      <w:r>
        <w:rPr>
          <w:noProof/>
        </w:rPr>
        <w:fldChar w:fldCharType="end"/>
      </w:r>
    </w:p>
    <w:p w14:paraId="4DB6F6B5" w14:textId="0EF8AF92"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_Toc186726437 \h </w:instrText>
      </w:r>
      <w:r>
        <w:rPr>
          <w:noProof/>
        </w:rPr>
      </w:r>
      <w:r>
        <w:rPr>
          <w:noProof/>
        </w:rPr>
        <w:fldChar w:fldCharType="separate"/>
      </w:r>
      <w:r>
        <w:rPr>
          <w:noProof/>
        </w:rPr>
        <w:t>17</w:t>
      </w:r>
      <w:r>
        <w:rPr>
          <w:noProof/>
        </w:rPr>
        <w:fldChar w:fldCharType="end"/>
      </w:r>
    </w:p>
    <w:p w14:paraId="7F236214" w14:textId="591A7881"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Location Measurements</w:t>
      </w:r>
      <w:r>
        <w:rPr>
          <w:noProof/>
        </w:rPr>
        <w:tab/>
      </w:r>
      <w:r>
        <w:rPr>
          <w:noProof/>
        </w:rPr>
        <w:fldChar w:fldCharType="begin" w:fldLock="1"/>
      </w:r>
      <w:r>
        <w:rPr>
          <w:noProof/>
        </w:rPr>
        <w:instrText xml:space="preserve"> PAGEREF _Toc186726438 \h </w:instrText>
      </w:r>
      <w:r>
        <w:rPr>
          <w:noProof/>
        </w:rPr>
      </w:r>
      <w:r>
        <w:rPr>
          <w:noProof/>
        </w:rPr>
        <w:fldChar w:fldCharType="separate"/>
      </w:r>
      <w:r>
        <w:rPr>
          <w:noProof/>
        </w:rPr>
        <w:t>17</w:t>
      </w:r>
      <w:r>
        <w:rPr>
          <w:noProof/>
        </w:rPr>
        <w:fldChar w:fldCharType="end"/>
      </w:r>
    </w:p>
    <w:p w14:paraId="0B76A1CA" w14:textId="60450BE4"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UPSubscribe</w:t>
      </w:r>
      <w:r>
        <w:rPr>
          <w:noProof/>
        </w:rPr>
        <w:tab/>
      </w:r>
      <w:r>
        <w:rPr>
          <w:noProof/>
        </w:rPr>
        <w:fldChar w:fldCharType="begin" w:fldLock="1"/>
      </w:r>
      <w:r>
        <w:rPr>
          <w:noProof/>
        </w:rPr>
        <w:instrText xml:space="preserve"> PAGEREF _Toc186726439 \h </w:instrText>
      </w:r>
      <w:r>
        <w:rPr>
          <w:noProof/>
        </w:rPr>
      </w:r>
      <w:r>
        <w:rPr>
          <w:noProof/>
        </w:rPr>
        <w:fldChar w:fldCharType="separate"/>
      </w:r>
      <w:r>
        <w:rPr>
          <w:noProof/>
        </w:rPr>
        <w:t>18</w:t>
      </w:r>
      <w:r>
        <w:rPr>
          <w:noProof/>
        </w:rPr>
        <w:fldChar w:fldCharType="end"/>
      </w:r>
    </w:p>
    <w:p w14:paraId="6129740F" w14:textId="7D82B9D9"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_Toc186726440 \h </w:instrText>
      </w:r>
      <w:r>
        <w:rPr>
          <w:noProof/>
        </w:rPr>
      </w:r>
      <w:r>
        <w:rPr>
          <w:noProof/>
        </w:rPr>
        <w:fldChar w:fldCharType="separate"/>
      </w:r>
      <w:r>
        <w:rPr>
          <w:noProof/>
        </w:rPr>
        <w:t>18</w:t>
      </w:r>
      <w:r>
        <w:rPr>
          <w:noProof/>
        </w:rPr>
        <w:fldChar w:fldCharType="end"/>
      </w:r>
    </w:p>
    <w:p w14:paraId="0E564DB3" w14:textId="4D72ED48"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5.2.2.7.2</w:t>
      </w:r>
      <w:r>
        <w:rPr>
          <w:rFonts w:asciiTheme="minorHAnsi" w:eastAsiaTheme="minorEastAsia" w:hAnsiTheme="minorHAnsi" w:cstheme="minorBidi"/>
          <w:noProof/>
          <w:kern w:val="2"/>
          <w:sz w:val="24"/>
          <w:szCs w:val="24"/>
          <w:lang w:eastAsia="en-GB"/>
          <w14:ligatures w14:val="standardContextual"/>
        </w:rPr>
        <w:tab/>
      </w:r>
      <w:r>
        <w:rPr>
          <w:noProof/>
        </w:rPr>
        <w:t>Subscribe to Notification of LCS-UP connection status</w:t>
      </w:r>
      <w:r>
        <w:rPr>
          <w:noProof/>
        </w:rPr>
        <w:tab/>
      </w:r>
      <w:r>
        <w:rPr>
          <w:noProof/>
        </w:rPr>
        <w:fldChar w:fldCharType="begin" w:fldLock="1"/>
      </w:r>
      <w:r>
        <w:rPr>
          <w:noProof/>
        </w:rPr>
        <w:instrText xml:space="preserve"> PAGEREF _Toc186726441 \h </w:instrText>
      </w:r>
      <w:r>
        <w:rPr>
          <w:noProof/>
        </w:rPr>
      </w:r>
      <w:r>
        <w:rPr>
          <w:noProof/>
        </w:rPr>
        <w:fldChar w:fldCharType="separate"/>
      </w:r>
      <w:r>
        <w:rPr>
          <w:noProof/>
        </w:rPr>
        <w:t>18</w:t>
      </w:r>
      <w:r>
        <w:rPr>
          <w:noProof/>
        </w:rPr>
        <w:fldChar w:fldCharType="end"/>
      </w:r>
    </w:p>
    <w:p w14:paraId="1FEF953C" w14:textId="3A9D4B66"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UPNotify</w:t>
      </w:r>
      <w:r>
        <w:rPr>
          <w:noProof/>
        </w:rPr>
        <w:tab/>
      </w:r>
      <w:r>
        <w:rPr>
          <w:noProof/>
        </w:rPr>
        <w:fldChar w:fldCharType="begin" w:fldLock="1"/>
      </w:r>
      <w:r>
        <w:rPr>
          <w:noProof/>
        </w:rPr>
        <w:instrText xml:space="preserve"> PAGEREF _Toc186726442 \h </w:instrText>
      </w:r>
      <w:r>
        <w:rPr>
          <w:noProof/>
        </w:rPr>
      </w:r>
      <w:r>
        <w:rPr>
          <w:noProof/>
        </w:rPr>
        <w:fldChar w:fldCharType="separate"/>
      </w:r>
      <w:r>
        <w:rPr>
          <w:noProof/>
        </w:rPr>
        <w:t>18</w:t>
      </w:r>
      <w:r>
        <w:rPr>
          <w:noProof/>
        </w:rPr>
        <w:fldChar w:fldCharType="end"/>
      </w:r>
    </w:p>
    <w:p w14:paraId="453CE408" w14:textId="6D230411"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_Toc186726443 \h </w:instrText>
      </w:r>
      <w:r>
        <w:rPr>
          <w:noProof/>
        </w:rPr>
      </w:r>
      <w:r>
        <w:rPr>
          <w:noProof/>
        </w:rPr>
        <w:fldChar w:fldCharType="separate"/>
      </w:r>
      <w:r>
        <w:rPr>
          <w:noProof/>
        </w:rPr>
        <w:t>18</w:t>
      </w:r>
      <w:r>
        <w:rPr>
          <w:noProof/>
        </w:rPr>
        <w:fldChar w:fldCharType="end"/>
      </w:r>
    </w:p>
    <w:p w14:paraId="4C04DA73" w14:textId="41631FD3"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5.2.2.8.2</w:t>
      </w:r>
      <w:r>
        <w:rPr>
          <w:rFonts w:asciiTheme="minorHAnsi" w:eastAsiaTheme="minorEastAsia" w:hAnsiTheme="minorHAnsi" w:cstheme="minorBidi"/>
          <w:noProof/>
          <w:kern w:val="2"/>
          <w:sz w:val="24"/>
          <w:szCs w:val="24"/>
          <w:lang w:eastAsia="en-GB"/>
          <w14:ligatures w14:val="standardContextual"/>
        </w:rPr>
        <w:tab/>
      </w:r>
      <w:r>
        <w:rPr>
          <w:noProof/>
        </w:rPr>
        <w:t>Notification of LCS-UP connection</w:t>
      </w:r>
      <w:r>
        <w:rPr>
          <w:noProof/>
        </w:rPr>
        <w:tab/>
      </w:r>
      <w:r>
        <w:rPr>
          <w:noProof/>
        </w:rPr>
        <w:fldChar w:fldCharType="begin" w:fldLock="1"/>
      </w:r>
      <w:r>
        <w:rPr>
          <w:noProof/>
        </w:rPr>
        <w:instrText xml:space="preserve"> PAGEREF _Toc186726444 \h </w:instrText>
      </w:r>
      <w:r>
        <w:rPr>
          <w:noProof/>
        </w:rPr>
      </w:r>
      <w:r>
        <w:rPr>
          <w:noProof/>
        </w:rPr>
        <w:fldChar w:fldCharType="separate"/>
      </w:r>
      <w:r>
        <w:rPr>
          <w:noProof/>
        </w:rPr>
        <w:t>19</w:t>
      </w:r>
      <w:r>
        <w:rPr>
          <w:noProof/>
        </w:rPr>
        <w:fldChar w:fldCharType="end"/>
      </w:r>
    </w:p>
    <w:p w14:paraId="713D5BEB" w14:textId="15938D88"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5.2.2.9</w:t>
      </w:r>
      <w:r>
        <w:rPr>
          <w:rFonts w:asciiTheme="minorHAnsi" w:eastAsiaTheme="minorEastAsia" w:hAnsiTheme="minorHAnsi" w:cstheme="minorBidi"/>
          <w:noProof/>
          <w:kern w:val="2"/>
          <w:sz w:val="24"/>
          <w:szCs w:val="24"/>
          <w:lang w:eastAsia="en-GB"/>
          <w14:ligatures w14:val="standardContextual"/>
        </w:rPr>
        <w:tab/>
      </w:r>
      <w:r>
        <w:rPr>
          <w:noProof/>
        </w:rPr>
        <w:t>UPConfig</w:t>
      </w:r>
      <w:r>
        <w:rPr>
          <w:noProof/>
        </w:rPr>
        <w:tab/>
      </w:r>
      <w:r>
        <w:rPr>
          <w:noProof/>
        </w:rPr>
        <w:fldChar w:fldCharType="begin" w:fldLock="1"/>
      </w:r>
      <w:r>
        <w:rPr>
          <w:noProof/>
        </w:rPr>
        <w:instrText xml:space="preserve"> PAGEREF _Toc186726445 \h </w:instrText>
      </w:r>
      <w:r>
        <w:rPr>
          <w:noProof/>
        </w:rPr>
      </w:r>
      <w:r>
        <w:rPr>
          <w:noProof/>
        </w:rPr>
        <w:fldChar w:fldCharType="separate"/>
      </w:r>
      <w:r>
        <w:rPr>
          <w:noProof/>
        </w:rPr>
        <w:t>19</w:t>
      </w:r>
      <w:r>
        <w:rPr>
          <w:noProof/>
        </w:rPr>
        <w:fldChar w:fldCharType="end"/>
      </w:r>
    </w:p>
    <w:p w14:paraId="59FC4706" w14:textId="20469FF2"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_Toc186726446 \h </w:instrText>
      </w:r>
      <w:r>
        <w:rPr>
          <w:noProof/>
        </w:rPr>
      </w:r>
      <w:r>
        <w:rPr>
          <w:noProof/>
        </w:rPr>
        <w:fldChar w:fldCharType="separate"/>
      </w:r>
      <w:r>
        <w:rPr>
          <w:noProof/>
        </w:rPr>
        <w:t>19</w:t>
      </w:r>
      <w:r>
        <w:rPr>
          <w:noProof/>
        </w:rPr>
        <w:fldChar w:fldCharType="end"/>
      </w:r>
    </w:p>
    <w:p w14:paraId="3E3D8660" w14:textId="3D972B5E"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5.2.2.9.2</w:t>
      </w:r>
      <w:r>
        <w:rPr>
          <w:rFonts w:asciiTheme="minorHAnsi" w:eastAsiaTheme="minorEastAsia" w:hAnsiTheme="minorHAnsi" w:cstheme="minorBidi"/>
          <w:noProof/>
          <w:kern w:val="2"/>
          <w:sz w:val="24"/>
          <w:szCs w:val="24"/>
          <w:lang w:eastAsia="en-GB"/>
          <w14:ligatures w14:val="standardContextual"/>
        </w:rPr>
        <w:tab/>
      </w:r>
      <w:r>
        <w:rPr>
          <w:noProof/>
        </w:rPr>
        <w:t>Configure</w:t>
      </w:r>
      <w:r>
        <w:rPr>
          <w:noProof/>
          <w:lang w:eastAsia="zh-CN"/>
        </w:rPr>
        <w:t xml:space="preserve"> LCS-UP connection</w:t>
      </w:r>
      <w:r>
        <w:rPr>
          <w:noProof/>
        </w:rPr>
        <w:tab/>
      </w:r>
      <w:r>
        <w:rPr>
          <w:noProof/>
        </w:rPr>
        <w:fldChar w:fldCharType="begin" w:fldLock="1"/>
      </w:r>
      <w:r>
        <w:rPr>
          <w:noProof/>
        </w:rPr>
        <w:instrText xml:space="preserve"> PAGEREF _Toc186726447 \h </w:instrText>
      </w:r>
      <w:r>
        <w:rPr>
          <w:noProof/>
        </w:rPr>
      </w:r>
      <w:r>
        <w:rPr>
          <w:noProof/>
        </w:rPr>
        <w:fldChar w:fldCharType="separate"/>
      </w:r>
      <w:r>
        <w:rPr>
          <w:noProof/>
        </w:rPr>
        <w:t>19</w:t>
      </w:r>
      <w:r>
        <w:rPr>
          <w:noProof/>
        </w:rPr>
        <w:fldChar w:fldCharType="end"/>
      </w:r>
    </w:p>
    <w:p w14:paraId="5958D881" w14:textId="7B7E2763"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5.2.2.10</w:t>
      </w:r>
      <w:r>
        <w:rPr>
          <w:rFonts w:asciiTheme="minorHAnsi" w:eastAsiaTheme="minorEastAsia" w:hAnsiTheme="minorHAnsi" w:cstheme="minorBidi"/>
          <w:noProof/>
          <w:kern w:val="2"/>
          <w:sz w:val="24"/>
          <w:szCs w:val="24"/>
          <w:lang w:eastAsia="en-GB"/>
          <w14:ligatures w14:val="standardContextual"/>
        </w:rPr>
        <w:tab/>
      </w:r>
      <w:r>
        <w:rPr>
          <w:noProof/>
        </w:rPr>
        <w:t>UPUnSubscribe</w:t>
      </w:r>
      <w:r>
        <w:rPr>
          <w:noProof/>
        </w:rPr>
        <w:tab/>
      </w:r>
      <w:r>
        <w:rPr>
          <w:noProof/>
        </w:rPr>
        <w:fldChar w:fldCharType="begin" w:fldLock="1"/>
      </w:r>
      <w:r>
        <w:rPr>
          <w:noProof/>
        </w:rPr>
        <w:instrText xml:space="preserve"> PAGEREF _Toc186726448 \h </w:instrText>
      </w:r>
      <w:r>
        <w:rPr>
          <w:noProof/>
        </w:rPr>
      </w:r>
      <w:r>
        <w:rPr>
          <w:noProof/>
        </w:rPr>
        <w:fldChar w:fldCharType="separate"/>
      </w:r>
      <w:r>
        <w:rPr>
          <w:noProof/>
        </w:rPr>
        <w:t>20</w:t>
      </w:r>
      <w:r>
        <w:rPr>
          <w:noProof/>
        </w:rPr>
        <w:fldChar w:fldCharType="end"/>
      </w:r>
    </w:p>
    <w:p w14:paraId="4076BF94" w14:textId="542D9B29"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_Toc186726449 \h </w:instrText>
      </w:r>
      <w:r>
        <w:rPr>
          <w:noProof/>
        </w:rPr>
      </w:r>
      <w:r>
        <w:rPr>
          <w:noProof/>
        </w:rPr>
        <w:fldChar w:fldCharType="separate"/>
      </w:r>
      <w:r>
        <w:rPr>
          <w:noProof/>
        </w:rPr>
        <w:t>20</w:t>
      </w:r>
      <w:r>
        <w:rPr>
          <w:noProof/>
        </w:rPr>
        <w:fldChar w:fldCharType="end"/>
      </w:r>
    </w:p>
    <w:p w14:paraId="26A06E21" w14:textId="09DFE3E6"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5.2.2.10.2</w:t>
      </w:r>
      <w:r>
        <w:rPr>
          <w:rFonts w:asciiTheme="minorHAnsi" w:eastAsiaTheme="minorEastAsia" w:hAnsiTheme="minorHAnsi" w:cstheme="minorBidi"/>
          <w:noProof/>
          <w:kern w:val="2"/>
          <w:sz w:val="24"/>
          <w:szCs w:val="24"/>
          <w:lang w:eastAsia="en-GB"/>
          <w14:ligatures w14:val="standardContextual"/>
        </w:rPr>
        <w:tab/>
      </w:r>
      <w:r>
        <w:rPr>
          <w:noProof/>
        </w:rPr>
        <w:t>Unsubscribe to notification of LCS-UP connection status</w:t>
      </w:r>
      <w:r>
        <w:rPr>
          <w:noProof/>
        </w:rPr>
        <w:tab/>
      </w:r>
      <w:r>
        <w:rPr>
          <w:noProof/>
        </w:rPr>
        <w:fldChar w:fldCharType="begin" w:fldLock="1"/>
      </w:r>
      <w:r>
        <w:rPr>
          <w:noProof/>
        </w:rPr>
        <w:instrText xml:space="preserve"> PAGEREF _Toc186726450 \h </w:instrText>
      </w:r>
      <w:r>
        <w:rPr>
          <w:noProof/>
        </w:rPr>
      </w:r>
      <w:r>
        <w:rPr>
          <w:noProof/>
        </w:rPr>
        <w:fldChar w:fldCharType="separate"/>
      </w:r>
      <w:r>
        <w:rPr>
          <w:noProof/>
        </w:rPr>
        <w:t>20</w:t>
      </w:r>
      <w:r>
        <w:rPr>
          <w:noProof/>
        </w:rPr>
        <w:fldChar w:fldCharType="end"/>
      </w:r>
    </w:p>
    <w:p w14:paraId="73ADA7E6" w14:textId="016FB317" w:rsidR="00F103BD" w:rsidRDefault="00F103B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Nlmf_Broadcast Service</w:t>
      </w:r>
      <w:r>
        <w:rPr>
          <w:noProof/>
        </w:rPr>
        <w:tab/>
      </w:r>
      <w:r>
        <w:rPr>
          <w:noProof/>
        </w:rPr>
        <w:fldChar w:fldCharType="begin" w:fldLock="1"/>
      </w:r>
      <w:r>
        <w:rPr>
          <w:noProof/>
        </w:rPr>
        <w:instrText xml:space="preserve"> PAGEREF _Toc186726451 \h </w:instrText>
      </w:r>
      <w:r>
        <w:rPr>
          <w:noProof/>
        </w:rPr>
      </w:r>
      <w:r>
        <w:rPr>
          <w:noProof/>
        </w:rPr>
        <w:fldChar w:fldCharType="separate"/>
      </w:r>
      <w:r>
        <w:rPr>
          <w:noProof/>
        </w:rPr>
        <w:t>20</w:t>
      </w:r>
      <w:r>
        <w:rPr>
          <w:noProof/>
        </w:rPr>
        <w:fldChar w:fldCharType="end"/>
      </w:r>
    </w:p>
    <w:p w14:paraId="680F206F" w14:textId="42BE4CAE"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_Toc186726452 \h </w:instrText>
      </w:r>
      <w:r>
        <w:rPr>
          <w:noProof/>
        </w:rPr>
      </w:r>
      <w:r>
        <w:rPr>
          <w:noProof/>
        </w:rPr>
        <w:fldChar w:fldCharType="separate"/>
      </w:r>
      <w:r>
        <w:rPr>
          <w:noProof/>
        </w:rPr>
        <w:t>20</w:t>
      </w:r>
      <w:r>
        <w:rPr>
          <w:noProof/>
        </w:rPr>
        <w:fldChar w:fldCharType="end"/>
      </w:r>
    </w:p>
    <w:p w14:paraId="275C2229" w14:textId="22C14EFF"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_Toc186726453 \h </w:instrText>
      </w:r>
      <w:r>
        <w:rPr>
          <w:noProof/>
        </w:rPr>
      </w:r>
      <w:r>
        <w:rPr>
          <w:noProof/>
        </w:rPr>
        <w:fldChar w:fldCharType="separate"/>
      </w:r>
      <w:r>
        <w:rPr>
          <w:noProof/>
        </w:rPr>
        <w:t>20</w:t>
      </w:r>
      <w:r>
        <w:rPr>
          <w:noProof/>
        </w:rPr>
        <w:fldChar w:fldCharType="end"/>
      </w:r>
    </w:p>
    <w:p w14:paraId="14973E96" w14:textId="41572D37"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_Toc186726454 \h </w:instrText>
      </w:r>
      <w:r>
        <w:rPr>
          <w:noProof/>
        </w:rPr>
      </w:r>
      <w:r>
        <w:rPr>
          <w:noProof/>
        </w:rPr>
        <w:fldChar w:fldCharType="separate"/>
      </w:r>
      <w:r>
        <w:rPr>
          <w:noProof/>
        </w:rPr>
        <w:t>20</w:t>
      </w:r>
      <w:r>
        <w:rPr>
          <w:noProof/>
        </w:rPr>
        <w:fldChar w:fldCharType="end"/>
      </w:r>
    </w:p>
    <w:p w14:paraId="0948C31B" w14:textId="6AB290F6"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CipheringKeyData</w:t>
      </w:r>
      <w:r>
        <w:rPr>
          <w:noProof/>
        </w:rPr>
        <w:tab/>
      </w:r>
      <w:r>
        <w:rPr>
          <w:noProof/>
        </w:rPr>
        <w:fldChar w:fldCharType="begin" w:fldLock="1"/>
      </w:r>
      <w:r>
        <w:rPr>
          <w:noProof/>
        </w:rPr>
        <w:instrText xml:space="preserve"> PAGEREF _Toc186726455 \h </w:instrText>
      </w:r>
      <w:r>
        <w:rPr>
          <w:noProof/>
        </w:rPr>
      </w:r>
      <w:r>
        <w:rPr>
          <w:noProof/>
        </w:rPr>
        <w:fldChar w:fldCharType="separate"/>
      </w:r>
      <w:r>
        <w:rPr>
          <w:noProof/>
        </w:rPr>
        <w:t>21</w:t>
      </w:r>
      <w:r>
        <w:rPr>
          <w:noProof/>
        </w:rPr>
        <w:fldChar w:fldCharType="end"/>
      </w:r>
    </w:p>
    <w:p w14:paraId="4771A8A4" w14:textId="1DED337A"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_Toc186726456 \h </w:instrText>
      </w:r>
      <w:r>
        <w:rPr>
          <w:noProof/>
        </w:rPr>
      </w:r>
      <w:r>
        <w:rPr>
          <w:noProof/>
        </w:rPr>
        <w:fldChar w:fldCharType="separate"/>
      </w:r>
      <w:r>
        <w:rPr>
          <w:noProof/>
        </w:rPr>
        <w:t>21</w:t>
      </w:r>
      <w:r>
        <w:rPr>
          <w:noProof/>
        </w:rPr>
        <w:fldChar w:fldCharType="end"/>
      </w:r>
    </w:p>
    <w:p w14:paraId="6E5F8081" w14:textId="626E58BB"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Request Ciphering Key Information</w:t>
      </w:r>
      <w:r>
        <w:rPr>
          <w:noProof/>
        </w:rPr>
        <w:tab/>
      </w:r>
      <w:r>
        <w:rPr>
          <w:noProof/>
        </w:rPr>
        <w:fldChar w:fldCharType="begin" w:fldLock="1"/>
      </w:r>
      <w:r>
        <w:rPr>
          <w:noProof/>
        </w:rPr>
        <w:instrText xml:space="preserve"> PAGEREF _Toc186726457 \h </w:instrText>
      </w:r>
      <w:r>
        <w:rPr>
          <w:noProof/>
        </w:rPr>
      </w:r>
      <w:r>
        <w:rPr>
          <w:noProof/>
        </w:rPr>
        <w:fldChar w:fldCharType="separate"/>
      </w:r>
      <w:r>
        <w:rPr>
          <w:noProof/>
        </w:rPr>
        <w:t>21</w:t>
      </w:r>
      <w:r>
        <w:rPr>
          <w:noProof/>
        </w:rPr>
        <w:fldChar w:fldCharType="end"/>
      </w:r>
    </w:p>
    <w:p w14:paraId="60D1C867" w14:textId="1A7144BB"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Provide Ciphering Key Information</w:t>
      </w:r>
      <w:r>
        <w:rPr>
          <w:noProof/>
        </w:rPr>
        <w:tab/>
      </w:r>
      <w:r>
        <w:rPr>
          <w:noProof/>
        </w:rPr>
        <w:fldChar w:fldCharType="begin" w:fldLock="1"/>
      </w:r>
      <w:r>
        <w:rPr>
          <w:noProof/>
        </w:rPr>
        <w:instrText xml:space="preserve"> PAGEREF _Toc186726458 \h </w:instrText>
      </w:r>
      <w:r>
        <w:rPr>
          <w:noProof/>
        </w:rPr>
      </w:r>
      <w:r>
        <w:rPr>
          <w:noProof/>
        </w:rPr>
        <w:fldChar w:fldCharType="separate"/>
      </w:r>
      <w:r>
        <w:rPr>
          <w:noProof/>
        </w:rPr>
        <w:t>21</w:t>
      </w:r>
      <w:r>
        <w:rPr>
          <w:noProof/>
        </w:rPr>
        <w:fldChar w:fldCharType="end"/>
      </w:r>
    </w:p>
    <w:p w14:paraId="6B01F4DA" w14:textId="2CAF4D04" w:rsidR="00F103BD" w:rsidRDefault="00F103B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API Definitions</w:t>
      </w:r>
      <w:r>
        <w:rPr>
          <w:noProof/>
        </w:rPr>
        <w:tab/>
      </w:r>
      <w:r>
        <w:rPr>
          <w:noProof/>
        </w:rPr>
        <w:fldChar w:fldCharType="begin" w:fldLock="1"/>
      </w:r>
      <w:r>
        <w:rPr>
          <w:noProof/>
        </w:rPr>
        <w:instrText xml:space="preserve"> PAGEREF _Toc186726459 \h </w:instrText>
      </w:r>
      <w:r>
        <w:rPr>
          <w:noProof/>
        </w:rPr>
      </w:r>
      <w:r>
        <w:rPr>
          <w:noProof/>
        </w:rPr>
        <w:fldChar w:fldCharType="separate"/>
      </w:r>
      <w:r>
        <w:rPr>
          <w:noProof/>
        </w:rPr>
        <w:t>22</w:t>
      </w:r>
      <w:r>
        <w:rPr>
          <w:noProof/>
        </w:rPr>
        <w:fldChar w:fldCharType="end"/>
      </w:r>
    </w:p>
    <w:p w14:paraId="451B3C71" w14:textId="6D852026" w:rsidR="00F103BD" w:rsidRDefault="00F103B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Nlmf_Location Service API</w:t>
      </w:r>
      <w:r>
        <w:rPr>
          <w:noProof/>
        </w:rPr>
        <w:tab/>
      </w:r>
      <w:r>
        <w:rPr>
          <w:noProof/>
        </w:rPr>
        <w:fldChar w:fldCharType="begin" w:fldLock="1"/>
      </w:r>
      <w:r>
        <w:rPr>
          <w:noProof/>
        </w:rPr>
        <w:instrText xml:space="preserve"> PAGEREF _Toc186726460 \h </w:instrText>
      </w:r>
      <w:r>
        <w:rPr>
          <w:noProof/>
        </w:rPr>
      </w:r>
      <w:r>
        <w:rPr>
          <w:noProof/>
        </w:rPr>
        <w:fldChar w:fldCharType="separate"/>
      </w:r>
      <w:r>
        <w:rPr>
          <w:noProof/>
        </w:rPr>
        <w:t>22</w:t>
      </w:r>
      <w:r>
        <w:rPr>
          <w:noProof/>
        </w:rPr>
        <w:fldChar w:fldCharType="end"/>
      </w:r>
    </w:p>
    <w:p w14:paraId="40EA8E99" w14:textId="39C41036"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_Toc186726461 \h </w:instrText>
      </w:r>
      <w:r>
        <w:rPr>
          <w:noProof/>
        </w:rPr>
      </w:r>
      <w:r>
        <w:rPr>
          <w:noProof/>
        </w:rPr>
        <w:fldChar w:fldCharType="separate"/>
      </w:r>
      <w:r>
        <w:rPr>
          <w:noProof/>
        </w:rPr>
        <w:t>22</w:t>
      </w:r>
      <w:r>
        <w:rPr>
          <w:noProof/>
        </w:rPr>
        <w:fldChar w:fldCharType="end"/>
      </w:r>
    </w:p>
    <w:p w14:paraId="016D4B5E" w14:textId="7E8C2B3A"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_Toc186726462 \h </w:instrText>
      </w:r>
      <w:r>
        <w:rPr>
          <w:noProof/>
        </w:rPr>
      </w:r>
      <w:r>
        <w:rPr>
          <w:noProof/>
        </w:rPr>
        <w:fldChar w:fldCharType="separate"/>
      </w:r>
      <w:r>
        <w:rPr>
          <w:noProof/>
        </w:rPr>
        <w:t>22</w:t>
      </w:r>
      <w:r>
        <w:rPr>
          <w:noProof/>
        </w:rPr>
        <w:fldChar w:fldCharType="end"/>
      </w:r>
    </w:p>
    <w:p w14:paraId="58F10913" w14:textId="0B426F48"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_Toc186726463 \h </w:instrText>
      </w:r>
      <w:r>
        <w:rPr>
          <w:noProof/>
        </w:rPr>
      </w:r>
      <w:r>
        <w:rPr>
          <w:noProof/>
        </w:rPr>
        <w:fldChar w:fldCharType="separate"/>
      </w:r>
      <w:r>
        <w:rPr>
          <w:noProof/>
        </w:rPr>
        <w:t>22</w:t>
      </w:r>
      <w:r>
        <w:rPr>
          <w:noProof/>
        </w:rPr>
        <w:fldChar w:fldCharType="end"/>
      </w:r>
    </w:p>
    <w:p w14:paraId="31F5F306" w14:textId="3B91144B"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_Toc186726464 \h </w:instrText>
      </w:r>
      <w:r>
        <w:rPr>
          <w:noProof/>
        </w:rPr>
      </w:r>
      <w:r>
        <w:rPr>
          <w:noProof/>
        </w:rPr>
        <w:fldChar w:fldCharType="separate"/>
      </w:r>
      <w:r>
        <w:rPr>
          <w:noProof/>
        </w:rPr>
        <w:t>23</w:t>
      </w:r>
      <w:r>
        <w:rPr>
          <w:noProof/>
        </w:rPr>
        <w:fldChar w:fldCharType="end"/>
      </w:r>
    </w:p>
    <w:p w14:paraId="4378F94F" w14:textId="197C0132"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_Toc186726465 \h </w:instrText>
      </w:r>
      <w:r>
        <w:rPr>
          <w:noProof/>
        </w:rPr>
      </w:r>
      <w:r>
        <w:rPr>
          <w:noProof/>
        </w:rPr>
        <w:fldChar w:fldCharType="separate"/>
      </w:r>
      <w:r>
        <w:rPr>
          <w:noProof/>
        </w:rPr>
        <w:t>23</w:t>
      </w:r>
      <w:r>
        <w:rPr>
          <w:noProof/>
        </w:rPr>
        <w:fldChar w:fldCharType="end"/>
      </w:r>
    </w:p>
    <w:p w14:paraId="13011428" w14:textId="0934C4D6"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_Toc186726466 \h </w:instrText>
      </w:r>
      <w:r>
        <w:rPr>
          <w:noProof/>
        </w:rPr>
      </w:r>
      <w:r>
        <w:rPr>
          <w:noProof/>
        </w:rPr>
        <w:fldChar w:fldCharType="separate"/>
      </w:r>
      <w:r>
        <w:rPr>
          <w:noProof/>
        </w:rPr>
        <w:t>23</w:t>
      </w:r>
      <w:r>
        <w:rPr>
          <w:noProof/>
        </w:rPr>
        <w:fldChar w:fldCharType="end"/>
      </w:r>
    </w:p>
    <w:p w14:paraId="2B6F0ECF" w14:textId="0C9B66BE"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_Toc186726467 \h </w:instrText>
      </w:r>
      <w:r>
        <w:rPr>
          <w:noProof/>
        </w:rPr>
      </w:r>
      <w:r>
        <w:rPr>
          <w:noProof/>
        </w:rPr>
        <w:fldChar w:fldCharType="separate"/>
      </w:r>
      <w:r>
        <w:rPr>
          <w:noProof/>
        </w:rPr>
        <w:t>23</w:t>
      </w:r>
      <w:r>
        <w:rPr>
          <w:noProof/>
        </w:rPr>
        <w:fldChar w:fldCharType="end"/>
      </w:r>
    </w:p>
    <w:p w14:paraId="5E97F197" w14:textId="59333ECA"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_Toc186726468 \h </w:instrText>
      </w:r>
      <w:r>
        <w:rPr>
          <w:noProof/>
        </w:rPr>
      </w:r>
      <w:r>
        <w:rPr>
          <w:noProof/>
        </w:rPr>
        <w:fldChar w:fldCharType="separate"/>
      </w:r>
      <w:r>
        <w:rPr>
          <w:noProof/>
        </w:rPr>
        <w:t>23</w:t>
      </w:r>
      <w:r>
        <w:rPr>
          <w:noProof/>
        </w:rPr>
        <w:fldChar w:fldCharType="end"/>
      </w:r>
    </w:p>
    <w:p w14:paraId="061C1842" w14:textId="413EFFA0"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_Toc186726469 \h </w:instrText>
      </w:r>
      <w:r>
        <w:rPr>
          <w:noProof/>
        </w:rPr>
      </w:r>
      <w:r>
        <w:rPr>
          <w:noProof/>
        </w:rPr>
        <w:fldChar w:fldCharType="separate"/>
      </w:r>
      <w:r>
        <w:rPr>
          <w:noProof/>
        </w:rPr>
        <w:t>23</w:t>
      </w:r>
      <w:r>
        <w:rPr>
          <w:noProof/>
        </w:rPr>
        <w:fldChar w:fldCharType="end"/>
      </w:r>
    </w:p>
    <w:p w14:paraId="7EDB4CC0" w14:textId="63900EAD"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_Toc186726470 \h </w:instrText>
      </w:r>
      <w:r>
        <w:rPr>
          <w:noProof/>
        </w:rPr>
      </w:r>
      <w:r>
        <w:rPr>
          <w:noProof/>
        </w:rPr>
        <w:fldChar w:fldCharType="separate"/>
      </w:r>
      <w:r>
        <w:rPr>
          <w:noProof/>
        </w:rPr>
        <w:t>24</w:t>
      </w:r>
      <w:r>
        <w:rPr>
          <w:noProof/>
        </w:rPr>
        <w:fldChar w:fldCharType="end"/>
      </w:r>
    </w:p>
    <w:p w14:paraId="3E1C6B78" w14:textId="54495A49"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_Toc186726471 \h </w:instrText>
      </w:r>
      <w:r>
        <w:rPr>
          <w:noProof/>
        </w:rPr>
      </w:r>
      <w:r>
        <w:rPr>
          <w:noProof/>
        </w:rPr>
        <w:fldChar w:fldCharType="separate"/>
      </w:r>
      <w:r>
        <w:rPr>
          <w:noProof/>
        </w:rPr>
        <w:t>24</w:t>
      </w:r>
      <w:r>
        <w:rPr>
          <w:noProof/>
        </w:rPr>
        <w:fldChar w:fldCharType="end"/>
      </w:r>
    </w:p>
    <w:p w14:paraId="6353AF09" w14:textId="7C222C2A"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up-subscriptions (Collection)</w:t>
      </w:r>
      <w:r>
        <w:rPr>
          <w:noProof/>
        </w:rPr>
        <w:tab/>
      </w:r>
      <w:r>
        <w:rPr>
          <w:noProof/>
        </w:rPr>
        <w:fldChar w:fldCharType="begin" w:fldLock="1"/>
      </w:r>
      <w:r>
        <w:rPr>
          <w:noProof/>
        </w:rPr>
        <w:instrText xml:space="preserve"> PAGEREF _Toc186726472 \h </w:instrText>
      </w:r>
      <w:r>
        <w:rPr>
          <w:noProof/>
        </w:rPr>
      </w:r>
      <w:r>
        <w:rPr>
          <w:noProof/>
        </w:rPr>
        <w:fldChar w:fldCharType="separate"/>
      </w:r>
      <w:r>
        <w:rPr>
          <w:noProof/>
        </w:rPr>
        <w:t>25</w:t>
      </w:r>
      <w:r>
        <w:rPr>
          <w:noProof/>
        </w:rPr>
        <w:fldChar w:fldCharType="end"/>
      </w:r>
    </w:p>
    <w:p w14:paraId="1C6EE14F" w14:textId="70DE7C91"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_Toc186726473 \h </w:instrText>
      </w:r>
      <w:r>
        <w:rPr>
          <w:noProof/>
        </w:rPr>
      </w:r>
      <w:r>
        <w:rPr>
          <w:noProof/>
        </w:rPr>
        <w:fldChar w:fldCharType="separate"/>
      </w:r>
      <w:r>
        <w:rPr>
          <w:noProof/>
        </w:rPr>
        <w:t>25</w:t>
      </w:r>
      <w:r>
        <w:rPr>
          <w:noProof/>
        </w:rPr>
        <w:fldChar w:fldCharType="end"/>
      </w:r>
    </w:p>
    <w:p w14:paraId="64C662E6" w14:textId="11515A50"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_Toc186726474 \h </w:instrText>
      </w:r>
      <w:r>
        <w:rPr>
          <w:noProof/>
        </w:rPr>
      </w:r>
      <w:r>
        <w:rPr>
          <w:noProof/>
        </w:rPr>
        <w:fldChar w:fldCharType="separate"/>
      </w:r>
      <w:r>
        <w:rPr>
          <w:noProof/>
        </w:rPr>
        <w:t>25</w:t>
      </w:r>
      <w:r>
        <w:rPr>
          <w:noProof/>
        </w:rPr>
        <w:fldChar w:fldCharType="end"/>
      </w:r>
    </w:p>
    <w:p w14:paraId="29CCEB2C" w14:textId="1EA9821A"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_Toc186726475 \h </w:instrText>
      </w:r>
      <w:r>
        <w:rPr>
          <w:noProof/>
        </w:rPr>
      </w:r>
      <w:r>
        <w:rPr>
          <w:noProof/>
        </w:rPr>
        <w:fldChar w:fldCharType="separate"/>
      </w:r>
      <w:r>
        <w:rPr>
          <w:noProof/>
        </w:rPr>
        <w:t>25</w:t>
      </w:r>
      <w:r>
        <w:rPr>
          <w:noProof/>
        </w:rPr>
        <w:fldChar w:fldCharType="end"/>
      </w:r>
    </w:p>
    <w:p w14:paraId="3566B3C1" w14:textId="19F7E425"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up-subscription (Document)</w:t>
      </w:r>
      <w:r>
        <w:rPr>
          <w:noProof/>
        </w:rPr>
        <w:tab/>
      </w:r>
      <w:r>
        <w:rPr>
          <w:noProof/>
        </w:rPr>
        <w:fldChar w:fldCharType="begin" w:fldLock="1"/>
      </w:r>
      <w:r>
        <w:rPr>
          <w:noProof/>
        </w:rPr>
        <w:instrText xml:space="preserve"> PAGEREF _Toc186726476 \h </w:instrText>
      </w:r>
      <w:r>
        <w:rPr>
          <w:noProof/>
        </w:rPr>
      </w:r>
      <w:r>
        <w:rPr>
          <w:noProof/>
        </w:rPr>
        <w:fldChar w:fldCharType="separate"/>
      </w:r>
      <w:r>
        <w:rPr>
          <w:noProof/>
        </w:rPr>
        <w:t>26</w:t>
      </w:r>
      <w:r>
        <w:rPr>
          <w:noProof/>
        </w:rPr>
        <w:fldChar w:fldCharType="end"/>
      </w:r>
    </w:p>
    <w:p w14:paraId="400AB281" w14:textId="568D4932"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_Toc186726477 \h </w:instrText>
      </w:r>
      <w:r>
        <w:rPr>
          <w:noProof/>
        </w:rPr>
      </w:r>
      <w:r>
        <w:rPr>
          <w:noProof/>
        </w:rPr>
        <w:fldChar w:fldCharType="separate"/>
      </w:r>
      <w:r>
        <w:rPr>
          <w:noProof/>
        </w:rPr>
        <w:t>26</w:t>
      </w:r>
      <w:r>
        <w:rPr>
          <w:noProof/>
        </w:rPr>
        <w:fldChar w:fldCharType="end"/>
      </w:r>
    </w:p>
    <w:p w14:paraId="756ECBF6" w14:textId="5E6D489B"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_Toc186726478 \h </w:instrText>
      </w:r>
      <w:r>
        <w:rPr>
          <w:noProof/>
        </w:rPr>
      </w:r>
      <w:r>
        <w:rPr>
          <w:noProof/>
        </w:rPr>
        <w:fldChar w:fldCharType="separate"/>
      </w:r>
      <w:r>
        <w:rPr>
          <w:noProof/>
        </w:rPr>
        <w:t>26</w:t>
      </w:r>
      <w:r>
        <w:rPr>
          <w:noProof/>
        </w:rPr>
        <w:fldChar w:fldCharType="end"/>
      </w:r>
    </w:p>
    <w:p w14:paraId="3693990C" w14:textId="6F0E845B"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_Toc186726479 \h </w:instrText>
      </w:r>
      <w:r>
        <w:rPr>
          <w:noProof/>
        </w:rPr>
      </w:r>
      <w:r>
        <w:rPr>
          <w:noProof/>
        </w:rPr>
        <w:fldChar w:fldCharType="separate"/>
      </w:r>
      <w:r>
        <w:rPr>
          <w:noProof/>
        </w:rPr>
        <w:t>27</w:t>
      </w:r>
      <w:r>
        <w:rPr>
          <w:noProof/>
        </w:rPr>
        <w:fldChar w:fldCharType="end"/>
      </w:r>
    </w:p>
    <w:p w14:paraId="576344CA" w14:textId="67D66881"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_Toc186726480 \h </w:instrText>
      </w:r>
      <w:r>
        <w:rPr>
          <w:noProof/>
        </w:rPr>
      </w:r>
      <w:r>
        <w:rPr>
          <w:noProof/>
        </w:rPr>
        <w:fldChar w:fldCharType="separate"/>
      </w:r>
      <w:r>
        <w:rPr>
          <w:noProof/>
        </w:rPr>
        <w:t>28</w:t>
      </w:r>
      <w:r>
        <w:rPr>
          <w:noProof/>
        </w:rPr>
        <w:fldChar w:fldCharType="end"/>
      </w:r>
    </w:p>
    <w:p w14:paraId="1652D4A6" w14:textId="1822D4F9"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_Toc186726481 \h </w:instrText>
      </w:r>
      <w:r>
        <w:rPr>
          <w:noProof/>
        </w:rPr>
      </w:r>
      <w:r>
        <w:rPr>
          <w:noProof/>
        </w:rPr>
        <w:fldChar w:fldCharType="separate"/>
      </w:r>
      <w:r>
        <w:rPr>
          <w:noProof/>
        </w:rPr>
        <w:t>28</w:t>
      </w:r>
      <w:r>
        <w:rPr>
          <w:noProof/>
        </w:rPr>
        <w:fldChar w:fldCharType="end"/>
      </w:r>
    </w:p>
    <w:p w14:paraId="02B4A0ED" w14:textId="1BCC713B"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determine-location</w:t>
      </w:r>
      <w:r>
        <w:rPr>
          <w:noProof/>
        </w:rPr>
        <w:tab/>
      </w:r>
      <w:r>
        <w:rPr>
          <w:noProof/>
        </w:rPr>
        <w:fldChar w:fldCharType="begin" w:fldLock="1"/>
      </w:r>
      <w:r>
        <w:rPr>
          <w:noProof/>
        </w:rPr>
        <w:instrText xml:space="preserve"> PAGEREF _Toc186726482 \h </w:instrText>
      </w:r>
      <w:r>
        <w:rPr>
          <w:noProof/>
        </w:rPr>
      </w:r>
      <w:r>
        <w:rPr>
          <w:noProof/>
        </w:rPr>
        <w:fldChar w:fldCharType="separate"/>
      </w:r>
      <w:r>
        <w:rPr>
          <w:noProof/>
        </w:rPr>
        <w:t>28</w:t>
      </w:r>
      <w:r>
        <w:rPr>
          <w:noProof/>
        </w:rPr>
        <w:fldChar w:fldCharType="end"/>
      </w:r>
    </w:p>
    <w:p w14:paraId="668E558C" w14:textId="4378944A"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_Toc186726483 \h </w:instrText>
      </w:r>
      <w:r>
        <w:rPr>
          <w:noProof/>
        </w:rPr>
      </w:r>
      <w:r>
        <w:rPr>
          <w:noProof/>
        </w:rPr>
        <w:fldChar w:fldCharType="separate"/>
      </w:r>
      <w:r>
        <w:rPr>
          <w:noProof/>
        </w:rPr>
        <w:t>28</w:t>
      </w:r>
      <w:r>
        <w:rPr>
          <w:noProof/>
        </w:rPr>
        <w:fldChar w:fldCharType="end"/>
      </w:r>
    </w:p>
    <w:p w14:paraId="7D74D791" w14:textId="062ED06E"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_Toc186726484 \h </w:instrText>
      </w:r>
      <w:r>
        <w:rPr>
          <w:noProof/>
        </w:rPr>
      </w:r>
      <w:r>
        <w:rPr>
          <w:noProof/>
        </w:rPr>
        <w:fldChar w:fldCharType="separate"/>
      </w:r>
      <w:r>
        <w:rPr>
          <w:noProof/>
        </w:rPr>
        <w:t>28</w:t>
      </w:r>
      <w:r>
        <w:rPr>
          <w:noProof/>
        </w:rPr>
        <w:fldChar w:fldCharType="end"/>
      </w:r>
    </w:p>
    <w:p w14:paraId="067EC240" w14:textId="3A3F5D40"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Operation: cancel-location</w:t>
      </w:r>
      <w:r>
        <w:rPr>
          <w:noProof/>
        </w:rPr>
        <w:tab/>
      </w:r>
      <w:r>
        <w:rPr>
          <w:noProof/>
        </w:rPr>
        <w:fldChar w:fldCharType="begin" w:fldLock="1"/>
      </w:r>
      <w:r>
        <w:rPr>
          <w:noProof/>
        </w:rPr>
        <w:instrText xml:space="preserve"> PAGEREF _Toc186726485 \h </w:instrText>
      </w:r>
      <w:r>
        <w:rPr>
          <w:noProof/>
        </w:rPr>
      </w:r>
      <w:r>
        <w:rPr>
          <w:noProof/>
        </w:rPr>
        <w:fldChar w:fldCharType="separate"/>
      </w:r>
      <w:r>
        <w:rPr>
          <w:noProof/>
        </w:rPr>
        <w:t>30</w:t>
      </w:r>
      <w:r>
        <w:rPr>
          <w:noProof/>
        </w:rPr>
        <w:fldChar w:fldCharType="end"/>
      </w:r>
    </w:p>
    <w:p w14:paraId="47EECC5E" w14:textId="3FE11E14"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_Toc186726486 \h </w:instrText>
      </w:r>
      <w:r>
        <w:rPr>
          <w:noProof/>
        </w:rPr>
      </w:r>
      <w:r>
        <w:rPr>
          <w:noProof/>
        </w:rPr>
        <w:fldChar w:fldCharType="separate"/>
      </w:r>
      <w:r>
        <w:rPr>
          <w:noProof/>
        </w:rPr>
        <w:t>30</w:t>
      </w:r>
      <w:r>
        <w:rPr>
          <w:noProof/>
        </w:rPr>
        <w:fldChar w:fldCharType="end"/>
      </w:r>
    </w:p>
    <w:p w14:paraId="2F23180D" w14:textId="1F7D85BC"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_Toc186726487 \h </w:instrText>
      </w:r>
      <w:r>
        <w:rPr>
          <w:noProof/>
        </w:rPr>
      </w:r>
      <w:r>
        <w:rPr>
          <w:noProof/>
        </w:rPr>
        <w:fldChar w:fldCharType="separate"/>
      </w:r>
      <w:r>
        <w:rPr>
          <w:noProof/>
        </w:rPr>
        <w:t>30</w:t>
      </w:r>
      <w:r>
        <w:rPr>
          <w:noProof/>
        </w:rPr>
        <w:fldChar w:fldCharType="end"/>
      </w:r>
    </w:p>
    <w:p w14:paraId="705E85C2" w14:textId="1C58DD94"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6.1.4.4</w:t>
      </w:r>
      <w:r>
        <w:rPr>
          <w:rFonts w:asciiTheme="minorHAnsi" w:eastAsiaTheme="minorEastAsia" w:hAnsiTheme="minorHAnsi" w:cstheme="minorBidi"/>
          <w:noProof/>
          <w:kern w:val="2"/>
          <w:sz w:val="24"/>
          <w:szCs w:val="24"/>
          <w:lang w:eastAsia="en-GB"/>
          <w14:ligatures w14:val="standardContextual"/>
        </w:rPr>
        <w:tab/>
      </w:r>
      <w:r>
        <w:rPr>
          <w:noProof/>
        </w:rPr>
        <w:t>Operation: location-context-transfer</w:t>
      </w:r>
      <w:r>
        <w:rPr>
          <w:noProof/>
        </w:rPr>
        <w:tab/>
      </w:r>
      <w:r>
        <w:rPr>
          <w:noProof/>
        </w:rPr>
        <w:fldChar w:fldCharType="begin" w:fldLock="1"/>
      </w:r>
      <w:r>
        <w:rPr>
          <w:noProof/>
        </w:rPr>
        <w:instrText xml:space="preserve"> PAGEREF _Toc186726488 \h </w:instrText>
      </w:r>
      <w:r>
        <w:rPr>
          <w:noProof/>
        </w:rPr>
      </w:r>
      <w:r>
        <w:rPr>
          <w:noProof/>
        </w:rPr>
        <w:fldChar w:fldCharType="separate"/>
      </w:r>
      <w:r>
        <w:rPr>
          <w:noProof/>
        </w:rPr>
        <w:t>31</w:t>
      </w:r>
      <w:r>
        <w:rPr>
          <w:noProof/>
        </w:rPr>
        <w:fldChar w:fldCharType="end"/>
      </w:r>
    </w:p>
    <w:p w14:paraId="753E57EA" w14:textId="3B5BCCAE"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_Toc186726489 \h </w:instrText>
      </w:r>
      <w:r>
        <w:rPr>
          <w:noProof/>
        </w:rPr>
      </w:r>
      <w:r>
        <w:rPr>
          <w:noProof/>
        </w:rPr>
        <w:fldChar w:fldCharType="separate"/>
      </w:r>
      <w:r>
        <w:rPr>
          <w:noProof/>
        </w:rPr>
        <w:t>31</w:t>
      </w:r>
      <w:r>
        <w:rPr>
          <w:noProof/>
        </w:rPr>
        <w:fldChar w:fldCharType="end"/>
      </w:r>
    </w:p>
    <w:p w14:paraId="73BF9055" w14:textId="7CA3AFA7"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_Toc186726490 \h </w:instrText>
      </w:r>
      <w:r>
        <w:rPr>
          <w:noProof/>
        </w:rPr>
      </w:r>
      <w:r>
        <w:rPr>
          <w:noProof/>
        </w:rPr>
        <w:fldChar w:fldCharType="separate"/>
      </w:r>
      <w:r>
        <w:rPr>
          <w:noProof/>
        </w:rPr>
        <w:t>31</w:t>
      </w:r>
      <w:r>
        <w:rPr>
          <w:noProof/>
        </w:rPr>
        <w:fldChar w:fldCharType="end"/>
      </w:r>
    </w:p>
    <w:p w14:paraId="1711157A" w14:textId="5A1AB3AB"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6.1.4.5</w:t>
      </w:r>
      <w:r>
        <w:rPr>
          <w:rFonts w:asciiTheme="minorHAnsi" w:eastAsiaTheme="minorEastAsia" w:hAnsiTheme="minorHAnsi" w:cstheme="minorBidi"/>
          <w:noProof/>
          <w:kern w:val="2"/>
          <w:sz w:val="24"/>
          <w:szCs w:val="24"/>
          <w:lang w:eastAsia="en-GB"/>
          <w14:ligatures w14:val="standardContextual"/>
        </w:rPr>
        <w:tab/>
      </w:r>
      <w:r>
        <w:rPr>
          <w:noProof/>
        </w:rPr>
        <w:t>Operation: measure-location</w:t>
      </w:r>
      <w:r>
        <w:rPr>
          <w:noProof/>
        </w:rPr>
        <w:tab/>
      </w:r>
      <w:r>
        <w:rPr>
          <w:noProof/>
        </w:rPr>
        <w:fldChar w:fldCharType="begin" w:fldLock="1"/>
      </w:r>
      <w:r>
        <w:rPr>
          <w:noProof/>
        </w:rPr>
        <w:instrText xml:space="preserve"> PAGEREF _Toc186726491 \h </w:instrText>
      </w:r>
      <w:r>
        <w:rPr>
          <w:noProof/>
        </w:rPr>
      </w:r>
      <w:r>
        <w:rPr>
          <w:noProof/>
        </w:rPr>
        <w:fldChar w:fldCharType="separate"/>
      </w:r>
      <w:r>
        <w:rPr>
          <w:noProof/>
        </w:rPr>
        <w:t>32</w:t>
      </w:r>
      <w:r>
        <w:rPr>
          <w:noProof/>
        </w:rPr>
        <w:fldChar w:fldCharType="end"/>
      </w:r>
    </w:p>
    <w:p w14:paraId="0571A1E5" w14:textId="2BE60A38"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_Toc186726492 \h </w:instrText>
      </w:r>
      <w:r>
        <w:rPr>
          <w:noProof/>
        </w:rPr>
      </w:r>
      <w:r>
        <w:rPr>
          <w:noProof/>
        </w:rPr>
        <w:fldChar w:fldCharType="separate"/>
      </w:r>
      <w:r>
        <w:rPr>
          <w:noProof/>
        </w:rPr>
        <w:t>32</w:t>
      </w:r>
      <w:r>
        <w:rPr>
          <w:noProof/>
        </w:rPr>
        <w:fldChar w:fldCharType="end"/>
      </w:r>
    </w:p>
    <w:p w14:paraId="735C86FC" w14:textId="5810AEAA"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6.1.4.5.2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_Toc186726493 \h </w:instrText>
      </w:r>
      <w:r>
        <w:rPr>
          <w:noProof/>
        </w:rPr>
      </w:r>
      <w:r>
        <w:rPr>
          <w:noProof/>
        </w:rPr>
        <w:fldChar w:fldCharType="separate"/>
      </w:r>
      <w:r>
        <w:rPr>
          <w:noProof/>
        </w:rPr>
        <w:t>32</w:t>
      </w:r>
      <w:r>
        <w:rPr>
          <w:noProof/>
        </w:rPr>
        <w:fldChar w:fldCharType="end"/>
      </w:r>
    </w:p>
    <w:p w14:paraId="3FB3659C" w14:textId="68A0476C"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6.1.4.6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_Toc186726494 \h </w:instrText>
      </w:r>
      <w:r>
        <w:rPr>
          <w:noProof/>
        </w:rPr>
      </w:r>
      <w:r>
        <w:rPr>
          <w:noProof/>
        </w:rPr>
        <w:fldChar w:fldCharType="separate"/>
      </w:r>
      <w:r>
        <w:rPr>
          <w:noProof/>
        </w:rPr>
        <w:t>33</w:t>
      </w:r>
      <w:r>
        <w:rPr>
          <w:noProof/>
        </w:rPr>
        <w:fldChar w:fldCharType="end"/>
      </w:r>
    </w:p>
    <w:p w14:paraId="604DF972" w14:textId="2C1BB9AC"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6.1.4.7</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configure-up</w:t>
      </w:r>
      <w:r>
        <w:rPr>
          <w:noProof/>
        </w:rPr>
        <w:tab/>
      </w:r>
      <w:r>
        <w:rPr>
          <w:noProof/>
        </w:rPr>
        <w:fldChar w:fldCharType="begin" w:fldLock="1"/>
      </w:r>
      <w:r>
        <w:rPr>
          <w:noProof/>
        </w:rPr>
        <w:instrText xml:space="preserve"> PAGEREF _Toc186726495 \h </w:instrText>
      </w:r>
      <w:r>
        <w:rPr>
          <w:noProof/>
        </w:rPr>
      </w:r>
      <w:r>
        <w:rPr>
          <w:noProof/>
        </w:rPr>
        <w:fldChar w:fldCharType="separate"/>
      </w:r>
      <w:r>
        <w:rPr>
          <w:noProof/>
        </w:rPr>
        <w:t>33</w:t>
      </w:r>
      <w:r>
        <w:rPr>
          <w:noProof/>
        </w:rPr>
        <w:fldChar w:fldCharType="end"/>
      </w:r>
    </w:p>
    <w:p w14:paraId="2A677A35" w14:textId="0C179B5F"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_Toc186726496 \h </w:instrText>
      </w:r>
      <w:r>
        <w:rPr>
          <w:noProof/>
        </w:rPr>
      </w:r>
      <w:r>
        <w:rPr>
          <w:noProof/>
        </w:rPr>
        <w:fldChar w:fldCharType="separate"/>
      </w:r>
      <w:r>
        <w:rPr>
          <w:noProof/>
        </w:rPr>
        <w:t>33</w:t>
      </w:r>
      <w:r>
        <w:rPr>
          <w:noProof/>
        </w:rPr>
        <w:fldChar w:fldCharType="end"/>
      </w:r>
    </w:p>
    <w:p w14:paraId="5EC81D64" w14:textId="6886E41D"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6.1.4.7.2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_Toc186726497 \h </w:instrText>
      </w:r>
      <w:r>
        <w:rPr>
          <w:noProof/>
        </w:rPr>
      </w:r>
      <w:r>
        <w:rPr>
          <w:noProof/>
        </w:rPr>
        <w:fldChar w:fldCharType="separate"/>
      </w:r>
      <w:r>
        <w:rPr>
          <w:noProof/>
        </w:rPr>
        <w:t>34</w:t>
      </w:r>
      <w:r>
        <w:rPr>
          <w:noProof/>
        </w:rPr>
        <w:fldChar w:fldCharType="end"/>
      </w:r>
    </w:p>
    <w:p w14:paraId="3E1C72E0" w14:textId="4CDCCEBA"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_Toc186726498 \h </w:instrText>
      </w:r>
      <w:r>
        <w:rPr>
          <w:noProof/>
        </w:rPr>
      </w:r>
      <w:r>
        <w:rPr>
          <w:noProof/>
        </w:rPr>
        <w:fldChar w:fldCharType="separate"/>
      </w:r>
      <w:r>
        <w:rPr>
          <w:noProof/>
        </w:rPr>
        <w:t>35</w:t>
      </w:r>
      <w:r>
        <w:rPr>
          <w:noProof/>
        </w:rPr>
        <w:fldChar w:fldCharType="end"/>
      </w:r>
    </w:p>
    <w:p w14:paraId="646FC447" w14:textId="39D5965A"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EventNotify</w:t>
      </w:r>
      <w:r>
        <w:rPr>
          <w:noProof/>
        </w:rPr>
        <w:tab/>
      </w:r>
      <w:r>
        <w:rPr>
          <w:noProof/>
        </w:rPr>
        <w:fldChar w:fldCharType="begin" w:fldLock="1"/>
      </w:r>
      <w:r>
        <w:rPr>
          <w:noProof/>
        </w:rPr>
        <w:instrText xml:space="preserve"> PAGEREF _Toc186726499 \h </w:instrText>
      </w:r>
      <w:r>
        <w:rPr>
          <w:noProof/>
        </w:rPr>
      </w:r>
      <w:r>
        <w:rPr>
          <w:noProof/>
        </w:rPr>
        <w:fldChar w:fldCharType="separate"/>
      </w:r>
      <w:r>
        <w:rPr>
          <w:noProof/>
        </w:rPr>
        <w:t>35</w:t>
      </w:r>
      <w:r>
        <w:rPr>
          <w:noProof/>
        </w:rPr>
        <w:fldChar w:fldCharType="end"/>
      </w:r>
    </w:p>
    <w:p w14:paraId="2EC9CDE2" w14:textId="3848438A"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_Toc186726500 \h </w:instrText>
      </w:r>
      <w:r>
        <w:rPr>
          <w:noProof/>
        </w:rPr>
      </w:r>
      <w:r>
        <w:rPr>
          <w:noProof/>
        </w:rPr>
        <w:fldChar w:fldCharType="separate"/>
      </w:r>
      <w:r>
        <w:rPr>
          <w:noProof/>
        </w:rPr>
        <w:t>35</w:t>
      </w:r>
      <w:r>
        <w:rPr>
          <w:noProof/>
        </w:rPr>
        <w:fldChar w:fldCharType="end"/>
      </w:r>
    </w:p>
    <w:p w14:paraId="0EEC14C5" w14:textId="557B28E1"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6.1.5.1.2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_Toc186726501 \h </w:instrText>
      </w:r>
      <w:r>
        <w:rPr>
          <w:noProof/>
        </w:rPr>
      </w:r>
      <w:r>
        <w:rPr>
          <w:noProof/>
        </w:rPr>
        <w:fldChar w:fldCharType="separate"/>
      </w:r>
      <w:r>
        <w:rPr>
          <w:noProof/>
        </w:rPr>
        <w:t>35</w:t>
      </w:r>
      <w:r>
        <w:rPr>
          <w:noProof/>
        </w:rPr>
        <w:fldChar w:fldCharType="end"/>
      </w:r>
    </w:p>
    <w:p w14:paraId="11E58FDA" w14:textId="589DBE6F"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6.1.5.1.3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_Toc186726502 \h </w:instrText>
      </w:r>
      <w:r>
        <w:rPr>
          <w:noProof/>
        </w:rPr>
      </w:r>
      <w:r>
        <w:rPr>
          <w:noProof/>
        </w:rPr>
        <w:fldChar w:fldCharType="separate"/>
      </w:r>
      <w:r>
        <w:rPr>
          <w:noProof/>
        </w:rPr>
        <w:t>35</w:t>
      </w:r>
      <w:r>
        <w:rPr>
          <w:noProof/>
        </w:rPr>
        <w:fldChar w:fldCharType="end"/>
      </w:r>
    </w:p>
    <w:p w14:paraId="2ECC6035" w14:textId="24B98686"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UPNotify</w:t>
      </w:r>
      <w:r>
        <w:rPr>
          <w:noProof/>
        </w:rPr>
        <w:tab/>
      </w:r>
      <w:r>
        <w:rPr>
          <w:noProof/>
        </w:rPr>
        <w:fldChar w:fldCharType="begin" w:fldLock="1"/>
      </w:r>
      <w:r>
        <w:rPr>
          <w:noProof/>
        </w:rPr>
        <w:instrText xml:space="preserve"> PAGEREF _Toc186726503 \h </w:instrText>
      </w:r>
      <w:r>
        <w:rPr>
          <w:noProof/>
        </w:rPr>
      </w:r>
      <w:r>
        <w:rPr>
          <w:noProof/>
        </w:rPr>
        <w:fldChar w:fldCharType="separate"/>
      </w:r>
      <w:r>
        <w:rPr>
          <w:noProof/>
        </w:rPr>
        <w:t>36</w:t>
      </w:r>
      <w:r>
        <w:rPr>
          <w:noProof/>
        </w:rPr>
        <w:fldChar w:fldCharType="end"/>
      </w:r>
    </w:p>
    <w:p w14:paraId="7193AC10" w14:textId="74CC5CBE"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_Toc186726504 \h </w:instrText>
      </w:r>
      <w:r>
        <w:rPr>
          <w:noProof/>
        </w:rPr>
      </w:r>
      <w:r>
        <w:rPr>
          <w:noProof/>
        </w:rPr>
        <w:fldChar w:fldCharType="separate"/>
      </w:r>
      <w:r>
        <w:rPr>
          <w:noProof/>
        </w:rPr>
        <w:t>36</w:t>
      </w:r>
      <w:r>
        <w:rPr>
          <w:noProof/>
        </w:rPr>
        <w:fldChar w:fldCharType="end"/>
      </w:r>
    </w:p>
    <w:p w14:paraId="493CE7B6" w14:textId="6D44AF51"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_Toc186726505 \h </w:instrText>
      </w:r>
      <w:r>
        <w:rPr>
          <w:noProof/>
        </w:rPr>
      </w:r>
      <w:r>
        <w:rPr>
          <w:noProof/>
        </w:rPr>
        <w:fldChar w:fldCharType="separate"/>
      </w:r>
      <w:r>
        <w:rPr>
          <w:noProof/>
        </w:rPr>
        <w:t>36</w:t>
      </w:r>
      <w:r>
        <w:rPr>
          <w:noProof/>
        </w:rPr>
        <w:fldChar w:fldCharType="end"/>
      </w:r>
    </w:p>
    <w:p w14:paraId="4091FB5F" w14:textId="62E5900F"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_Toc186726506 \h </w:instrText>
      </w:r>
      <w:r>
        <w:rPr>
          <w:noProof/>
        </w:rPr>
      </w:r>
      <w:r>
        <w:rPr>
          <w:noProof/>
        </w:rPr>
        <w:fldChar w:fldCharType="separate"/>
      </w:r>
      <w:r>
        <w:rPr>
          <w:noProof/>
        </w:rPr>
        <w:t>37</w:t>
      </w:r>
      <w:r>
        <w:rPr>
          <w:noProof/>
        </w:rPr>
        <w:fldChar w:fldCharType="end"/>
      </w:r>
    </w:p>
    <w:p w14:paraId="3B654593" w14:textId="16D5FE00"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_Toc186726507 \h </w:instrText>
      </w:r>
      <w:r>
        <w:rPr>
          <w:noProof/>
        </w:rPr>
      </w:r>
      <w:r>
        <w:rPr>
          <w:noProof/>
        </w:rPr>
        <w:fldChar w:fldCharType="separate"/>
      </w:r>
      <w:r>
        <w:rPr>
          <w:noProof/>
        </w:rPr>
        <w:t>38</w:t>
      </w:r>
      <w:r>
        <w:rPr>
          <w:noProof/>
        </w:rPr>
        <w:fldChar w:fldCharType="end"/>
      </w:r>
    </w:p>
    <w:p w14:paraId="372AFEFB" w14:textId="50EA4EB5"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_Toc186726508 \h </w:instrText>
      </w:r>
      <w:r>
        <w:rPr>
          <w:noProof/>
        </w:rPr>
      </w:r>
      <w:r>
        <w:rPr>
          <w:noProof/>
        </w:rPr>
        <w:fldChar w:fldCharType="separate"/>
      </w:r>
      <w:r>
        <w:rPr>
          <w:noProof/>
        </w:rPr>
        <w:t>38</w:t>
      </w:r>
      <w:r>
        <w:rPr>
          <w:noProof/>
        </w:rPr>
        <w:fldChar w:fldCharType="end"/>
      </w:r>
    </w:p>
    <w:p w14:paraId="0784B037" w14:textId="5921D953"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sidRPr="0086100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86100A">
        <w:rPr>
          <w:noProof/>
          <w:lang w:val="en-US"/>
        </w:rPr>
        <w:t>Structured data types</w:t>
      </w:r>
      <w:r>
        <w:rPr>
          <w:noProof/>
        </w:rPr>
        <w:tab/>
      </w:r>
      <w:r>
        <w:rPr>
          <w:noProof/>
        </w:rPr>
        <w:fldChar w:fldCharType="begin" w:fldLock="1"/>
      </w:r>
      <w:r>
        <w:rPr>
          <w:noProof/>
        </w:rPr>
        <w:instrText xml:space="preserve"> PAGEREF _Toc186726509 \h </w:instrText>
      </w:r>
      <w:r>
        <w:rPr>
          <w:noProof/>
        </w:rPr>
      </w:r>
      <w:r>
        <w:rPr>
          <w:noProof/>
        </w:rPr>
        <w:fldChar w:fldCharType="separate"/>
      </w:r>
      <w:r>
        <w:rPr>
          <w:noProof/>
        </w:rPr>
        <w:t>43</w:t>
      </w:r>
      <w:r>
        <w:rPr>
          <w:noProof/>
        </w:rPr>
        <w:fldChar w:fldCharType="end"/>
      </w:r>
    </w:p>
    <w:p w14:paraId="0868D6F8" w14:textId="1DD501D2"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_Toc186726510 \h </w:instrText>
      </w:r>
      <w:r>
        <w:rPr>
          <w:noProof/>
        </w:rPr>
      </w:r>
      <w:r>
        <w:rPr>
          <w:noProof/>
        </w:rPr>
        <w:fldChar w:fldCharType="separate"/>
      </w:r>
      <w:r>
        <w:rPr>
          <w:noProof/>
        </w:rPr>
        <w:t>43</w:t>
      </w:r>
      <w:r>
        <w:rPr>
          <w:noProof/>
        </w:rPr>
        <w:fldChar w:fldCharType="end"/>
      </w:r>
    </w:p>
    <w:p w14:paraId="390BA948" w14:textId="0B6B29A8"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InputData</w:t>
      </w:r>
      <w:r>
        <w:rPr>
          <w:noProof/>
        </w:rPr>
        <w:tab/>
      </w:r>
      <w:r>
        <w:rPr>
          <w:noProof/>
        </w:rPr>
        <w:fldChar w:fldCharType="begin" w:fldLock="1"/>
      </w:r>
      <w:r>
        <w:rPr>
          <w:noProof/>
        </w:rPr>
        <w:instrText xml:space="preserve"> PAGEREF _Toc186726511 \h </w:instrText>
      </w:r>
      <w:r>
        <w:rPr>
          <w:noProof/>
        </w:rPr>
      </w:r>
      <w:r>
        <w:rPr>
          <w:noProof/>
        </w:rPr>
        <w:fldChar w:fldCharType="separate"/>
      </w:r>
      <w:r>
        <w:rPr>
          <w:noProof/>
        </w:rPr>
        <w:t>44</w:t>
      </w:r>
      <w:r>
        <w:rPr>
          <w:noProof/>
        </w:rPr>
        <w:fldChar w:fldCharType="end"/>
      </w:r>
    </w:p>
    <w:p w14:paraId="0F6A0A0C" w14:textId="3CB2312C"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LocationData</w:t>
      </w:r>
      <w:r>
        <w:rPr>
          <w:noProof/>
        </w:rPr>
        <w:tab/>
      </w:r>
      <w:r>
        <w:rPr>
          <w:noProof/>
        </w:rPr>
        <w:fldChar w:fldCharType="begin" w:fldLock="1"/>
      </w:r>
      <w:r>
        <w:rPr>
          <w:noProof/>
        </w:rPr>
        <w:instrText xml:space="preserve"> PAGEREF _Toc186726512 \h </w:instrText>
      </w:r>
      <w:r>
        <w:rPr>
          <w:noProof/>
        </w:rPr>
      </w:r>
      <w:r>
        <w:rPr>
          <w:noProof/>
        </w:rPr>
        <w:fldChar w:fldCharType="separate"/>
      </w:r>
      <w:r>
        <w:rPr>
          <w:noProof/>
        </w:rPr>
        <w:t>49</w:t>
      </w:r>
      <w:r>
        <w:rPr>
          <w:noProof/>
        </w:rPr>
        <w:fldChar w:fldCharType="end"/>
      </w:r>
    </w:p>
    <w:p w14:paraId="72102E7F" w14:textId="2254EE95"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GeographicalCoordinates</w:t>
      </w:r>
      <w:r>
        <w:rPr>
          <w:noProof/>
        </w:rPr>
        <w:tab/>
      </w:r>
      <w:r>
        <w:rPr>
          <w:noProof/>
        </w:rPr>
        <w:fldChar w:fldCharType="begin" w:fldLock="1"/>
      </w:r>
      <w:r>
        <w:rPr>
          <w:noProof/>
        </w:rPr>
        <w:instrText xml:space="preserve"> PAGEREF _Toc186726513 \h </w:instrText>
      </w:r>
      <w:r>
        <w:rPr>
          <w:noProof/>
        </w:rPr>
      </w:r>
      <w:r>
        <w:rPr>
          <w:noProof/>
        </w:rPr>
        <w:fldChar w:fldCharType="separate"/>
      </w:r>
      <w:r>
        <w:rPr>
          <w:noProof/>
        </w:rPr>
        <w:t>53</w:t>
      </w:r>
      <w:r>
        <w:rPr>
          <w:noProof/>
        </w:rPr>
        <w:fldChar w:fldCharType="end"/>
      </w:r>
    </w:p>
    <w:p w14:paraId="71D4AA8E" w14:textId="0D1A38C6"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GeographicArea</w:t>
      </w:r>
      <w:r>
        <w:rPr>
          <w:noProof/>
        </w:rPr>
        <w:tab/>
      </w:r>
      <w:r>
        <w:rPr>
          <w:noProof/>
        </w:rPr>
        <w:fldChar w:fldCharType="begin" w:fldLock="1"/>
      </w:r>
      <w:r>
        <w:rPr>
          <w:noProof/>
        </w:rPr>
        <w:instrText xml:space="preserve"> PAGEREF _Toc186726514 \h </w:instrText>
      </w:r>
      <w:r>
        <w:rPr>
          <w:noProof/>
        </w:rPr>
      </w:r>
      <w:r>
        <w:rPr>
          <w:noProof/>
        </w:rPr>
        <w:fldChar w:fldCharType="separate"/>
      </w:r>
      <w:r>
        <w:rPr>
          <w:noProof/>
        </w:rPr>
        <w:t>53</w:t>
      </w:r>
      <w:r>
        <w:rPr>
          <w:noProof/>
        </w:rPr>
        <w:fldChar w:fldCharType="end"/>
      </w:r>
    </w:p>
    <w:p w14:paraId="06A00380" w14:textId="7CAABF6B"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Point</w:t>
      </w:r>
      <w:r>
        <w:rPr>
          <w:noProof/>
        </w:rPr>
        <w:tab/>
      </w:r>
      <w:r>
        <w:rPr>
          <w:noProof/>
        </w:rPr>
        <w:fldChar w:fldCharType="begin" w:fldLock="1"/>
      </w:r>
      <w:r>
        <w:rPr>
          <w:noProof/>
        </w:rPr>
        <w:instrText xml:space="preserve"> PAGEREF _Toc186726515 \h </w:instrText>
      </w:r>
      <w:r>
        <w:rPr>
          <w:noProof/>
        </w:rPr>
      </w:r>
      <w:r>
        <w:rPr>
          <w:noProof/>
        </w:rPr>
        <w:fldChar w:fldCharType="separate"/>
      </w:r>
      <w:r>
        <w:rPr>
          <w:noProof/>
        </w:rPr>
        <w:t>53</w:t>
      </w:r>
      <w:r>
        <w:rPr>
          <w:noProof/>
        </w:rPr>
        <w:fldChar w:fldCharType="end"/>
      </w:r>
    </w:p>
    <w:p w14:paraId="43B2E6FE" w14:textId="57CF4310"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PointUncertaintyCircle</w:t>
      </w:r>
      <w:r>
        <w:rPr>
          <w:noProof/>
        </w:rPr>
        <w:tab/>
      </w:r>
      <w:r>
        <w:rPr>
          <w:noProof/>
        </w:rPr>
        <w:fldChar w:fldCharType="begin" w:fldLock="1"/>
      </w:r>
      <w:r>
        <w:rPr>
          <w:noProof/>
        </w:rPr>
        <w:instrText xml:space="preserve"> PAGEREF _Toc186726516 \h </w:instrText>
      </w:r>
      <w:r>
        <w:rPr>
          <w:noProof/>
        </w:rPr>
      </w:r>
      <w:r>
        <w:rPr>
          <w:noProof/>
        </w:rPr>
        <w:fldChar w:fldCharType="separate"/>
      </w:r>
      <w:r>
        <w:rPr>
          <w:noProof/>
        </w:rPr>
        <w:t>54</w:t>
      </w:r>
      <w:r>
        <w:rPr>
          <w:noProof/>
        </w:rPr>
        <w:fldChar w:fldCharType="end"/>
      </w:r>
    </w:p>
    <w:p w14:paraId="41547F88" w14:textId="05639A00"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PointUncertaintyEllipse</w:t>
      </w:r>
      <w:r>
        <w:rPr>
          <w:noProof/>
        </w:rPr>
        <w:tab/>
      </w:r>
      <w:r>
        <w:rPr>
          <w:noProof/>
        </w:rPr>
        <w:fldChar w:fldCharType="begin" w:fldLock="1"/>
      </w:r>
      <w:r>
        <w:rPr>
          <w:noProof/>
        </w:rPr>
        <w:instrText xml:space="preserve"> PAGEREF _Toc186726517 \h </w:instrText>
      </w:r>
      <w:r>
        <w:rPr>
          <w:noProof/>
        </w:rPr>
      </w:r>
      <w:r>
        <w:rPr>
          <w:noProof/>
        </w:rPr>
        <w:fldChar w:fldCharType="separate"/>
      </w:r>
      <w:r>
        <w:rPr>
          <w:noProof/>
        </w:rPr>
        <w:t>54</w:t>
      </w:r>
      <w:r>
        <w:rPr>
          <w:noProof/>
        </w:rPr>
        <w:fldChar w:fldCharType="end"/>
      </w:r>
    </w:p>
    <w:p w14:paraId="61AD5567" w14:textId="29F8CBA0"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Polygon</w:t>
      </w:r>
      <w:r>
        <w:rPr>
          <w:noProof/>
        </w:rPr>
        <w:tab/>
      </w:r>
      <w:r>
        <w:rPr>
          <w:noProof/>
        </w:rPr>
        <w:fldChar w:fldCharType="begin" w:fldLock="1"/>
      </w:r>
      <w:r>
        <w:rPr>
          <w:noProof/>
        </w:rPr>
        <w:instrText xml:space="preserve"> PAGEREF _Toc186726518 \h </w:instrText>
      </w:r>
      <w:r>
        <w:rPr>
          <w:noProof/>
        </w:rPr>
      </w:r>
      <w:r>
        <w:rPr>
          <w:noProof/>
        </w:rPr>
        <w:fldChar w:fldCharType="separate"/>
      </w:r>
      <w:r>
        <w:rPr>
          <w:noProof/>
        </w:rPr>
        <w:t>54</w:t>
      </w:r>
      <w:r>
        <w:rPr>
          <w:noProof/>
        </w:rPr>
        <w:fldChar w:fldCharType="end"/>
      </w:r>
    </w:p>
    <w:p w14:paraId="51B237D1" w14:textId="2F27B24C"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PointAltitude</w:t>
      </w:r>
      <w:r>
        <w:rPr>
          <w:noProof/>
        </w:rPr>
        <w:tab/>
      </w:r>
      <w:r>
        <w:rPr>
          <w:noProof/>
        </w:rPr>
        <w:fldChar w:fldCharType="begin" w:fldLock="1"/>
      </w:r>
      <w:r>
        <w:rPr>
          <w:noProof/>
        </w:rPr>
        <w:instrText xml:space="preserve"> PAGEREF _Toc186726519 \h </w:instrText>
      </w:r>
      <w:r>
        <w:rPr>
          <w:noProof/>
        </w:rPr>
      </w:r>
      <w:r>
        <w:rPr>
          <w:noProof/>
        </w:rPr>
        <w:fldChar w:fldCharType="separate"/>
      </w:r>
      <w:r>
        <w:rPr>
          <w:noProof/>
        </w:rPr>
        <w:t>54</w:t>
      </w:r>
      <w:r>
        <w:rPr>
          <w:noProof/>
        </w:rPr>
        <w:fldChar w:fldCharType="end"/>
      </w:r>
    </w:p>
    <w:p w14:paraId="3D14403E" w14:textId="7F11E0E6"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PointAltitudeUncertainty</w:t>
      </w:r>
      <w:r>
        <w:rPr>
          <w:noProof/>
        </w:rPr>
        <w:tab/>
      </w:r>
      <w:r>
        <w:rPr>
          <w:noProof/>
        </w:rPr>
        <w:fldChar w:fldCharType="begin" w:fldLock="1"/>
      </w:r>
      <w:r>
        <w:rPr>
          <w:noProof/>
        </w:rPr>
        <w:instrText xml:space="preserve"> PAGEREF _Toc186726520 \h </w:instrText>
      </w:r>
      <w:r>
        <w:rPr>
          <w:noProof/>
        </w:rPr>
      </w:r>
      <w:r>
        <w:rPr>
          <w:noProof/>
        </w:rPr>
        <w:fldChar w:fldCharType="separate"/>
      </w:r>
      <w:r>
        <w:rPr>
          <w:noProof/>
        </w:rPr>
        <w:t>55</w:t>
      </w:r>
      <w:r>
        <w:rPr>
          <w:noProof/>
        </w:rPr>
        <w:fldChar w:fldCharType="end"/>
      </w:r>
    </w:p>
    <w:p w14:paraId="4CF152E7" w14:textId="5014E749"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EllipsoidArc</w:t>
      </w:r>
      <w:r>
        <w:rPr>
          <w:noProof/>
        </w:rPr>
        <w:tab/>
      </w:r>
      <w:r>
        <w:rPr>
          <w:noProof/>
        </w:rPr>
        <w:fldChar w:fldCharType="begin" w:fldLock="1"/>
      </w:r>
      <w:r>
        <w:rPr>
          <w:noProof/>
        </w:rPr>
        <w:instrText xml:space="preserve"> PAGEREF _Toc186726521 \h </w:instrText>
      </w:r>
      <w:r>
        <w:rPr>
          <w:noProof/>
        </w:rPr>
      </w:r>
      <w:r>
        <w:rPr>
          <w:noProof/>
        </w:rPr>
        <w:fldChar w:fldCharType="separate"/>
      </w:r>
      <w:r>
        <w:rPr>
          <w:noProof/>
        </w:rPr>
        <w:t>55</w:t>
      </w:r>
      <w:r>
        <w:rPr>
          <w:noProof/>
        </w:rPr>
        <w:fldChar w:fldCharType="end"/>
      </w:r>
    </w:p>
    <w:p w14:paraId="61065397" w14:textId="69BFD5F7"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LocationQoS</w:t>
      </w:r>
      <w:r>
        <w:rPr>
          <w:noProof/>
        </w:rPr>
        <w:tab/>
      </w:r>
      <w:r>
        <w:rPr>
          <w:noProof/>
        </w:rPr>
        <w:fldChar w:fldCharType="begin" w:fldLock="1"/>
      </w:r>
      <w:r>
        <w:rPr>
          <w:noProof/>
        </w:rPr>
        <w:instrText xml:space="preserve"> PAGEREF _Toc186726522 \h </w:instrText>
      </w:r>
      <w:r>
        <w:rPr>
          <w:noProof/>
        </w:rPr>
      </w:r>
      <w:r>
        <w:rPr>
          <w:noProof/>
        </w:rPr>
        <w:fldChar w:fldCharType="separate"/>
      </w:r>
      <w:r>
        <w:rPr>
          <w:noProof/>
        </w:rPr>
        <w:t>56</w:t>
      </w:r>
      <w:r>
        <w:rPr>
          <w:noProof/>
        </w:rPr>
        <w:fldChar w:fldCharType="end"/>
      </w:r>
    </w:p>
    <w:p w14:paraId="4AC1A25E" w14:textId="5375F9EB"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CivicAddress</w:t>
      </w:r>
      <w:r>
        <w:rPr>
          <w:noProof/>
        </w:rPr>
        <w:tab/>
      </w:r>
      <w:r>
        <w:rPr>
          <w:noProof/>
        </w:rPr>
        <w:fldChar w:fldCharType="begin" w:fldLock="1"/>
      </w:r>
      <w:r>
        <w:rPr>
          <w:noProof/>
        </w:rPr>
        <w:instrText xml:space="preserve"> PAGEREF _Toc186726523 \h </w:instrText>
      </w:r>
      <w:r>
        <w:rPr>
          <w:noProof/>
        </w:rPr>
      </w:r>
      <w:r>
        <w:rPr>
          <w:noProof/>
        </w:rPr>
        <w:fldChar w:fldCharType="separate"/>
      </w:r>
      <w:r>
        <w:rPr>
          <w:noProof/>
        </w:rPr>
        <w:t>57</w:t>
      </w:r>
      <w:r>
        <w:rPr>
          <w:noProof/>
        </w:rPr>
        <w:fldChar w:fldCharType="end"/>
      </w:r>
    </w:p>
    <w:p w14:paraId="017EDA2D" w14:textId="0FCB3B2B"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PositioningMethodAndUsage</w:t>
      </w:r>
      <w:r>
        <w:rPr>
          <w:noProof/>
        </w:rPr>
        <w:tab/>
      </w:r>
      <w:r>
        <w:rPr>
          <w:noProof/>
        </w:rPr>
        <w:fldChar w:fldCharType="begin" w:fldLock="1"/>
      </w:r>
      <w:r>
        <w:rPr>
          <w:noProof/>
        </w:rPr>
        <w:instrText xml:space="preserve"> PAGEREF _Toc186726524 \h </w:instrText>
      </w:r>
      <w:r>
        <w:rPr>
          <w:noProof/>
        </w:rPr>
      </w:r>
      <w:r>
        <w:rPr>
          <w:noProof/>
        </w:rPr>
        <w:fldChar w:fldCharType="separate"/>
      </w:r>
      <w:r>
        <w:rPr>
          <w:noProof/>
        </w:rPr>
        <w:t>59</w:t>
      </w:r>
      <w:r>
        <w:rPr>
          <w:noProof/>
        </w:rPr>
        <w:fldChar w:fldCharType="end"/>
      </w:r>
    </w:p>
    <w:p w14:paraId="7A84A4A5" w14:textId="691BDAE0"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6.1.6.2.16</w:t>
      </w:r>
      <w:r>
        <w:rPr>
          <w:rFonts w:asciiTheme="minorHAnsi" w:eastAsiaTheme="minorEastAsia" w:hAnsiTheme="minorHAnsi" w:cstheme="minorBidi"/>
          <w:noProof/>
          <w:kern w:val="2"/>
          <w:sz w:val="24"/>
          <w:szCs w:val="24"/>
          <w:lang w:eastAsia="en-GB"/>
          <w14:ligatures w14:val="standardContextual"/>
        </w:rPr>
        <w:tab/>
      </w:r>
      <w:r>
        <w:rPr>
          <w:noProof/>
        </w:rPr>
        <w:t>Type: GnssPositioningMethodAndUsage</w:t>
      </w:r>
      <w:r>
        <w:rPr>
          <w:noProof/>
        </w:rPr>
        <w:tab/>
      </w:r>
      <w:r>
        <w:rPr>
          <w:noProof/>
        </w:rPr>
        <w:fldChar w:fldCharType="begin" w:fldLock="1"/>
      </w:r>
      <w:r>
        <w:rPr>
          <w:noProof/>
        </w:rPr>
        <w:instrText xml:space="preserve"> PAGEREF _Toc186726525 \h </w:instrText>
      </w:r>
      <w:r>
        <w:rPr>
          <w:noProof/>
        </w:rPr>
      </w:r>
      <w:r>
        <w:rPr>
          <w:noProof/>
        </w:rPr>
        <w:fldChar w:fldCharType="separate"/>
      </w:r>
      <w:r>
        <w:rPr>
          <w:noProof/>
        </w:rPr>
        <w:t>60</w:t>
      </w:r>
      <w:r>
        <w:rPr>
          <w:noProof/>
        </w:rPr>
        <w:fldChar w:fldCharType="end"/>
      </w:r>
    </w:p>
    <w:p w14:paraId="4DAD45E7" w14:textId="5B5CF650"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VelocityEstimate</w:t>
      </w:r>
      <w:r>
        <w:rPr>
          <w:noProof/>
        </w:rPr>
        <w:tab/>
      </w:r>
      <w:r>
        <w:rPr>
          <w:noProof/>
        </w:rPr>
        <w:fldChar w:fldCharType="begin" w:fldLock="1"/>
      </w:r>
      <w:r>
        <w:rPr>
          <w:noProof/>
        </w:rPr>
        <w:instrText xml:space="preserve"> PAGEREF _Toc186726526 \h </w:instrText>
      </w:r>
      <w:r>
        <w:rPr>
          <w:noProof/>
        </w:rPr>
      </w:r>
      <w:r>
        <w:rPr>
          <w:noProof/>
        </w:rPr>
        <w:fldChar w:fldCharType="separate"/>
      </w:r>
      <w:r>
        <w:rPr>
          <w:noProof/>
        </w:rPr>
        <w:t>60</w:t>
      </w:r>
      <w:r>
        <w:rPr>
          <w:noProof/>
        </w:rPr>
        <w:fldChar w:fldCharType="end"/>
      </w:r>
    </w:p>
    <w:p w14:paraId="0B5F8CF5" w14:textId="6AD642E6"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HorizontalVelocity</w:t>
      </w:r>
      <w:r>
        <w:rPr>
          <w:noProof/>
        </w:rPr>
        <w:tab/>
      </w:r>
      <w:r>
        <w:rPr>
          <w:noProof/>
        </w:rPr>
        <w:fldChar w:fldCharType="begin" w:fldLock="1"/>
      </w:r>
      <w:r>
        <w:rPr>
          <w:noProof/>
        </w:rPr>
        <w:instrText xml:space="preserve"> PAGEREF _Toc186726527 \h </w:instrText>
      </w:r>
      <w:r>
        <w:rPr>
          <w:noProof/>
        </w:rPr>
      </w:r>
      <w:r>
        <w:rPr>
          <w:noProof/>
        </w:rPr>
        <w:fldChar w:fldCharType="separate"/>
      </w:r>
      <w:r>
        <w:rPr>
          <w:noProof/>
        </w:rPr>
        <w:t>60</w:t>
      </w:r>
      <w:r>
        <w:rPr>
          <w:noProof/>
        </w:rPr>
        <w:fldChar w:fldCharType="end"/>
      </w:r>
    </w:p>
    <w:p w14:paraId="6BAF44E7" w14:textId="068BE336"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HorizontalWithVerticalVelocity</w:t>
      </w:r>
      <w:r>
        <w:rPr>
          <w:noProof/>
        </w:rPr>
        <w:tab/>
      </w:r>
      <w:r>
        <w:rPr>
          <w:noProof/>
        </w:rPr>
        <w:fldChar w:fldCharType="begin" w:fldLock="1"/>
      </w:r>
      <w:r>
        <w:rPr>
          <w:noProof/>
        </w:rPr>
        <w:instrText xml:space="preserve"> PAGEREF _Toc186726528 \h </w:instrText>
      </w:r>
      <w:r>
        <w:rPr>
          <w:noProof/>
        </w:rPr>
      </w:r>
      <w:r>
        <w:rPr>
          <w:noProof/>
        </w:rPr>
        <w:fldChar w:fldCharType="separate"/>
      </w:r>
      <w:r>
        <w:rPr>
          <w:noProof/>
        </w:rPr>
        <w:t>60</w:t>
      </w:r>
      <w:r>
        <w:rPr>
          <w:noProof/>
        </w:rPr>
        <w:fldChar w:fldCharType="end"/>
      </w:r>
    </w:p>
    <w:p w14:paraId="3DF35112" w14:textId="22480479"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HorizontalVelocityWithUncertainty</w:t>
      </w:r>
      <w:r>
        <w:rPr>
          <w:noProof/>
        </w:rPr>
        <w:tab/>
      </w:r>
      <w:r>
        <w:rPr>
          <w:noProof/>
        </w:rPr>
        <w:fldChar w:fldCharType="begin" w:fldLock="1"/>
      </w:r>
      <w:r>
        <w:rPr>
          <w:noProof/>
        </w:rPr>
        <w:instrText xml:space="preserve"> PAGEREF _Toc186726529 \h </w:instrText>
      </w:r>
      <w:r>
        <w:rPr>
          <w:noProof/>
        </w:rPr>
      </w:r>
      <w:r>
        <w:rPr>
          <w:noProof/>
        </w:rPr>
        <w:fldChar w:fldCharType="separate"/>
      </w:r>
      <w:r>
        <w:rPr>
          <w:noProof/>
        </w:rPr>
        <w:t>61</w:t>
      </w:r>
      <w:r>
        <w:rPr>
          <w:noProof/>
        </w:rPr>
        <w:fldChar w:fldCharType="end"/>
      </w:r>
    </w:p>
    <w:p w14:paraId="3A7A02D2" w14:textId="255750BC"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HorizontalWithVerticalVelocityAndUncertainty</w:t>
      </w:r>
      <w:r>
        <w:rPr>
          <w:noProof/>
        </w:rPr>
        <w:tab/>
      </w:r>
      <w:r>
        <w:rPr>
          <w:noProof/>
        </w:rPr>
        <w:fldChar w:fldCharType="begin" w:fldLock="1"/>
      </w:r>
      <w:r>
        <w:rPr>
          <w:noProof/>
        </w:rPr>
        <w:instrText xml:space="preserve"> PAGEREF _Toc186726530 \h </w:instrText>
      </w:r>
      <w:r>
        <w:rPr>
          <w:noProof/>
        </w:rPr>
      </w:r>
      <w:r>
        <w:rPr>
          <w:noProof/>
        </w:rPr>
        <w:fldChar w:fldCharType="separate"/>
      </w:r>
      <w:r>
        <w:rPr>
          <w:noProof/>
        </w:rPr>
        <w:t>61</w:t>
      </w:r>
      <w:r>
        <w:rPr>
          <w:noProof/>
        </w:rPr>
        <w:fldChar w:fldCharType="end"/>
      </w:r>
    </w:p>
    <w:p w14:paraId="75CAFF9D" w14:textId="5853ABD0"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UncertaintyEllipse</w:t>
      </w:r>
      <w:r>
        <w:rPr>
          <w:noProof/>
        </w:rPr>
        <w:tab/>
      </w:r>
      <w:r>
        <w:rPr>
          <w:noProof/>
        </w:rPr>
        <w:fldChar w:fldCharType="begin" w:fldLock="1"/>
      </w:r>
      <w:r>
        <w:rPr>
          <w:noProof/>
        </w:rPr>
        <w:instrText xml:space="preserve"> PAGEREF _Toc186726531 \h </w:instrText>
      </w:r>
      <w:r>
        <w:rPr>
          <w:noProof/>
        </w:rPr>
      </w:r>
      <w:r>
        <w:rPr>
          <w:noProof/>
        </w:rPr>
        <w:fldChar w:fldCharType="separate"/>
      </w:r>
      <w:r>
        <w:rPr>
          <w:noProof/>
        </w:rPr>
        <w:t>61</w:t>
      </w:r>
      <w:r>
        <w:rPr>
          <w:noProof/>
        </w:rPr>
        <w:fldChar w:fldCharType="end"/>
      </w:r>
    </w:p>
    <w:p w14:paraId="07BD1543" w14:textId="677DE80C"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UeLcsCapability</w:t>
      </w:r>
      <w:r>
        <w:rPr>
          <w:noProof/>
        </w:rPr>
        <w:tab/>
      </w:r>
      <w:r>
        <w:rPr>
          <w:noProof/>
        </w:rPr>
        <w:fldChar w:fldCharType="begin" w:fldLock="1"/>
      </w:r>
      <w:r>
        <w:rPr>
          <w:noProof/>
        </w:rPr>
        <w:instrText xml:space="preserve"> PAGEREF _Toc186726532 \h </w:instrText>
      </w:r>
      <w:r>
        <w:rPr>
          <w:noProof/>
        </w:rPr>
      </w:r>
      <w:r>
        <w:rPr>
          <w:noProof/>
        </w:rPr>
        <w:fldChar w:fldCharType="separate"/>
      </w:r>
      <w:r>
        <w:rPr>
          <w:noProof/>
        </w:rPr>
        <w:t>61</w:t>
      </w:r>
      <w:r>
        <w:rPr>
          <w:noProof/>
        </w:rPr>
        <w:fldChar w:fldCharType="end"/>
      </w:r>
    </w:p>
    <w:p w14:paraId="7BE55C1D" w14:textId="7A80FD5C"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6.1.6.2.24</w:t>
      </w:r>
      <w:r>
        <w:rPr>
          <w:rFonts w:asciiTheme="minorHAnsi" w:eastAsiaTheme="minorEastAsia" w:hAnsiTheme="minorHAnsi" w:cstheme="minorBidi"/>
          <w:noProof/>
          <w:kern w:val="2"/>
          <w:sz w:val="24"/>
          <w:szCs w:val="24"/>
          <w:lang w:eastAsia="en-GB"/>
          <w14:ligatures w14:val="standardContextual"/>
        </w:rPr>
        <w:tab/>
      </w:r>
      <w:r>
        <w:rPr>
          <w:noProof/>
        </w:rPr>
        <w:t>Type: PeriodicEventInfo</w:t>
      </w:r>
      <w:r>
        <w:rPr>
          <w:noProof/>
        </w:rPr>
        <w:tab/>
      </w:r>
      <w:r>
        <w:rPr>
          <w:noProof/>
        </w:rPr>
        <w:fldChar w:fldCharType="begin" w:fldLock="1"/>
      </w:r>
      <w:r>
        <w:rPr>
          <w:noProof/>
        </w:rPr>
        <w:instrText xml:space="preserve"> PAGEREF _Toc186726533 \h </w:instrText>
      </w:r>
      <w:r>
        <w:rPr>
          <w:noProof/>
        </w:rPr>
      </w:r>
      <w:r>
        <w:rPr>
          <w:noProof/>
        </w:rPr>
        <w:fldChar w:fldCharType="separate"/>
      </w:r>
      <w:r>
        <w:rPr>
          <w:noProof/>
        </w:rPr>
        <w:t>62</w:t>
      </w:r>
      <w:r>
        <w:rPr>
          <w:noProof/>
        </w:rPr>
        <w:fldChar w:fldCharType="end"/>
      </w:r>
    </w:p>
    <w:p w14:paraId="290BCE41" w14:textId="1ED15A65"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6.1.6.2.25</w:t>
      </w:r>
      <w:r>
        <w:rPr>
          <w:rFonts w:asciiTheme="minorHAnsi" w:eastAsiaTheme="minorEastAsia" w:hAnsiTheme="minorHAnsi" w:cstheme="minorBidi"/>
          <w:noProof/>
          <w:kern w:val="2"/>
          <w:sz w:val="24"/>
          <w:szCs w:val="24"/>
          <w:lang w:eastAsia="en-GB"/>
          <w14:ligatures w14:val="standardContextual"/>
        </w:rPr>
        <w:tab/>
      </w:r>
      <w:r>
        <w:rPr>
          <w:noProof/>
        </w:rPr>
        <w:t>Type: AreaEventInfo</w:t>
      </w:r>
      <w:r>
        <w:rPr>
          <w:noProof/>
        </w:rPr>
        <w:tab/>
      </w:r>
      <w:r>
        <w:rPr>
          <w:noProof/>
        </w:rPr>
        <w:fldChar w:fldCharType="begin" w:fldLock="1"/>
      </w:r>
      <w:r>
        <w:rPr>
          <w:noProof/>
        </w:rPr>
        <w:instrText xml:space="preserve"> PAGEREF _Toc186726534 \h </w:instrText>
      </w:r>
      <w:r>
        <w:rPr>
          <w:noProof/>
        </w:rPr>
      </w:r>
      <w:r>
        <w:rPr>
          <w:noProof/>
        </w:rPr>
        <w:fldChar w:fldCharType="separate"/>
      </w:r>
      <w:r>
        <w:rPr>
          <w:noProof/>
        </w:rPr>
        <w:t>63</w:t>
      </w:r>
      <w:r>
        <w:rPr>
          <w:noProof/>
        </w:rPr>
        <w:fldChar w:fldCharType="end"/>
      </w:r>
    </w:p>
    <w:p w14:paraId="44F4680F" w14:textId="38B176C4"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6.1.6.2.26</w:t>
      </w:r>
      <w:r>
        <w:rPr>
          <w:rFonts w:asciiTheme="minorHAnsi" w:eastAsiaTheme="minorEastAsia" w:hAnsiTheme="minorHAnsi" w:cstheme="minorBidi"/>
          <w:noProof/>
          <w:kern w:val="2"/>
          <w:sz w:val="24"/>
          <w:szCs w:val="24"/>
          <w:lang w:eastAsia="en-GB"/>
          <w14:ligatures w14:val="standardContextual"/>
        </w:rPr>
        <w:tab/>
      </w:r>
      <w:r>
        <w:rPr>
          <w:noProof/>
        </w:rPr>
        <w:t>Type: ReportingArea</w:t>
      </w:r>
      <w:r>
        <w:rPr>
          <w:noProof/>
        </w:rPr>
        <w:tab/>
      </w:r>
      <w:r>
        <w:rPr>
          <w:noProof/>
        </w:rPr>
        <w:fldChar w:fldCharType="begin" w:fldLock="1"/>
      </w:r>
      <w:r>
        <w:rPr>
          <w:noProof/>
        </w:rPr>
        <w:instrText xml:space="preserve"> PAGEREF _Toc186726535 \h </w:instrText>
      </w:r>
      <w:r>
        <w:rPr>
          <w:noProof/>
        </w:rPr>
      </w:r>
      <w:r>
        <w:rPr>
          <w:noProof/>
        </w:rPr>
        <w:fldChar w:fldCharType="separate"/>
      </w:r>
      <w:r>
        <w:rPr>
          <w:noProof/>
        </w:rPr>
        <w:t>63</w:t>
      </w:r>
      <w:r>
        <w:rPr>
          <w:noProof/>
        </w:rPr>
        <w:fldChar w:fldCharType="end"/>
      </w:r>
    </w:p>
    <w:p w14:paraId="6F48D61F" w14:textId="25CE8DFB"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6.1.6.2.27</w:t>
      </w:r>
      <w:r>
        <w:rPr>
          <w:rFonts w:asciiTheme="minorHAnsi" w:eastAsiaTheme="minorEastAsia" w:hAnsiTheme="minorHAnsi" w:cstheme="minorBidi"/>
          <w:noProof/>
          <w:kern w:val="2"/>
          <w:sz w:val="24"/>
          <w:szCs w:val="24"/>
          <w:lang w:eastAsia="en-GB"/>
          <w14:ligatures w14:val="standardContextual"/>
        </w:rPr>
        <w:tab/>
      </w:r>
      <w:r>
        <w:rPr>
          <w:noProof/>
        </w:rPr>
        <w:t>Type: MotionEventInfo</w:t>
      </w:r>
      <w:r>
        <w:rPr>
          <w:noProof/>
        </w:rPr>
        <w:tab/>
      </w:r>
      <w:r>
        <w:rPr>
          <w:noProof/>
        </w:rPr>
        <w:fldChar w:fldCharType="begin" w:fldLock="1"/>
      </w:r>
      <w:r>
        <w:rPr>
          <w:noProof/>
        </w:rPr>
        <w:instrText xml:space="preserve"> PAGEREF _Toc186726536 \h </w:instrText>
      </w:r>
      <w:r>
        <w:rPr>
          <w:noProof/>
        </w:rPr>
      </w:r>
      <w:r>
        <w:rPr>
          <w:noProof/>
        </w:rPr>
        <w:fldChar w:fldCharType="separate"/>
      </w:r>
      <w:r>
        <w:rPr>
          <w:noProof/>
        </w:rPr>
        <w:t>64</w:t>
      </w:r>
      <w:r>
        <w:rPr>
          <w:noProof/>
        </w:rPr>
        <w:fldChar w:fldCharType="end"/>
      </w:r>
    </w:p>
    <w:p w14:paraId="584B58D3" w14:textId="129D06E2"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6.1.6.2.28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_Toc186726537 \h </w:instrText>
      </w:r>
      <w:r>
        <w:rPr>
          <w:noProof/>
        </w:rPr>
      </w:r>
      <w:r>
        <w:rPr>
          <w:noProof/>
        </w:rPr>
        <w:fldChar w:fldCharType="separate"/>
      </w:r>
      <w:r>
        <w:rPr>
          <w:noProof/>
        </w:rPr>
        <w:t>64</w:t>
      </w:r>
      <w:r>
        <w:rPr>
          <w:noProof/>
        </w:rPr>
        <w:fldChar w:fldCharType="end"/>
      </w:r>
    </w:p>
    <w:p w14:paraId="5D9B7057" w14:textId="76278684"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6.1.6.2.29</w:t>
      </w:r>
      <w:r>
        <w:rPr>
          <w:rFonts w:asciiTheme="minorHAnsi" w:eastAsiaTheme="minorEastAsia"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_Toc186726538 \h </w:instrText>
      </w:r>
      <w:r>
        <w:rPr>
          <w:noProof/>
        </w:rPr>
      </w:r>
      <w:r>
        <w:rPr>
          <w:noProof/>
        </w:rPr>
        <w:fldChar w:fldCharType="separate"/>
      </w:r>
      <w:r>
        <w:rPr>
          <w:noProof/>
        </w:rPr>
        <w:t>64</w:t>
      </w:r>
      <w:r>
        <w:rPr>
          <w:noProof/>
        </w:rPr>
        <w:fldChar w:fldCharType="end"/>
      </w:r>
    </w:p>
    <w:p w14:paraId="2F31A3B5" w14:textId="56B7696B"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6.1.6.2.30</w:t>
      </w:r>
      <w:r>
        <w:rPr>
          <w:rFonts w:asciiTheme="minorHAnsi" w:eastAsiaTheme="minorEastAsia" w:hAnsiTheme="minorHAnsi" w:cstheme="minorBidi"/>
          <w:noProof/>
          <w:kern w:val="2"/>
          <w:sz w:val="24"/>
          <w:szCs w:val="24"/>
          <w:lang w:eastAsia="en-GB"/>
          <w14:ligatures w14:val="standardContextual"/>
        </w:rPr>
        <w:tab/>
      </w:r>
      <w:r>
        <w:rPr>
          <w:noProof/>
        </w:rPr>
        <w:t>Type: LocContextData</w:t>
      </w:r>
      <w:r>
        <w:rPr>
          <w:noProof/>
        </w:rPr>
        <w:tab/>
      </w:r>
      <w:r>
        <w:rPr>
          <w:noProof/>
        </w:rPr>
        <w:fldChar w:fldCharType="begin" w:fldLock="1"/>
      </w:r>
      <w:r>
        <w:rPr>
          <w:noProof/>
        </w:rPr>
        <w:instrText xml:space="preserve"> PAGEREF _Toc186726539 \h </w:instrText>
      </w:r>
      <w:r>
        <w:rPr>
          <w:noProof/>
        </w:rPr>
      </w:r>
      <w:r>
        <w:rPr>
          <w:noProof/>
        </w:rPr>
        <w:fldChar w:fldCharType="separate"/>
      </w:r>
      <w:r>
        <w:rPr>
          <w:noProof/>
        </w:rPr>
        <w:t>65</w:t>
      </w:r>
      <w:r>
        <w:rPr>
          <w:noProof/>
        </w:rPr>
        <w:fldChar w:fldCharType="end"/>
      </w:r>
    </w:p>
    <w:p w14:paraId="1E621206" w14:textId="3AD86F6F"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6.1.6.2.31</w:t>
      </w:r>
      <w:r>
        <w:rPr>
          <w:rFonts w:asciiTheme="minorHAnsi" w:eastAsiaTheme="minorEastAsia" w:hAnsiTheme="minorHAnsi" w:cstheme="minorBidi"/>
          <w:noProof/>
          <w:kern w:val="2"/>
          <w:sz w:val="24"/>
          <w:szCs w:val="24"/>
          <w:lang w:eastAsia="en-GB"/>
          <w14:ligatures w14:val="standardContextual"/>
        </w:rPr>
        <w:tab/>
      </w:r>
      <w:r>
        <w:rPr>
          <w:noProof/>
        </w:rPr>
        <w:t>Type: EventReportMessage</w:t>
      </w:r>
      <w:r>
        <w:rPr>
          <w:noProof/>
        </w:rPr>
        <w:tab/>
      </w:r>
      <w:r>
        <w:rPr>
          <w:noProof/>
        </w:rPr>
        <w:fldChar w:fldCharType="begin" w:fldLock="1"/>
      </w:r>
      <w:r>
        <w:rPr>
          <w:noProof/>
        </w:rPr>
        <w:instrText xml:space="preserve"> PAGEREF _Toc186726540 \h </w:instrText>
      </w:r>
      <w:r>
        <w:rPr>
          <w:noProof/>
        </w:rPr>
      </w:r>
      <w:r>
        <w:rPr>
          <w:noProof/>
        </w:rPr>
        <w:fldChar w:fldCharType="separate"/>
      </w:r>
      <w:r>
        <w:rPr>
          <w:noProof/>
        </w:rPr>
        <w:t>66</w:t>
      </w:r>
      <w:r>
        <w:rPr>
          <w:noProof/>
        </w:rPr>
        <w:fldChar w:fldCharType="end"/>
      </w:r>
    </w:p>
    <w:p w14:paraId="335A3DA8" w14:textId="0640A316"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6.1.6.2.32</w:t>
      </w:r>
      <w:r>
        <w:rPr>
          <w:rFonts w:asciiTheme="minorHAnsi" w:eastAsiaTheme="minorEastAsia" w:hAnsiTheme="minorHAnsi" w:cstheme="minorBidi"/>
          <w:noProof/>
          <w:kern w:val="2"/>
          <w:sz w:val="24"/>
          <w:szCs w:val="24"/>
          <w:lang w:eastAsia="en-GB"/>
          <w14:ligatures w14:val="standardContextual"/>
        </w:rPr>
        <w:tab/>
      </w:r>
      <w:r>
        <w:rPr>
          <w:noProof/>
        </w:rPr>
        <w:t>Type: EventReportingStatus</w:t>
      </w:r>
      <w:r>
        <w:rPr>
          <w:noProof/>
        </w:rPr>
        <w:tab/>
      </w:r>
      <w:r>
        <w:rPr>
          <w:noProof/>
        </w:rPr>
        <w:fldChar w:fldCharType="begin" w:fldLock="1"/>
      </w:r>
      <w:r>
        <w:rPr>
          <w:noProof/>
        </w:rPr>
        <w:instrText xml:space="preserve"> PAGEREF _Toc186726541 \h </w:instrText>
      </w:r>
      <w:r>
        <w:rPr>
          <w:noProof/>
        </w:rPr>
      </w:r>
      <w:r>
        <w:rPr>
          <w:noProof/>
        </w:rPr>
        <w:fldChar w:fldCharType="separate"/>
      </w:r>
      <w:r>
        <w:rPr>
          <w:noProof/>
        </w:rPr>
        <w:t>66</w:t>
      </w:r>
      <w:r>
        <w:rPr>
          <w:noProof/>
        </w:rPr>
        <w:fldChar w:fldCharType="end"/>
      </w:r>
    </w:p>
    <w:p w14:paraId="27FC28D4" w14:textId="52F0B15F"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6.1.6.2.33</w:t>
      </w:r>
      <w:r>
        <w:rPr>
          <w:rFonts w:asciiTheme="minorHAnsi" w:eastAsiaTheme="minorEastAsia" w:hAnsiTheme="minorHAnsi" w:cstheme="minorBidi"/>
          <w:noProof/>
          <w:kern w:val="2"/>
          <w:sz w:val="24"/>
          <w:szCs w:val="24"/>
          <w:lang w:eastAsia="en-GB"/>
          <w14:ligatures w14:val="standardContextual"/>
        </w:rPr>
        <w:tab/>
      </w:r>
      <w:r>
        <w:rPr>
          <w:noProof/>
        </w:rPr>
        <w:t>Type: UELocationInfo</w:t>
      </w:r>
      <w:r>
        <w:rPr>
          <w:noProof/>
        </w:rPr>
        <w:tab/>
      </w:r>
      <w:r>
        <w:rPr>
          <w:noProof/>
        </w:rPr>
        <w:fldChar w:fldCharType="begin" w:fldLock="1"/>
      </w:r>
      <w:r>
        <w:rPr>
          <w:noProof/>
        </w:rPr>
        <w:instrText xml:space="preserve"> PAGEREF _Toc186726542 \h </w:instrText>
      </w:r>
      <w:r>
        <w:rPr>
          <w:noProof/>
        </w:rPr>
      </w:r>
      <w:r>
        <w:rPr>
          <w:noProof/>
        </w:rPr>
        <w:fldChar w:fldCharType="separate"/>
      </w:r>
      <w:r>
        <w:rPr>
          <w:noProof/>
        </w:rPr>
        <w:t>66</w:t>
      </w:r>
      <w:r>
        <w:rPr>
          <w:noProof/>
        </w:rPr>
        <w:fldChar w:fldCharType="end"/>
      </w:r>
    </w:p>
    <w:p w14:paraId="0FB71BD8" w14:textId="7972F3D7"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6.1.6.2.34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_Toc186726543 \h </w:instrText>
      </w:r>
      <w:r>
        <w:rPr>
          <w:noProof/>
        </w:rPr>
      </w:r>
      <w:r>
        <w:rPr>
          <w:noProof/>
        </w:rPr>
        <w:fldChar w:fldCharType="separate"/>
      </w:r>
      <w:r>
        <w:rPr>
          <w:noProof/>
        </w:rPr>
        <w:t>67</w:t>
      </w:r>
      <w:r>
        <w:rPr>
          <w:noProof/>
        </w:rPr>
        <w:fldChar w:fldCharType="end"/>
      </w:r>
    </w:p>
    <w:p w14:paraId="7EB3E43D" w14:textId="4E4DB7D9"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_Toc186726544 \h </w:instrText>
      </w:r>
      <w:r>
        <w:rPr>
          <w:noProof/>
        </w:rPr>
      </w:r>
      <w:r>
        <w:rPr>
          <w:noProof/>
        </w:rPr>
        <w:fldChar w:fldCharType="separate"/>
      </w:r>
      <w:r>
        <w:rPr>
          <w:noProof/>
        </w:rPr>
        <w:t>70</w:t>
      </w:r>
      <w:r>
        <w:rPr>
          <w:noProof/>
        </w:rPr>
        <w:fldChar w:fldCharType="end"/>
      </w:r>
    </w:p>
    <w:p w14:paraId="5647EFE5" w14:textId="3B0452A5"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_Toc186726545 \h </w:instrText>
      </w:r>
      <w:r>
        <w:rPr>
          <w:noProof/>
        </w:rPr>
      </w:r>
      <w:r>
        <w:rPr>
          <w:noProof/>
        </w:rPr>
        <w:fldChar w:fldCharType="separate"/>
      </w:r>
      <w:r>
        <w:rPr>
          <w:noProof/>
        </w:rPr>
        <w:t>70</w:t>
      </w:r>
      <w:r>
        <w:rPr>
          <w:noProof/>
        </w:rPr>
        <w:fldChar w:fldCharType="end"/>
      </w:r>
    </w:p>
    <w:p w14:paraId="20CB0839" w14:textId="4F9E5A72"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Type: RelativeCartesianLocation</w:t>
      </w:r>
      <w:r>
        <w:rPr>
          <w:noProof/>
        </w:rPr>
        <w:tab/>
      </w:r>
      <w:r>
        <w:rPr>
          <w:noProof/>
        </w:rPr>
        <w:fldChar w:fldCharType="begin" w:fldLock="1"/>
      </w:r>
      <w:r>
        <w:rPr>
          <w:noProof/>
        </w:rPr>
        <w:instrText xml:space="preserve"> PAGEREF _Toc186726546 \h </w:instrText>
      </w:r>
      <w:r>
        <w:rPr>
          <w:noProof/>
        </w:rPr>
      </w:r>
      <w:r>
        <w:rPr>
          <w:noProof/>
        </w:rPr>
        <w:fldChar w:fldCharType="separate"/>
      </w:r>
      <w:r>
        <w:rPr>
          <w:noProof/>
        </w:rPr>
        <w:t>71</w:t>
      </w:r>
      <w:r>
        <w:rPr>
          <w:noProof/>
        </w:rPr>
        <w:fldChar w:fldCharType="end"/>
      </w:r>
    </w:p>
    <w:p w14:paraId="280738FE" w14:textId="7AF72A97"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Type: Local2dPointUncertaintyEllipse</w:t>
      </w:r>
      <w:r>
        <w:rPr>
          <w:noProof/>
        </w:rPr>
        <w:tab/>
      </w:r>
      <w:r>
        <w:rPr>
          <w:noProof/>
        </w:rPr>
        <w:fldChar w:fldCharType="begin" w:fldLock="1"/>
      </w:r>
      <w:r>
        <w:rPr>
          <w:noProof/>
        </w:rPr>
        <w:instrText xml:space="preserve"> PAGEREF _Toc186726547 \h </w:instrText>
      </w:r>
      <w:r>
        <w:rPr>
          <w:noProof/>
        </w:rPr>
      </w:r>
      <w:r>
        <w:rPr>
          <w:noProof/>
        </w:rPr>
        <w:fldChar w:fldCharType="separate"/>
      </w:r>
      <w:r>
        <w:rPr>
          <w:noProof/>
        </w:rPr>
        <w:t>71</w:t>
      </w:r>
      <w:r>
        <w:rPr>
          <w:noProof/>
        </w:rPr>
        <w:fldChar w:fldCharType="end"/>
      </w:r>
    </w:p>
    <w:p w14:paraId="38222A49" w14:textId="647DF2DE"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Type: Local3dPointUncertaintyEllipsoid</w:t>
      </w:r>
      <w:r>
        <w:rPr>
          <w:noProof/>
        </w:rPr>
        <w:tab/>
      </w:r>
      <w:r>
        <w:rPr>
          <w:noProof/>
        </w:rPr>
        <w:fldChar w:fldCharType="begin" w:fldLock="1"/>
      </w:r>
      <w:r>
        <w:rPr>
          <w:noProof/>
        </w:rPr>
        <w:instrText xml:space="preserve"> PAGEREF _Toc186726548 \h </w:instrText>
      </w:r>
      <w:r>
        <w:rPr>
          <w:noProof/>
        </w:rPr>
      </w:r>
      <w:r>
        <w:rPr>
          <w:noProof/>
        </w:rPr>
        <w:fldChar w:fldCharType="separate"/>
      </w:r>
      <w:r>
        <w:rPr>
          <w:noProof/>
        </w:rPr>
        <w:t>72</w:t>
      </w:r>
      <w:r>
        <w:rPr>
          <w:noProof/>
        </w:rPr>
        <w:fldChar w:fldCharType="end"/>
      </w:r>
    </w:p>
    <w:p w14:paraId="11BD0D56" w14:textId="5653503B"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40</w:t>
      </w:r>
      <w:r>
        <w:rPr>
          <w:rFonts w:asciiTheme="minorHAnsi" w:eastAsiaTheme="minorEastAsia" w:hAnsiTheme="minorHAnsi" w:cstheme="minorBidi"/>
          <w:noProof/>
          <w:kern w:val="2"/>
          <w:sz w:val="24"/>
          <w:szCs w:val="24"/>
          <w:lang w:eastAsia="en-GB"/>
          <w14:ligatures w14:val="standardContextual"/>
        </w:rPr>
        <w:tab/>
      </w:r>
      <w:r>
        <w:rPr>
          <w:noProof/>
        </w:rPr>
        <w:t>Type: UncertaintyEllipsoid</w:t>
      </w:r>
      <w:r>
        <w:rPr>
          <w:noProof/>
        </w:rPr>
        <w:tab/>
      </w:r>
      <w:r>
        <w:rPr>
          <w:noProof/>
        </w:rPr>
        <w:fldChar w:fldCharType="begin" w:fldLock="1"/>
      </w:r>
      <w:r>
        <w:rPr>
          <w:noProof/>
        </w:rPr>
        <w:instrText xml:space="preserve"> PAGEREF _Toc186726549 \h </w:instrText>
      </w:r>
      <w:r>
        <w:rPr>
          <w:noProof/>
        </w:rPr>
      </w:r>
      <w:r>
        <w:rPr>
          <w:noProof/>
        </w:rPr>
        <w:fldChar w:fldCharType="separate"/>
      </w:r>
      <w:r>
        <w:rPr>
          <w:noProof/>
        </w:rPr>
        <w:t>72</w:t>
      </w:r>
      <w:r>
        <w:rPr>
          <w:noProof/>
        </w:rPr>
        <w:fldChar w:fldCharType="end"/>
      </w:r>
    </w:p>
    <w:p w14:paraId="1CB5556A" w14:textId="1DC35ED2"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LocalArea</w:t>
      </w:r>
      <w:r>
        <w:rPr>
          <w:noProof/>
        </w:rPr>
        <w:tab/>
      </w:r>
      <w:r>
        <w:rPr>
          <w:noProof/>
        </w:rPr>
        <w:fldChar w:fldCharType="begin" w:fldLock="1"/>
      </w:r>
      <w:r>
        <w:rPr>
          <w:noProof/>
        </w:rPr>
        <w:instrText xml:space="preserve"> PAGEREF _Toc186726550 \h </w:instrText>
      </w:r>
      <w:r>
        <w:rPr>
          <w:noProof/>
        </w:rPr>
      </w:r>
      <w:r>
        <w:rPr>
          <w:noProof/>
        </w:rPr>
        <w:fldChar w:fldCharType="separate"/>
      </w:r>
      <w:r>
        <w:rPr>
          <w:noProof/>
        </w:rPr>
        <w:t>73</w:t>
      </w:r>
      <w:r>
        <w:rPr>
          <w:noProof/>
        </w:rPr>
        <w:fldChar w:fldCharType="end"/>
      </w:r>
    </w:p>
    <w:p w14:paraId="739A8DAF" w14:textId="538AF2A4"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6.1.6.2.42</w:t>
      </w:r>
      <w:r>
        <w:rPr>
          <w:rFonts w:asciiTheme="minorHAnsi" w:eastAsiaTheme="minorEastAsia" w:hAnsiTheme="minorHAnsi" w:cstheme="minorBidi"/>
          <w:noProof/>
          <w:kern w:val="2"/>
          <w:sz w:val="24"/>
          <w:szCs w:val="24"/>
          <w:lang w:eastAsia="en-GB"/>
          <w14:ligatures w14:val="standardContextual"/>
        </w:rPr>
        <w:tab/>
      </w:r>
      <w:r>
        <w:rPr>
          <w:noProof/>
        </w:rPr>
        <w:t>Type: UeAreaIndication</w:t>
      </w:r>
      <w:r>
        <w:rPr>
          <w:noProof/>
        </w:rPr>
        <w:tab/>
      </w:r>
      <w:r>
        <w:rPr>
          <w:noProof/>
        </w:rPr>
        <w:fldChar w:fldCharType="begin" w:fldLock="1"/>
      </w:r>
      <w:r>
        <w:rPr>
          <w:noProof/>
        </w:rPr>
        <w:instrText xml:space="preserve"> PAGEREF _Toc186726551 \h </w:instrText>
      </w:r>
      <w:r>
        <w:rPr>
          <w:noProof/>
        </w:rPr>
      </w:r>
      <w:r>
        <w:rPr>
          <w:noProof/>
        </w:rPr>
        <w:fldChar w:fldCharType="separate"/>
      </w:r>
      <w:r>
        <w:rPr>
          <w:noProof/>
        </w:rPr>
        <w:t>73</w:t>
      </w:r>
      <w:r>
        <w:rPr>
          <w:noProof/>
        </w:rPr>
        <w:fldChar w:fldCharType="end"/>
      </w:r>
    </w:p>
    <w:p w14:paraId="0B3A6C09" w14:textId="45E33BA8"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6.1.6.2.43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_Toc186726552 \h </w:instrText>
      </w:r>
      <w:r>
        <w:rPr>
          <w:noProof/>
        </w:rPr>
      </w:r>
      <w:r>
        <w:rPr>
          <w:noProof/>
        </w:rPr>
        <w:fldChar w:fldCharType="separate"/>
      </w:r>
      <w:r>
        <w:rPr>
          <w:noProof/>
        </w:rPr>
        <w:t>73</w:t>
      </w:r>
      <w:r>
        <w:rPr>
          <w:noProof/>
        </w:rPr>
        <w:fldChar w:fldCharType="end"/>
      </w:r>
    </w:p>
    <w:p w14:paraId="5B4F59AD" w14:textId="049E16BF"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6</w:t>
      </w:r>
      <w:r>
        <w:rPr>
          <w:noProof/>
        </w:rPr>
        <w:t>.2.44</w:t>
      </w:r>
      <w:r>
        <w:rPr>
          <w:rFonts w:asciiTheme="minorHAnsi" w:eastAsiaTheme="minorEastAsia" w:hAnsiTheme="minorHAnsi" w:cstheme="minorBidi"/>
          <w:noProof/>
          <w:kern w:val="2"/>
          <w:sz w:val="24"/>
          <w:szCs w:val="24"/>
          <w:lang w:eastAsia="en-GB"/>
          <w14:ligatures w14:val="standardContextual"/>
        </w:rPr>
        <w:tab/>
      </w:r>
      <w:r>
        <w:rPr>
          <w:noProof/>
        </w:rPr>
        <w:t>Type: MbsrInfo</w:t>
      </w:r>
      <w:r>
        <w:rPr>
          <w:noProof/>
        </w:rPr>
        <w:tab/>
      </w:r>
      <w:r>
        <w:rPr>
          <w:noProof/>
        </w:rPr>
        <w:fldChar w:fldCharType="begin" w:fldLock="1"/>
      </w:r>
      <w:r>
        <w:rPr>
          <w:noProof/>
        </w:rPr>
        <w:instrText xml:space="preserve"> PAGEREF _Toc186726553 \h </w:instrText>
      </w:r>
      <w:r>
        <w:rPr>
          <w:noProof/>
        </w:rPr>
      </w:r>
      <w:r>
        <w:rPr>
          <w:noProof/>
        </w:rPr>
        <w:fldChar w:fldCharType="separate"/>
      </w:r>
      <w:r>
        <w:rPr>
          <w:noProof/>
        </w:rPr>
        <w:t>73</w:t>
      </w:r>
      <w:r>
        <w:rPr>
          <w:noProof/>
        </w:rPr>
        <w:fldChar w:fldCharType="end"/>
      </w:r>
    </w:p>
    <w:p w14:paraId="0E303BD6" w14:textId="488AA441"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6.1.6.2.45</w:t>
      </w:r>
      <w:r>
        <w:rPr>
          <w:rFonts w:asciiTheme="minorHAnsi" w:eastAsiaTheme="minorEastAsia" w:hAnsiTheme="minorHAnsi" w:cstheme="minorBidi"/>
          <w:noProof/>
          <w:kern w:val="2"/>
          <w:sz w:val="24"/>
          <w:szCs w:val="24"/>
          <w:lang w:eastAsia="en-GB"/>
          <w14:ligatures w14:val="standardContextual"/>
        </w:rPr>
        <w:tab/>
      </w:r>
      <w:r>
        <w:rPr>
          <w:noProof/>
        </w:rPr>
        <w:t>Type: LocMeasurementReq</w:t>
      </w:r>
      <w:r>
        <w:rPr>
          <w:noProof/>
        </w:rPr>
        <w:tab/>
      </w:r>
      <w:r>
        <w:rPr>
          <w:noProof/>
        </w:rPr>
        <w:fldChar w:fldCharType="begin" w:fldLock="1"/>
      </w:r>
      <w:r>
        <w:rPr>
          <w:noProof/>
        </w:rPr>
        <w:instrText xml:space="preserve"> PAGEREF _Toc186726554 \h </w:instrText>
      </w:r>
      <w:r>
        <w:rPr>
          <w:noProof/>
        </w:rPr>
      </w:r>
      <w:r>
        <w:rPr>
          <w:noProof/>
        </w:rPr>
        <w:fldChar w:fldCharType="separate"/>
      </w:r>
      <w:r>
        <w:rPr>
          <w:noProof/>
        </w:rPr>
        <w:t>74</w:t>
      </w:r>
      <w:r>
        <w:rPr>
          <w:noProof/>
        </w:rPr>
        <w:fldChar w:fldCharType="end"/>
      </w:r>
    </w:p>
    <w:p w14:paraId="6B742920" w14:textId="68C46634"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6.1.6.2.46</w:t>
      </w:r>
      <w:r>
        <w:rPr>
          <w:rFonts w:asciiTheme="minorHAnsi" w:eastAsiaTheme="minorEastAsia" w:hAnsiTheme="minorHAnsi" w:cstheme="minorBidi"/>
          <w:noProof/>
          <w:kern w:val="2"/>
          <w:sz w:val="24"/>
          <w:szCs w:val="24"/>
          <w:lang w:eastAsia="en-GB"/>
          <w14:ligatures w14:val="standardContextual"/>
        </w:rPr>
        <w:tab/>
      </w:r>
      <w:r>
        <w:rPr>
          <w:noProof/>
        </w:rPr>
        <w:t>Type: LocMeasurementResp</w:t>
      </w:r>
      <w:r>
        <w:rPr>
          <w:noProof/>
        </w:rPr>
        <w:tab/>
      </w:r>
      <w:r>
        <w:rPr>
          <w:noProof/>
        </w:rPr>
        <w:fldChar w:fldCharType="begin" w:fldLock="1"/>
      </w:r>
      <w:r>
        <w:rPr>
          <w:noProof/>
        </w:rPr>
        <w:instrText xml:space="preserve"> PAGEREF _Toc186726555 \h </w:instrText>
      </w:r>
      <w:r>
        <w:rPr>
          <w:noProof/>
        </w:rPr>
      </w:r>
      <w:r>
        <w:rPr>
          <w:noProof/>
        </w:rPr>
        <w:fldChar w:fldCharType="separate"/>
      </w:r>
      <w:r>
        <w:rPr>
          <w:noProof/>
        </w:rPr>
        <w:t>74</w:t>
      </w:r>
      <w:r>
        <w:rPr>
          <w:noProof/>
        </w:rPr>
        <w:fldChar w:fldCharType="end"/>
      </w:r>
    </w:p>
    <w:p w14:paraId="625AAD27" w14:textId="6A5CB1CD"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6.1.6.2.47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LocMeasurements</w:t>
      </w:r>
      <w:r>
        <w:rPr>
          <w:noProof/>
        </w:rPr>
        <w:tab/>
      </w:r>
      <w:r>
        <w:rPr>
          <w:noProof/>
        </w:rPr>
        <w:fldChar w:fldCharType="begin" w:fldLock="1"/>
      </w:r>
      <w:r>
        <w:rPr>
          <w:noProof/>
        </w:rPr>
        <w:instrText xml:space="preserve"> PAGEREF _Toc186726556 \h </w:instrText>
      </w:r>
      <w:r>
        <w:rPr>
          <w:noProof/>
        </w:rPr>
      </w:r>
      <w:r>
        <w:rPr>
          <w:noProof/>
        </w:rPr>
        <w:fldChar w:fldCharType="separate"/>
      </w:r>
      <w:r>
        <w:rPr>
          <w:noProof/>
        </w:rPr>
        <w:t>74</w:t>
      </w:r>
      <w:r>
        <w:rPr>
          <w:noProof/>
        </w:rPr>
        <w:fldChar w:fldCharType="end"/>
      </w:r>
    </w:p>
    <w:p w14:paraId="4BB1AD2D" w14:textId="68DE0B1C"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6.1.6.2.48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HighAccuracyGnssMetrics</w:t>
      </w:r>
      <w:r>
        <w:rPr>
          <w:noProof/>
        </w:rPr>
        <w:tab/>
      </w:r>
      <w:r>
        <w:rPr>
          <w:noProof/>
        </w:rPr>
        <w:fldChar w:fldCharType="begin" w:fldLock="1"/>
      </w:r>
      <w:r>
        <w:rPr>
          <w:noProof/>
        </w:rPr>
        <w:instrText xml:space="preserve"> PAGEREF _Toc186726557 \h </w:instrText>
      </w:r>
      <w:r>
        <w:rPr>
          <w:noProof/>
        </w:rPr>
      </w:r>
      <w:r>
        <w:rPr>
          <w:noProof/>
        </w:rPr>
        <w:fldChar w:fldCharType="separate"/>
      </w:r>
      <w:r>
        <w:rPr>
          <w:noProof/>
        </w:rPr>
        <w:t>75</w:t>
      </w:r>
      <w:r>
        <w:rPr>
          <w:noProof/>
        </w:rPr>
        <w:fldChar w:fldCharType="end"/>
      </w:r>
    </w:p>
    <w:p w14:paraId="7A4D626C" w14:textId="311D7975"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6.1.6.2.49</w:t>
      </w:r>
      <w:r>
        <w:rPr>
          <w:rFonts w:asciiTheme="minorHAnsi" w:eastAsiaTheme="minorEastAsia" w:hAnsiTheme="minorHAnsi" w:cstheme="minorBidi"/>
          <w:noProof/>
          <w:kern w:val="2"/>
          <w:sz w:val="24"/>
          <w:szCs w:val="24"/>
          <w:lang w:eastAsia="en-GB"/>
          <w14:ligatures w14:val="standardContextual"/>
        </w:rPr>
        <w:tab/>
      </w:r>
      <w:r>
        <w:rPr>
          <w:noProof/>
        </w:rPr>
        <w:t>Type: UpNotifyData</w:t>
      </w:r>
      <w:r>
        <w:rPr>
          <w:noProof/>
        </w:rPr>
        <w:tab/>
      </w:r>
      <w:r>
        <w:rPr>
          <w:noProof/>
        </w:rPr>
        <w:fldChar w:fldCharType="begin" w:fldLock="1"/>
      </w:r>
      <w:r>
        <w:rPr>
          <w:noProof/>
        </w:rPr>
        <w:instrText xml:space="preserve"> PAGEREF _Toc186726558 \h </w:instrText>
      </w:r>
      <w:r>
        <w:rPr>
          <w:noProof/>
        </w:rPr>
      </w:r>
      <w:r>
        <w:rPr>
          <w:noProof/>
        </w:rPr>
        <w:fldChar w:fldCharType="separate"/>
      </w:r>
      <w:r>
        <w:rPr>
          <w:noProof/>
        </w:rPr>
        <w:t>75</w:t>
      </w:r>
      <w:r>
        <w:rPr>
          <w:noProof/>
        </w:rPr>
        <w:fldChar w:fldCharType="end"/>
      </w:r>
    </w:p>
    <w:p w14:paraId="05C5C997" w14:textId="7F5C26E8"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6.1.6.2.50</w:t>
      </w:r>
      <w:r>
        <w:rPr>
          <w:rFonts w:asciiTheme="minorHAnsi" w:eastAsiaTheme="minorEastAsia" w:hAnsiTheme="minorHAnsi" w:cstheme="minorBidi"/>
          <w:noProof/>
          <w:kern w:val="2"/>
          <w:sz w:val="24"/>
          <w:szCs w:val="24"/>
          <w:lang w:eastAsia="en-GB"/>
          <w14:ligatures w14:val="standardContextual"/>
        </w:rPr>
        <w:tab/>
      </w:r>
      <w:r>
        <w:rPr>
          <w:noProof/>
        </w:rPr>
        <w:t>Type: UpSubscription</w:t>
      </w:r>
      <w:r>
        <w:rPr>
          <w:noProof/>
        </w:rPr>
        <w:tab/>
      </w:r>
      <w:r>
        <w:rPr>
          <w:noProof/>
        </w:rPr>
        <w:fldChar w:fldCharType="begin" w:fldLock="1"/>
      </w:r>
      <w:r>
        <w:rPr>
          <w:noProof/>
        </w:rPr>
        <w:instrText xml:space="preserve"> PAGEREF _Toc186726559 \h </w:instrText>
      </w:r>
      <w:r>
        <w:rPr>
          <w:noProof/>
        </w:rPr>
      </w:r>
      <w:r>
        <w:rPr>
          <w:noProof/>
        </w:rPr>
        <w:fldChar w:fldCharType="separate"/>
      </w:r>
      <w:r>
        <w:rPr>
          <w:noProof/>
        </w:rPr>
        <w:t>75</w:t>
      </w:r>
      <w:r>
        <w:rPr>
          <w:noProof/>
        </w:rPr>
        <w:fldChar w:fldCharType="end"/>
      </w:r>
    </w:p>
    <w:p w14:paraId="0FD35F2E" w14:textId="18767CDE"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6.1.6.2.52</w:t>
      </w:r>
      <w:r>
        <w:rPr>
          <w:rFonts w:asciiTheme="minorHAnsi" w:eastAsiaTheme="minorEastAsia" w:hAnsiTheme="minorHAnsi" w:cstheme="minorBidi"/>
          <w:noProof/>
          <w:kern w:val="2"/>
          <w:sz w:val="24"/>
          <w:szCs w:val="24"/>
          <w:lang w:eastAsia="en-GB"/>
          <w14:ligatures w14:val="standardContextual"/>
        </w:rPr>
        <w:tab/>
      </w:r>
      <w:r>
        <w:rPr>
          <w:noProof/>
        </w:rPr>
        <w:t>Type: UpConfig</w:t>
      </w:r>
      <w:r>
        <w:rPr>
          <w:noProof/>
        </w:rPr>
        <w:tab/>
      </w:r>
      <w:r>
        <w:rPr>
          <w:noProof/>
        </w:rPr>
        <w:fldChar w:fldCharType="begin" w:fldLock="1"/>
      </w:r>
      <w:r>
        <w:rPr>
          <w:noProof/>
        </w:rPr>
        <w:instrText xml:space="preserve"> PAGEREF _Toc186726560 \h </w:instrText>
      </w:r>
      <w:r>
        <w:rPr>
          <w:noProof/>
        </w:rPr>
      </w:r>
      <w:r>
        <w:rPr>
          <w:noProof/>
        </w:rPr>
        <w:fldChar w:fldCharType="separate"/>
      </w:r>
      <w:r>
        <w:rPr>
          <w:noProof/>
        </w:rPr>
        <w:t>76</w:t>
      </w:r>
      <w:r>
        <w:rPr>
          <w:noProof/>
        </w:rPr>
        <w:fldChar w:fldCharType="end"/>
      </w:r>
    </w:p>
    <w:p w14:paraId="3AF71977" w14:textId="03E45BF4"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6.1.6.2.58</w:t>
      </w:r>
      <w:r>
        <w:rPr>
          <w:rFonts w:asciiTheme="minorHAnsi" w:eastAsiaTheme="minorEastAsia" w:hAnsiTheme="minorHAnsi" w:cstheme="minorBidi"/>
          <w:noProof/>
          <w:kern w:val="2"/>
          <w:sz w:val="24"/>
          <w:szCs w:val="24"/>
          <w:lang w:eastAsia="en-GB"/>
          <w14:ligatures w14:val="standardContextual"/>
        </w:rPr>
        <w:tab/>
      </w:r>
      <w:r>
        <w:rPr>
          <w:noProof/>
        </w:rPr>
        <w:t>Type: LocationData</w:t>
      </w:r>
      <w:r>
        <w:rPr>
          <w:noProof/>
          <w:lang w:eastAsia="zh-CN"/>
        </w:rPr>
        <w:t>Ext</w:t>
      </w:r>
      <w:r>
        <w:rPr>
          <w:noProof/>
        </w:rPr>
        <w:tab/>
      </w:r>
      <w:r>
        <w:rPr>
          <w:noProof/>
        </w:rPr>
        <w:fldChar w:fldCharType="begin" w:fldLock="1"/>
      </w:r>
      <w:r>
        <w:rPr>
          <w:noProof/>
        </w:rPr>
        <w:instrText xml:space="preserve"> PAGEREF _Toc186726561 \h </w:instrText>
      </w:r>
      <w:r>
        <w:rPr>
          <w:noProof/>
        </w:rPr>
      </w:r>
      <w:r>
        <w:rPr>
          <w:noProof/>
        </w:rPr>
        <w:fldChar w:fldCharType="separate"/>
      </w:r>
      <w:r>
        <w:rPr>
          <w:noProof/>
        </w:rPr>
        <w:t>77</w:t>
      </w:r>
      <w:r>
        <w:rPr>
          <w:noProof/>
        </w:rPr>
        <w:fldChar w:fldCharType="end"/>
      </w:r>
    </w:p>
    <w:p w14:paraId="3498B516" w14:textId="0E373A13"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6.1.6.2.59</w:t>
      </w:r>
      <w:r>
        <w:rPr>
          <w:rFonts w:asciiTheme="minorHAnsi" w:eastAsiaTheme="minorEastAsia" w:hAnsiTheme="minorHAnsi" w:cstheme="minorBidi"/>
          <w:noProof/>
          <w:kern w:val="2"/>
          <w:sz w:val="24"/>
          <w:szCs w:val="24"/>
          <w:lang w:eastAsia="en-GB"/>
          <w14:ligatures w14:val="standardContextual"/>
        </w:rPr>
        <w:tab/>
      </w:r>
      <w:r>
        <w:rPr>
          <w:noProof/>
        </w:rPr>
        <w:t>Type: EventNotifyData</w:t>
      </w:r>
      <w:r>
        <w:rPr>
          <w:noProof/>
          <w:lang w:eastAsia="zh-CN"/>
        </w:rPr>
        <w:t>Ext</w:t>
      </w:r>
      <w:r>
        <w:rPr>
          <w:noProof/>
        </w:rPr>
        <w:tab/>
      </w:r>
      <w:r>
        <w:rPr>
          <w:noProof/>
        </w:rPr>
        <w:fldChar w:fldCharType="begin" w:fldLock="1"/>
      </w:r>
      <w:r>
        <w:rPr>
          <w:noProof/>
        </w:rPr>
        <w:instrText xml:space="preserve"> PAGEREF _Toc186726562 \h </w:instrText>
      </w:r>
      <w:r>
        <w:rPr>
          <w:noProof/>
        </w:rPr>
      </w:r>
      <w:r>
        <w:rPr>
          <w:noProof/>
        </w:rPr>
        <w:fldChar w:fldCharType="separate"/>
      </w:r>
      <w:r>
        <w:rPr>
          <w:noProof/>
        </w:rPr>
        <w:t>77</w:t>
      </w:r>
      <w:r>
        <w:rPr>
          <w:noProof/>
        </w:rPr>
        <w:fldChar w:fldCharType="end"/>
      </w:r>
    </w:p>
    <w:p w14:paraId="6167D213" w14:textId="3031BE32"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6.1.6.2.60</w:t>
      </w:r>
      <w:r>
        <w:rPr>
          <w:rFonts w:asciiTheme="minorHAnsi" w:eastAsiaTheme="minorEastAsia" w:hAnsiTheme="minorHAnsi" w:cstheme="minorBidi"/>
          <w:noProof/>
          <w:kern w:val="2"/>
          <w:sz w:val="24"/>
          <w:szCs w:val="24"/>
          <w:lang w:eastAsia="en-GB"/>
          <w14:ligatures w14:val="standardContextual"/>
        </w:rPr>
        <w:tab/>
      </w:r>
      <w:r>
        <w:rPr>
          <w:noProof/>
        </w:rPr>
        <w:t>Type: MappedLocationQoSEps</w:t>
      </w:r>
      <w:r>
        <w:rPr>
          <w:noProof/>
        </w:rPr>
        <w:tab/>
      </w:r>
      <w:r>
        <w:rPr>
          <w:noProof/>
        </w:rPr>
        <w:fldChar w:fldCharType="begin" w:fldLock="1"/>
      </w:r>
      <w:r>
        <w:rPr>
          <w:noProof/>
        </w:rPr>
        <w:instrText xml:space="preserve"> PAGEREF _Toc186726563 \h </w:instrText>
      </w:r>
      <w:r>
        <w:rPr>
          <w:noProof/>
        </w:rPr>
      </w:r>
      <w:r>
        <w:rPr>
          <w:noProof/>
        </w:rPr>
        <w:fldChar w:fldCharType="separate"/>
      </w:r>
      <w:r>
        <w:rPr>
          <w:noProof/>
        </w:rPr>
        <w:t>77</w:t>
      </w:r>
      <w:r>
        <w:rPr>
          <w:noProof/>
        </w:rPr>
        <w:fldChar w:fldCharType="end"/>
      </w:r>
    </w:p>
    <w:p w14:paraId="66F30EDF" w14:textId="2784C06D"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6</w:t>
      </w:r>
      <w:r>
        <w:rPr>
          <w:noProof/>
        </w:rPr>
        <w:t>.2.61</w:t>
      </w:r>
      <w:r>
        <w:rPr>
          <w:rFonts w:asciiTheme="minorHAnsi" w:eastAsiaTheme="minorEastAsia" w:hAnsiTheme="minorHAnsi" w:cstheme="minorBidi"/>
          <w:noProof/>
          <w:kern w:val="2"/>
          <w:sz w:val="24"/>
          <w:szCs w:val="24"/>
          <w:lang w:eastAsia="en-GB"/>
          <w14:ligatures w14:val="standardContextual"/>
        </w:rPr>
        <w:tab/>
      </w:r>
      <w:r>
        <w:rPr>
          <w:noProof/>
        </w:rPr>
        <w:t>Type: AdditionalUeInfo</w:t>
      </w:r>
      <w:r>
        <w:rPr>
          <w:noProof/>
        </w:rPr>
        <w:tab/>
      </w:r>
      <w:r>
        <w:rPr>
          <w:noProof/>
        </w:rPr>
        <w:fldChar w:fldCharType="begin" w:fldLock="1"/>
      </w:r>
      <w:r>
        <w:rPr>
          <w:noProof/>
        </w:rPr>
        <w:instrText xml:space="preserve"> PAGEREF _Toc186726564 \h </w:instrText>
      </w:r>
      <w:r>
        <w:rPr>
          <w:noProof/>
        </w:rPr>
      </w:r>
      <w:r>
        <w:rPr>
          <w:noProof/>
        </w:rPr>
        <w:fldChar w:fldCharType="separate"/>
      </w:r>
      <w:r>
        <w:rPr>
          <w:noProof/>
        </w:rPr>
        <w:t>77</w:t>
      </w:r>
      <w:r>
        <w:rPr>
          <w:noProof/>
        </w:rPr>
        <w:fldChar w:fldCharType="end"/>
      </w:r>
    </w:p>
    <w:p w14:paraId="158E7767" w14:textId="370BE48C"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sidRPr="0086100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86100A">
        <w:rPr>
          <w:noProof/>
          <w:lang w:val="en-US"/>
        </w:rPr>
        <w:t>Simple data types and enumerations</w:t>
      </w:r>
      <w:r>
        <w:rPr>
          <w:noProof/>
        </w:rPr>
        <w:tab/>
      </w:r>
      <w:r>
        <w:rPr>
          <w:noProof/>
        </w:rPr>
        <w:fldChar w:fldCharType="begin" w:fldLock="1"/>
      </w:r>
      <w:r>
        <w:rPr>
          <w:noProof/>
        </w:rPr>
        <w:instrText xml:space="preserve"> PAGEREF _Toc186726565 \h </w:instrText>
      </w:r>
      <w:r>
        <w:rPr>
          <w:noProof/>
        </w:rPr>
      </w:r>
      <w:r>
        <w:rPr>
          <w:noProof/>
        </w:rPr>
        <w:fldChar w:fldCharType="separate"/>
      </w:r>
      <w:r>
        <w:rPr>
          <w:noProof/>
        </w:rPr>
        <w:t>78</w:t>
      </w:r>
      <w:r>
        <w:rPr>
          <w:noProof/>
        </w:rPr>
        <w:fldChar w:fldCharType="end"/>
      </w:r>
    </w:p>
    <w:p w14:paraId="15875D99" w14:textId="7A515707"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_Toc186726566 \h </w:instrText>
      </w:r>
      <w:r>
        <w:rPr>
          <w:noProof/>
        </w:rPr>
      </w:r>
      <w:r>
        <w:rPr>
          <w:noProof/>
        </w:rPr>
        <w:fldChar w:fldCharType="separate"/>
      </w:r>
      <w:r>
        <w:rPr>
          <w:noProof/>
        </w:rPr>
        <w:t>78</w:t>
      </w:r>
      <w:r>
        <w:rPr>
          <w:noProof/>
        </w:rPr>
        <w:fldChar w:fldCharType="end"/>
      </w:r>
    </w:p>
    <w:p w14:paraId="051E6C62" w14:textId="261B68EB"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_Toc186726567 \h </w:instrText>
      </w:r>
      <w:r>
        <w:rPr>
          <w:noProof/>
        </w:rPr>
      </w:r>
      <w:r>
        <w:rPr>
          <w:noProof/>
        </w:rPr>
        <w:fldChar w:fldCharType="separate"/>
      </w:r>
      <w:r>
        <w:rPr>
          <w:noProof/>
        </w:rPr>
        <w:t>78</w:t>
      </w:r>
      <w:r>
        <w:rPr>
          <w:noProof/>
        </w:rPr>
        <w:fldChar w:fldCharType="end"/>
      </w:r>
    </w:p>
    <w:p w14:paraId="7B30AF1C" w14:textId="3F968D9B"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ExternalClientType</w:t>
      </w:r>
      <w:r>
        <w:rPr>
          <w:noProof/>
        </w:rPr>
        <w:tab/>
      </w:r>
      <w:r>
        <w:rPr>
          <w:noProof/>
        </w:rPr>
        <w:fldChar w:fldCharType="begin" w:fldLock="1"/>
      </w:r>
      <w:r>
        <w:rPr>
          <w:noProof/>
        </w:rPr>
        <w:instrText xml:space="preserve"> PAGEREF _Toc186726568 \h </w:instrText>
      </w:r>
      <w:r>
        <w:rPr>
          <w:noProof/>
        </w:rPr>
      </w:r>
      <w:r>
        <w:rPr>
          <w:noProof/>
        </w:rPr>
        <w:fldChar w:fldCharType="separate"/>
      </w:r>
      <w:r>
        <w:rPr>
          <w:noProof/>
        </w:rPr>
        <w:t>82</w:t>
      </w:r>
      <w:r>
        <w:rPr>
          <w:noProof/>
        </w:rPr>
        <w:fldChar w:fldCharType="end"/>
      </w:r>
    </w:p>
    <w:p w14:paraId="15BAB844" w14:textId="0F835D64"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SupportedGADShapes</w:t>
      </w:r>
      <w:r>
        <w:rPr>
          <w:noProof/>
        </w:rPr>
        <w:tab/>
      </w:r>
      <w:r>
        <w:rPr>
          <w:noProof/>
        </w:rPr>
        <w:fldChar w:fldCharType="begin" w:fldLock="1"/>
      </w:r>
      <w:r>
        <w:rPr>
          <w:noProof/>
        </w:rPr>
        <w:instrText xml:space="preserve"> PAGEREF _Toc186726569 \h </w:instrText>
      </w:r>
      <w:r>
        <w:rPr>
          <w:noProof/>
        </w:rPr>
      </w:r>
      <w:r>
        <w:rPr>
          <w:noProof/>
        </w:rPr>
        <w:fldChar w:fldCharType="separate"/>
      </w:r>
      <w:r>
        <w:rPr>
          <w:noProof/>
        </w:rPr>
        <w:t>83</w:t>
      </w:r>
      <w:r>
        <w:rPr>
          <w:noProof/>
        </w:rPr>
        <w:fldChar w:fldCharType="end"/>
      </w:r>
    </w:p>
    <w:p w14:paraId="373BBC2E" w14:textId="29FA85EE"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ResponseTime</w:t>
      </w:r>
      <w:r>
        <w:rPr>
          <w:noProof/>
        </w:rPr>
        <w:tab/>
      </w:r>
      <w:r>
        <w:rPr>
          <w:noProof/>
        </w:rPr>
        <w:fldChar w:fldCharType="begin" w:fldLock="1"/>
      </w:r>
      <w:r>
        <w:rPr>
          <w:noProof/>
        </w:rPr>
        <w:instrText xml:space="preserve"> PAGEREF _Toc186726570 \h </w:instrText>
      </w:r>
      <w:r>
        <w:rPr>
          <w:noProof/>
        </w:rPr>
      </w:r>
      <w:r>
        <w:rPr>
          <w:noProof/>
        </w:rPr>
        <w:fldChar w:fldCharType="separate"/>
      </w:r>
      <w:r>
        <w:rPr>
          <w:noProof/>
        </w:rPr>
        <w:t>83</w:t>
      </w:r>
      <w:r>
        <w:rPr>
          <w:noProof/>
        </w:rPr>
        <w:fldChar w:fldCharType="end"/>
      </w:r>
    </w:p>
    <w:p w14:paraId="09AF0263" w14:textId="42B5F0D7"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w:t>
      </w:r>
      <w:r>
        <w:rPr>
          <w:noProof/>
        </w:rPr>
        <w:tab/>
      </w:r>
      <w:r>
        <w:rPr>
          <w:noProof/>
        </w:rPr>
        <w:fldChar w:fldCharType="begin" w:fldLock="1"/>
      </w:r>
      <w:r>
        <w:rPr>
          <w:noProof/>
        </w:rPr>
        <w:instrText xml:space="preserve"> PAGEREF _Toc186726571 \h </w:instrText>
      </w:r>
      <w:r>
        <w:rPr>
          <w:noProof/>
        </w:rPr>
      </w:r>
      <w:r>
        <w:rPr>
          <w:noProof/>
        </w:rPr>
        <w:fldChar w:fldCharType="separate"/>
      </w:r>
      <w:r>
        <w:rPr>
          <w:noProof/>
        </w:rPr>
        <w:t>84</w:t>
      </w:r>
      <w:r>
        <w:rPr>
          <w:noProof/>
        </w:rPr>
        <w:fldChar w:fldCharType="end"/>
      </w:r>
    </w:p>
    <w:p w14:paraId="19FB42FE" w14:textId="1469C868"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PositioningMode</w:t>
      </w:r>
      <w:r>
        <w:rPr>
          <w:noProof/>
        </w:rPr>
        <w:tab/>
      </w:r>
      <w:r>
        <w:rPr>
          <w:noProof/>
        </w:rPr>
        <w:fldChar w:fldCharType="begin" w:fldLock="1"/>
      </w:r>
      <w:r>
        <w:rPr>
          <w:noProof/>
        </w:rPr>
        <w:instrText xml:space="preserve"> PAGEREF _Toc186726572 \h </w:instrText>
      </w:r>
      <w:r>
        <w:rPr>
          <w:noProof/>
        </w:rPr>
      </w:r>
      <w:r>
        <w:rPr>
          <w:noProof/>
        </w:rPr>
        <w:fldChar w:fldCharType="separate"/>
      </w:r>
      <w:r>
        <w:rPr>
          <w:noProof/>
        </w:rPr>
        <w:t>85</w:t>
      </w:r>
      <w:r>
        <w:rPr>
          <w:noProof/>
        </w:rPr>
        <w:fldChar w:fldCharType="end"/>
      </w:r>
    </w:p>
    <w:p w14:paraId="5745D87F" w14:textId="76804D34"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GnssId</w:t>
      </w:r>
      <w:r>
        <w:rPr>
          <w:noProof/>
        </w:rPr>
        <w:tab/>
      </w:r>
      <w:r>
        <w:rPr>
          <w:noProof/>
        </w:rPr>
        <w:fldChar w:fldCharType="begin" w:fldLock="1"/>
      </w:r>
      <w:r>
        <w:rPr>
          <w:noProof/>
        </w:rPr>
        <w:instrText xml:space="preserve"> PAGEREF _Toc186726573 \h </w:instrText>
      </w:r>
      <w:r>
        <w:rPr>
          <w:noProof/>
        </w:rPr>
      </w:r>
      <w:r>
        <w:rPr>
          <w:noProof/>
        </w:rPr>
        <w:fldChar w:fldCharType="separate"/>
      </w:r>
      <w:r>
        <w:rPr>
          <w:noProof/>
        </w:rPr>
        <w:t>85</w:t>
      </w:r>
      <w:r>
        <w:rPr>
          <w:noProof/>
        </w:rPr>
        <w:fldChar w:fldCharType="end"/>
      </w:r>
    </w:p>
    <w:p w14:paraId="2D8F7241" w14:textId="321A1E58"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6.1.6.3.9</w:t>
      </w:r>
      <w:r>
        <w:rPr>
          <w:rFonts w:asciiTheme="minorHAnsi" w:eastAsiaTheme="minorEastAsia" w:hAnsiTheme="minorHAnsi" w:cstheme="minorBidi"/>
          <w:noProof/>
          <w:kern w:val="2"/>
          <w:sz w:val="24"/>
          <w:szCs w:val="24"/>
          <w:lang w:eastAsia="en-GB"/>
          <w14:ligatures w14:val="standardContextual"/>
        </w:rPr>
        <w:tab/>
      </w:r>
      <w:r>
        <w:rPr>
          <w:noProof/>
        </w:rPr>
        <w:t>Enumeration: Usage</w:t>
      </w:r>
      <w:r>
        <w:rPr>
          <w:noProof/>
        </w:rPr>
        <w:tab/>
      </w:r>
      <w:r>
        <w:rPr>
          <w:noProof/>
        </w:rPr>
        <w:fldChar w:fldCharType="begin" w:fldLock="1"/>
      </w:r>
      <w:r>
        <w:rPr>
          <w:noProof/>
        </w:rPr>
        <w:instrText xml:space="preserve"> PAGEREF _Toc186726574 \h </w:instrText>
      </w:r>
      <w:r>
        <w:rPr>
          <w:noProof/>
        </w:rPr>
      </w:r>
      <w:r>
        <w:rPr>
          <w:noProof/>
        </w:rPr>
        <w:fldChar w:fldCharType="separate"/>
      </w:r>
      <w:r>
        <w:rPr>
          <w:noProof/>
        </w:rPr>
        <w:t>85</w:t>
      </w:r>
      <w:r>
        <w:rPr>
          <w:noProof/>
        </w:rPr>
        <w:fldChar w:fldCharType="end"/>
      </w:r>
    </w:p>
    <w:p w14:paraId="731EF396" w14:textId="263C456C"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6.1.6.3.10</w:t>
      </w:r>
      <w:r>
        <w:rPr>
          <w:rFonts w:asciiTheme="minorHAnsi" w:eastAsiaTheme="minorEastAsia" w:hAnsiTheme="minorHAnsi" w:cstheme="minorBidi"/>
          <w:noProof/>
          <w:kern w:val="2"/>
          <w:sz w:val="24"/>
          <w:szCs w:val="24"/>
          <w:lang w:eastAsia="en-GB"/>
          <w14:ligatures w14:val="standardContextual"/>
        </w:rPr>
        <w:tab/>
      </w:r>
      <w:r>
        <w:rPr>
          <w:noProof/>
        </w:rPr>
        <w:t>Enumeration: LcsPriority</w:t>
      </w:r>
      <w:r>
        <w:rPr>
          <w:noProof/>
        </w:rPr>
        <w:tab/>
      </w:r>
      <w:r>
        <w:rPr>
          <w:noProof/>
        </w:rPr>
        <w:fldChar w:fldCharType="begin" w:fldLock="1"/>
      </w:r>
      <w:r>
        <w:rPr>
          <w:noProof/>
        </w:rPr>
        <w:instrText xml:space="preserve"> PAGEREF _Toc186726575 \h </w:instrText>
      </w:r>
      <w:r>
        <w:rPr>
          <w:noProof/>
        </w:rPr>
      </w:r>
      <w:r>
        <w:rPr>
          <w:noProof/>
        </w:rPr>
        <w:fldChar w:fldCharType="separate"/>
      </w:r>
      <w:r>
        <w:rPr>
          <w:noProof/>
        </w:rPr>
        <w:t>85</w:t>
      </w:r>
      <w:r>
        <w:rPr>
          <w:noProof/>
        </w:rPr>
        <w:fldChar w:fldCharType="end"/>
      </w:r>
    </w:p>
    <w:p w14:paraId="0573C8BE" w14:textId="7E1653F5"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6.1.6.3.11</w:t>
      </w:r>
      <w:r>
        <w:rPr>
          <w:rFonts w:asciiTheme="minorHAnsi" w:eastAsiaTheme="minorEastAsia" w:hAnsiTheme="minorHAnsi" w:cstheme="minorBidi"/>
          <w:noProof/>
          <w:kern w:val="2"/>
          <w:sz w:val="24"/>
          <w:szCs w:val="24"/>
          <w:lang w:eastAsia="en-GB"/>
          <w14:ligatures w14:val="standardContextual"/>
        </w:rPr>
        <w:tab/>
      </w:r>
      <w:r>
        <w:rPr>
          <w:noProof/>
        </w:rPr>
        <w:t>Enumeration: VelocityRequested</w:t>
      </w:r>
      <w:r>
        <w:rPr>
          <w:noProof/>
        </w:rPr>
        <w:tab/>
      </w:r>
      <w:r>
        <w:rPr>
          <w:noProof/>
        </w:rPr>
        <w:fldChar w:fldCharType="begin" w:fldLock="1"/>
      </w:r>
      <w:r>
        <w:rPr>
          <w:noProof/>
        </w:rPr>
        <w:instrText xml:space="preserve"> PAGEREF _Toc186726576 \h </w:instrText>
      </w:r>
      <w:r>
        <w:rPr>
          <w:noProof/>
        </w:rPr>
      </w:r>
      <w:r>
        <w:rPr>
          <w:noProof/>
        </w:rPr>
        <w:fldChar w:fldCharType="separate"/>
      </w:r>
      <w:r>
        <w:rPr>
          <w:noProof/>
        </w:rPr>
        <w:t>86</w:t>
      </w:r>
      <w:r>
        <w:rPr>
          <w:noProof/>
        </w:rPr>
        <w:fldChar w:fldCharType="end"/>
      </w:r>
    </w:p>
    <w:p w14:paraId="45E8CF41" w14:textId="5CB503CE"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6.1.6.3.12</w:t>
      </w:r>
      <w:r>
        <w:rPr>
          <w:rFonts w:asciiTheme="minorHAnsi" w:eastAsiaTheme="minorEastAsia" w:hAnsiTheme="minorHAnsi" w:cstheme="minorBidi"/>
          <w:noProof/>
          <w:kern w:val="2"/>
          <w:sz w:val="24"/>
          <w:szCs w:val="24"/>
          <w:lang w:eastAsia="en-GB"/>
          <w14:ligatures w14:val="standardContextual"/>
        </w:rPr>
        <w:tab/>
      </w:r>
      <w:r>
        <w:rPr>
          <w:noProof/>
        </w:rPr>
        <w:t>Enumeration: AccuracyFulfilmentIndicator</w:t>
      </w:r>
      <w:r>
        <w:rPr>
          <w:noProof/>
        </w:rPr>
        <w:tab/>
      </w:r>
      <w:r>
        <w:rPr>
          <w:noProof/>
        </w:rPr>
        <w:fldChar w:fldCharType="begin" w:fldLock="1"/>
      </w:r>
      <w:r>
        <w:rPr>
          <w:noProof/>
        </w:rPr>
        <w:instrText xml:space="preserve"> PAGEREF _Toc186726577 \h </w:instrText>
      </w:r>
      <w:r>
        <w:rPr>
          <w:noProof/>
        </w:rPr>
      </w:r>
      <w:r>
        <w:rPr>
          <w:noProof/>
        </w:rPr>
        <w:fldChar w:fldCharType="separate"/>
      </w:r>
      <w:r>
        <w:rPr>
          <w:noProof/>
        </w:rPr>
        <w:t>86</w:t>
      </w:r>
      <w:r>
        <w:rPr>
          <w:noProof/>
        </w:rPr>
        <w:fldChar w:fldCharType="end"/>
      </w:r>
    </w:p>
    <w:p w14:paraId="0F63CD3A" w14:textId="5B1BE74D"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6.1.6.3.13</w:t>
      </w:r>
      <w:r>
        <w:rPr>
          <w:rFonts w:asciiTheme="minorHAnsi" w:eastAsiaTheme="minorEastAsia" w:hAnsiTheme="minorHAnsi" w:cstheme="minorBidi"/>
          <w:noProof/>
          <w:kern w:val="2"/>
          <w:sz w:val="24"/>
          <w:szCs w:val="24"/>
          <w:lang w:eastAsia="en-GB"/>
          <w14:ligatures w14:val="standardContextual"/>
        </w:rPr>
        <w:tab/>
      </w:r>
      <w:r>
        <w:rPr>
          <w:noProof/>
        </w:rPr>
        <w:t>Enumeration: VerticalDirection</w:t>
      </w:r>
      <w:r>
        <w:rPr>
          <w:noProof/>
        </w:rPr>
        <w:tab/>
      </w:r>
      <w:r>
        <w:rPr>
          <w:noProof/>
        </w:rPr>
        <w:fldChar w:fldCharType="begin" w:fldLock="1"/>
      </w:r>
      <w:r>
        <w:rPr>
          <w:noProof/>
        </w:rPr>
        <w:instrText xml:space="preserve"> PAGEREF _Toc186726578 \h </w:instrText>
      </w:r>
      <w:r>
        <w:rPr>
          <w:noProof/>
        </w:rPr>
      </w:r>
      <w:r>
        <w:rPr>
          <w:noProof/>
        </w:rPr>
        <w:fldChar w:fldCharType="separate"/>
      </w:r>
      <w:r>
        <w:rPr>
          <w:noProof/>
        </w:rPr>
        <w:t>86</w:t>
      </w:r>
      <w:r>
        <w:rPr>
          <w:noProof/>
        </w:rPr>
        <w:fldChar w:fldCharType="end"/>
      </w:r>
    </w:p>
    <w:p w14:paraId="02C4F108" w14:textId="1482BE1F"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6.1.6.3.14</w:t>
      </w:r>
      <w:r>
        <w:rPr>
          <w:rFonts w:asciiTheme="minorHAnsi" w:eastAsiaTheme="minorEastAsia" w:hAnsiTheme="minorHAnsi" w:cstheme="minorBidi"/>
          <w:noProof/>
          <w:kern w:val="2"/>
          <w:sz w:val="24"/>
          <w:szCs w:val="24"/>
          <w:lang w:eastAsia="en-GB"/>
          <w14:ligatures w14:val="standardContextual"/>
        </w:rPr>
        <w:tab/>
      </w:r>
      <w:r>
        <w:rPr>
          <w:noProof/>
        </w:rPr>
        <w:t>Enumeration: LdrType</w:t>
      </w:r>
      <w:r>
        <w:rPr>
          <w:noProof/>
        </w:rPr>
        <w:tab/>
      </w:r>
      <w:r>
        <w:rPr>
          <w:noProof/>
        </w:rPr>
        <w:fldChar w:fldCharType="begin" w:fldLock="1"/>
      </w:r>
      <w:r>
        <w:rPr>
          <w:noProof/>
        </w:rPr>
        <w:instrText xml:space="preserve"> PAGEREF _Toc186726579 \h </w:instrText>
      </w:r>
      <w:r>
        <w:rPr>
          <w:noProof/>
        </w:rPr>
      </w:r>
      <w:r>
        <w:rPr>
          <w:noProof/>
        </w:rPr>
        <w:fldChar w:fldCharType="separate"/>
      </w:r>
      <w:r>
        <w:rPr>
          <w:noProof/>
        </w:rPr>
        <w:t>86</w:t>
      </w:r>
      <w:r>
        <w:rPr>
          <w:noProof/>
        </w:rPr>
        <w:fldChar w:fldCharType="end"/>
      </w:r>
    </w:p>
    <w:p w14:paraId="585F73E8" w14:textId="5DE08AFD"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6.1.6.3.15</w:t>
      </w:r>
      <w:r>
        <w:rPr>
          <w:rFonts w:asciiTheme="minorHAnsi" w:eastAsiaTheme="minorEastAsia" w:hAnsiTheme="minorHAnsi" w:cstheme="minorBidi"/>
          <w:noProof/>
          <w:kern w:val="2"/>
          <w:sz w:val="24"/>
          <w:szCs w:val="24"/>
          <w:lang w:eastAsia="en-GB"/>
          <w14:ligatures w14:val="standardContextual"/>
        </w:rPr>
        <w:tab/>
      </w:r>
      <w:r>
        <w:rPr>
          <w:noProof/>
        </w:rPr>
        <w:t>Enumeration: ReportingAreaType</w:t>
      </w:r>
      <w:r>
        <w:rPr>
          <w:noProof/>
        </w:rPr>
        <w:tab/>
      </w:r>
      <w:r>
        <w:rPr>
          <w:noProof/>
        </w:rPr>
        <w:fldChar w:fldCharType="begin" w:fldLock="1"/>
      </w:r>
      <w:r>
        <w:rPr>
          <w:noProof/>
        </w:rPr>
        <w:instrText xml:space="preserve"> PAGEREF _Toc186726580 \h </w:instrText>
      </w:r>
      <w:r>
        <w:rPr>
          <w:noProof/>
        </w:rPr>
      </w:r>
      <w:r>
        <w:rPr>
          <w:noProof/>
        </w:rPr>
        <w:fldChar w:fldCharType="separate"/>
      </w:r>
      <w:r>
        <w:rPr>
          <w:noProof/>
        </w:rPr>
        <w:t>86</w:t>
      </w:r>
      <w:r>
        <w:rPr>
          <w:noProof/>
        </w:rPr>
        <w:fldChar w:fldCharType="end"/>
      </w:r>
    </w:p>
    <w:p w14:paraId="60EE675E" w14:textId="5D14500B"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6.1.6.3.16</w:t>
      </w:r>
      <w:r>
        <w:rPr>
          <w:rFonts w:asciiTheme="minorHAnsi" w:eastAsiaTheme="minorEastAsia" w:hAnsiTheme="minorHAnsi" w:cstheme="minorBidi"/>
          <w:noProof/>
          <w:kern w:val="2"/>
          <w:sz w:val="24"/>
          <w:szCs w:val="24"/>
          <w:lang w:eastAsia="en-GB"/>
          <w14:ligatures w14:val="standardContextual"/>
        </w:rPr>
        <w:tab/>
      </w:r>
      <w:r>
        <w:rPr>
          <w:noProof/>
        </w:rPr>
        <w:t>Enumeration: OccurrenceInfo</w:t>
      </w:r>
      <w:r>
        <w:rPr>
          <w:noProof/>
        </w:rPr>
        <w:tab/>
      </w:r>
      <w:r>
        <w:rPr>
          <w:noProof/>
        </w:rPr>
        <w:fldChar w:fldCharType="begin" w:fldLock="1"/>
      </w:r>
      <w:r>
        <w:rPr>
          <w:noProof/>
        </w:rPr>
        <w:instrText xml:space="preserve"> PAGEREF _Toc186726581 \h </w:instrText>
      </w:r>
      <w:r>
        <w:rPr>
          <w:noProof/>
        </w:rPr>
      </w:r>
      <w:r>
        <w:rPr>
          <w:noProof/>
        </w:rPr>
        <w:fldChar w:fldCharType="separate"/>
      </w:r>
      <w:r>
        <w:rPr>
          <w:noProof/>
        </w:rPr>
        <w:t>87</w:t>
      </w:r>
      <w:r>
        <w:rPr>
          <w:noProof/>
        </w:rPr>
        <w:fldChar w:fldCharType="end"/>
      </w:r>
    </w:p>
    <w:p w14:paraId="35007B0F" w14:textId="3F78421F"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6.1.6.3.17</w:t>
      </w:r>
      <w:r>
        <w:rPr>
          <w:rFonts w:asciiTheme="minorHAnsi" w:eastAsiaTheme="minorEastAsia" w:hAnsiTheme="minorHAnsi" w:cstheme="minorBidi"/>
          <w:noProof/>
          <w:kern w:val="2"/>
          <w:sz w:val="24"/>
          <w:szCs w:val="24"/>
          <w:lang w:eastAsia="en-GB"/>
          <w14:ligatures w14:val="standardContextual"/>
        </w:rPr>
        <w:tab/>
      </w:r>
      <w:r>
        <w:rPr>
          <w:noProof/>
        </w:rPr>
        <w:t>Enumeration: ReportingAccessType</w:t>
      </w:r>
      <w:r>
        <w:rPr>
          <w:noProof/>
        </w:rPr>
        <w:tab/>
      </w:r>
      <w:r>
        <w:rPr>
          <w:noProof/>
        </w:rPr>
        <w:fldChar w:fldCharType="begin" w:fldLock="1"/>
      </w:r>
      <w:r>
        <w:rPr>
          <w:noProof/>
        </w:rPr>
        <w:instrText xml:space="preserve"> PAGEREF _Toc186726582 \h </w:instrText>
      </w:r>
      <w:r>
        <w:rPr>
          <w:noProof/>
        </w:rPr>
      </w:r>
      <w:r>
        <w:rPr>
          <w:noProof/>
        </w:rPr>
        <w:fldChar w:fldCharType="separate"/>
      </w:r>
      <w:r>
        <w:rPr>
          <w:noProof/>
        </w:rPr>
        <w:t>87</w:t>
      </w:r>
      <w:r>
        <w:rPr>
          <w:noProof/>
        </w:rPr>
        <w:fldChar w:fldCharType="end"/>
      </w:r>
    </w:p>
    <w:p w14:paraId="6E7DB63A" w14:textId="0C563736"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6.1.6.3.18</w:t>
      </w:r>
      <w:r>
        <w:rPr>
          <w:rFonts w:asciiTheme="minorHAnsi" w:eastAsiaTheme="minorEastAsia" w:hAnsiTheme="minorHAnsi" w:cstheme="minorBidi"/>
          <w:noProof/>
          <w:kern w:val="2"/>
          <w:sz w:val="24"/>
          <w:szCs w:val="24"/>
          <w:lang w:eastAsia="en-GB"/>
          <w14:ligatures w14:val="standardContextual"/>
        </w:rPr>
        <w:tab/>
      </w:r>
      <w:r>
        <w:rPr>
          <w:noProof/>
        </w:rPr>
        <w:t>Enumeration: EventClass</w:t>
      </w:r>
      <w:r>
        <w:rPr>
          <w:noProof/>
        </w:rPr>
        <w:tab/>
      </w:r>
      <w:r>
        <w:rPr>
          <w:noProof/>
        </w:rPr>
        <w:fldChar w:fldCharType="begin" w:fldLock="1"/>
      </w:r>
      <w:r>
        <w:rPr>
          <w:noProof/>
        </w:rPr>
        <w:instrText xml:space="preserve"> PAGEREF _Toc186726583 \h </w:instrText>
      </w:r>
      <w:r>
        <w:rPr>
          <w:noProof/>
        </w:rPr>
      </w:r>
      <w:r>
        <w:rPr>
          <w:noProof/>
        </w:rPr>
        <w:fldChar w:fldCharType="separate"/>
      </w:r>
      <w:r>
        <w:rPr>
          <w:noProof/>
        </w:rPr>
        <w:t>87</w:t>
      </w:r>
      <w:r>
        <w:rPr>
          <w:noProof/>
        </w:rPr>
        <w:fldChar w:fldCharType="end"/>
      </w:r>
    </w:p>
    <w:p w14:paraId="67C4CFB8" w14:textId="3BF66749"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6.1.6.3.19</w:t>
      </w:r>
      <w:r>
        <w:rPr>
          <w:rFonts w:asciiTheme="minorHAnsi" w:eastAsiaTheme="minorEastAsia" w:hAnsiTheme="minorHAnsi" w:cstheme="minorBidi"/>
          <w:noProof/>
          <w:kern w:val="2"/>
          <w:sz w:val="24"/>
          <w:szCs w:val="24"/>
          <w:lang w:eastAsia="en-GB"/>
          <w14:ligatures w14:val="standardContextual"/>
        </w:rPr>
        <w:tab/>
      </w:r>
      <w:r>
        <w:rPr>
          <w:noProof/>
        </w:rPr>
        <w:t>Enumeration: ReportedEventType</w:t>
      </w:r>
      <w:r>
        <w:rPr>
          <w:noProof/>
        </w:rPr>
        <w:tab/>
      </w:r>
      <w:r>
        <w:rPr>
          <w:noProof/>
        </w:rPr>
        <w:fldChar w:fldCharType="begin" w:fldLock="1"/>
      </w:r>
      <w:r>
        <w:rPr>
          <w:noProof/>
        </w:rPr>
        <w:instrText xml:space="preserve"> PAGEREF _Toc186726584 \h </w:instrText>
      </w:r>
      <w:r>
        <w:rPr>
          <w:noProof/>
        </w:rPr>
      </w:r>
      <w:r>
        <w:rPr>
          <w:noProof/>
        </w:rPr>
        <w:fldChar w:fldCharType="separate"/>
      </w:r>
      <w:r>
        <w:rPr>
          <w:noProof/>
        </w:rPr>
        <w:t>88</w:t>
      </w:r>
      <w:r>
        <w:rPr>
          <w:noProof/>
        </w:rPr>
        <w:fldChar w:fldCharType="end"/>
      </w:r>
    </w:p>
    <w:p w14:paraId="0461C168" w14:textId="7FE778F2"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6.1.6.3.20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_Toc186726585 \h </w:instrText>
      </w:r>
      <w:r>
        <w:rPr>
          <w:noProof/>
        </w:rPr>
      </w:r>
      <w:r>
        <w:rPr>
          <w:noProof/>
        </w:rPr>
        <w:fldChar w:fldCharType="separate"/>
      </w:r>
      <w:r>
        <w:rPr>
          <w:noProof/>
        </w:rPr>
        <w:t>88</w:t>
      </w:r>
      <w:r>
        <w:rPr>
          <w:noProof/>
        </w:rPr>
        <w:fldChar w:fldCharType="end"/>
      </w:r>
    </w:p>
    <w:p w14:paraId="3545540D" w14:textId="6BCC26D9"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6.1.6.3.21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_Toc186726586 \h </w:instrText>
      </w:r>
      <w:r>
        <w:rPr>
          <w:noProof/>
        </w:rPr>
      </w:r>
      <w:r>
        <w:rPr>
          <w:noProof/>
        </w:rPr>
        <w:fldChar w:fldCharType="separate"/>
      </w:r>
      <w:r>
        <w:rPr>
          <w:noProof/>
        </w:rPr>
        <w:t>88</w:t>
      </w:r>
      <w:r>
        <w:rPr>
          <w:noProof/>
        </w:rPr>
        <w:fldChar w:fldCharType="end"/>
      </w:r>
    </w:p>
    <w:p w14:paraId="3FB64313" w14:textId="2B512989"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_Toc186726587 \h </w:instrText>
      </w:r>
      <w:r>
        <w:rPr>
          <w:noProof/>
        </w:rPr>
      </w:r>
      <w:r>
        <w:rPr>
          <w:noProof/>
        </w:rPr>
        <w:fldChar w:fldCharType="separate"/>
      </w:r>
      <w:r>
        <w:rPr>
          <w:noProof/>
        </w:rPr>
        <w:t>88</w:t>
      </w:r>
      <w:r>
        <w:rPr>
          <w:noProof/>
        </w:rPr>
        <w:fldChar w:fldCharType="end"/>
      </w:r>
    </w:p>
    <w:p w14:paraId="4E380D43" w14:textId="35030D6C"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IndoorOutdoorInd</w:t>
      </w:r>
      <w:r>
        <w:rPr>
          <w:noProof/>
        </w:rPr>
        <w:tab/>
      </w:r>
      <w:r>
        <w:rPr>
          <w:noProof/>
        </w:rPr>
        <w:fldChar w:fldCharType="begin" w:fldLock="1"/>
      </w:r>
      <w:r>
        <w:rPr>
          <w:noProof/>
        </w:rPr>
        <w:instrText xml:space="preserve"> PAGEREF _Toc186726588 \h </w:instrText>
      </w:r>
      <w:r>
        <w:rPr>
          <w:noProof/>
        </w:rPr>
      </w:r>
      <w:r>
        <w:rPr>
          <w:noProof/>
        </w:rPr>
        <w:fldChar w:fldCharType="separate"/>
      </w:r>
      <w:r>
        <w:rPr>
          <w:noProof/>
        </w:rPr>
        <w:t>88</w:t>
      </w:r>
      <w:r>
        <w:rPr>
          <w:noProof/>
        </w:rPr>
        <w:fldChar w:fldCharType="end"/>
      </w:r>
    </w:p>
    <w:p w14:paraId="5761A99E" w14:textId="08DEB5F4"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FixType</w:t>
      </w:r>
      <w:r>
        <w:rPr>
          <w:noProof/>
        </w:rPr>
        <w:tab/>
      </w:r>
      <w:r>
        <w:rPr>
          <w:noProof/>
        </w:rPr>
        <w:fldChar w:fldCharType="begin" w:fldLock="1"/>
      </w:r>
      <w:r>
        <w:rPr>
          <w:noProof/>
        </w:rPr>
        <w:instrText xml:space="preserve"> PAGEREF _Toc186726589 \h </w:instrText>
      </w:r>
      <w:r>
        <w:rPr>
          <w:noProof/>
        </w:rPr>
      </w:r>
      <w:r>
        <w:rPr>
          <w:noProof/>
        </w:rPr>
        <w:fldChar w:fldCharType="separate"/>
      </w:r>
      <w:r>
        <w:rPr>
          <w:noProof/>
        </w:rPr>
        <w:t>89</w:t>
      </w:r>
      <w:r>
        <w:rPr>
          <w:noProof/>
        </w:rPr>
        <w:fldChar w:fldCharType="end"/>
      </w:r>
    </w:p>
    <w:p w14:paraId="58B4E9EA" w14:textId="0B10602A"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6.1.6.3.25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LosNlosMeasureInd</w:t>
      </w:r>
      <w:r>
        <w:rPr>
          <w:noProof/>
        </w:rPr>
        <w:tab/>
      </w:r>
      <w:r>
        <w:rPr>
          <w:noProof/>
        </w:rPr>
        <w:fldChar w:fldCharType="begin" w:fldLock="1"/>
      </w:r>
      <w:r>
        <w:rPr>
          <w:noProof/>
        </w:rPr>
        <w:instrText xml:space="preserve"> PAGEREF _Toc186726590 \h </w:instrText>
      </w:r>
      <w:r>
        <w:rPr>
          <w:noProof/>
        </w:rPr>
      </w:r>
      <w:r>
        <w:rPr>
          <w:noProof/>
        </w:rPr>
        <w:fldChar w:fldCharType="separate"/>
      </w:r>
      <w:r>
        <w:rPr>
          <w:noProof/>
        </w:rPr>
        <w:t>89</w:t>
      </w:r>
      <w:r>
        <w:rPr>
          <w:noProof/>
        </w:rPr>
        <w:fldChar w:fldCharType="end"/>
      </w:r>
    </w:p>
    <w:p w14:paraId="2F7E95D8" w14:textId="6A35311D"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6.1.6.3.26</w:t>
      </w:r>
      <w:r>
        <w:rPr>
          <w:rFonts w:asciiTheme="minorHAnsi" w:eastAsiaTheme="minorEastAsia" w:hAnsiTheme="minorHAnsi" w:cstheme="minorBidi"/>
          <w:noProof/>
          <w:kern w:val="2"/>
          <w:sz w:val="24"/>
          <w:szCs w:val="24"/>
          <w:lang w:eastAsia="en-GB"/>
          <w14:ligatures w14:val="standardContextual"/>
        </w:rPr>
        <w:tab/>
      </w:r>
      <w:r>
        <w:rPr>
          <w:noProof/>
        </w:rPr>
        <w:t>Enumeration: UpConnectionStatus</w:t>
      </w:r>
      <w:r>
        <w:rPr>
          <w:noProof/>
        </w:rPr>
        <w:tab/>
      </w:r>
      <w:r>
        <w:rPr>
          <w:noProof/>
        </w:rPr>
        <w:fldChar w:fldCharType="begin" w:fldLock="1"/>
      </w:r>
      <w:r>
        <w:rPr>
          <w:noProof/>
        </w:rPr>
        <w:instrText xml:space="preserve"> PAGEREF _Toc186726591 \h </w:instrText>
      </w:r>
      <w:r>
        <w:rPr>
          <w:noProof/>
        </w:rPr>
      </w:r>
      <w:r>
        <w:rPr>
          <w:noProof/>
        </w:rPr>
        <w:fldChar w:fldCharType="separate"/>
      </w:r>
      <w:r>
        <w:rPr>
          <w:noProof/>
        </w:rPr>
        <w:t>89</w:t>
      </w:r>
      <w:r>
        <w:rPr>
          <w:noProof/>
        </w:rPr>
        <w:fldChar w:fldCharType="end"/>
      </w:r>
    </w:p>
    <w:p w14:paraId="26473F29" w14:textId="2011DB59"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6.1.6.3.27</w:t>
      </w:r>
      <w:r>
        <w:rPr>
          <w:rFonts w:asciiTheme="minorHAnsi" w:eastAsiaTheme="minorEastAsia" w:hAnsiTheme="minorHAnsi" w:cstheme="minorBidi"/>
          <w:noProof/>
          <w:kern w:val="2"/>
          <w:sz w:val="24"/>
          <w:szCs w:val="24"/>
          <w:lang w:eastAsia="en-GB"/>
          <w14:ligatures w14:val="standardContextual"/>
        </w:rPr>
        <w:tab/>
      </w:r>
      <w:r>
        <w:rPr>
          <w:noProof/>
        </w:rPr>
        <w:t>Enumeration: RangingSlResult</w:t>
      </w:r>
      <w:r>
        <w:rPr>
          <w:noProof/>
        </w:rPr>
        <w:tab/>
      </w:r>
      <w:r>
        <w:rPr>
          <w:noProof/>
        </w:rPr>
        <w:fldChar w:fldCharType="begin" w:fldLock="1"/>
      </w:r>
      <w:r>
        <w:rPr>
          <w:noProof/>
        </w:rPr>
        <w:instrText xml:space="preserve"> PAGEREF _Toc186726592 \h </w:instrText>
      </w:r>
      <w:r>
        <w:rPr>
          <w:noProof/>
        </w:rPr>
      </w:r>
      <w:r>
        <w:rPr>
          <w:noProof/>
        </w:rPr>
        <w:fldChar w:fldCharType="separate"/>
      </w:r>
      <w:r>
        <w:rPr>
          <w:noProof/>
        </w:rPr>
        <w:t>89</w:t>
      </w:r>
      <w:r>
        <w:rPr>
          <w:noProof/>
        </w:rPr>
        <w:fldChar w:fldCharType="end"/>
      </w:r>
    </w:p>
    <w:p w14:paraId="164ECA82" w14:textId="2376B9C2"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6.1.6.3.28</w:t>
      </w:r>
      <w:r>
        <w:rPr>
          <w:rFonts w:asciiTheme="minorHAnsi" w:eastAsiaTheme="minorEastAsia" w:hAnsiTheme="minorHAnsi" w:cstheme="minorBidi"/>
          <w:noProof/>
          <w:kern w:val="2"/>
          <w:sz w:val="24"/>
          <w:szCs w:val="24"/>
          <w:lang w:eastAsia="en-GB"/>
          <w14:ligatures w14:val="standardContextual"/>
        </w:rPr>
        <w:tab/>
      </w:r>
      <w:r>
        <w:rPr>
          <w:noProof/>
        </w:rPr>
        <w:t>Enumeration: RelatedUeType</w:t>
      </w:r>
      <w:r>
        <w:rPr>
          <w:noProof/>
        </w:rPr>
        <w:tab/>
      </w:r>
      <w:r>
        <w:rPr>
          <w:noProof/>
        </w:rPr>
        <w:fldChar w:fldCharType="begin" w:fldLock="1"/>
      </w:r>
      <w:r>
        <w:rPr>
          <w:noProof/>
        </w:rPr>
        <w:instrText xml:space="preserve"> PAGEREF _Toc186726593 \h </w:instrText>
      </w:r>
      <w:r>
        <w:rPr>
          <w:noProof/>
        </w:rPr>
      </w:r>
      <w:r>
        <w:rPr>
          <w:noProof/>
        </w:rPr>
        <w:fldChar w:fldCharType="separate"/>
      </w:r>
      <w:r>
        <w:rPr>
          <w:noProof/>
        </w:rPr>
        <w:t>90</w:t>
      </w:r>
      <w:r>
        <w:rPr>
          <w:noProof/>
        </w:rPr>
        <w:fldChar w:fldCharType="end"/>
      </w:r>
    </w:p>
    <w:p w14:paraId="67BBA30F" w14:textId="50B3EA21"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LcsUpConnectionInd</w:t>
      </w:r>
      <w:r>
        <w:rPr>
          <w:noProof/>
        </w:rPr>
        <w:tab/>
      </w:r>
      <w:r>
        <w:rPr>
          <w:noProof/>
        </w:rPr>
        <w:fldChar w:fldCharType="begin" w:fldLock="1"/>
      </w:r>
      <w:r>
        <w:rPr>
          <w:noProof/>
        </w:rPr>
        <w:instrText xml:space="preserve"> PAGEREF _Toc186726594 \h </w:instrText>
      </w:r>
      <w:r>
        <w:rPr>
          <w:noProof/>
        </w:rPr>
      </w:r>
      <w:r>
        <w:rPr>
          <w:noProof/>
        </w:rPr>
        <w:fldChar w:fldCharType="separate"/>
      </w:r>
      <w:r>
        <w:rPr>
          <w:noProof/>
        </w:rPr>
        <w:t>90</w:t>
      </w:r>
      <w:r>
        <w:rPr>
          <w:noProof/>
        </w:rPr>
        <w:fldChar w:fldCharType="end"/>
      </w:r>
    </w:p>
    <w:p w14:paraId="246B5B61" w14:textId="467BB5A4"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6.1.6.3.30</w:t>
      </w:r>
      <w:r>
        <w:rPr>
          <w:rFonts w:asciiTheme="minorHAnsi" w:eastAsiaTheme="minorEastAsia" w:hAnsiTheme="minorHAnsi" w:cstheme="minorBidi"/>
          <w:noProof/>
          <w:kern w:val="2"/>
          <w:sz w:val="24"/>
          <w:szCs w:val="24"/>
          <w:lang w:eastAsia="en-GB"/>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fldLock="1"/>
      </w:r>
      <w:r>
        <w:rPr>
          <w:noProof/>
        </w:rPr>
        <w:instrText xml:space="preserve"> PAGEREF _Toc186726595 \h </w:instrText>
      </w:r>
      <w:r>
        <w:rPr>
          <w:noProof/>
        </w:rPr>
      </w:r>
      <w:r>
        <w:rPr>
          <w:noProof/>
        </w:rPr>
        <w:fldChar w:fldCharType="separate"/>
      </w:r>
      <w:r>
        <w:rPr>
          <w:noProof/>
        </w:rPr>
        <w:t>91</w:t>
      </w:r>
      <w:r>
        <w:rPr>
          <w:noProof/>
        </w:rPr>
        <w:fldChar w:fldCharType="end"/>
      </w:r>
    </w:p>
    <w:p w14:paraId="459D656A" w14:textId="19840F65"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_Toc186726596 \h </w:instrText>
      </w:r>
      <w:r>
        <w:rPr>
          <w:noProof/>
        </w:rPr>
      </w:r>
      <w:r>
        <w:rPr>
          <w:noProof/>
        </w:rPr>
        <w:fldChar w:fldCharType="separate"/>
      </w:r>
      <w:r>
        <w:rPr>
          <w:noProof/>
        </w:rPr>
        <w:t>91</w:t>
      </w:r>
      <w:r>
        <w:rPr>
          <w:noProof/>
        </w:rPr>
        <w:fldChar w:fldCharType="end"/>
      </w:r>
    </w:p>
    <w:p w14:paraId="424870CB" w14:textId="2559512E"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sidRPr="0086100A">
        <w:rPr>
          <w:noProof/>
          <w:lang w:val="en-US"/>
        </w:rPr>
        <w:t>6.1.6.4.1</w:t>
      </w:r>
      <w:r>
        <w:rPr>
          <w:rFonts w:asciiTheme="minorHAnsi" w:eastAsiaTheme="minorEastAsia" w:hAnsiTheme="minorHAnsi" w:cstheme="minorBidi"/>
          <w:noProof/>
          <w:kern w:val="2"/>
          <w:sz w:val="24"/>
          <w:szCs w:val="24"/>
          <w:lang w:eastAsia="en-GB"/>
          <w14:ligatures w14:val="standardContextual"/>
        </w:rPr>
        <w:tab/>
      </w:r>
      <w:r w:rsidRPr="0086100A">
        <w:rPr>
          <w:noProof/>
          <w:lang w:val="en-US"/>
        </w:rPr>
        <w:t>Introduction</w:t>
      </w:r>
      <w:r>
        <w:rPr>
          <w:noProof/>
        </w:rPr>
        <w:tab/>
      </w:r>
      <w:r>
        <w:rPr>
          <w:noProof/>
        </w:rPr>
        <w:fldChar w:fldCharType="begin" w:fldLock="1"/>
      </w:r>
      <w:r>
        <w:rPr>
          <w:noProof/>
        </w:rPr>
        <w:instrText xml:space="preserve"> PAGEREF _Toc186726597 \h </w:instrText>
      </w:r>
      <w:r>
        <w:rPr>
          <w:noProof/>
        </w:rPr>
      </w:r>
      <w:r>
        <w:rPr>
          <w:noProof/>
        </w:rPr>
        <w:fldChar w:fldCharType="separate"/>
      </w:r>
      <w:r>
        <w:rPr>
          <w:noProof/>
        </w:rPr>
        <w:t>91</w:t>
      </w:r>
      <w:r>
        <w:rPr>
          <w:noProof/>
        </w:rPr>
        <w:fldChar w:fldCharType="end"/>
      </w:r>
    </w:p>
    <w:p w14:paraId="701BFB0D" w14:textId="02F43F43"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sidRPr="0086100A">
        <w:rPr>
          <w:noProof/>
          <w:lang w:val="en-US"/>
        </w:rPr>
        <w:t>6.1.6.4.2</w:t>
      </w:r>
      <w:r>
        <w:rPr>
          <w:rFonts w:asciiTheme="minorHAnsi" w:eastAsiaTheme="minorEastAsia" w:hAnsiTheme="minorHAnsi" w:cstheme="minorBidi"/>
          <w:noProof/>
          <w:kern w:val="2"/>
          <w:sz w:val="24"/>
          <w:szCs w:val="24"/>
          <w:lang w:eastAsia="en-GB"/>
          <w14:ligatures w14:val="standardContextual"/>
        </w:rPr>
        <w:tab/>
      </w:r>
      <w:r w:rsidRPr="0086100A">
        <w:rPr>
          <w:noProof/>
          <w:lang w:val="en-US"/>
        </w:rPr>
        <w:t>LPP Message</w:t>
      </w:r>
      <w:r>
        <w:rPr>
          <w:noProof/>
        </w:rPr>
        <w:tab/>
      </w:r>
      <w:r>
        <w:rPr>
          <w:noProof/>
        </w:rPr>
        <w:fldChar w:fldCharType="begin" w:fldLock="1"/>
      </w:r>
      <w:r>
        <w:rPr>
          <w:noProof/>
        </w:rPr>
        <w:instrText xml:space="preserve"> PAGEREF _Toc186726598 \h </w:instrText>
      </w:r>
      <w:r>
        <w:rPr>
          <w:noProof/>
        </w:rPr>
      </w:r>
      <w:r>
        <w:rPr>
          <w:noProof/>
        </w:rPr>
        <w:fldChar w:fldCharType="separate"/>
      </w:r>
      <w:r>
        <w:rPr>
          <w:noProof/>
        </w:rPr>
        <w:t>91</w:t>
      </w:r>
      <w:r>
        <w:rPr>
          <w:noProof/>
        </w:rPr>
        <w:fldChar w:fldCharType="end"/>
      </w:r>
    </w:p>
    <w:p w14:paraId="7C7B23B8" w14:textId="06EE25D0"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_Toc186726599 \h </w:instrText>
      </w:r>
      <w:r>
        <w:rPr>
          <w:noProof/>
        </w:rPr>
      </w:r>
      <w:r>
        <w:rPr>
          <w:noProof/>
        </w:rPr>
        <w:fldChar w:fldCharType="separate"/>
      </w:r>
      <w:r>
        <w:rPr>
          <w:noProof/>
        </w:rPr>
        <w:t>91</w:t>
      </w:r>
      <w:r>
        <w:rPr>
          <w:noProof/>
        </w:rPr>
        <w:fldChar w:fldCharType="end"/>
      </w:r>
    </w:p>
    <w:p w14:paraId="1B164FBE" w14:textId="7B68F2F1"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_Toc186726600 \h </w:instrText>
      </w:r>
      <w:r>
        <w:rPr>
          <w:noProof/>
        </w:rPr>
      </w:r>
      <w:r>
        <w:rPr>
          <w:noProof/>
        </w:rPr>
        <w:fldChar w:fldCharType="separate"/>
      </w:r>
      <w:r>
        <w:rPr>
          <w:noProof/>
        </w:rPr>
        <w:t>91</w:t>
      </w:r>
      <w:r>
        <w:rPr>
          <w:noProof/>
        </w:rPr>
        <w:fldChar w:fldCharType="end"/>
      </w:r>
    </w:p>
    <w:p w14:paraId="41FDF647" w14:textId="331BA031"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_Toc186726601 \h </w:instrText>
      </w:r>
      <w:r>
        <w:rPr>
          <w:noProof/>
        </w:rPr>
      </w:r>
      <w:r>
        <w:rPr>
          <w:noProof/>
        </w:rPr>
        <w:fldChar w:fldCharType="separate"/>
      </w:r>
      <w:r>
        <w:rPr>
          <w:noProof/>
        </w:rPr>
        <w:t>91</w:t>
      </w:r>
      <w:r>
        <w:rPr>
          <w:noProof/>
        </w:rPr>
        <w:fldChar w:fldCharType="end"/>
      </w:r>
    </w:p>
    <w:p w14:paraId="46DDDBDB" w14:textId="45146DDB"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_Toc186726602 \h </w:instrText>
      </w:r>
      <w:r>
        <w:rPr>
          <w:noProof/>
        </w:rPr>
      </w:r>
      <w:r>
        <w:rPr>
          <w:noProof/>
        </w:rPr>
        <w:fldChar w:fldCharType="separate"/>
      </w:r>
      <w:r>
        <w:rPr>
          <w:noProof/>
        </w:rPr>
        <w:t>91</w:t>
      </w:r>
      <w:r>
        <w:rPr>
          <w:noProof/>
        </w:rPr>
        <w:fldChar w:fldCharType="end"/>
      </w:r>
    </w:p>
    <w:p w14:paraId="48484723" w14:textId="0A4FBA03"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sidRPr="0086100A">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86100A">
        <w:rPr>
          <w:noProof/>
          <w:lang w:val="en-US"/>
        </w:rPr>
        <w:t>Security</w:t>
      </w:r>
      <w:r>
        <w:rPr>
          <w:noProof/>
        </w:rPr>
        <w:tab/>
      </w:r>
      <w:r>
        <w:rPr>
          <w:noProof/>
        </w:rPr>
        <w:fldChar w:fldCharType="begin" w:fldLock="1"/>
      </w:r>
      <w:r>
        <w:rPr>
          <w:noProof/>
        </w:rPr>
        <w:instrText xml:space="preserve"> PAGEREF _Toc186726603 \h </w:instrText>
      </w:r>
      <w:r>
        <w:rPr>
          <w:noProof/>
        </w:rPr>
      </w:r>
      <w:r>
        <w:rPr>
          <w:noProof/>
        </w:rPr>
        <w:fldChar w:fldCharType="separate"/>
      </w:r>
      <w:r>
        <w:rPr>
          <w:noProof/>
        </w:rPr>
        <w:t>92</w:t>
      </w:r>
      <w:r>
        <w:rPr>
          <w:noProof/>
        </w:rPr>
        <w:fldChar w:fldCharType="end"/>
      </w:r>
    </w:p>
    <w:p w14:paraId="17DDD6BE" w14:textId="112E3DE9"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_Toc186726604 \h </w:instrText>
      </w:r>
      <w:r>
        <w:rPr>
          <w:noProof/>
        </w:rPr>
      </w:r>
      <w:r>
        <w:rPr>
          <w:noProof/>
        </w:rPr>
        <w:fldChar w:fldCharType="separate"/>
      </w:r>
      <w:r>
        <w:rPr>
          <w:noProof/>
        </w:rPr>
        <w:t>92</w:t>
      </w:r>
      <w:r>
        <w:rPr>
          <w:noProof/>
        </w:rPr>
        <w:fldChar w:fldCharType="end"/>
      </w:r>
    </w:p>
    <w:p w14:paraId="34840660" w14:textId="5B55151D"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sidRPr="0086100A">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86100A">
        <w:rPr>
          <w:noProof/>
          <w:lang w:val="en-US"/>
        </w:rPr>
        <w:t>HTTP redirection</w:t>
      </w:r>
      <w:r>
        <w:rPr>
          <w:noProof/>
        </w:rPr>
        <w:tab/>
      </w:r>
      <w:r>
        <w:rPr>
          <w:noProof/>
        </w:rPr>
        <w:fldChar w:fldCharType="begin" w:fldLock="1"/>
      </w:r>
      <w:r>
        <w:rPr>
          <w:noProof/>
        </w:rPr>
        <w:instrText xml:space="preserve"> PAGEREF _Toc186726605 \h </w:instrText>
      </w:r>
      <w:r>
        <w:rPr>
          <w:noProof/>
        </w:rPr>
      </w:r>
      <w:r>
        <w:rPr>
          <w:noProof/>
        </w:rPr>
        <w:fldChar w:fldCharType="separate"/>
      </w:r>
      <w:r>
        <w:rPr>
          <w:noProof/>
        </w:rPr>
        <w:t>93</w:t>
      </w:r>
      <w:r>
        <w:rPr>
          <w:noProof/>
        </w:rPr>
        <w:fldChar w:fldCharType="end"/>
      </w:r>
    </w:p>
    <w:p w14:paraId="47F55210" w14:textId="775F3BA8" w:rsidR="00F103BD" w:rsidRDefault="00F103B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Nlmf_Broadcast Service API</w:t>
      </w:r>
      <w:r>
        <w:rPr>
          <w:noProof/>
        </w:rPr>
        <w:tab/>
      </w:r>
      <w:r>
        <w:rPr>
          <w:noProof/>
        </w:rPr>
        <w:fldChar w:fldCharType="begin" w:fldLock="1"/>
      </w:r>
      <w:r>
        <w:rPr>
          <w:noProof/>
        </w:rPr>
        <w:instrText xml:space="preserve"> PAGEREF _Toc186726606 \h </w:instrText>
      </w:r>
      <w:r>
        <w:rPr>
          <w:noProof/>
        </w:rPr>
      </w:r>
      <w:r>
        <w:rPr>
          <w:noProof/>
        </w:rPr>
        <w:fldChar w:fldCharType="separate"/>
      </w:r>
      <w:r>
        <w:rPr>
          <w:noProof/>
        </w:rPr>
        <w:t>93</w:t>
      </w:r>
      <w:r>
        <w:rPr>
          <w:noProof/>
        </w:rPr>
        <w:fldChar w:fldCharType="end"/>
      </w:r>
    </w:p>
    <w:p w14:paraId="295A0AB4" w14:textId="1A4298B5"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_Toc186726607 \h </w:instrText>
      </w:r>
      <w:r>
        <w:rPr>
          <w:noProof/>
        </w:rPr>
      </w:r>
      <w:r>
        <w:rPr>
          <w:noProof/>
        </w:rPr>
        <w:fldChar w:fldCharType="separate"/>
      </w:r>
      <w:r>
        <w:rPr>
          <w:noProof/>
        </w:rPr>
        <w:t>93</w:t>
      </w:r>
      <w:r>
        <w:rPr>
          <w:noProof/>
        </w:rPr>
        <w:fldChar w:fldCharType="end"/>
      </w:r>
    </w:p>
    <w:p w14:paraId="7E595B87" w14:textId="0178891C"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_Toc186726608 \h </w:instrText>
      </w:r>
      <w:r>
        <w:rPr>
          <w:noProof/>
        </w:rPr>
      </w:r>
      <w:r>
        <w:rPr>
          <w:noProof/>
        </w:rPr>
        <w:fldChar w:fldCharType="separate"/>
      </w:r>
      <w:r>
        <w:rPr>
          <w:noProof/>
        </w:rPr>
        <w:t>94</w:t>
      </w:r>
      <w:r>
        <w:rPr>
          <w:noProof/>
        </w:rPr>
        <w:fldChar w:fldCharType="end"/>
      </w:r>
    </w:p>
    <w:p w14:paraId="45193677" w14:textId="5F041134"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_Toc186726609 \h </w:instrText>
      </w:r>
      <w:r>
        <w:rPr>
          <w:noProof/>
        </w:rPr>
      </w:r>
      <w:r>
        <w:rPr>
          <w:noProof/>
        </w:rPr>
        <w:fldChar w:fldCharType="separate"/>
      </w:r>
      <w:r>
        <w:rPr>
          <w:noProof/>
        </w:rPr>
        <w:t>94</w:t>
      </w:r>
      <w:r>
        <w:rPr>
          <w:noProof/>
        </w:rPr>
        <w:fldChar w:fldCharType="end"/>
      </w:r>
    </w:p>
    <w:p w14:paraId="734B46C6" w14:textId="2390EBC0"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_Toc186726610 \h </w:instrText>
      </w:r>
      <w:r>
        <w:rPr>
          <w:noProof/>
        </w:rPr>
      </w:r>
      <w:r>
        <w:rPr>
          <w:noProof/>
        </w:rPr>
        <w:fldChar w:fldCharType="separate"/>
      </w:r>
      <w:r>
        <w:rPr>
          <w:noProof/>
        </w:rPr>
        <w:t>94</w:t>
      </w:r>
      <w:r>
        <w:rPr>
          <w:noProof/>
        </w:rPr>
        <w:fldChar w:fldCharType="end"/>
      </w:r>
    </w:p>
    <w:p w14:paraId="29E70813" w14:textId="311B3B9D"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_Toc186726611 \h </w:instrText>
      </w:r>
      <w:r>
        <w:rPr>
          <w:noProof/>
        </w:rPr>
      </w:r>
      <w:r>
        <w:rPr>
          <w:noProof/>
        </w:rPr>
        <w:fldChar w:fldCharType="separate"/>
      </w:r>
      <w:r>
        <w:rPr>
          <w:noProof/>
        </w:rPr>
        <w:t>94</w:t>
      </w:r>
      <w:r>
        <w:rPr>
          <w:noProof/>
        </w:rPr>
        <w:fldChar w:fldCharType="end"/>
      </w:r>
    </w:p>
    <w:p w14:paraId="1F2D9B58" w14:textId="3E2122B5"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_Toc186726612 \h </w:instrText>
      </w:r>
      <w:r>
        <w:rPr>
          <w:noProof/>
        </w:rPr>
      </w:r>
      <w:r>
        <w:rPr>
          <w:noProof/>
        </w:rPr>
        <w:fldChar w:fldCharType="separate"/>
      </w:r>
      <w:r>
        <w:rPr>
          <w:noProof/>
        </w:rPr>
        <w:t>94</w:t>
      </w:r>
      <w:r>
        <w:rPr>
          <w:noProof/>
        </w:rPr>
        <w:fldChar w:fldCharType="end"/>
      </w:r>
    </w:p>
    <w:p w14:paraId="33AD3BA9" w14:textId="7F074C73"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_Toc186726613 \h </w:instrText>
      </w:r>
      <w:r>
        <w:rPr>
          <w:noProof/>
        </w:rPr>
      </w:r>
      <w:r>
        <w:rPr>
          <w:noProof/>
        </w:rPr>
        <w:fldChar w:fldCharType="separate"/>
      </w:r>
      <w:r>
        <w:rPr>
          <w:noProof/>
        </w:rPr>
        <w:t>94</w:t>
      </w:r>
      <w:r>
        <w:rPr>
          <w:noProof/>
        </w:rPr>
        <w:fldChar w:fldCharType="end"/>
      </w:r>
    </w:p>
    <w:p w14:paraId="17D6A12E" w14:textId="3BA4ACF1"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_Toc186726614 \h </w:instrText>
      </w:r>
      <w:r>
        <w:rPr>
          <w:noProof/>
        </w:rPr>
      </w:r>
      <w:r>
        <w:rPr>
          <w:noProof/>
        </w:rPr>
        <w:fldChar w:fldCharType="separate"/>
      </w:r>
      <w:r>
        <w:rPr>
          <w:noProof/>
        </w:rPr>
        <w:t>94</w:t>
      </w:r>
      <w:r>
        <w:rPr>
          <w:noProof/>
        </w:rPr>
        <w:fldChar w:fldCharType="end"/>
      </w:r>
    </w:p>
    <w:p w14:paraId="1FF232EF" w14:textId="1427B6FA"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_Toc186726615 \h </w:instrText>
      </w:r>
      <w:r>
        <w:rPr>
          <w:noProof/>
        </w:rPr>
      </w:r>
      <w:r>
        <w:rPr>
          <w:noProof/>
        </w:rPr>
        <w:fldChar w:fldCharType="separate"/>
      </w:r>
      <w:r>
        <w:rPr>
          <w:noProof/>
        </w:rPr>
        <w:t>94</w:t>
      </w:r>
      <w:r>
        <w:rPr>
          <w:noProof/>
        </w:rPr>
        <w:fldChar w:fldCharType="end"/>
      </w:r>
    </w:p>
    <w:p w14:paraId="2998D0C5" w14:textId="2B67C05B"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_Toc186726616 \h </w:instrText>
      </w:r>
      <w:r>
        <w:rPr>
          <w:noProof/>
        </w:rPr>
      </w:r>
      <w:r>
        <w:rPr>
          <w:noProof/>
        </w:rPr>
        <w:fldChar w:fldCharType="separate"/>
      </w:r>
      <w:r>
        <w:rPr>
          <w:noProof/>
        </w:rPr>
        <w:t>94</w:t>
      </w:r>
      <w:r>
        <w:rPr>
          <w:noProof/>
        </w:rPr>
        <w:fldChar w:fldCharType="end"/>
      </w:r>
    </w:p>
    <w:p w14:paraId="668DD627" w14:textId="2C217978"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_Toc186726617 \h </w:instrText>
      </w:r>
      <w:r>
        <w:rPr>
          <w:noProof/>
        </w:rPr>
      </w:r>
      <w:r>
        <w:rPr>
          <w:noProof/>
        </w:rPr>
        <w:fldChar w:fldCharType="separate"/>
      </w:r>
      <w:r>
        <w:rPr>
          <w:noProof/>
        </w:rPr>
        <w:t>95</w:t>
      </w:r>
      <w:r>
        <w:rPr>
          <w:noProof/>
        </w:rPr>
        <w:fldChar w:fldCharType="end"/>
      </w:r>
    </w:p>
    <w:p w14:paraId="6A5D8609" w14:textId="3AF66A0E"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_Toc186726618 \h </w:instrText>
      </w:r>
      <w:r>
        <w:rPr>
          <w:noProof/>
        </w:rPr>
      </w:r>
      <w:r>
        <w:rPr>
          <w:noProof/>
        </w:rPr>
        <w:fldChar w:fldCharType="separate"/>
      </w:r>
      <w:r>
        <w:rPr>
          <w:noProof/>
        </w:rPr>
        <w:t>95</w:t>
      </w:r>
      <w:r>
        <w:rPr>
          <w:noProof/>
        </w:rPr>
        <w:fldChar w:fldCharType="end"/>
      </w:r>
    </w:p>
    <w:p w14:paraId="20EBE861" w14:textId="3A4BDC12"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Operation: cipher-key-data</w:t>
      </w:r>
      <w:r>
        <w:rPr>
          <w:noProof/>
        </w:rPr>
        <w:tab/>
      </w:r>
      <w:r>
        <w:rPr>
          <w:noProof/>
        </w:rPr>
        <w:fldChar w:fldCharType="begin" w:fldLock="1"/>
      </w:r>
      <w:r>
        <w:rPr>
          <w:noProof/>
        </w:rPr>
        <w:instrText xml:space="preserve"> PAGEREF _Toc186726619 \h </w:instrText>
      </w:r>
      <w:r>
        <w:rPr>
          <w:noProof/>
        </w:rPr>
      </w:r>
      <w:r>
        <w:rPr>
          <w:noProof/>
        </w:rPr>
        <w:fldChar w:fldCharType="separate"/>
      </w:r>
      <w:r>
        <w:rPr>
          <w:noProof/>
        </w:rPr>
        <w:t>95</w:t>
      </w:r>
      <w:r>
        <w:rPr>
          <w:noProof/>
        </w:rPr>
        <w:fldChar w:fldCharType="end"/>
      </w:r>
    </w:p>
    <w:p w14:paraId="153E944D" w14:textId="239A7189"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_Toc186726620 \h </w:instrText>
      </w:r>
      <w:r>
        <w:rPr>
          <w:noProof/>
        </w:rPr>
      </w:r>
      <w:r>
        <w:rPr>
          <w:noProof/>
        </w:rPr>
        <w:fldChar w:fldCharType="separate"/>
      </w:r>
      <w:r>
        <w:rPr>
          <w:noProof/>
        </w:rPr>
        <w:t>95</w:t>
      </w:r>
      <w:r>
        <w:rPr>
          <w:noProof/>
        </w:rPr>
        <w:fldChar w:fldCharType="end"/>
      </w:r>
    </w:p>
    <w:p w14:paraId="1CCC1741" w14:textId="742645DF"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_Toc186726621 \h </w:instrText>
      </w:r>
      <w:r>
        <w:rPr>
          <w:noProof/>
        </w:rPr>
      </w:r>
      <w:r>
        <w:rPr>
          <w:noProof/>
        </w:rPr>
        <w:fldChar w:fldCharType="separate"/>
      </w:r>
      <w:r>
        <w:rPr>
          <w:noProof/>
        </w:rPr>
        <w:t>95</w:t>
      </w:r>
      <w:r>
        <w:rPr>
          <w:noProof/>
        </w:rPr>
        <w:fldChar w:fldCharType="end"/>
      </w:r>
    </w:p>
    <w:p w14:paraId="5CA4E4D0" w14:textId="0B5CA7EC"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_Toc186726622 \h </w:instrText>
      </w:r>
      <w:r>
        <w:rPr>
          <w:noProof/>
        </w:rPr>
      </w:r>
      <w:r>
        <w:rPr>
          <w:noProof/>
        </w:rPr>
        <w:fldChar w:fldCharType="separate"/>
      </w:r>
      <w:r>
        <w:rPr>
          <w:noProof/>
        </w:rPr>
        <w:t>96</w:t>
      </w:r>
      <w:r>
        <w:rPr>
          <w:noProof/>
        </w:rPr>
        <w:fldChar w:fldCharType="end"/>
      </w:r>
    </w:p>
    <w:p w14:paraId="3CEAF55A" w14:textId="3D75F163"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CipheringKeyData</w:t>
      </w:r>
      <w:r>
        <w:rPr>
          <w:noProof/>
        </w:rPr>
        <w:tab/>
      </w:r>
      <w:r>
        <w:rPr>
          <w:noProof/>
        </w:rPr>
        <w:fldChar w:fldCharType="begin" w:fldLock="1"/>
      </w:r>
      <w:r>
        <w:rPr>
          <w:noProof/>
        </w:rPr>
        <w:instrText xml:space="preserve"> PAGEREF _Toc186726623 \h </w:instrText>
      </w:r>
      <w:r>
        <w:rPr>
          <w:noProof/>
        </w:rPr>
      </w:r>
      <w:r>
        <w:rPr>
          <w:noProof/>
        </w:rPr>
        <w:fldChar w:fldCharType="separate"/>
      </w:r>
      <w:r>
        <w:rPr>
          <w:noProof/>
        </w:rPr>
        <w:t>96</w:t>
      </w:r>
      <w:r>
        <w:rPr>
          <w:noProof/>
        </w:rPr>
        <w:fldChar w:fldCharType="end"/>
      </w:r>
    </w:p>
    <w:p w14:paraId="1CD345DB" w14:textId="3E530BB6"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_Toc186726624 \h </w:instrText>
      </w:r>
      <w:r>
        <w:rPr>
          <w:noProof/>
        </w:rPr>
      </w:r>
      <w:r>
        <w:rPr>
          <w:noProof/>
        </w:rPr>
        <w:fldChar w:fldCharType="separate"/>
      </w:r>
      <w:r>
        <w:rPr>
          <w:noProof/>
        </w:rPr>
        <w:t>96</w:t>
      </w:r>
      <w:r>
        <w:rPr>
          <w:noProof/>
        </w:rPr>
        <w:fldChar w:fldCharType="end"/>
      </w:r>
    </w:p>
    <w:p w14:paraId="702B92F6" w14:textId="6277A619"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6.2.5.1.2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_Toc186726625 \h </w:instrText>
      </w:r>
      <w:r>
        <w:rPr>
          <w:noProof/>
        </w:rPr>
      </w:r>
      <w:r>
        <w:rPr>
          <w:noProof/>
        </w:rPr>
        <w:fldChar w:fldCharType="separate"/>
      </w:r>
      <w:r>
        <w:rPr>
          <w:noProof/>
        </w:rPr>
        <w:t>96</w:t>
      </w:r>
      <w:r>
        <w:rPr>
          <w:noProof/>
        </w:rPr>
        <w:fldChar w:fldCharType="end"/>
      </w:r>
    </w:p>
    <w:p w14:paraId="52B1CE3E" w14:textId="10E28C70"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6.2.5.1.3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_Toc186726626 \h </w:instrText>
      </w:r>
      <w:r>
        <w:rPr>
          <w:noProof/>
        </w:rPr>
      </w:r>
      <w:r>
        <w:rPr>
          <w:noProof/>
        </w:rPr>
        <w:fldChar w:fldCharType="separate"/>
      </w:r>
      <w:r>
        <w:rPr>
          <w:noProof/>
        </w:rPr>
        <w:t>97</w:t>
      </w:r>
      <w:r>
        <w:rPr>
          <w:noProof/>
        </w:rPr>
        <w:fldChar w:fldCharType="end"/>
      </w:r>
    </w:p>
    <w:p w14:paraId="0A420980" w14:textId="190D01F5"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_Toc186726627 \h </w:instrText>
      </w:r>
      <w:r>
        <w:rPr>
          <w:noProof/>
        </w:rPr>
      </w:r>
      <w:r>
        <w:rPr>
          <w:noProof/>
        </w:rPr>
        <w:fldChar w:fldCharType="separate"/>
      </w:r>
      <w:r>
        <w:rPr>
          <w:noProof/>
        </w:rPr>
        <w:t>98</w:t>
      </w:r>
      <w:r>
        <w:rPr>
          <w:noProof/>
        </w:rPr>
        <w:fldChar w:fldCharType="end"/>
      </w:r>
    </w:p>
    <w:p w14:paraId="22733956" w14:textId="4D1770E2"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_Toc186726628 \h </w:instrText>
      </w:r>
      <w:r>
        <w:rPr>
          <w:noProof/>
        </w:rPr>
      </w:r>
      <w:r>
        <w:rPr>
          <w:noProof/>
        </w:rPr>
        <w:fldChar w:fldCharType="separate"/>
      </w:r>
      <w:r>
        <w:rPr>
          <w:noProof/>
        </w:rPr>
        <w:t>98</w:t>
      </w:r>
      <w:r>
        <w:rPr>
          <w:noProof/>
        </w:rPr>
        <w:fldChar w:fldCharType="end"/>
      </w:r>
    </w:p>
    <w:p w14:paraId="396B56CF" w14:textId="632FEC2A"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sidRPr="0086100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86100A">
        <w:rPr>
          <w:noProof/>
          <w:lang w:val="en-US"/>
        </w:rPr>
        <w:t>Structured data types</w:t>
      </w:r>
      <w:r>
        <w:rPr>
          <w:noProof/>
        </w:rPr>
        <w:tab/>
      </w:r>
      <w:r>
        <w:rPr>
          <w:noProof/>
        </w:rPr>
        <w:fldChar w:fldCharType="begin" w:fldLock="1"/>
      </w:r>
      <w:r>
        <w:rPr>
          <w:noProof/>
        </w:rPr>
        <w:instrText xml:space="preserve"> PAGEREF _Toc186726629 \h </w:instrText>
      </w:r>
      <w:r>
        <w:rPr>
          <w:noProof/>
        </w:rPr>
      </w:r>
      <w:r>
        <w:rPr>
          <w:noProof/>
        </w:rPr>
        <w:fldChar w:fldCharType="separate"/>
      </w:r>
      <w:r>
        <w:rPr>
          <w:noProof/>
        </w:rPr>
        <w:t>98</w:t>
      </w:r>
      <w:r>
        <w:rPr>
          <w:noProof/>
        </w:rPr>
        <w:fldChar w:fldCharType="end"/>
      </w:r>
    </w:p>
    <w:p w14:paraId="65EE1060" w14:textId="314C07C7"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_Toc186726630 \h </w:instrText>
      </w:r>
      <w:r>
        <w:rPr>
          <w:noProof/>
        </w:rPr>
      </w:r>
      <w:r>
        <w:rPr>
          <w:noProof/>
        </w:rPr>
        <w:fldChar w:fldCharType="separate"/>
      </w:r>
      <w:r>
        <w:rPr>
          <w:noProof/>
        </w:rPr>
        <w:t>98</w:t>
      </w:r>
      <w:r>
        <w:rPr>
          <w:noProof/>
        </w:rPr>
        <w:fldChar w:fldCharType="end"/>
      </w:r>
    </w:p>
    <w:p w14:paraId="78F71028" w14:textId="0DDDB1D7"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CipheringKeyInfo</w:t>
      </w:r>
      <w:r>
        <w:rPr>
          <w:noProof/>
        </w:rPr>
        <w:tab/>
      </w:r>
      <w:r>
        <w:rPr>
          <w:noProof/>
        </w:rPr>
        <w:fldChar w:fldCharType="begin" w:fldLock="1"/>
      </w:r>
      <w:r>
        <w:rPr>
          <w:noProof/>
        </w:rPr>
        <w:instrText xml:space="preserve"> PAGEREF _Toc186726631 \h </w:instrText>
      </w:r>
      <w:r>
        <w:rPr>
          <w:noProof/>
        </w:rPr>
      </w:r>
      <w:r>
        <w:rPr>
          <w:noProof/>
        </w:rPr>
        <w:fldChar w:fldCharType="separate"/>
      </w:r>
      <w:r>
        <w:rPr>
          <w:noProof/>
        </w:rPr>
        <w:t>99</w:t>
      </w:r>
      <w:r>
        <w:rPr>
          <w:noProof/>
        </w:rPr>
        <w:fldChar w:fldCharType="end"/>
      </w:r>
    </w:p>
    <w:p w14:paraId="3933D434" w14:textId="1F1EC438"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CipheringKeyResponse</w:t>
      </w:r>
      <w:r>
        <w:rPr>
          <w:noProof/>
        </w:rPr>
        <w:tab/>
      </w:r>
      <w:r>
        <w:rPr>
          <w:noProof/>
        </w:rPr>
        <w:fldChar w:fldCharType="begin" w:fldLock="1"/>
      </w:r>
      <w:r>
        <w:rPr>
          <w:noProof/>
        </w:rPr>
        <w:instrText xml:space="preserve"> PAGEREF _Toc186726632 \h </w:instrText>
      </w:r>
      <w:r>
        <w:rPr>
          <w:noProof/>
        </w:rPr>
      </w:r>
      <w:r>
        <w:rPr>
          <w:noProof/>
        </w:rPr>
        <w:fldChar w:fldCharType="separate"/>
      </w:r>
      <w:r>
        <w:rPr>
          <w:noProof/>
        </w:rPr>
        <w:t>99</w:t>
      </w:r>
      <w:r>
        <w:rPr>
          <w:noProof/>
        </w:rPr>
        <w:fldChar w:fldCharType="end"/>
      </w:r>
    </w:p>
    <w:p w14:paraId="1460AA88" w14:textId="57FB80A8"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CipheringDataSet</w:t>
      </w:r>
      <w:r>
        <w:rPr>
          <w:noProof/>
        </w:rPr>
        <w:tab/>
      </w:r>
      <w:r>
        <w:rPr>
          <w:noProof/>
        </w:rPr>
        <w:fldChar w:fldCharType="begin" w:fldLock="1"/>
      </w:r>
      <w:r>
        <w:rPr>
          <w:noProof/>
        </w:rPr>
        <w:instrText xml:space="preserve"> PAGEREF _Toc186726633 \h </w:instrText>
      </w:r>
      <w:r>
        <w:rPr>
          <w:noProof/>
        </w:rPr>
      </w:r>
      <w:r>
        <w:rPr>
          <w:noProof/>
        </w:rPr>
        <w:fldChar w:fldCharType="separate"/>
      </w:r>
      <w:r>
        <w:rPr>
          <w:noProof/>
        </w:rPr>
        <w:t>100</w:t>
      </w:r>
      <w:r>
        <w:rPr>
          <w:noProof/>
        </w:rPr>
        <w:fldChar w:fldCharType="end"/>
      </w:r>
    </w:p>
    <w:p w14:paraId="5B7ADC80" w14:textId="3BD93A36"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CipheringSetReport</w:t>
      </w:r>
      <w:r>
        <w:rPr>
          <w:noProof/>
        </w:rPr>
        <w:tab/>
      </w:r>
      <w:r>
        <w:rPr>
          <w:noProof/>
        </w:rPr>
        <w:fldChar w:fldCharType="begin" w:fldLock="1"/>
      </w:r>
      <w:r>
        <w:rPr>
          <w:noProof/>
        </w:rPr>
        <w:instrText xml:space="preserve"> PAGEREF _Toc186726634 \h </w:instrText>
      </w:r>
      <w:r>
        <w:rPr>
          <w:noProof/>
        </w:rPr>
      </w:r>
      <w:r>
        <w:rPr>
          <w:noProof/>
        </w:rPr>
        <w:fldChar w:fldCharType="separate"/>
      </w:r>
      <w:r>
        <w:rPr>
          <w:noProof/>
        </w:rPr>
        <w:t>105</w:t>
      </w:r>
      <w:r>
        <w:rPr>
          <w:noProof/>
        </w:rPr>
        <w:fldChar w:fldCharType="end"/>
      </w:r>
    </w:p>
    <w:p w14:paraId="136A0414" w14:textId="139109F3"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CipherRequestData</w:t>
      </w:r>
      <w:r>
        <w:rPr>
          <w:noProof/>
        </w:rPr>
        <w:tab/>
      </w:r>
      <w:r>
        <w:rPr>
          <w:noProof/>
        </w:rPr>
        <w:fldChar w:fldCharType="begin" w:fldLock="1"/>
      </w:r>
      <w:r>
        <w:rPr>
          <w:noProof/>
        </w:rPr>
        <w:instrText xml:space="preserve"> PAGEREF _Toc186726635 \h </w:instrText>
      </w:r>
      <w:r>
        <w:rPr>
          <w:noProof/>
        </w:rPr>
      </w:r>
      <w:r>
        <w:rPr>
          <w:noProof/>
        </w:rPr>
        <w:fldChar w:fldCharType="separate"/>
      </w:r>
      <w:r>
        <w:rPr>
          <w:noProof/>
        </w:rPr>
        <w:t>106</w:t>
      </w:r>
      <w:r>
        <w:rPr>
          <w:noProof/>
        </w:rPr>
        <w:fldChar w:fldCharType="end"/>
      </w:r>
    </w:p>
    <w:p w14:paraId="652B241E" w14:textId="33AAA860"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CipherResponseData</w:t>
      </w:r>
      <w:r>
        <w:rPr>
          <w:noProof/>
        </w:rPr>
        <w:tab/>
      </w:r>
      <w:r>
        <w:rPr>
          <w:noProof/>
        </w:rPr>
        <w:fldChar w:fldCharType="begin" w:fldLock="1"/>
      </w:r>
      <w:r>
        <w:rPr>
          <w:noProof/>
        </w:rPr>
        <w:instrText xml:space="preserve"> PAGEREF _Toc186726636 \h </w:instrText>
      </w:r>
      <w:r>
        <w:rPr>
          <w:noProof/>
        </w:rPr>
      </w:r>
      <w:r>
        <w:rPr>
          <w:noProof/>
        </w:rPr>
        <w:fldChar w:fldCharType="separate"/>
      </w:r>
      <w:r>
        <w:rPr>
          <w:noProof/>
        </w:rPr>
        <w:t>106</w:t>
      </w:r>
      <w:r>
        <w:rPr>
          <w:noProof/>
        </w:rPr>
        <w:fldChar w:fldCharType="end"/>
      </w:r>
    </w:p>
    <w:p w14:paraId="43157D39" w14:textId="00DB193F"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sidRPr="0086100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86100A">
        <w:rPr>
          <w:noProof/>
          <w:lang w:val="en-US"/>
        </w:rPr>
        <w:t>Simple data types and enumerations</w:t>
      </w:r>
      <w:r>
        <w:rPr>
          <w:noProof/>
        </w:rPr>
        <w:tab/>
      </w:r>
      <w:r>
        <w:rPr>
          <w:noProof/>
        </w:rPr>
        <w:fldChar w:fldCharType="begin" w:fldLock="1"/>
      </w:r>
      <w:r>
        <w:rPr>
          <w:noProof/>
        </w:rPr>
        <w:instrText xml:space="preserve"> PAGEREF _Toc186726637 \h </w:instrText>
      </w:r>
      <w:r>
        <w:rPr>
          <w:noProof/>
        </w:rPr>
      </w:r>
      <w:r>
        <w:rPr>
          <w:noProof/>
        </w:rPr>
        <w:fldChar w:fldCharType="separate"/>
      </w:r>
      <w:r>
        <w:rPr>
          <w:noProof/>
        </w:rPr>
        <w:t>106</w:t>
      </w:r>
      <w:r>
        <w:rPr>
          <w:noProof/>
        </w:rPr>
        <w:fldChar w:fldCharType="end"/>
      </w:r>
    </w:p>
    <w:p w14:paraId="2A71C3E2" w14:textId="78F06AE6"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_Toc186726638 \h </w:instrText>
      </w:r>
      <w:r>
        <w:rPr>
          <w:noProof/>
        </w:rPr>
      </w:r>
      <w:r>
        <w:rPr>
          <w:noProof/>
        </w:rPr>
        <w:fldChar w:fldCharType="separate"/>
      </w:r>
      <w:r>
        <w:rPr>
          <w:noProof/>
        </w:rPr>
        <w:t>106</w:t>
      </w:r>
      <w:r>
        <w:rPr>
          <w:noProof/>
        </w:rPr>
        <w:fldChar w:fldCharType="end"/>
      </w:r>
    </w:p>
    <w:p w14:paraId="69747636" w14:textId="0C6F4576"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_Toc186726639 \h </w:instrText>
      </w:r>
      <w:r>
        <w:rPr>
          <w:noProof/>
        </w:rPr>
      </w:r>
      <w:r>
        <w:rPr>
          <w:noProof/>
        </w:rPr>
        <w:fldChar w:fldCharType="separate"/>
      </w:r>
      <w:r>
        <w:rPr>
          <w:noProof/>
        </w:rPr>
        <w:t>106</w:t>
      </w:r>
      <w:r>
        <w:rPr>
          <w:noProof/>
        </w:rPr>
        <w:fldChar w:fldCharType="end"/>
      </w:r>
    </w:p>
    <w:p w14:paraId="33E7EFE7" w14:textId="2291BA3F"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StorageOutcome</w:t>
      </w:r>
      <w:r>
        <w:rPr>
          <w:noProof/>
        </w:rPr>
        <w:tab/>
      </w:r>
      <w:r>
        <w:rPr>
          <w:noProof/>
        </w:rPr>
        <w:fldChar w:fldCharType="begin" w:fldLock="1"/>
      </w:r>
      <w:r>
        <w:rPr>
          <w:noProof/>
        </w:rPr>
        <w:instrText xml:space="preserve"> PAGEREF _Toc186726640 \h </w:instrText>
      </w:r>
      <w:r>
        <w:rPr>
          <w:noProof/>
        </w:rPr>
      </w:r>
      <w:r>
        <w:rPr>
          <w:noProof/>
        </w:rPr>
        <w:fldChar w:fldCharType="separate"/>
      </w:r>
      <w:r>
        <w:rPr>
          <w:noProof/>
        </w:rPr>
        <w:t>106</w:t>
      </w:r>
      <w:r>
        <w:rPr>
          <w:noProof/>
        </w:rPr>
        <w:fldChar w:fldCharType="end"/>
      </w:r>
    </w:p>
    <w:p w14:paraId="63EB352D" w14:textId="41561242" w:rsidR="00F103BD" w:rsidRDefault="00F103BD">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DataAvailability</w:t>
      </w:r>
      <w:r>
        <w:rPr>
          <w:noProof/>
        </w:rPr>
        <w:tab/>
      </w:r>
      <w:r>
        <w:rPr>
          <w:noProof/>
        </w:rPr>
        <w:fldChar w:fldCharType="begin" w:fldLock="1"/>
      </w:r>
      <w:r>
        <w:rPr>
          <w:noProof/>
        </w:rPr>
        <w:instrText xml:space="preserve"> PAGEREF _Toc186726641 \h </w:instrText>
      </w:r>
      <w:r>
        <w:rPr>
          <w:noProof/>
        </w:rPr>
      </w:r>
      <w:r>
        <w:rPr>
          <w:noProof/>
        </w:rPr>
        <w:fldChar w:fldCharType="separate"/>
      </w:r>
      <w:r>
        <w:rPr>
          <w:noProof/>
        </w:rPr>
        <w:t>106</w:t>
      </w:r>
      <w:r>
        <w:rPr>
          <w:noProof/>
        </w:rPr>
        <w:fldChar w:fldCharType="end"/>
      </w:r>
    </w:p>
    <w:p w14:paraId="5163EB65" w14:textId="48AFBAB6"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_Toc186726642 \h </w:instrText>
      </w:r>
      <w:r>
        <w:rPr>
          <w:noProof/>
        </w:rPr>
      </w:r>
      <w:r>
        <w:rPr>
          <w:noProof/>
        </w:rPr>
        <w:fldChar w:fldCharType="separate"/>
      </w:r>
      <w:r>
        <w:rPr>
          <w:noProof/>
        </w:rPr>
        <w:t>107</w:t>
      </w:r>
      <w:r>
        <w:rPr>
          <w:noProof/>
        </w:rPr>
        <w:fldChar w:fldCharType="end"/>
      </w:r>
    </w:p>
    <w:p w14:paraId="014A58B0" w14:textId="773DD6F0"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_Toc186726643 \h </w:instrText>
      </w:r>
      <w:r>
        <w:rPr>
          <w:noProof/>
        </w:rPr>
      </w:r>
      <w:r>
        <w:rPr>
          <w:noProof/>
        </w:rPr>
        <w:fldChar w:fldCharType="separate"/>
      </w:r>
      <w:r>
        <w:rPr>
          <w:noProof/>
        </w:rPr>
        <w:t>107</w:t>
      </w:r>
      <w:r>
        <w:rPr>
          <w:noProof/>
        </w:rPr>
        <w:fldChar w:fldCharType="end"/>
      </w:r>
    </w:p>
    <w:p w14:paraId="1C3906FF" w14:textId="5C9E9627"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_Toc186726644 \h </w:instrText>
      </w:r>
      <w:r>
        <w:rPr>
          <w:noProof/>
        </w:rPr>
      </w:r>
      <w:r>
        <w:rPr>
          <w:noProof/>
        </w:rPr>
        <w:fldChar w:fldCharType="separate"/>
      </w:r>
      <w:r>
        <w:rPr>
          <w:noProof/>
        </w:rPr>
        <w:t>107</w:t>
      </w:r>
      <w:r>
        <w:rPr>
          <w:noProof/>
        </w:rPr>
        <w:fldChar w:fldCharType="end"/>
      </w:r>
    </w:p>
    <w:p w14:paraId="52CE1ACF" w14:textId="6929878A" w:rsidR="00F103BD" w:rsidRDefault="00F103BD">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_Toc186726645 \h </w:instrText>
      </w:r>
      <w:r>
        <w:rPr>
          <w:noProof/>
        </w:rPr>
      </w:r>
      <w:r>
        <w:rPr>
          <w:noProof/>
        </w:rPr>
        <w:fldChar w:fldCharType="separate"/>
      </w:r>
      <w:r>
        <w:rPr>
          <w:noProof/>
        </w:rPr>
        <w:t>107</w:t>
      </w:r>
      <w:r>
        <w:rPr>
          <w:noProof/>
        </w:rPr>
        <w:fldChar w:fldCharType="end"/>
      </w:r>
    </w:p>
    <w:p w14:paraId="47E7690D" w14:textId="48861FDB"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sidRPr="0086100A">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86100A">
        <w:rPr>
          <w:noProof/>
          <w:lang w:val="en-US"/>
        </w:rPr>
        <w:t>Security</w:t>
      </w:r>
      <w:r>
        <w:rPr>
          <w:noProof/>
        </w:rPr>
        <w:tab/>
      </w:r>
      <w:r>
        <w:rPr>
          <w:noProof/>
        </w:rPr>
        <w:fldChar w:fldCharType="begin" w:fldLock="1"/>
      </w:r>
      <w:r>
        <w:rPr>
          <w:noProof/>
        </w:rPr>
        <w:instrText xml:space="preserve"> PAGEREF _Toc186726646 \h </w:instrText>
      </w:r>
      <w:r>
        <w:rPr>
          <w:noProof/>
        </w:rPr>
      </w:r>
      <w:r>
        <w:rPr>
          <w:noProof/>
        </w:rPr>
        <w:fldChar w:fldCharType="separate"/>
      </w:r>
      <w:r>
        <w:rPr>
          <w:noProof/>
        </w:rPr>
        <w:t>107</w:t>
      </w:r>
      <w:r>
        <w:rPr>
          <w:noProof/>
        </w:rPr>
        <w:fldChar w:fldCharType="end"/>
      </w:r>
    </w:p>
    <w:p w14:paraId="13B604D2" w14:textId="3A007523"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_Toc186726647 \h </w:instrText>
      </w:r>
      <w:r>
        <w:rPr>
          <w:noProof/>
        </w:rPr>
      </w:r>
      <w:r>
        <w:rPr>
          <w:noProof/>
        </w:rPr>
        <w:fldChar w:fldCharType="separate"/>
      </w:r>
      <w:r>
        <w:rPr>
          <w:noProof/>
        </w:rPr>
        <w:t>107</w:t>
      </w:r>
      <w:r>
        <w:rPr>
          <w:noProof/>
        </w:rPr>
        <w:fldChar w:fldCharType="end"/>
      </w:r>
    </w:p>
    <w:p w14:paraId="48E3B1BF" w14:textId="383C2B2F" w:rsidR="00F103BD" w:rsidRDefault="00F103BD">
      <w:pPr>
        <w:pStyle w:val="TOC3"/>
        <w:rPr>
          <w:rFonts w:asciiTheme="minorHAnsi" w:eastAsiaTheme="minorEastAsia" w:hAnsiTheme="minorHAnsi" w:cstheme="minorBidi"/>
          <w:noProof/>
          <w:kern w:val="2"/>
          <w:sz w:val="24"/>
          <w:szCs w:val="24"/>
          <w:lang w:eastAsia="en-GB"/>
          <w14:ligatures w14:val="standardContextual"/>
        </w:rPr>
      </w:pPr>
      <w:r w:rsidRPr="0086100A">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86100A">
        <w:rPr>
          <w:noProof/>
          <w:lang w:val="en-US"/>
        </w:rPr>
        <w:t>HTTP redirection</w:t>
      </w:r>
      <w:r>
        <w:rPr>
          <w:noProof/>
        </w:rPr>
        <w:tab/>
      </w:r>
      <w:r>
        <w:rPr>
          <w:noProof/>
        </w:rPr>
        <w:fldChar w:fldCharType="begin" w:fldLock="1"/>
      </w:r>
      <w:r>
        <w:rPr>
          <w:noProof/>
        </w:rPr>
        <w:instrText xml:space="preserve"> PAGEREF _Toc186726648 \h </w:instrText>
      </w:r>
      <w:r>
        <w:rPr>
          <w:noProof/>
        </w:rPr>
      </w:r>
      <w:r>
        <w:rPr>
          <w:noProof/>
        </w:rPr>
        <w:fldChar w:fldCharType="separate"/>
      </w:r>
      <w:r>
        <w:rPr>
          <w:noProof/>
        </w:rPr>
        <w:t>108</w:t>
      </w:r>
      <w:r>
        <w:rPr>
          <w:noProof/>
        </w:rPr>
        <w:fldChar w:fldCharType="end"/>
      </w:r>
    </w:p>
    <w:p w14:paraId="6226D4D6" w14:textId="4EC74195" w:rsidR="00F103BD" w:rsidRDefault="00F103B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_Toc186726649 \h </w:instrText>
      </w:r>
      <w:r>
        <w:rPr>
          <w:noProof/>
        </w:rPr>
      </w:r>
      <w:r>
        <w:rPr>
          <w:noProof/>
        </w:rPr>
        <w:fldChar w:fldCharType="separate"/>
      </w:r>
      <w:r>
        <w:rPr>
          <w:noProof/>
        </w:rPr>
        <w:t>108</w:t>
      </w:r>
      <w:r>
        <w:rPr>
          <w:noProof/>
        </w:rPr>
        <w:fldChar w:fldCharType="end"/>
      </w:r>
    </w:p>
    <w:p w14:paraId="06BFF787" w14:textId="6C345115" w:rsidR="00F103BD" w:rsidRDefault="00F103B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_Toc186726650 \h </w:instrText>
      </w:r>
      <w:r>
        <w:rPr>
          <w:noProof/>
        </w:rPr>
      </w:r>
      <w:r>
        <w:rPr>
          <w:noProof/>
        </w:rPr>
        <w:fldChar w:fldCharType="separate"/>
      </w:r>
      <w:r>
        <w:rPr>
          <w:noProof/>
        </w:rPr>
        <w:t>108</w:t>
      </w:r>
      <w:r>
        <w:rPr>
          <w:noProof/>
        </w:rPr>
        <w:fldChar w:fldCharType="end"/>
      </w:r>
    </w:p>
    <w:p w14:paraId="0D87AB18" w14:textId="62D4C22F" w:rsidR="00F103BD" w:rsidRDefault="00F103B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Nlmf_Location API</w:t>
      </w:r>
      <w:r>
        <w:rPr>
          <w:noProof/>
        </w:rPr>
        <w:tab/>
      </w:r>
      <w:r>
        <w:rPr>
          <w:noProof/>
        </w:rPr>
        <w:fldChar w:fldCharType="begin" w:fldLock="1"/>
      </w:r>
      <w:r>
        <w:rPr>
          <w:noProof/>
        </w:rPr>
        <w:instrText xml:space="preserve"> PAGEREF _Toc186726651 \h </w:instrText>
      </w:r>
      <w:r>
        <w:rPr>
          <w:noProof/>
        </w:rPr>
      </w:r>
      <w:r>
        <w:rPr>
          <w:noProof/>
        </w:rPr>
        <w:fldChar w:fldCharType="separate"/>
      </w:r>
      <w:r>
        <w:rPr>
          <w:noProof/>
        </w:rPr>
        <w:t>108</w:t>
      </w:r>
      <w:r>
        <w:rPr>
          <w:noProof/>
        </w:rPr>
        <w:fldChar w:fldCharType="end"/>
      </w:r>
    </w:p>
    <w:p w14:paraId="28BB8246" w14:textId="41A19EF6" w:rsidR="00F103BD" w:rsidRDefault="00F103B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Nlmf_Broadcast API</w:t>
      </w:r>
      <w:r>
        <w:rPr>
          <w:noProof/>
        </w:rPr>
        <w:tab/>
      </w:r>
      <w:r>
        <w:rPr>
          <w:noProof/>
        </w:rPr>
        <w:fldChar w:fldCharType="begin" w:fldLock="1"/>
      </w:r>
      <w:r>
        <w:rPr>
          <w:noProof/>
        </w:rPr>
        <w:instrText xml:space="preserve"> PAGEREF _Toc186726652 \h </w:instrText>
      </w:r>
      <w:r>
        <w:rPr>
          <w:noProof/>
        </w:rPr>
      </w:r>
      <w:r>
        <w:rPr>
          <w:noProof/>
        </w:rPr>
        <w:fldChar w:fldCharType="separate"/>
      </w:r>
      <w:r>
        <w:rPr>
          <w:noProof/>
        </w:rPr>
        <w:t>139</w:t>
      </w:r>
      <w:r>
        <w:rPr>
          <w:noProof/>
        </w:rPr>
        <w:fldChar w:fldCharType="end"/>
      </w:r>
    </w:p>
    <w:p w14:paraId="3C818701" w14:textId="22251424" w:rsidR="00F103BD" w:rsidRDefault="00F103B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_Toc186726653 \h </w:instrText>
      </w:r>
      <w:r>
        <w:rPr>
          <w:noProof/>
        </w:rPr>
      </w:r>
      <w:r>
        <w:rPr>
          <w:noProof/>
        </w:rPr>
        <w:fldChar w:fldCharType="separate"/>
      </w:r>
      <w:r>
        <w:rPr>
          <w:noProof/>
        </w:rPr>
        <w:t>143</w:t>
      </w:r>
      <w:r>
        <w:rPr>
          <w:noProof/>
        </w:rPr>
        <w:fldChar w:fldCharType="end"/>
      </w:r>
    </w:p>
    <w:p w14:paraId="128BB875" w14:textId="50250775" w:rsidR="00080512" w:rsidRPr="004D3578" w:rsidRDefault="003037D8">
      <w:r>
        <w:rPr>
          <w:sz w:val="22"/>
          <w:lang w:eastAsia="en-US"/>
        </w:rP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Start w:id="31" w:name="_Toc153887390"/>
      <w:bookmarkStart w:id="32" w:name="_Toc161905270"/>
      <w:bookmarkStart w:id="33" w:name="_Toc170209873"/>
      <w:bookmarkStart w:id="34" w:name="_Toc183618105"/>
      <w:bookmarkStart w:id="35" w:name="_Toc186726409"/>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113AF00" w14:textId="77777777" w:rsidR="00080512" w:rsidRPr="004D3578" w:rsidRDefault="00080512">
      <w:r w:rsidRPr="004D3578">
        <w:t xml:space="preserve">This Technical </w:t>
      </w:r>
      <w:bookmarkStart w:id="36" w:name="spectype3"/>
      <w:r w:rsidRPr="00EB7848">
        <w:t>Specification</w:t>
      </w:r>
      <w:bookmarkEnd w:id="36"/>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 xml:space="preserve">Version </w:t>
      </w:r>
      <w:proofErr w:type="spellStart"/>
      <w:r w:rsidRPr="004D3578">
        <w:t>x.y.z</w:t>
      </w:r>
      <w:proofErr w:type="spellEnd"/>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7" w:name="introduction"/>
      <w:bookmarkStart w:id="38" w:name="_Toc20150326"/>
      <w:bookmarkStart w:id="39" w:name="_Toc25168565"/>
      <w:bookmarkStart w:id="40" w:name="_Toc27592984"/>
      <w:bookmarkStart w:id="41" w:name="_Toc34147853"/>
      <w:bookmarkStart w:id="42" w:name="_Toc36463237"/>
      <w:bookmarkStart w:id="43" w:name="_Toc43215077"/>
      <w:bookmarkStart w:id="44" w:name="_Toc45032325"/>
      <w:bookmarkStart w:id="45" w:name="_Toc49849814"/>
      <w:bookmarkStart w:id="46" w:name="_Toc51873328"/>
      <w:bookmarkStart w:id="47" w:name="_Toc56517456"/>
      <w:bookmarkStart w:id="48" w:name="_Toc58594357"/>
      <w:bookmarkStart w:id="49" w:name="_Toc67685867"/>
      <w:bookmarkStart w:id="50" w:name="_Toc74993688"/>
      <w:bookmarkStart w:id="51" w:name="_Toc82716276"/>
      <w:bookmarkStart w:id="52" w:name="_Toc88818563"/>
      <w:bookmarkStart w:id="53" w:name="_Toc90650485"/>
      <w:bookmarkStart w:id="54" w:name="_Toc98506156"/>
      <w:bookmarkStart w:id="55" w:name="_Toc106639441"/>
      <w:bookmarkStart w:id="56" w:name="_Toc114778951"/>
      <w:bookmarkStart w:id="57" w:name="_Toc122096868"/>
      <w:bookmarkStart w:id="58" w:name="_Toc130844088"/>
      <w:bookmarkStart w:id="59" w:name="_Toc138411794"/>
      <w:bookmarkStart w:id="60" w:name="_Toc145955962"/>
      <w:bookmarkStart w:id="61" w:name="_Toc153887391"/>
      <w:bookmarkStart w:id="62" w:name="_Toc161905271"/>
      <w:bookmarkStart w:id="63" w:name="_Toc170209874"/>
      <w:bookmarkStart w:id="64" w:name="_Toc183618106"/>
      <w:bookmarkStart w:id="65" w:name="_Toc186726410"/>
      <w:bookmarkEnd w:id="37"/>
      <w:r w:rsidRPr="00143FEC">
        <w:t>1</w:t>
      </w:r>
      <w:r w:rsidRPr="00143FEC">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2D5EB45" w14:textId="77777777" w:rsidR="00EB7848" w:rsidRDefault="00EB7848" w:rsidP="00EB7848">
      <w:r>
        <w:t xml:space="preserve">The present document specifies the stage 3 protocol and data model for the </w:t>
      </w:r>
      <w:proofErr w:type="spellStart"/>
      <w:r>
        <w:t>Nlmf</w:t>
      </w:r>
      <w:proofErr w:type="spellEnd"/>
      <w:r>
        <w:t xml:space="preserve">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66" w:name="_Toc20150327"/>
      <w:bookmarkStart w:id="67" w:name="_Toc25168566"/>
      <w:bookmarkStart w:id="68" w:name="_Toc27592985"/>
      <w:bookmarkStart w:id="69" w:name="_Toc34147854"/>
      <w:bookmarkStart w:id="70" w:name="_Toc36463238"/>
      <w:bookmarkStart w:id="71" w:name="_Toc43215078"/>
      <w:bookmarkStart w:id="72" w:name="_Toc45032326"/>
      <w:bookmarkStart w:id="73" w:name="_Toc49849815"/>
      <w:bookmarkStart w:id="74" w:name="_Toc51873329"/>
      <w:bookmarkStart w:id="75" w:name="_Toc56517457"/>
      <w:bookmarkStart w:id="76" w:name="_Toc58594358"/>
      <w:bookmarkStart w:id="77" w:name="_Toc67685868"/>
      <w:bookmarkStart w:id="78" w:name="_Toc74993689"/>
      <w:bookmarkStart w:id="79" w:name="_Toc82716277"/>
      <w:bookmarkStart w:id="80" w:name="_Toc88818564"/>
      <w:bookmarkStart w:id="81" w:name="_Toc90650486"/>
      <w:bookmarkStart w:id="82" w:name="_Toc98506157"/>
      <w:bookmarkStart w:id="83" w:name="_Toc106639442"/>
      <w:bookmarkStart w:id="84" w:name="_Toc114778952"/>
      <w:bookmarkStart w:id="85" w:name="_Toc122096869"/>
      <w:bookmarkStart w:id="86" w:name="_Toc130844089"/>
      <w:bookmarkStart w:id="87" w:name="_Toc138411795"/>
      <w:bookmarkStart w:id="88" w:name="_Toc145955963"/>
      <w:bookmarkStart w:id="89" w:name="_Toc153887392"/>
      <w:bookmarkStart w:id="90" w:name="_Toc161905272"/>
      <w:bookmarkStart w:id="91" w:name="_Toc170209875"/>
      <w:bookmarkStart w:id="92" w:name="_Toc183618107"/>
      <w:bookmarkStart w:id="93" w:name="_Toc186726411"/>
      <w:r w:rsidRPr="00143FEC">
        <w:t>2</w:t>
      </w:r>
      <w:r w:rsidRPr="00143FEC">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94"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94"/>
    <w:p w14:paraId="6FC69483" w14:textId="58E0CEBE" w:rsidR="00EB7848" w:rsidRDefault="00EB7848" w:rsidP="00EB7848">
      <w:pPr>
        <w:pStyle w:val="EX"/>
        <w:rPr>
          <w:lang w:eastAsia="zh-CN"/>
        </w:rPr>
      </w:pPr>
      <w:r>
        <w:rPr>
          <w:noProof/>
          <w:snapToGrid w:val="0"/>
        </w:rPr>
        <w:t>[15]</w:t>
      </w:r>
      <w:r>
        <w:rPr>
          <w:noProof/>
          <w:snapToGrid w:val="0"/>
        </w:rPr>
        <w:tab/>
        <w:t>IETF RFC </w:t>
      </w:r>
      <w:bookmarkStart w:id="95" w:name="_Hlk149144825"/>
      <w:r w:rsidR="00083B1E" w:rsidRPr="006521E6">
        <w:rPr>
          <w:noProof/>
          <w:snapToGrid w:val="0"/>
        </w:rPr>
        <w:t>9457</w:t>
      </w:r>
      <w:bookmarkEnd w:id="95"/>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96" w:name="_Toc20150328"/>
      <w:bookmarkStart w:id="97" w:name="_Toc25168567"/>
      <w:bookmarkStart w:id="98"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 xml:space="preserve">NR; </w:t>
      </w:r>
      <w:proofErr w:type="spellStart"/>
      <w:r w:rsidRPr="00792FCD">
        <w:rPr>
          <w:lang w:val="en-US"/>
        </w:rPr>
        <w:t>Sidelink</w:t>
      </w:r>
      <w:proofErr w:type="spellEnd"/>
      <w:r w:rsidRPr="00792FCD">
        <w:rPr>
          <w:lang w:val="en-US"/>
        </w:rPr>
        <w:t xml:space="preserve"> Positioning Protocol (SLPP); Protocol Specification</w:t>
      </w:r>
      <w:r>
        <w:rPr>
          <w:lang w:val="en-US"/>
        </w:rPr>
        <w:t>".</w:t>
      </w:r>
    </w:p>
    <w:p w14:paraId="6AEE9598" w14:textId="1A12BE0F" w:rsidR="00216570" w:rsidRDefault="00216570" w:rsidP="00216570">
      <w:pPr>
        <w:pStyle w:val="EX"/>
      </w:pPr>
      <w:r w:rsidRPr="003B2883">
        <w:t>[</w:t>
      </w:r>
      <w:r>
        <w:t>31</w:t>
      </w:r>
      <w:r w:rsidRPr="003B2883">
        <w:t>]</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99" w:name="_Toc34147855"/>
      <w:bookmarkStart w:id="100" w:name="_Toc36463239"/>
      <w:bookmarkStart w:id="101" w:name="_Toc43215079"/>
      <w:bookmarkStart w:id="102" w:name="_Toc45032327"/>
      <w:bookmarkStart w:id="103" w:name="_Toc49849816"/>
      <w:bookmarkStart w:id="104" w:name="_Toc51873330"/>
      <w:bookmarkStart w:id="105" w:name="_Toc56517458"/>
      <w:bookmarkStart w:id="106" w:name="_Toc58594359"/>
      <w:bookmarkStart w:id="107" w:name="_Toc67685869"/>
      <w:bookmarkStart w:id="108" w:name="_Toc74993690"/>
      <w:bookmarkStart w:id="109" w:name="_Toc82716278"/>
      <w:bookmarkStart w:id="110" w:name="_Toc88818565"/>
      <w:bookmarkStart w:id="111" w:name="_Toc90650487"/>
      <w:bookmarkStart w:id="112" w:name="_Toc98506158"/>
      <w:bookmarkStart w:id="113" w:name="_Toc106639443"/>
      <w:bookmarkStart w:id="114" w:name="_Toc114778953"/>
      <w:bookmarkStart w:id="115" w:name="_Toc122096870"/>
      <w:bookmarkStart w:id="116" w:name="_Toc130844090"/>
      <w:bookmarkStart w:id="117" w:name="_Toc138411796"/>
      <w:bookmarkStart w:id="118" w:name="_Toc145955964"/>
      <w:bookmarkStart w:id="119" w:name="_Toc153887393"/>
      <w:bookmarkStart w:id="120" w:name="_Toc161905273"/>
      <w:bookmarkStart w:id="121" w:name="_Toc170209876"/>
      <w:bookmarkStart w:id="122" w:name="_Toc183618108"/>
      <w:bookmarkStart w:id="123" w:name="_Toc186726412"/>
      <w:r>
        <w:t>3</w:t>
      </w:r>
      <w:r>
        <w:tab/>
        <w:t>Definitions</w:t>
      </w:r>
      <w:r>
        <w:rPr>
          <w:rFonts w:hint="eastAsia"/>
          <w:lang w:eastAsia="zh-CN"/>
        </w:rPr>
        <w:t xml:space="preserve"> </w:t>
      </w:r>
      <w:r>
        <w:t>and 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1FC9954" w14:textId="77777777" w:rsidR="00EB7848" w:rsidRDefault="00EB7848" w:rsidP="00B32564">
      <w:pPr>
        <w:pStyle w:val="Heading2"/>
      </w:pPr>
      <w:bookmarkStart w:id="124" w:name="_Toc20150329"/>
      <w:bookmarkStart w:id="125" w:name="_Toc25168568"/>
      <w:bookmarkStart w:id="126" w:name="_Toc27592987"/>
      <w:bookmarkStart w:id="127" w:name="_Toc34147856"/>
      <w:bookmarkStart w:id="128" w:name="_Toc36463240"/>
      <w:bookmarkStart w:id="129" w:name="_Toc43215080"/>
      <w:bookmarkStart w:id="130" w:name="_Toc45032328"/>
      <w:bookmarkStart w:id="131" w:name="_Toc49849817"/>
      <w:bookmarkStart w:id="132" w:name="_Toc51873331"/>
      <w:bookmarkStart w:id="133" w:name="_Toc56517459"/>
      <w:bookmarkStart w:id="134" w:name="_Toc58594360"/>
      <w:bookmarkStart w:id="135" w:name="_Toc67685870"/>
      <w:bookmarkStart w:id="136" w:name="_Toc74993691"/>
      <w:bookmarkStart w:id="137" w:name="_Toc82716279"/>
      <w:bookmarkStart w:id="138" w:name="_Toc88818566"/>
      <w:bookmarkStart w:id="139" w:name="_Toc90650488"/>
      <w:bookmarkStart w:id="140" w:name="_Toc98506159"/>
      <w:bookmarkStart w:id="141" w:name="_Toc106639444"/>
      <w:bookmarkStart w:id="142" w:name="_Toc114778954"/>
      <w:bookmarkStart w:id="143" w:name="_Toc122096871"/>
      <w:bookmarkStart w:id="144" w:name="_Toc130844091"/>
      <w:bookmarkStart w:id="145" w:name="_Toc138411797"/>
      <w:bookmarkStart w:id="146" w:name="_Toc145955965"/>
      <w:bookmarkStart w:id="147" w:name="_Toc153887394"/>
      <w:bookmarkStart w:id="148" w:name="_Toc161905274"/>
      <w:bookmarkStart w:id="149" w:name="_Toc170209877"/>
      <w:bookmarkStart w:id="150" w:name="_Toc183618109"/>
      <w:bookmarkStart w:id="151" w:name="_Toc186726413"/>
      <w:r>
        <w:t>3.1</w:t>
      </w:r>
      <w:r>
        <w:tab/>
        <w:t>Definitions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52" w:name="_Toc20150330"/>
      <w:bookmarkStart w:id="153" w:name="_Toc25168569"/>
      <w:bookmarkStart w:id="154" w:name="_Toc27592988"/>
      <w:bookmarkStart w:id="155" w:name="_Toc34147857"/>
      <w:bookmarkStart w:id="156" w:name="_Toc36463241"/>
      <w:bookmarkStart w:id="157" w:name="_Toc43215081"/>
      <w:bookmarkStart w:id="158" w:name="_Toc45032329"/>
      <w:bookmarkStart w:id="159" w:name="_Toc49849818"/>
      <w:bookmarkStart w:id="160" w:name="_Toc51873332"/>
      <w:bookmarkStart w:id="161" w:name="_Toc56517460"/>
      <w:bookmarkStart w:id="162" w:name="_Toc58594361"/>
      <w:bookmarkStart w:id="163" w:name="_Toc67685871"/>
      <w:bookmarkStart w:id="164" w:name="_Toc74993692"/>
      <w:bookmarkStart w:id="165" w:name="_Toc82716280"/>
      <w:bookmarkStart w:id="166" w:name="_Toc88818567"/>
      <w:bookmarkStart w:id="167" w:name="_Toc90650489"/>
      <w:bookmarkStart w:id="168" w:name="_Toc98506160"/>
      <w:bookmarkStart w:id="169" w:name="_Toc106639445"/>
      <w:bookmarkStart w:id="170" w:name="_Toc114778955"/>
      <w:bookmarkStart w:id="171" w:name="_Toc122096872"/>
      <w:bookmarkStart w:id="172" w:name="_Toc130844092"/>
      <w:bookmarkStart w:id="173" w:name="_Toc138411798"/>
      <w:bookmarkStart w:id="174" w:name="_Toc145955966"/>
      <w:bookmarkStart w:id="175" w:name="_Toc153887395"/>
      <w:bookmarkStart w:id="176" w:name="_Toc161905275"/>
      <w:bookmarkStart w:id="177" w:name="_Toc170209878"/>
      <w:bookmarkStart w:id="178" w:name="_Toc183618110"/>
      <w:bookmarkStart w:id="179" w:name="_Toc186726414"/>
      <w:r>
        <w:t>3.2</w:t>
      </w:r>
      <w:r>
        <w:tab/>
        <w:t>Abbreviations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80" w:name="_Toc20150331"/>
      <w:bookmarkStart w:id="181" w:name="_Toc25168570"/>
      <w:bookmarkStart w:id="182" w:name="_Toc27592989"/>
      <w:bookmarkStart w:id="183" w:name="_Toc34147858"/>
      <w:bookmarkStart w:id="184" w:name="_Toc36463242"/>
      <w:bookmarkStart w:id="185" w:name="_Toc43215082"/>
      <w:bookmarkStart w:id="186" w:name="_Toc45032330"/>
      <w:bookmarkStart w:id="187" w:name="_Toc49849819"/>
      <w:bookmarkStart w:id="188" w:name="_Toc51873333"/>
      <w:bookmarkStart w:id="189" w:name="_Toc56517461"/>
      <w:bookmarkStart w:id="190" w:name="_Toc58594362"/>
      <w:bookmarkStart w:id="191" w:name="_Toc67685872"/>
      <w:bookmarkStart w:id="192" w:name="_Toc74993693"/>
      <w:bookmarkStart w:id="193" w:name="_Toc82716281"/>
      <w:bookmarkStart w:id="194" w:name="_Toc88818568"/>
      <w:bookmarkStart w:id="195" w:name="_Toc90650490"/>
      <w:bookmarkStart w:id="196" w:name="_Toc98506161"/>
      <w:bookmarkStart w:id="197" w:name="_Toc106639446"/>
      <w:bookmarkStart w:id="198" w:name="_Toc114778956"/>
      <w:bookmarkStart w:id="199" w:name="_Toc122096873"/>
      <w:bookmarkStart w:id="200" w:name="_Toc130844093"/>
      <w:bookmarkStart w:id="201" w:name="_Toc138411799"/>
      <w:bookmarkStart w:id="202" w:name="_Toc145955967"/>
      <w:bookmarkStart w:id="203" w:name="_Toc153887396"/>
      <w:bookmarkStart w:id="204" w:name="_Toc161905276"/>
      <w:bookmarkStart w:id="205" w:name="_Toc170209879"/>
      <w:bookmarkStart w:id="206" w:name="_Toc183618111"/>
      <w:bookmarkStart w:id="207" w:name="_Toc186726415"/>
      <w:r w:rsidRPr="00F6448C">
        <w:lastRenderedPageBreak/>
        <w:t>4</w:t>
      </w:r>
      <w:r w:rsidRPr="00F6448C">
        <w:tab/>
      </w:r>
      <w:r>
        <w:t>Overview</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1.35pt" o:ole="">
            <v:imagedata r:id="rId13" o:title=""/>
          </v:shape>
          <o:OLEObject Type="Embed" ProgID="Visio.Drawing.11" ShapeID="_x0000_i1026" DrawAspect="Content" ObjectID="_1797339471"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208" w:name="_Toc20150332"/>
      <w:bookmarkStart w:id="209" w:name="_Toc25168571"/>
      <w:bookmarkStart w:id="210" w:name="_Toc27592990"/>
      <w:bookmarkStart w:id="211" w:name="_Toc34147859"/>
      <w:bookmarkStart w:id="212" w:name="_Toc36463243"/>
      <w:bookmarkStart w:id="213" w:name="_Toc43215083"/>
      <w:bookmarkStart w:id="214" w:name="_Toc45032331"/>
      <w:bookmarkStart w:id="215" w:name="_Toc49849820"/>
      <w:bookmarkStart w:id="216" w:name="_Toc51873334"/>
      <w:bookmarkStart w:id="217" w:name="_Toc56517462"/>
      <w:bookmarkStart w:id="218" w:name="_Toc58594363"/>
      <w:bookmarkStart w:id="219" w:name="_Toc67685873"/>
      <w:bookmarkStart w:id="220" w:name="_Toc74993694"/>
      <w:bookmarkStart w:id="221" w:name="_Toc82716282"/>
      <w:bookmarkStart w:id="222" w:name="_Toc88818569"/>
      <w:bookmarkStart w:id="223" w:name="_Toc90650491"/>
      <w:bookmarkStart w:id="224" w:name="_Toc98506162"/>
      <w:bookmarkStart w:id="225" w:name="_Toc106639447"/>
      <w:bookmarkStart w:id="226" w:name="_Toc114778957"/>
      <w:bookmarkStart w:id="227" w:name="_Toc122096874"/>
      <w:bookmarkStart w:id="228" w:name="_Toc130844094"/>
      <w:bookmarkStart w:id="229" w:name="_Toc138411800"/>
      <w:bookmarkStart w:id="230" w:name="_Toc145955968"/>
      <w:bookmarkStart w:id="231" w:name="_Toc153887397"/>
      <w:bookmarkStart w:id="232" w:name="_Toc161905277"/>
      <w:bookmarkStart w:id="233" w:name="_Toc170209880"/>
      <w:bookmarkStart w:id="234" w:name="_Toc183618112"/>
      <w:bookmarkStart w:id="235" w:name="_Toc186726416"/>
      <w:r>
        <w:t>5</w:t>
      </w:r>
      <w:r>
        <w:rPr>
          <w:rFonts w:hint="eastAsia"/>
        </w:rPr>
        <w:tab/>
      </w:r>
      <w:r>
        <w:t>Services Offered by the LMF</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E3F992D" w14:textId="77777777" w:rsidR="00EB7848" w:rsidRDefault="00EB7848" w:rsidP="00B32564">
      <w:pPr>
        <w:pStyle w:val="Heading2"/>
        <w:rPr>
          <w:lang w:val="en-US"/>
        </w:rPr>
      </w:pPr>
      <w:bookmarkStart w:id="236" w:name="_Toc20150333"/>
      <w:bookmarkStart w:id="237" w:name="_Toc25168572"/>
      <w:bookmarkStart w:id="238" w:name="_Toc27592991"/>
      <w:bookmarkStart w:id="239" w:name="_Toc34147860"/>
      <w:bookmarkStart w:id="240" w:name="_Toc36463244"/>
      <w:bookmarkStart w:id="241" w:name="_Toc43215084"/>
      <w:bookmarkStart w:id="242" w:name="_Toc45032332"/>
      <w:bookmarkStart w:id="243" w:name="_Toc49849821"/>
      <w:bookmarkStart w:id="244" w:name="_Toc51873335"/>
      <w:bookmarkStart w:id="245" w:name="_Toc56517463"/>
      <w:bookmarkStart w:id="246" w:name="_Toc58594364"/>
      <w:bookmarkStart w:id="247" w:name="_Toc67685874"/>
      <w:bookmarkStart w:id="248" w:name="_Toc74993695"/>
      <w:bookmarkStart w:id="249" w:name="_Toc82716283"/>
      <w:bookmarkStart w:id="250" w:name="_Toc88818570"/>
      <w:bookmarkStart w:id="251" w:name="_Toc90650492"/>
      <w:bookmarkStart w:id="252" w:name="_Toc98506163"/>
      <w:bookmarkStart w:id="253" w:name="_Toc106639448"/>
      <w:bookmarkStart w:id="254" w:name="_Toc114778958"/>
      <w:bookmarkStart w:id="255" w:name="_Toc122096875"/>
      <w:bookmarkStart w:id="256" w:name="_Toc130844095"/>
      <w:bookmarkStart w:id="257" w:name="_Toc138411801"/>
      <w:bookmarkStart w:id="258" w:name="_Toc145955969"/>
      <w:bookmarkStart w:id="259" w:name="_Toc153887398"/>
      <w:bookmarkStart w:id="260" w:name="_Toc161905278"/>
      <w:bookmarkStart w:id="261" w:name="_Toc170209881"/>
      <w:bookmarkStart w:id="262" w:name="_Toc183618113"/>
      <w:bookmarkStart w:id="263" w:name="_Toc186726417"/>
      <w:r>
        <w:rPr>
          <w:lang w:val="en-US"/>
        </w:rPr>
        <w:t>5.1</w:t>
      </w:r>
      <w:r>
        <w:rPr>
          <w:lang w:val="en-US"/>
        </w:rPr>
        <w:tab/>
        <w:t>Introduction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8E41B81" w14:textId="77777777" w:rsidR="00EB7848" w:rsidRDefault="00EB7848" w:rsidP="00EB7848">
      <w:bookmarkStart w:id="264" w:name="historyclause"/>
      <w:r>
        <w:t>The LMF offers to other NFs the following services:</w:t>
      </w:r>
    </w:p>
    <w:p w14:paraId="41FFFAA1" w14:textId="77777777" w:rsidR="00EB7848" w:rsidRDefault="00EB7848" w:rsidP="00EB7848">
      <w:pPr>
        <w:pStyle w:val="B1"/>
      </w:pPr>
      <w:r>
        <w:rPr>
          <w:lang w:val="en-US"/>
        </w:rPr>
        <w:t>-</w:t>
      </w:r>
      <w:r>
        <w:rPr>
          <w:lang w:val="en-US"/>
        </w:rPr>
        <w:tab/>
      </w:r>
      <w:proofErr w:type="spellStart"/>
      <w:r>
        <w:rPr>
          <w:lang w:val="en-US"/>
        </w:rPr>
        <w:t>Nlmf_Location</w:t>
      </w:r>
      <w:proofErr w:type="spellEnd"/>
    </w:p>
    <w:p w14:paraId="143ED95E" w14:textId="77777777" w:rsidR="00EB7848" w:rsidRDefault="00EB7848" w:rsidP="00EB7848">
      <w:pPr>
        <w:pStyle w:val="B1"/>
        <w:rPr>
          <w:lang w:val="en-US"/>
        </w:rPr>
      </w:pPr>
      <w:bookmarkStart w:id="265" w:name="_Toc20150334"/>
      <w:r>
        <w:rPr>
          <w:lang w:val="en-US"/>
        </w:rPr>
        <w:t>-</w:t>
      </w:r>
      <w:r>
        <w:rPr>
          <w:lang w:val="en-US"/>
        </w:rPr>
        <w:tab/>
      </w:r>
      <w:proofErr w:type="spellStart"/>
      <w:r>
        <w:rPr>
          <w:lang w:val="en-US"/>
        </w:rPr>
        <w:t>Nlmf_Broadcast</w:t>
      </w:r>
      <w:proofErr w:type="spellEnd"/>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proofErr w:type="spellStart"/>
            <w:r w:rsidRPr="00B32564">
              <w:t>apiName</w:t>
            </w:r>
            <w:proofErr w:type="spellEnd"/>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proofErr w:type="spellStart"/>
            <w:r w:rsidRPr="00B32564">
              <w:t>Nlmf_Location</w:t>
            </w:r>
            <w:proofErr w:type="spellEnd"/>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proofErr w:type="spellStart"/>
            <w:r w:rsidRPr="00B32564">
              <w:t>nlmf</w:t>
            </w:r>
            <w:proofErr w:type="spellEnd"/>
            <w:r w:rsidRPr="00B32564">
              <w:t>-loc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proofErr w:type="spellStart"/>
            <w:r w:rsidRPr="00B32564">
              <w:t>Nlmf_Broadcast</w:t>
            </w:r>
            <w:proofErr w:type="spellEnd"/>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proofErr w:type="spellStart"/>
            <w:r>
              <w:t>nlmf</w:t>
            </w:r>
            <w:proofErr w:type="spellEnd"/>
            <w:r>
              <w:t>-broadcast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66" w:name="_Toc25168573"/>
      <w:bookmarkStart w:id="267" w:name="_Toc27592992"/>
      <w:bookmarkStart w:id="268" w:name="_Toc34147861"/>
      <w:bookmarkStart w:id="269" w:name="_Toc36463245"/>
      <w:bookmarkStart w:id="270" w:name="_Toc43215085"/>
      <w:bookmarkStart w:id="271" w:name="_Toc45032333"/>
      <w:bookmarkStart w:id="272" w:name="_Toc49849822"/>
      <w:bookmarkStart w:id="273" w:name="_Toc51873336"/>
      <w:bookmarkStart w:id="274" w:name="_Toc56517464"/>
      <w:bookmarkStart w:id="275" w:name="_Toc58594365"/>
      <w:bookmarkStart w:id="276" w:name="_Toc67685875"/>
      <w:bookmarkStart w:id="277" w:name="_Toc74993696"/>
      <w:bookmarkStart w:id="278" w:name="_Toc82716284"/>
      <w:bookmarkStart w:id="279" w:name="_Toc88818571"/>
      <w:bookmarkStart w:id="280" w:name="_Toc90650493"/>
      <w:bookmarkStart w:id="281" w:name="_Toc98506164"/>
      <w:bookmarkStart w:id="282" w:name="_Toc106639449"/>
      <w:bookmarkStart w:id="283" w:name="_Toc114778959"/>
      <w:bookmarkStart w:id="284" w:name="_Toc122096876"/>
      <w:bookmarkStart w:id="285" w:name="_Toc130844096"/>
      <w:bookmarkStart w:id="286" w:name="_Toc138411802"/>
      <w:bookmarkStart w:id="287" w:name="_Toc145955970"/>
      <w:bookmarkStart w:id="288" w:name="_Toc153887399"/>
      <w:bookmarkStart w:id="289" w:name="_Toc161905279"/>
      <w:bookmarkStart w:id="290" w:name="_Toc170209882"/>
      <w:bookmarkStart w:id="291" w:name="_Toc183618114"/>
      <w:bookmarkStart w:id="292" w:name="_Toc186726418"/>
      <w:r>
        <w:lastRenderedPageBreak/>
        <w:t>5.2</w:t>
      </w:r>
      <w:r>
        <w:tab/>
      </w:r>
      <w:proofErr w:type="spellStart"/>
      <w:r w:rsidRPr="007B2410">
        <w:t>N</w:t>
      </w:r>
      <w:r>
        <w:t>lmf_Location</w:t>
      </w:r>
      <w:proofErr w:type="spellEnd"/>
      <w:r>
        <w:t xml:space="preserve"> Service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C0C8166" w14:textId="77777777" w:rsidR="00EB7848" w:rsidRDefault="00EB7848" w:rsidP="00B32564">
      <w:pPr>
        <w:pStyle w:val="Heading3"/>
      </w:pPr>
      <w:bookmarkStart w:id="293" w:name="_Toc20150335"/>
      <w:bookmarkStart w:id="294" w:name="_Toc25168574"/>
      <w:bookmarkStart w:id="295" w:name="_Toc27592993"/>
      <w:bookmarkStart w:id="296" w:name="_Toc34147862"/>
      <w:bookmarkStart w:id="297" w:name="_Toc36463246"/>
      <w:bookmarkStart w:id="298" w:name="_Toc43215086"/>
      <w:bookmarkStart w:id="299" w:name="_Toc45032334"/>
      <w:bookmarkStart w:id="300" w:name="_Toc49849823"/>
      <w:bookmarkStart w:id="301" w:name="_Toc51873337"/>
      <w:bookmarkStart w:id="302" w:name="_Toc56517465"/>
      <w:bookmarkStart w:id="303" w:name="_Toc58594366"/>
      <w:bookmarkStart w:id="304" w:name="_Toc67685876"/>
      <w:bookmarkStart w:id="305" w:name="_Toc74993697"/>
      <w:bookmarkStart w:id="306" w:name="_Toc82716285"/>
      <w:bookmarkStart w:id="307" w:name="_Toc88818572"/>
      <w:bookmarkStart w:id="308" w:name="_Toc90650494"/>
      <w:bookmarkStart w:id="309" w:name="_Toc98506165"/>
      <w:bookmarkStart w:id="310" w:name="_Toc106639450"/>
      <w:bookmarkStart w:id="311" w:name="_Toc114778960"/>
      <w:bookmarkStart w:id="312" w:name="_Toc122096877"/>
      <w:bookmarkStart w:id="313" w:name="_Toc130844097"/>
      <w:bookmarkStart w:id="314" w:name="_Toc138411803"/>
      <w:bookmarkStart w:id="315" w:name="_Toc145955971"/>
      <w:bookmarkStart w:id="316" w:name="_Toc153887400"/>
      <w:bookmarkStart w:id="317" w:name="_Toc161905280"/>
      <w:bookmarkStart w:id="318" w:name="_Toc170209883"/>
      <w:bookmarkStart w:id="319" w:name="_Toc183618115"/>
      <w:bookmarkStart w:id="320" w:name="_Toc186726419"/>
      <w:r>
        <w:t>5.2.1</w:t>
      </w:r>
      <w:r>
        <w:tab/>
        <w:t>Service Description</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6CCE750" w14:textId="70E9DB6A" w:rsidR="00EB7848" w:rsidRPr="0002353F" w:rsidRDefault="00EB7848" w:rsidP="00EB7848">
      <w:r>
        <w:rPr>
          <w:lang w:eastAsia="zh-CN"/>
        </w:rPr>
        <w:t xml:space="preserve">The </w:t>
      </w:r>
      <w:proofErr w:type="spellStart"/>
      <w:r>
        <w:rPr>
          <w:lang w:eastAsia="zh-CN"/>
        </w:rPr>
        <w:t>Nlmf_Location</w:t>
      </w:r>
      <w:proofErr w:type="spellEnd"/>
      <w:r>
        <w:rPr>
          <w:lang w:eastAsia="zh-CN"/>
        </w:rPr>
        <w:t xml:space="preserve">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321" w:name="_Toc20150336"/>
      <w:bookmarkStart w:id="322" w:name="_Toc25168575"/>
      <w:bookmarkStart w:id="323" w:name="_Toc27592994"/>
      <w:bookmarkStart w:id="324" w:name="_Toc34147863"/>
      <w:bookmarkStart w:id="325" w:name="_Toc36463247"/>
      <w:bookmarkStart w:id="326" w:name="_Toc43215087"/>
      <w:bookmarkStart w:id="327" w:name="_Toc45032335"/>
      <w:bookmarkStart w:id="328" w:name="_Toc49849824"/>
      <w:bookmarkStart w:id="329" w:name="_Toc51873338"/>
      <w:bookmarkStart w:id="330" w:name="_Toc56517466"/>
      <w:bookmarkStart w:id="331" w:name="_Toc58594367"/>
      <w:bookmarkStart w:id="332" w:name="_Toc67685877"/>
      <w:bookmarkStart w:id="333" w:name="_Toc74993698"/>
      <w:bookmarkStart w:id="334" w:name="_Toc82716286"/>
      <w:bookmarkStart w:id="335" w:name="_Toc88818573"/>
      <w:bookmarkStart w:id="336" w:name="_Toc90650495"/>
      <w:bookmarkStart w:id="337" w:name="_Toc98506166"/>
      <w:bookmarkStart w:id="338" w:name="_Toc106639451"/>
      <w:bookmarkStart w:id="339" w:name="_Toc114778961"/>
      <w:bookmarkStart w:id="340" w:name="_Toc122096878"/>
      <w:bookmarkStart w:id="341" w:name="_Toc130844098"/>
      <w:bookmarkStart w:id="342" w:name="_Toc138411804"/>
      <w:bookmarkStart w:id="343" w:name="_Toc145955972"/>
      <w:bookmarkStart w:id="344" w:name="_Toc153887401"/>
      <w:bookmarkStart w:id="345" w:name="_Toc161905281"/>
      <w:bookmarkStart w:id="346" w:name="_Toc170209884"/>
      <w:bookmarkStart w:id="347" w:name="_Toc183618116"/>
      <w:bookmarkStart w:id="348" w:name="_Toc186726420"/>
      <w:r>
        <w:t>5.2.2</w:t>
      </w:r>
      <w:r>
        <w:tab/>
        <w:t>Service Operations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058DCB1" w14:textId="77777777" w:rsidR="00EB7848" w:rsidRDefault="00EB7848" w:rsidP="00B32564">
      <w:pPr>
        <w:pStyle w:val="Heading4"/>
      </w:pPr>
      <w:bookmarkStart w:id="349" w:name="_Toc20150337"/>
      <w:bookmarkStart w:id="350" w:name="_Toc25168576"/>
      <w:bookmarkStart w:id="351" w:name="_Toc27592995"/>
      <w:bookmarkStart w:id="352" w:name="_Toc34147864"/>
      <w:bookmarkStart w:id="353" w:name="_Toc36463248"/>
      <w:bookmarkStart w:id="354" w:name="_Toc43215088"/>
      <w:bookmarkStart w:id="355" w:name="_Toc45032336"/>
      <w:bookmarkStart w:id="356" w:name="_Toc49849825"/>
      <w:bookmarkStart w:id="357" w:name="_Toc51873339"/>
      <w:bookmarkStart w:id="358" w:name="_Toc56517467"/>
      <w:bookmarkStart w:id="359" w:name="_Toc58594368"/>
      <w:bookmarkStart w:id="360" w:name="_Toc67685878"/>
      <w:bookmarkStart w:id="361" w:name="_Toc74993699"/>
      <w:bookmarkStart w:id="362" w:name="_Toc82716287"/>
      <w:bookmarkStart w:id="363" w:name="_Toc88818574"/>
      <w:bookmarkStart w:id="364" w:name="_Toc90650496"/>
      <w:bookmarkStart w:id="365" w:name="_Toc98506167"/>
      <w:bookmarkStart w:id="366" w:name="_Toc106639452"/>
      <w:bookmarkStart w:id="367" w:name="_Toc114778962"/>
      <w:bookmarkStart w:id="368" w:name="_Toc122096879"/>
      <w:bookmarkStart w:id="369" w:name="_Toc130844099"/>
      <w:bookmarkStart w:id="370" w:name="_Toc138411805"/>
      <w:bookmarkStart w:id="371" w:name="_Toc145955973"/>
      <w:bookmarkStart w:id="372" w:name="_Toc153887402"/>
      <w:bookmarkStart w:id="373" w:name="_Toc161905282"/>
      <w:bookmarkStart w:id="374" w:name="_Toc170209885"/>
      <w:bookmarkStart w:id="375" w:name="_Toc183618117"/>
      <w:bookmarkStart w:id="376" w:name="_Toc186726421"/>
      <w:r>
        <w:t>5.2.2.1</w:t>
      </w:r>
      <w:r>
        <w:tab/>
        <w:t>Introduction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C17204F" w14:textId="77777777" w:rsidR="00EB7848" w:rsidRDefault="00EB7848" w:rsidP="00EB7848">
      <w:r>
        <w:t xml:space="preserve">The service operations defined for the </w:t>
      </w:r>
      <w:proofErr w:type="spellStart"/>
      <w:r>
        <w:t>Nlmf_Location</w:t>
      </w:r>
      <w:proofErr w:type="spellEnd"/>
      <w:r>
        <w:t xml:space="preserve"> service are as follows:</w:t>
      </w:r>
    </w:p>
    <w:p w14:paraId="5E3F3E67" w14:textId="77777777" w:rsidR="00EB7848" w:rsidRDefault="00EB7848" w:rsidP="00EB7848">
      <w:pPr>
        <w:pStyle w:val="B1"/>
      </w:pPr>
      <w:r>
        <w:t>-</w:t>
      </w:r>
      <w:r>
        <w:tab/>
      </w:r>
      <w:proofErr w:type="spellStart"/>
      <w:r>
        <w:t>DetermineLocation</w:t>
      </w:r>
      <w:proofErr w:type="spellEnd"/>
      <w:r>
        <w:t>: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r>
      <w:proofErr w:type="spellStart"/>
      <w:r>
        <w:t>EventNotify</w:t>
      </w:r>
      <w:proofErr w:type="spellEnd"/>
      <w:r>
        <w:t>: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r>
      <w:proofErr w:type="spellStart"/>
      <w:r>
        <w:t>CancelLocation</w:t>
      </w:r>
      <w:proofErr w:type="spellEnd"/>
      <w:r>
        <w:t>: It enables a consumer NF to cancel an ongoing periodic or triggered location for a target UE.</w:t>
      </w:r>
    </w:p>
    <w:p w14:paraId="5FEFCD39" w14:textId="365134FA" w:rsidR="00EB7848" w:rsidRDefault="00EB7848" w:rsidP="00EB7848">
      <w:pPr>
        <w:pStyle w:val="B1"/>
      </w:pPr>
      <w:r>
        <w:t>-</w:t>
      </w:r>
      <w:r>
        <w:tab/>
      </w:r>
      <w:proofErr w:type="spellStart"/>
      <w:r>
        <w:t>LocationContextTransfer</w:t>
      </w:r>
      <w:proofErr w:type="spellEnd"/>
      <w:r>
        <w:t>: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r>
      <w:proofErr w:type="spellStart"/>
      <w:r>
        <w:t>MeasurementData</w:t>
      </w:r>
      <w:proofErr w:type="spellEnd"/>
      <w:r>
        <w:t>: It enables a consumer NF to request the PRU location measurements from PRU serving LMFs.</w:t>
      </w:r>
    </w:p>
    <w:p w14:paraId="57A77D93" w14:textId="12D9B464" w:rsidR="00B307DE" w:rsidRDefault="00B307DE" w:rsidP="00B307DE">
      <w:pPr>
        <w:pStyle w:val="B1"/>
      </w:pPr>
      <w:r>
        <w:t>-</w:t>
      </w:r>
      <w:r>
        <w:tab/>
      </w:r>
      <w:proofErr w:type="spellStart"/>
      <w:r>
        <w:t>UP</w:t>
      </w:r>
      <w:r w:rsidRPr="000379A6">
        <w:t>Subscribe</w:t>
      </w:r>
      <w:proofErr w:type="spellEnd"/>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r>
      <w:proofErr w:type="spellStart"/>
      <w:r>
        <w:t>UPUn</w:t>
      </w:r>
      <w:r w:rsidRPr="000379A6">
        <w:t>Subscribe</w:t>
      </w:r>
      <w:proofErr w:type="spellEnd"/>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r>
      <w:proofErr w:type="spellStart"/>
      <w:r>
        <w:t>UPConfig</w:t>
      </w:r>
      <w:proofErr w:type="spellEnd"/>
      <w:r>
        <w:t>: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377" w:name="_Toc20150338"/>
      <w:bookmarkStart w:id="378" w:name="_Toc25168577"/>
      <w:bookmarkStart w:id="379" w:name="_Toc27592996"/>
      <w:bookmarkStart w:id="380" w:name="_Toc34147865"/>
      <w:bookmarkStart w:id="381" w:name="_Toc36463249"/>
      <w:bookmarkStart w:id="382" w:name="_Toc43215089"/>
      <w:bookmarkStart w:id="383" w:name="_Toc45032337"/>
      <w:bookmarkStart w:id="384" w:name="_Toc49849826"/>
      <w:bookmarkStart w:id="385" w:name="_Toc51873340"/>
      <w:bookmarkStart w:id="386" w:name="_Toc56517468"/>
      <w:bookmarkStart w:id="387" w:name="_Toc58594369"/>
      <w:bookmarkStart w:id="388" w:name="_Toc67685879"/>
      <w:bookmarkStart w:id="389" w:name="_Toc74993700"/>
      <w:bookmarkStart w:id="390" w:name="_Toc82716288"/>
      <w:bookmarkStart w:id="391" w:name="_Toc88818575"/>
      <w:bookmarkStart w:id="392" w:name="_Toc90650497"/>
      <w:bookmarkStart w:id="393" w:name="_Toc98506168"/>
      <w:bookmarkStart w:id="394" w:name="_Toc106639453"/>
      <w:bookmarkStart w:id="395" w:name="_Toc114778963"/>
      <w:bookmarkStart w:id="396" w:name="_Toc122096880"/>
      <w:bookmarkStart w:id="397" w:name="_Toc130844100"/>
      <w:bookmarkStart w:id="398" w:name="_Toc138411806"/>
      <w:bookmarkStart w:id="399" w:name="_Toc145955974"/>
      <w:bookmarkStart w:id="400" w:name="_Toc153887403"/>
      <w:bookmarkStart w:id="401" w:name="_Toc161905283"/>
      <w:bookmarkStart w:id="402" w:name="_Toc170209886"/>
      <w:bookmarkStart w:id="403" w:name="_Toc183618118"/>
      <w:bookmarkStart w:id="404" w:name="_Toc186726422"/>
      <w:r>
        <w:t>5.2.2.2</w:t>
      </w:r>
      <w:r>
        <w:tab/>
      </w:r>
      <w:proofErr w:type="spellStart"/>
      <w:r>
        <w:t>DetermineLocation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roofErr w:type="spellEnd"/>
    </w:p>
    <w:p w14:paraId="743F9D67" w14:textId="77777777" w:rsidR="00EB7848" w:rsidRDefault="00EB7848" w:rsidP="00B32564">
      <w:pPr>
        <w:pStyle w:val="Heading5"/>
      </w:pPr>
      <w:bookmarkStart w:id="405" w:name="_Toc20150339"/>
      <w:bookmarkStart w:id="406" w:name="_Toc25168578"/>
      <w:bookmarkStart w:id="407" w:name="_Toc27592997"/>
      <w:bookmarkStart w:id="408" w:name="_Toc34147866"/>
      <w:bookmarkStart w:id="409" w:name="_Toc36463250"/>
      <w:bookmarkStart w:id="410" w:name="_Toc43215090"/>
      <w:bookmarkStart w:id="411" w:name="_Toc45032338"/>
      <w:bookmarkStart w:id="412" w:name="_Toc49849827"/>
      <w:bookmarkStart w:id="413" w:name="_Toc51873341"/>
      <w:bookmarkStart w:id="414" w:name="_Toc56517469"/>
      <w:bookmarkStart w:id="415" w:name="_Toc58594370"/>
      <w:bookmarkStart w:id="416" w:name="_Toc67685880"/>
      <w:bookmarkStart w:id="417" w:name="_Toc74993701"/>
      <w:bookmarkStart w:id="418" w:name="_Toc82716289"/>
      <w:bookmarkStart w:id="419" w:name="_Toc88818576"/>
      <w:bookmarkStart w:id="420" w:name="_Toc90650498"/>
      <w:bookmarkStart w:id="421" w:name="_Toc98506169"/>
      <w:bookmarkStart w:id="422" w:name="_Toc106639454"/>
      <w:bookmarkStart w:id="423" w:name="_Toc114778964"/>
      <w:bookmarkStart w:id="424" w:name="_Toc122096881"/>
      <w:bookmarkStart w:id="425" w:name="_Toc130844101"/>
      <w:bookmarkStart w:id="426" w:name="_Toc138411807"/>
      <w:bookmarkStart w:id="427" w:name="_Toc145955975"/>
      <w:bookmarkStart w:id="428" w:name="_Toc153887404"/>
      <w:bookmarkStart w:id="429" w:name="_Toc161905284"/>
      <w:bookmarkStart w:id="430" w:name="_Toc170209887"/>
      <w:bookmarkStart w:id="431" w:name="_Toc183618119"/>
      <w:bookmarkStart w:id="432" w:name="_Toc186726423"/>
      <w:r>
        <w:t>5.2.2.2.1</w:t>
      </w:r>
      <w:r>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47866058" w14:textId="77777777" w:rsidR="00EB7848" w:rsidRDefault="00EB7848" w:rsidP="00EB7848">
      <w:r>
        <w:t>The following procedures are defined, using the "</w:t>
      </w:r>
      <w:proofErr w:type="spellStart"/>
      <w:r>
        <w:t>DetermineLocation</w:t>
      </w:r>
      <w:proofErr w:type="spellEnd"/>
      <w:r>
        <w:t>"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433" w:name="_Toc20150340"/>
      <w:bookmarkStart w:id="434" w:name="_Toc25168579"/>
      <w:bookmarkStart w:id="435"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proofErr w:type="spellStart"/>
      <w:r w:rsidRPr="00D76B20">
        <w:t>Sidelink</w:t>
      </w:r>
      <w:proofErr w:type="spellEnd"/>
      <w:r w:rsidRPr="00D76B20">
        <w:t xml:space="preserve"> Positioning</w:t>
      </w:r>
    </w:p>
    <w:p w14:paraId="6AC7B6E6" w14:textId="77777777" w:rsidR="00EB7848" w:rsidRDefault="00EB7848" w:rsidP="00B32564">
      <w:pPr>
        <w:pStyle w:val="Heading5"/>
      </w:pPr>
      <w:bookmarkStart w:id="436" w:name="_Toc34147867"/>
      <w:bookmarkStart w:id="437" w:name="_Toc36463251"/>
      <w:bookmarkStart w:id="438" w:name="_Toc43215091"/>
      <w:bookmarkStart w:id="439" w:name="_Toc45032339"/>
      <w:bookmarkStart w:id="440" w:name="_Toc49849828"/>
      <w:bookmarkStart w:id="441" w:name="_Toc51873342"/>
      <w:bookmarkStart w:id="442" w:name="_Toc56517470"/>
      <w:bookmarkStart w:id="443" w:name="_Toc58594371"/>
      <w:bookmarkStart w:id="444" w:name="_Toc67685881"/>
      <w:bookmarkStart w:id="445" w:name="_Toc74993702"/>
      <w:bookmarkStart w:id="446" w:name="_Toc82716290"/>
      <w:bookmarkStart w:id="447" w:name="_Toc88818577"/>
      <w:bookmarkStart w:id="448" w:name="_Toc90650499"/>
      <w:bookmarkStart w:id="449" w:name="_Toc98506170"/>
      <w:bookmarkStart w:id="450" w:name="_Toc106639455"/>
      <w:bookmarkStart w:id="451" w:name="_Toc114778965"/>
      <w:bookmarkStart w:id="452" w:name="_Toc122096882"/>
      <w:bookmarkStart w:id="453" w:name="_Toc130844102"/>
      <w:bookmarkStart w:id="454" w:name="_Toc138411808"/>
      <w:bookmarkStart w:id="455" w:name="_Toc145955976"/>
      <w:bookmarkStart w:id="456" w:name="_Toc153887405"/>
      <w:bookmarkStart w:id="457" w:name="_Toc161905285"/>
      <w:bookmarkStart w:id="458" w:name="_Toc170209888"/>
      <w:bookmarkStart w:id="459" w:name="_Toc183618120"/>
      <w:bookmarkStart w:id="460" w:name="_Toc186726424"/>
      <w:r>
        <w:t>5.2.2.2.2</w:t>
      </w:r>
      <w:r>
        <w:tab/>
        <w:t>Retrieve UE Location</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4pt;height:105.95pt" o:ole="">
            <v:imagedata r:id="rId15" o:title=""/>
          </v:shape>
          <o:OLEObject Type="Embed" ProgID="Visio.Drawing.11" ShapeID="_x0000_i1027" DrawAspect="Content" ObjectID="_1797339472" r:id="rId16"/>
        </w:object>
      </w:r>
    </w:p>
    <w:p w14:paraId="78EF0884" w14:textId="77777777" w:rsidR="00EB7848" w:rsidRDefault="00EB7848" w:rsidP="00EB7848">
      <w:pPr>
        <w:pStyle w:val="TF"/>
        <w:rPr>
          <w:lang w:val="en-US"/>
        </w:rPr>
      </w:pPr>
      <w:r>
        <w:t xml:space="preserve">Figure 5.2.2.2.2-1: </w:t>
      </w:r>
      <w:proofErr w:type="spellStart"/>
      <w:r>
        <w:t>DetermineLocation</w:t>
      </w:r>
      <w:proofErr w:type="spellEnd"/>
      <w:r>
        <w:t xml:space="preserve">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proofErr w:type="spellStart"/>
      <w:r w:rsidR="0025708E">
        <w:t>LpHapType</w:t>
      </w:r>
      <w:proofErr w:type="spellEnd"/>
      <w:r w:rsidR="0025708E">
        <w:t>,</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proofErr w:type="spellStart"/>
      <w:r w:rsidR="00783DEF">
        <w:rPr>
          <w:lang w:eastAsia="zh-CN"/>
        </w:rPr>
        <w:t>ranging_SL</w:t>
      </w:r>
      <w:proofErr w:type="spellEnd"/>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proofErr w:type="spellStart"/>
      <w:r w:rsidRPr="7E960602">
        <w:rPr>
          <w:lang w:val="en-US"/>
        </w:rPr>
        <w:t>ueAreaInd</w:t>
      </w:r>
      <w:proofErr w:type="spellEnd"/>
      <w:r w:rsidRPr="7E960602">
        <w:rPr>
          <w:lang w:val="en-US"/>
        </w:rPr>
        <w:t>.</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461" w:name="_Toc34147868"/>
      <w:bookmarkStart w:id="462" w:name="_Toc36463252"/>
      <w:bookmarkStart w:id="463" w:name="_Toc43215092"/>
      <w:bookmarkStart w:id="464" w:name="_Toc45032340"/>
      <w:bookmarkStart w:id="465" w:name="_Toc49849829"/>
      <w:bookmarkStart w:id="466" w:name="_Toc51873343"/>
      <w:bookmarkStart w:id="467" w:name="_Toc56517471"/>
      <w:bookmarkStart w:id="468" w:name="_Toc58594372"/>
      <w:bookmarkStart w:id="469" w:name="_Toc67685882"/>
      <w:bookmarkStart w:id="470" w:name="_Toc74993703"/>
      <w:bookmarkStart w:id="471" w:name="_Toc82716291"/>
      <w:bookmarkStart w:id="472" w:name="_Toc88818578"/>
      <w:bookmarkStart w:id="473" w:name="_Toc90650500"/>
      <w:bookmarkStart w:id="474" w:name="_Toc98506171"/>
      <w:bookmarkStart w:id="475" w:name="_Toc106639456"/>
      <w:bookmarkStart w:id="476" w:name="_Toc114778966"/>
      <w:bookmarkStart w:id="477" w:name="_Toc122096883"/>
      <w:bookmarkStart w:id="478" w:name="_Toc130844103"/>
      <w:bookmarkStart w:id="479" w:name="_Toc138411809"/>
      <w:bookmarkStart w:id="480" w:name="_Toc145955977"/>
      <w:bookmarkStart w:id="481" w:name="_Toc153887406"/>
      <w:bookmarkStart w:id="482" w:name="_Toc161905286"/>
      <w:bookmarkStart w:id="483" w:name="_Toc170209889"/>
      <w:bookmarkStart w:id="484" w:name="_Toc183618121"/>
      <w:bookmarkStart w:id="485" w:name="_Toc20150341"/>
      <w:bookmarkStart w:id="486" w:name="_Toc25168580"/>
      <w:bookmarkStart w:id="487" w:name="_Toc27592999"/>
      <w:bookmarkStart w:id="488" w:name="_Toc186726425"/>
      <w:r>
        <w:t>5.2.2.2.3</w:t>
      </w:r>
      <w:r>
        <w:tab/>
        <w:t>Retrieve UE Location for 5G-MO-</w:t>
      </w:r>
      <w:r w:rsidRPr="00EE2E41">
        <w:t>LR</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8"/>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8pt;height:107.3pt" o:ole="">
            <v:imagedata r:id="rId17" o:title=""/>
          </v:shape>
          <o:OLEObject Type="Embed" ProgID="Visio.Drawing.11" ShapeID="_x0000_i1028" DrawAspect="Content" ObjectID="_1797339473" r:id="rId18"/>
        </w:object>
      </w:r>
    </w:p>
    <w:p w14:paraId="7753EF72" w14:textId="77777777" w:rsidR="006A6A70" w:rsidRDefault="006A6A70" w:rsidP="006A6A70">
      <w:pPr>
        <w:pStyle w:val="TF"/>
        <w:rPr>
          <w:lang w:val="en-US"/>
        </w:rPr>
      </w:pPr>
      <w:r>
        <w:t xml:space="preserve">Figure 5.2.2.2.3-1: </w:t>
      </w:r>
      <w:proofErr w:type="spellStart"/>
      <w:r>
        <w:t>DetermineLocation</w:t>
      </w:r>
      <w:proofErr w:type="spellEnd"/>
      <w:r>
        <w:t xml:space="preserve">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489" w:name="_Toc34147869"/>
      <w:bookmarkStart w:id="490" w:name="_Toc36463253"/>
      <w:bookmarkStart w:id="491" w:name="_Toc43215093"/>
      <w:bookmarkStart w:id="492" w:name="_Toc45032341"/>
      <w:bookmarkStart w:id="493" w:name="_Toc49849830"/>
      <w:bookmarkStart w:id="494" w:name="_Toc51873344"/>
      <w:bookmarkStart w:id="495" w:name="_Toc56517472"/>
      <w:bookmarkStart w:id="496" w:name="_Toc58594373"/>
      <w:bookmarkStart w:id="497" w:name="_Toc67685883"/>
      <w:bookmarkStart w:id="498" w:name="_Toc74993704"/>
      <w:bookmarkStart w:id="499" w:name="_Toc82716292"/>
      <w:bookmarkStart w:id="500" w:name="_Toc88818579"/>
      <w:bookmarkStart w:id="501" w:name="_Toc90650501"/>
      <w:bookmarkStart w:id="502" w:name="_Toc98506172"/>
      <w:bookmarkStart w:id="503" w:name="_Toc106639457"/>
      <w:bookmarkStart w:id="504" w:name="_Toc114778967"/>
      <w:bookmarkStart w:id="505" w:name="_Toc122096884"/>
      <w:bookmarkStart w:id="506" w:name="_Toc130844104"/>
      <w:bookmarkStart w:id="507" w:name="_Toc138411810"/>
      <w:bookmarkStart w:id="508" w:name="_Toc145955978"/>
      <w:r>
        <w:t>This procedure is also used to r</w:t>
      </w:r>
      <w:r w:rsidRPr="00317F49">
        <w:t xml:space="preserve">etrieve UE Location for Ranging and </w:t>
      </w:r>
      <w:proofErr w:type="spellStart"/>
      <w:r w:rsidRPr="00317F49">
        <w:t>Sidelink</w:t>
      </w:r>
      <w:proofErr w:type="spellEnd"/>
      <w:r w:rsidRPr="00317F49">
        <w:t xml:space="preserve"> Positioning</w:t>
      </w:r>
      <w:r>
        <w:t>.</w:t>
      </w:r>
    </w:p>
    <w:p w14:paraId="4E43608D" w14:textId="77777777" w:rsidR="00EB7848" w:rsidRDefault="00EB7848" w:rsidP="00B32564">
      <w:pPr>
        <w:pStyle w:val="Heading4"/>
      </w:pPr>
      <w:bookmarkStart w:id="509" w:name="_Toc153887407"/>
      <w:bookmarkStart w:id="510" w:name="_Toc161905287"/>
      <w:bookmarkStart w:id="511" w:name="_Toc170209890"/>
      <w:bookmarkStart w:id="512" w:name="_Toc183618122"/>
      <w:bookmarkStart w:id="513" w:name="_Toc186726426"/>
      <w:r>
        <w:t>5.2.2.3</w:t>
      </w:r>
      <w:r>
        <w:tab/>
      </w:r>
      <w:proofErr w:type="spellStart"/>
      <w:r>
        <w:t>EventNotify</w:t>
      </w:r>
      <w:bookmarkEnd w:id="485"/>
      <w:bookmarkEnd w:id="486"/>
      <w:bookmarkEnd w:id="487"/>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roofErr w:type="spellEnd"/>
    </w:p>
    <w:p w14:paraId="09DBE4BB" w14:textId="77777777" w:rsidR="00EB7848" w:rsidRDefault="00EB7848" w:rsidP="00B32564">
      <w:pPr>
        <w:pStyle w:val="Heading5"/>
      </w:pPr>
      <w:bookmarkStart w:id="514" w:name="_Toc20150342"/>
      <w:bookmarkStart w:id="515" w:name="_Toc25168581"/>
      <w:bookmarkStart w:id="516" w:name="_Toc27593000"/>
      <w:bookmarkStart w:id="517" w:name="_Toc34147870"/>
      <w:bookmarkStart w:id="518" w:name="_Toc36463254"/>
      <w:bookmarkStart w:id="519" w:name="_Toc43215094"/>
      <w:bookmarkStart w:id="520" w:name="_Toc45032342"/>
      <w:bookmarkStart w:id="521" w:name="_Toc49849831"/>
      <w:bookmarkStart w:id="522" w:name="_Toc51873345"/>
      <w:bookmarkStart w:id="523" w:name="_Toc56517473"/>
      <w:bookmarkStart w:id="524" w:name="_Toc58594374"/>
      <w:bookmarkStart w:id="525" w:name="_Toc67685884"/>
      <w:bookmarkStart w:id="526" w:name="_Toc74993705"/>
      <w:bookmarkStart w:id="527" w:name="_Toc82716293"/>
      <w:bookmarkStart w:id="528" w:name="_Toc88818580"/>
      <w:bookmarkStart w:id="529" w:name="_Toc90650502"/>
      <w:bookmarkStart w:id="530" w:name="_Toc98506173"/>
      <w:bookmarkStart w:id="531" w:name="_Toc106639458"/>
      <w:bookmarkStart w:id="532" w:name="_Toc114778968"/>
      <w:bookmarkStart w:id="533" w:name="_Toc122096885"/>
      <w:bookmarkStart w:id="534" w:name="_Toc130844105"/>
      <w:bookmarkStart w:id="535" w:name="_Toc138411811"/>
      <w:bookmarkStart w:id="536" w:name="_Toc145955979"/>
      <w:bookmarkStart w:id="537" w:name="_Toc153887408"/>
      <w:bookmarkStart w:id="538" w:name="_Toc161905288"/>
      <w:bookmarkStart w:id="539" w:name="_Toc170209891"/>
      <w:bookmarkStart w:id="540" w:name="_Toc183618123"/>
      <w:bookmarkStart w:id="541" w:name="_Toc186726427"/>
      <w:r>
        <w:t>5.2.2.3.1</w:t>
      </w:r>
      <w:r>
        <w:tab/>
        <w:t>General</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3E295CD" w14:textId="77777777" w:rsidR="00EB7848" w:rsidRDefault="00EB7848" w:rsidP="00EB7848">
      <w:r>
        <w:t>The following procedures are defined, using the "</w:t>
      </w:r>
      <w:proofErr w:type="spellStart"/>
      <w:r>
        <w:t>EventNotify</w:t>
      </w:r>
      <w:proofErr w:type="spellEnd"/>
      <w:r>
        <w:t>"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542" w:name="_Toc20150343"/>
      <w:bookmarkStart w:id="543" w:name="_Toc25168582"/>
      <w:bookmarkStart w:id="544" w:name="_Toc27593001"/>
      <w:bookmarkStart w:id="545" w:name="_Toc34147871"/>
      <w:bookmarkStart w:id="546" w:name="_Toc36463255"/>
      <w:bookmarkStart w:id="547" w:name="_Toc43215095"/>
      <w:bookmarkStart w:id="548" w:name="_Toc45032343"/>
      <w:bookmarkStart w:id="549" w:name="_Toc49849832"/>
      <w:bookmarkStart w:id="550" w:name="_Toc51873346"/>
      <w:bookmarkStart w:id="551" w:name="_Toc56517474"/>
      <w:bookmarkStart w:id="552" w:name="_Toc58594375"/>
      <w:bookmarkStart w:id="553" w:name="_Toc67685885"/>
      <w:bookmarkStart w:id="554" w:name="_Toc74993706"/>
      <w:bookmarkStart w:id="555" w:name="_Toc82716294"/>
      <w:bookmarkStart w:id="556" w:name="_Toc88818581"/>
      <w:bookmarkStart w:id="557" w:name="_Toc90650503"/>
      <w:bookmarkStart w:id="558" w:name="_Toc98506174"/>
      <w:bookmarkStart w:id="559" w:name="_Toc106639459"/>
      <w:bookmarkStart w:id="560" w:name="_Toc114778969"/>
      <w:bookmarkStart w:id="561" w:name="_Toc122096886"/>
      <w:bookmarkStart w:id="562" w:name="_Toc130844106"/>
      <w:bookmarkStart w:id="563" w:name="_Toc138411812"/>
      <w:bookmarkStart w:id="564" w:name="_Toc145955980"/>
      <w:bookmarkStart w:id="565" w:name="_Toc153887409"/>
      <w:bookmarkStart w:id="566" w:name="_Toc161905289"/>
      <w:bookmarkStart w:id="567" w:name="_Toc170209892"/>
      <w:bookmarkStart w:id="568" w:name="_Toc183618124"/>
      <w:bookmarkStart w:id="569" w:name="_Toc186726428"/>
      <w:r>
        <w:t>5.2.2.3.2</w:t>
      </w:r>
      <w:r>
        <w:tab/>
        <w:t>Periodic or Triggered Event Notification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8pt;height:104.6pt" o:ole="">
            <v:imagedata r:id="rId19" o:title=""/>
          </v:shape>
          <o:OLEObject Type="Embed" ProgID="Visio.Drawing.11" ShapeID="_x0000_i1029" DrawAspect="Content" ObjectID="_1797339474" r:id="rId20"/>
        </w:object>
      </w:r>
    </w:p>
    <w:p w14:paraId="20C04DDC" w14:textId="77777777" w:rsidR="00EB7848" w:rsidRDefault="00EB7848" w:rsidP="00EB7848">
      <w:pPr>
        <w:pStyle w:val="TF"/>
        <w:rPr>
          <w:lang w:val="en-US"/>
        </w:rPr>
      </w:pPr>
      <w:r>
        <w:t>Figure</w:t>
      </w:r>
      <w:r>
        <w:rPr>
          <w:lang w:eastAsia="zh-CN"/>
        </w:rPr>
        <w:t> </w:t>
      </w:r>
      <w:r>
        <w:t xml:space="preserve">5.2.2.3.2-1: </w:t>
      </w:r>
      <w:proofErr w:type="spellStart"/>
      <w:r>
        <w:t>EventNotify</w:t>
      </w:r>
      <w:proofErr w:type="spellEnd"/>
      <w:r>
        <w:t xml:space="preserve">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18D71699" w14:textId="597C26C8" w:rsidR="00294FBC" w:rsidRDefault="00515767" w:rsidP="00294FBC">
      <w:pPr>
        <w:pStyle w:val="Heading5"/>
      </w:pPr>
      <w:bookmarkStart w:id="570" w:name="_Toc130844107"/>
      <w:bookmarkStart w:id="571" w:name="_Toc138411813"/>
      <w:bookmarkStart w:id="572" w:name="_Toc145955981"/>
      <w:bookmarkStart w:id="573" w:name="_Toc153887410"/>
      <w:bookmarkStart w:id="574" w:name="_Toc161905290"/>
      <w:bookmarkStart w:id="575" w:name="_Toc170209893"/>
      <w:bookmarkStart w:id="576" w:name="_Toc183618125"/>
      <w:bookmarkStart w:id="577" w:name="_Toc20150344"/>
      <w:bookmarkStart w:id="578" w:name="_Toc25168583"/>
      <w:bookmarkStart w:id="579" w:name="_Toc27593002"/>
      <w:bookmarkStart w:id="580" w:name="_Toc34147872"/>
      <w:bookmarkStart w:id="581" w:name="_Toc36463256"/>
      <w:bookmarkStart w:id="582" w:name="_Toc43215096"/>
      <w:bookmarkStart w:id="583" w:name="_Toc45032344"/>
      <w:bookmarkStart w:id="584" w:name="_Toc49849833"/>
      <w:bookmarkStart w:id="585" w:name="_Toc51873347"/>
      <w:bookmarkStart w:id="586" w:name="_Toc56517475"/>
      <w:bookmarkStart w:id="587" w:name="_Toc58594376"/>
      <w:bookmarkStart w:id="588" w:name="_Toc67685886"/>
      <w:bookmarkStart w:id="589" w:name="_Toc74993707"/>
      <w:bookmarkStart w:id="590" w:name="_Toc82716295"/>
      <w:bookmarkStart w:id="591" w:name="_Toc88818582"/>
      <w:bookmarkStart w:id="592" w:name="_Toc90650504"/>
      <w:bookmarkStart w:id="593" w:name="_Toc98506175"/>
      <w:bookmarkStart w:id="594" w:name="_Toc106639460"/>
      <w:bookmarkStart w:id="595" w:name="_Toc114778970"/>
      <w:bookmarkStart w:id="596" w:name="_Toc122096887"/>
      <w:bookmarkStart w:id="597" w:name="_Toc186726429"/>
      <w:r>
        <w:t>5.2.2.3.3</w:t>
      </w:r>
      <w:r w:rsidR="00294FBC">
        <w:tab/>
        <w:t>Intermediate location reporting Event Notification</w:t>
      </w:r>
      <w:bookmarkEnd w:id="570"/>
      <w:bookmarkEnd w:id="571"/>
      <w:bookmarkEnd w:id="572"/>
      <w:bookmarkEnd w:id="573"/>
      <w:bookmarkEnd w:id="574"/>
      <w:bookmarkEnd w:id="575"/>
      <w:bookmarkEnd w:id="576"/>
      <w:bookmarkEnd w:id="597"/>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4pt;height:105.95pt" o:ole="">
            <v:imagedata r:id="rId21" o:title=""/>
          </v:shape>
          <o:OLEObject Type="Embed" ProgID="Visio.Drawing.11" ShapeID="_x0000_i1030" DrawAspect="Content" ObjectID="_1797339475"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1DFF113" w14:textId="77777777" w:rsidR="00EB7848" w:rsidRDefault="00EB7848" w:rsidP="00B32564">
      <w:pPr>
        <w:pStyle w:val="Heading4"/>
      </w:pPr>
      <w:bookmarkStart w:id="598" w:name="_Toc130844108"/>
      <w:bookmarkStart w:id="599" w:name="_Toc138411814"/>
      <w:bookmarkStart w:id="600" w:name="_Toc145955982"/>
      <w:bookmarkStart w:id="601" w:name="_Toc153887411"/>
      <w:bookmarkStart w:id="602" w:name="_Toc161905291"/>
      <w:bookmarkStart w:id="603" w:name="_Toc170209894"/>
      <w:bookmarkStart w:id="604" w:name="_Toc183618126"/>
      <w:bookmarkStart w:id="605" w:name="_Toc186726430"/>
      <w:r>
        <w:lastRenderedPageBreak/>
        <w:t>5.2.2.4</w:t>
      </w:r>
      <w:r>
        <w:tab/>
      </w:r>
      <w:proofErr w:type="spellStart"/>
      <w:r>
        <w:t>CancelLocation</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8"/>
      <w:bookmarkEnd w:id="599"/>
      <w:bookmarkEnd w:id="600"/>
      <w:bookmarkEnd w:id="601"/>
      <w:bookmarkEnd w:id="602"/>
      <w:bookmarkEnd w:id="603"/>
      <w:bookmarkEnd w:id="604"/>
      <w:bookmarkEnd w:id="605"/>
      <w:proofErr w:type="spellEnd"/>
    </w:p>
    <w:p w14:paraId="6730589E" w14:textId="77777777" w:rsidR="00EB7848" w:rsidRDefault="00EB7848" w:rsidP="00B32564">
      <w:pPr>
        <w:pStyle w:val="Heading5"/>
      </w:pPr>
      <w:bookmarkStart w:id="606" w:name="_Toc20150345"/>
      <w:bookmarkStart w:id="607" w:name="_Toc25168584"/>
      <w:bookmarkStart w:id="608" w:name="_Toc27593003"/>
      <w:bookmarkStart w:id="609" w:name="_Toc34147873"/>
      <w:bookmarkStart w:id="610" w:name="_Toc36463257"/>
      <w:bookmarkStart w:id="611" w:name="_Toc43215097"/>
      <w:bookmarkStart w:id="612" w:name="_Toc45032345"/>
      <w:bookmarkStart w:id="613" w:name="_Toc49849834"/>
      <w:bookmarkStart w:id="614" w:name="_Toc51873348"/>
      <w:bookmarkStart w:id="615" w:name="_Toc56517476"/>
      <w:bookmarkStart w:id="616" w:name="_Toc58594377"/>
      <w:bookmarkStart w:id="617" w:name="_Toc67685887"/>
      <w:bookmarkStart w:id="618" w:name="_Toc74993708"/>
      <w:bookmarkStart w:id="619" w:name="_Toc82716296"/>
      <w:bookmarkStart w:id="620" w:name="_Toc88818583"/>
      <w:bookmarkStart w:id="621" w:name="_Toc90650505"/>
      <w:bookmarkStart w:id="622" w:name="_Toc98506176"/>
      <w:bookmarkStart w:id="623" w:name="_Toc106639461"/>
      <w:bookmarkStart w:id="624" w:name="_Toc114778971"/>
      <w:bookmarkStart w:id="625" w:name="_Toc122096888"/>
      <w:bookmarkStart w:id="626" w:name="_Toc130844109"/>
      <w:bookmarkStart w:id="627" w:name="_Toc138411815"/>
      <w:bookmarkStart w:id="628" w:name="_Toc145955983"/>
      <w:bookmarkStart w:id="629" w:name="_Toc153887412"/>
      <w:bookmarkStart w:id="630" w:name="_Toc161905292"/>
      <w:bookmarkStart w:id="631" w:name="_Toc170209895"/>
      <w:bookmarkStart w:id="632" w:name="_Toc183618127"/>
      <w:bookmarkStart w:id="633" w:name="_Toc186726431"/>
      <w:r>
        <w:t>5.2.2.4.1</w:t>
      </w:r>
      <w:r>
        <w:tab/>
        <w:t>General</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44C482C2" w14:textId="77777777" w:rsidR="00EB7848" w:rsidRDefault="00EB7848" w:rsidP="00EB7848">
      <w:r>
        <w:t>The following procedures are defined, using the "</w:t>
      </w:r>
      <w:proofErr w:type="spellStart"/>
      <w:r>
        <w:t>CancelLocation</w:t>
      </w:r>
      <w:proofErr w:type="spellEnd"/>
      <w:r>
        <w:t>" service operation:</w:t>
      </w:r>
    </w:p>
    <w:p w14:paraId="41D932C1" w14:textId="77777777" w:rsidR="00EB7848" w:rsidRDefault="00EB7848" w:rsidP="00EB7848">
      <w:pPr>
        <w:pStyle w:val="B1"/>
      </w:pPr>
      <w:r>
        <w:t>-</w:t>
      </w:r>
      <w:r>
        <w:tab/>
        <w:t>Cancel Periodic or Triggered Location</w:t>
      </w:r>
    </w:p>
    <w:p w14:paraId="10F1C79B" w14:textId="4C8F65FE" w:rsidR="00BF1CF6" w:rsidRPr="00D93024" w:rsidRDefault="00BF1CF6" w:rsidP="00EB7848">
      <w:pPr>
        <w:pStyle w:val="B1"/>
      </w:pPr>
      <w:r>
        <w:rPr>
          <w:rFonts w:hint="eastAsia"/>
          <w:lang w:eastAsia="zh-CN"/>
        </w:rPr>
        <w:t>-</w:t>
      </w:r>
      <w:r>
        <w:tab/>
        <w:t xml:space="preserve">Cancel </w:t>
      </w:r>
      <w:r>
        <w:rPr>
          <w:lang w:eastAsia="zh-CN"/>
        </w:rPr>
        <w:t>5GC-MT-LR / 5GC-MO-LR procedure during UE mobility from 5GS to EPS with N26 interface</w:t>
      </w:r>
    </w:p>
    <w:p w14:paraId="447CEDA1" w14:textId="3EE4188E" w:rsidR="00EB7848" w:rsidRDefault="00EB7848" w:rsidP="00B32564">
      <w:pPr>
        <w:pStyle w:val="Heading5"/>
      </w:pPr>
      <w:bookmarkStart w:id="634" w:name="_Toc20150346"/>
      <w:bookmarkStart w:id="635" w:name="_Toc25168585"/>
      <w:bookmarkStart w:id="636" w:name="_Toc27593004"/>
      <w:bookmarkStart w:id="637" w:name="_Toc34147874"/>
      <w:bookmarkStart w:id="638" w:name="_Toc36463258"/>
      <w:bookmarkStart w:id="639" w:name="_Toc43215098"/>
      <w:bookmarkStart w:id="640" w:name="_Toc45032346"/>
      <w:bookmarkStart w:id="641" w:name="_Toc49849835"/>
      <w:bookmarkStart w:id="642" w:name="_Toc51873349"/>
      <w:bookmarkStart w:id="643" w:name="_Toc56517477"/>
      <w:bookmarkStart w:id="644" w:name="_Toc58594378"/>
      <w:bookmarkStart w:id="645" w:name="_Toc67685888"/>
      <w:bookmarkStart w:id="646" w:name="_Toc74993709"/>
      <w:bookmarkStart w:id="647" w:name="_Toc82716297"/>
      <w:bookmarkStart w:id="648" w:name="_Toc88818584"/>
      <w:bookmarkStart w:id="649" w:name="_Toc90650506"/>
      <w:bookmarkStart w:id="650" w:name="_Toc98506177"/>
      <w:bookmarkStart w:id="651" w:name="_Toc106639462"/>
      <w:bookmarkStart w:id="652" w:name="_Toc114778972"/>
      <w:bookmarkStart w:id="653" w:name="_Toc122096889"/>
      <w:bookmarkStart w:id="654" w:name="_Toc130844110"/>
      <w:bookmarkStart w:id="655" w:name="_Toc138411816"/>
      <w:bookmarkStart w:id="656" w:name="_Toc145955984"/>
      <w:bookmarkStart w:id="657" w:name="_Toc153887413"/>
      <w:bookmarkStart w:id="658" w:name="_Toc161905293"/>
      <w:bookmarkStart w:id="659" w:name="_Toc170209896"/>
      <w:bookmarkStart w:id="660" w:name="_Toc183618128"/>
      <w:bookmarkStart w:id="661" w:name="_Toc186726432"/>
      <w:r>
        <w:t>5.2.2.4.2</w:t>
      </w:r>
      <w:r>
        <w:tab/>
        <w:t xml:space="preserve">Cancel Periodic </w:t>
      </w:r>
      <w:r w:rsidR="00B13B32">
        <w:t xml:space="preserve">Location, </w:t>
      </w:r>
      <w:r>
        <w:t>Triggered Location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r w:rsidR="00B13B32">
        <w:t xml:space="preserve"> or 5GC-MT-LR / 5G-MO-LR Location</w:t>
      </w:r>
      <w:bookmarkEnd w:id="660"/>
      <w:bookmarkEnd w:id="661"/>
    </w:p>
    <w:p w14:paraId="34FAE118" w14:textId="4F8EDB5F" w:rsidR="00462378" w:rsidRDefault="00EB7848" w:rsidP="00EB7848">
      <w:r>
        <w:t>This procedure allows a consumer NF to cancel periodic or triggered location for a target UE</w:t>
      </w:r>
      <w:r w:rsidR="00462378">
        <w:t>, or allows a consumer NF to cancel 5G-MT-LR/5G-MO-LR location during UE mobility from 5GS to EPS with N26 interface</w:t>
      </w:r>
      <w:r>
        <w:t>.</w:t>
      </w:r>
    </w:p>
    <w:p w14:paraId="07B51953" w14:textId="2CC24C6E" w:rsidR="00EB7848" w:rsidRDefault="00EB7848" w:rsidP="00EB7848">
      <w:r>
        <w:t xml:space="preserve">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4pt;height:102.55pt" o:ole="">
            <v:imagedata r:id="rId23" o:title=""/>
          </v:shape>
          <o:OLEObject Type="Embed" ProgID="Visio.Drawing.11" ShapeID="_x0000_i1031" DrawAspect="Content" ObjectID="_1797339476" r:id="rId24"/>
        </w:object>
      </w:r>
    </w:p>
    <w:p w14:paraId="59E54C76" w14:textId="77777777" w:rsidR="00EB7848" w:rsidRDefault="00EB7848" w:rsidP="00EB7848">
      <w:pPr>
        <w:pStyle w:val="TF"/>
        <w:rPr>
          <w:lang w:val="en-US"/>
        </w:rPr>
      </w:pPr>
      <w:r>
        <w:t>Figure</w:t>
      </w:r>
      <w:r>
        <w:rPr>
          <w:lang w:eastAsia="zh-CN"/>
        </w:rPr>
        <w:t> </w:t>
      </w:r>
      <w:r>
        <w:t xml:space="preserve">5.2.2.4.2-1: </w:t>
      </w:r>
      <w:proofErr w:type="spellStart"/>
      <w:r>
        <w:t>CancelLocation</w:t>
      </w:r>
      <w:proofErr w:type="spellEnd"/>
      <w:r>
        <w:t xml:space="preserve"> Request</w:t>
      </w:r>
    </w:p>
    <w:p w14:paraId="715825DA" w14:textId="77777777" w:rsidR="00EB5C11"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p>
    <w:p w14:paraId="4CB32FCC" w14:textId="3682B8E8" w:rsidR="00EB7848" w:rsidRPr="003B2883" w:rsidRDefault="00EB5C11" w:rsidP="00EB7848">
      <w:pPr>
        <w:pStyle w:val="B1"/>
      </w:pPr>
      <w:r>
        <w:tab/>
        <w:t xml:space="preserve">If used to cancel periodic location or triggered location, </w:t>
      </w:r>
      <w:r w:rsidR="00EB7848">
        <w:t xml:space="preserve"> </w:t>
      </w:r>
      <w:r>
        <w:t>t</w:t>
      </w:r>
      <w:r w:rsidR="00EB7848" w:rsidRPr="003B2883">
        <w:t xml:space="preserve">he request body shall include </w:t>
      </w:r>
      <w:r w:rsidR="00EB7848">
        <w:t>a notification correlation ID (LDR reference) and an H-GMLC callback URI.</w:t>
      </w:r>
    </w:p>
    <w:p w14:paraId="4C35629A" w14:textId="77777777" w:rsidR="00EB5C11" w:rsidRPr="003B2883" w:rsidRDefault="00EB5C11" w:rsidP="00EB5C11">
      <w:pPr>
        <w:pStyle w:val="B1"/>
      </w:pPr>
      <w:r>
        <w:tab/>
        <w:t>If used to cancel 5G-MT-LR / 5G-MO-LR location during UE mobility from 5GC to EPS with N26 interface, the request body shall include the LCS Correlation ID.</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662" w:name="_Toc20150347"/>
      <w:bookmarkStart w:id="663" w:name="_Toc25168586"/>
      <w:bookmarkStart w:id="664" w:name="_Toc27593005"/>
      <w:bookmarkStart w:id="665" w:name="_Toc34147875"/>
      <w:bookmarkStart w:id="666" w:name="_Toc36463259"/>
      <w:bookmarkStart w:id="667" w:name="_Toc43215099"/>
      <w:bookmarkStart w:id="668" w:name="_Toc45032347"/>
      <w:bookmarkStart w:id="669" w:name="_Toc49849836"/>
      <w:bookmarkStart w:id="670" w:name="_Toc51873350"/>
      <w:bookmarkStart w:id="671" w:name="_Toc56517478"/>
      <w:bookmarkStart w:id="672" w:name="_Toc58594379"/>
      <w:bookmarkStart w:id="673" w:name="_Toc67685889"/>
      <w:bookmarkStart w:id="674" w:name="_Toc74993710"/>
      <w:bookmarkStart w:id="675" w:name="_Toc82716298"/>
      <w:bookmarkStart w:id="676" w:name="_Toc88818585"/>
      <w:bookmarkStart w:id="677" w:name="_Toc90650507"/>
      <w:bookmarkStart w:id="678" w:name="_Toc98506178"/>
      <w:bookmarkStart w:id="679" w:name="_Toc106639463"/>
      <w:bookmarkStart w:id="680" w:name="_Toc114778973"/>
      <w:bookmarkStart w:id="681" w:name="_Toc122096890"/>
      <w:bookmarkStart w:id="682" w:name="_Toc130844111"/>
      <w:bookmarkStart w:id="683" w:name="_Toc138411817"/>
      <w:bookmarkStart w:id="684" w:name="_Toc145955985"/>
      <w:bookmarkStart w:id="685" w:name="_Toc153887414"/>
      <w:bookmarkStart w:id="686" w:name="_Toc161905294"/>
      <w:bookmarkStart w:id="687" w:name="_Toc170209897"/>
      <w:bookmarkStart w:id="688" w:name="_Toc183618129"/>
      <w:bookmarkStart w:id="689" w:name="_Toc186726433"/>
      <w:r>
        <w:t>5.2.2.5</w:t>
      </w:r>
      <w:r>
        <w:tab/>
      </w:r>
      <w:proofErr w:type="spellStart"/>
      <w:r>
        <w:t>LocationContextTransfer</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roofErr w:type="spellEnd"/>
    </w:p>
    <w:p w14:paraId="10769C15" w14:textId="77777777" w:rsidR="00EB7848" w:rsidRDefault="00EB7848" w:rsidP="00B32564">
      <w:pPr>
        <w:pStyle w:val="Heading5"/>
      </w:pPr>
      <w:bookmarkStart w:id="690" w:name="_Toc20150348"/>
      <w:bookmarkStart w:id="691" w:name="_Toc25168587"/>
      <w:bookmarkStart w:id="692" w:name="_Toc27593006"/>
      <w:bookmarkStart w:id="693" w:name="_Toc34147876"/>
      <w:bookmarkStart w:id="694" w:name="_Toc36463260"/>
      <w:bookmarkStart w:id="695" w:name="_Toc43215100"/>
      <w:bookmarkStart w:id="696" w:name="_Toc45032348"/>
      <w:bookmarkStart w:id="697" w:name="_Toc49849837"/>
      <w:bookmarkStart w:id="698" w:name="_Toc51873351"/>
      <w:bookmarkStart w:id="699" w:name="_Toc56517479"/>
      <w:bookmarkStart w:id="700" w:name="_Toc58594380"/>
      <w:bookmarkStart w:id="701" w:name="_Toc67685890"/>
      <w:bookmarkStart w:id="702" w:name="_Toc74993711"/>
      <w:bookmarkStart w:id="703" w:name="_Toc82716299"/>
      <w:bookmarkStart w:id="704" w:name="_Toc88818586"/>
      <w:bookmarkStart w:id="705" w:name="_Toc90650508"/>
      <w:bookmarkStart w:id="706" w:name="_Toc98506179"/>
      <w:bookmarkStart w:id="707" w:name="_Toc106639464"/>
      <w:bookmarkStart w:id="708" w:name="_Toc114778974"/>
      <w:bookmarkStart w:id="709" w:name="_Toc122096891"/>
      <w:bookmarkStart w:id="710" w:name="_Toc130844112"/>
      <w:bookmarkStart w:id="711" w:name="_Toc138411818"/>
      <w:bookmarkStart w:id="712" w:name="_Toc145955986"/>
      <w:bookmarkStart w:id="713" w:name="_Toc153887415"/>
      <w:bookmarkStart w:id="714" w:name="_Toc161905295"/>
      <w:bookmarkStart w:id="715" w:name="_Toc170209898"/>
      <w:bookmarkStart w:id="716" w:name="_Toc183618130"/>
      <w:bookmarkStart w:id="717" w:name="_Toc186726434"/>
      <w:r>
        <w:t>5.2.2.5.1</w:t>
      </w:r>
      <w:r>
        <w:tab/>
        <w:t>General</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14E8ACD" w14:textId="77777777" w:rsidR="00EB7848" w:rsidRDefault="00EB7848" w:rsidP="00EB7848">
      <w:r>
        <w:t>The following procedures are defined, using the "</w:t>
      </w:r>
      <w:proofErr w:type="spellStart"/>
      <w:r>
        <w:t>LocationContextTransfer</w:t>
      </w:r>
      <w:proofErr w:type="spellEnd"/>
      <w:r>
        <w:t>"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718" w:name="_Toc20150349"/>
      <w:bookmarkStart w:id="719" w:name="_Toc25168588"/>
      <w:bookmarkStart w:id="720" w:name="_Toc27593007"/>
      <w:bookmarkStart w:id="721" w:name="_Toc34147877"/>
      <w:bookmarkStart w:id="722" w:name="_Toc36463261"/>
      <w:bookmarkStart w:id="723" w:name="_Toc43215101"/>
      <w:bookmarkStart w:id="724" w:name="_Toc45032349"/>
      <w:bookmarkStart w:id="725" w:name="_Toc49849838"/>
      <w:bookmarkStart w:id="726" w:name="_Toc51873352"/>
      <w:bookmarkStart w:id="727" w:name="_Toc56517480"/>
      <w:bookmarkStart w:id="728" w:name="_Toc58594381"/>
      <w:bookmarkStart w:id="729" w:name="_Toc67685891"/>
      <w:bookmarkStart w:id="730" w:name="_Toc74993712"/>
      <w:bookmarkStart w:id="731" w:name="_Toc82716300"/>
      <w:bookmarkStart w:id="732" w:name="_Toc88818587"/>
      <w:bookmarkStart w:id="733" w:name="_Toc90650509"/>
      <w:bookmarkStart w:id="734" w:name="_Toc98506180"/>
      <w:bookmarkStart w:id="735" w:name="_Toc106639465"/>
      <w:bookmarkStart w:id="736" w:name="_Toc114778975"/>
      <w:bookmarkStart w:id="737" w:name="_Toc122096892"/>
      <w:bookmarkStart w:id="738" w:name="_Toc130844113"/>
      <w:bookmarkStart w:id="739" w:name="_Toc138411819"/>
      <w:bookmarkStart w:id="740" w:name="_Toc145955987"/>
      <w:bookmarkStart w:id="741" w:name="_Toc153887416"/>
      <w:bookmarkStart w:id="742" w:name="_Toc161905296"/>
      <w:bookmarkStart w:id="743" w:name="_Toc170209899"/>
      <w:bookmarkStart w:id="744" w:name="_Toc183618131"/>
      <w:bookmarkStart w:id="745" w:name="_Toc186726435"/>
      <w:r>
        <w:t>5.2.2.5</w:t>
      </w:r>
      <w:r w:rsidRPr="003A63C8">
        <w:t>.</w:t>
      </w:r>
      <w:r>
        <w:t>2</w:t>
      </w:r>
      <w:r>
        <w:tab/>
        <w:t>Transfer Location Context</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lastRenderedPageBreak/>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4pt;height:105.95pt" o:ole="">
            <v:imagedata r:id="rId25" o:title=""/>
          </v:shape>
          <o:OLEObject Type="Embed" ProgID="Visio.Drawing.11" ShapeID="_x0000_i1032" DrawAspect="Content" ObjectID="_1797339477" r:id="rId26"/>
        </w:object>
      </w:r>
    </w:p>
    <w:p w14:paraId="037058C2" w14:textId="77777777" w:rsidR="00EB7848" w:rsidRDefault="00EB7848" w:rsidP="00EB7848">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w:t>
      </w:r>
      <w:proofErr w:type="spellStart"/>
      <w:r w:rsidR="00680276">
        <w:t>CIoT</w:t>
      </w:r>
      <w:proofErr w:type="spellEnd"/>
      <w:r w:rsidR="00680276">
        <w:t xml:space="preserve"> 5GS Optimisation if </w:t>
      </w:r>
      <w:r w:rsidR="00680276" w:rsidRPr="00896E35">
        <w:t>N1 message is</w:t>
      </w:r>
      <w:r w:rsidR="00680276">
        <w:t xml:space="preserve"> received from the UE with Cont</w:t>
      </w:r>
      <w:r w:rsidR="00680276" w:rsidRPr="00896E35">
        <w:t xml:space="preserve">rol Plane </w:t>
      </w:r>
      <w:proofErr w:type="spellStart"/>
      <w:r w:rsidR="00680276" w:rsidRPr="00896E35">
        <w:t>CIoT</w:t>
      </w:r>
      <w:proofErr w:type="spellEnd"/>
      <w:r w:rsidR="00680276" w:rsidRPr="00896E35">
        <w:t xml:space="preserve">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746" w:name="_Toc145955988"/>
      <w:bookmarkStart w:id="747" w:name="_Toc153887417"/>
      <w:bookmarkStart w:id="748" w:name="_Toc161905297"/>
      <w:bookmarkStart w:id="749" w:name="_Toc170209900"/>
      <w:bookmarkStart w:id="750" w:name="_Toc183618132"/>
      <w:bookmarkStart w:id="751" w:name="_Toc186726436"/>
      <w:r>
        <w:t>5.2.2.6</w:t>
      </w:r>
      <w:r w:rsidR="006F7DA1">
        <w:tab/>
      </w:r>
      <w:proofErr w:type="spellStart"/>
      <w:r w:rsidR="006F7DA1" w:rsidRPr="000153FD">
        <w:t>MeasurementData</w:t>
      </w:r>
      <w:bookmarkEnd w:id="746"/>
      <w:bookmarkEnd w:id="747"/>
      <w:bookmarkEnd w:id="748"/>
      <w:bookmarkEnd w:id="749"/>
      <w:bookmarkEnd w:id="750"/>
      <w:bookmarkEnd w:id="751"/>
      <w:proofErr w:type="spellEnd"/>
    </w:p>
    <w:p w14:paraId="616F3862" w14:textId="4CCC45C2" w:rsidR="006F7DA1" w:rsidRDefault="00765B0F" w:rsidP="006F7DA1">
      <w:pPr>
        <w:pStyle w:val="Heading5"/>
      </w:pPr>
      <w:bookmarkStart w:id="752" w:name="_Toc145955989"/>
      <w:bookmarkStart w:id="753" w:name="_Toc153887418"/>
      <w:bookmarkStart w:id="754" w:name="_Toc161905298"/>
      <w:bookmarkStart w:id="755" w:name="_Toc170209901"/>
      <w:bookmarkStart w:id="756" w:name="_Toc183618133"/>
      <w:bookmarkStart w:id="757" w:name="_Toc186726437"/>
      <w:r>
        <w:t>5.2.2.6</w:t>
      </w:r>
      <w:r w:rsidR="006F7DA1">
        <w:t>.1</w:t>
      </w:r>
      <w:r w:rsidR="006F7DA1">
        <w:tab/>
        <w:t>General</w:t>
      </w:r>
      <w:bookmarkEnd w:id="752"/>
      <w:bookmarkEnd w:id="753"/>
      <w:bookmarkEnd w:id="754"/>
      <w:bookmarkEnd w:id="755"/>
      <w:bookmarkEnd w:id="756"/>
      <w:bookmarkEnd w:id="757"/>
    </w:p>
    <w:p w14:paraId="02D2F35A" w14:textId="77777777" w:rsidR="006F7DA1" w:rsidRDefault="006F7DA1" w:rsidP="006F7DA1">
      <w:r>
        <w:t>The following procedures are defined, using the "</w:t>
      </w:r>
      <w:proofErr w:type="spellStart"/>
      <w:r>
        <w:t>MeasurementData</w:t>
      </w:r>
      <w:proofErr w:type="spellEnd"/>
      <w:r>
        <w:t>"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758" w:name="_Toc145955990"/>
      <w:bookmarkStart w:id="759" w:name="_Toc153887419"/>
      <w:bookmarkStart w:id="760" w:name="_Toc161905299"/>
      <w:bookmarkStart w:id="761" w:name="_Toc170209902"/>
      <w:bookmarkStart w:id="762" w:name="_Toc183618134"/>
      <w:bookmarkStart w:id="763" w:name="_Toc186726438"/>
      <w:r>
        <w:t>5.2.2.6</w:t>
      </w:r>
      <w:r w:rsidR="006F7DA1">
        <w:t>.2</w:t>
      </w:r>
      <w:r w:rsidR="006F7DA1">
        <w:tab/>
        <w:t>Location Measurements</w:t>
      </w:r>
      <w:bookmarkEnd w:id="758"/>
      <w:bookmarkEnd w:id="759"/>
      <w:bookmarkEnd w:id="760"/>
      <w:bookmarkEnd w:id="761"/>
      <w:bookmarkEnd w:id="762"/>
      <w:bookmarkEnd w:id="763"/>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4pt;height:105.95pt" o:ole="">
            <v:imagedata r:id="rId27" o:title=""/>
          </v:shape>
          <o:OLEObject Type="Embed" ProgID="Visio.Drawing.11" ShapeID="_x0000_i1033" DrawAspect="Content" ObjectID="_1797339478" r:id="rId28"/>
        </w:object>
      </w:r>
    </w:p>
    <w:p w14:paraId="557BBFB9" w14:textId="6D00FAEC" w:rsidR="006F7DA1" w:rsidRDefault="006F7DA1" w:rsidP="006F7DA1">
      <w:pPr>
        <w:pStyle w:val="TF"/>
        <w:rPr>
          <w:lang w:val="en-US"/>
        </w:rPr>
      </w:pPr>
      <w:r>
        <w:t xml:space="preserve">Figure </w:t>
      </w:r>
      <w:r w:rsidR="00765B0F">
        <w:t>5.2.2.6</w:t>
      </w:r>
      <w:r>
        <w:t xml:space="preserve">.2-1: </w:t>
      </w:r>
      <w:proofErr w:type="spellStart"/>
      <w:r>
        <w:t>DetermineLocation</w:t>
      </w:r>
      <w:proofErr w:type="spellEnd"/>
      <w:r>
        <w:t xml:space="preserve"> Request</w:t>
      </w:r>
    </w:p>
    <w:p w14:paraId="0776F8D2" w14:textId="62DB7972" w:rsidR="006F7DA1" w:rsidRPr="00441872" w:rsidRDefault="006F7DA1" w:rsidP="006F7DA1">
      <w:pPr>
        <w:pStyle w:val="B1"/>
      </w:pPr>
      <w:r>
        <w:lastRenderedPageBreak/>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t>2b.</w:t>
      </w:r>
      <w:r w:rsidRPr="00DC420C">
        <w:tab/>
        <w:t xml:space="preserve">On failure or redirection, one of the HTTP status code listed in Table </w:t>
      </w:r>
      <w:r w:rsidR="00783CCD">
        <w:t>6.1.4.5</w:t>
      </w:r>
      <w:r w:rsidRPr="00DC420C">
        <w:t xml:space="preserve">.2-2 shall be returned. For a 4xx/5xx response, the message body should contain a </w:t>
      </w:r>
      <w:proofErr w:type="spellStart"/>
      <w:r w:rsidRPr="00DC420C">
        <w:t>ProblemDetails</w:t>
      </w:r>
      <w:proofErr w:type="spellEnd"/>
      <w:r w:rsidRPr="00DC420C">
        <w:t xml:space="preserve">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764" w:name="_Toc145955991"/>
      <w:bookmarkStart w:id="765" w:name="_Toc153887420"/>
      <w:bookmarkStart w:id="766" w:name="_Toc161905300"/>
      <w:bookmarkStart w:id="767" w:name="_Toc170209903"/>
      <w:bookmarkStart w:id="768" w:name="_Toc183618135"/>
      <w:bookmarkStart w:id="769" w:name="_Toc186726439"/>
      <w:r>
        <w:t>5.2.2.7</w:t>
      </w:r>
      <w:r w:rsidR="00EB5437">
        <w:tab/>
      </w:r>
      <w:proofErr w:type="spellStart"/>
      <w:r w:rsidR="00EB5437">
        <w:t>UP</w:t>
      </w:r>
      <w:r w:rsidR="00EB5437" w:rsidRPr="000379A6">
        <w:t>Subscribe</w:t>
      </w:r>
      <w:bookmarkEnd w:id="764"/>
      <w:bookmarkEnd w:id="765"/>
      <w:bookmarkEnd w:id="766"/>
      <w:bookmarkEnd w:id="767"/>
      <w:bookmarkEnd w:id="768"/>
      <w:bookmarkEnd w:id="769"/>
      <w:proofErr w:type="spellEnd"/>
    </w:p>
    <w:p w14:paraId="56A32EC0" w14:textId="2D4C3365" w:rsidR="00EB5437" w:rsidRDefault="00E367FC" w:rsidP="00EB5437">
      <w:pPr>
        <w:pStyle w:val="Heading5"/>
      </w:pPr>
      <w:bookmarkStart w:id="770" w:name="_Toc145955992"/>
      <w:bookmarkStart w:id="771" w:name="_Toc153887421"/>
      <w:bookmarkStart w:id="772" w:name="_Toc161905301"/>
      <w:bookmarkStart w:id="773" w:name="_Toc170209904"/>
      <w:bookmarkStart w:id="774" w:name="_Toc183618136"/>
      <w:bookmarkStart w:id="775" w:name="_Toc186726440"/>
      <w:r>
        <w:t>5.2.2.7</w:t>
      </w:r>
      <w:r w:rsidR="00EB5437">
        <w:t>.1</w:t>
      </w:r>
      <w:r w:rsidR="00EB5437">
        <w:tab/>
        <w:t>General</w:t>
      </w:r>
      <w:bookmarkEnd w:id="770"/>
      <w:bookmarkEnd w:id="771"/>
      <w:bookmarkEnd w:id="772"/>
      <w:bookmarkEnd w:id="773"/>
      <w:bookmarkEnd w:id="774"/>
      <w:bookmarkEnd w:id="775"/>
    </w:p>
    <w:p w14:paraId="4D454F5F" w14:textId="77777777" w:rsidR="00EB5437" w:rsidRDefault="00EB5437" w:rsidP="00EB5437">
      <w:r>
        <w:t>The following procedures are defined, using the "</w:t>
      </w:r>
      <w:proofErr w:type="spellStart"/>
      <w:r>
        <w:t>UP</w:t>
      </w:r>
      <w:r w:rsidRPr="000379A6">
        <w:t>Subscribe</w:t>
      </w:r>
      <w:proofErr w:type="spellEnd"/>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776" w:name="_Toc145955993"/>
      <w:bookmarkStart w:id="777" w:name="_Toc153887422"/>
      <w:bookmarkStart w:id="778" w:name="_Toc161905302"/>
      <w:bookmarkStart w:id="779" w:name="_Toc170209905"/>
      <w:bookmarkStart w:id="780" w:name="_Toc183618137"/>
      <w:bookmarkStart w:id="781" w:name="_Toc186726441"/>
      <w:r>
        <w:t>5.2.2.7</w:t>
      </w:r>
      <w:r w:rsidR="00EB5437">
        <w:t>.2</w:t>
      </w:r>
      <w:r w:rsidR="00EB5437">
        <w:tab/>
      </w:r>
      <w:r w:rsidR="00EB5437" w:rsidRPr="000379A6">
        <w:t>Subscribe</w:t>
      </w:r>
      <w:r w:rsidR="00EB5437">
        <w:t xml:space="preserve"> to Notification of LCS-UP connection</w:t>
      </w:r>
      <w:bookmarkEnd w:id="776"/>
      <w:bookmarkEnd w:id="777"/>
      <w:r w:rsidR="00D01EB3">
        <w:t xml:space="preserve"> status</w:t>
      </w:r>
      <w:bookmarkEnd w:id="778"/>
      <w:bookmarkEnd w:id="779"/>
      <w:bookmarkEnd w:id="780"/>
      <w:bookmarkEnd w:id="781"/>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7pt;height:117.5pt" o:ole="">
            <v:imagedata r:id="rId29" o:title=""/>
          </v:shape>
          <o:OLEObject Type="Embed" ProgID="Visio.Drawing.15" ShapeID="_x0000_i1034" DrawAspect="Content" ObjectID="_1797339479"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w:t>
      </w:r>
      <w:proofErr w:type="spellStart"/>
      <w:r>
        <w:t>Table</w:t>
      </w:r>
      <w:proofErr w:type="spellEnd"/>
      <w:r>
        <w:t xml:space="preserve"> </w:t>
      </w:r>
      <w:r w:rsidR="00576A22">
        <w:t>6.1.3.2</w:t>
      </w:r>
      <w:r w:rsidR="00D0531D" w:rsidRPr="00690A26">
        <w:t>.3.1-3</w:t>
      </w:r>
      <w:r>
        <w:t xml:space="preserve"> shall be returned. For a 4xx/5xx response, the message body containing a </w:t>
      </w:r>
      <w:proofErr w:type="spellStart"/>
      <w:r>
        <w:t>ProblemDetails</w:t>
      </w:r>
      <w:proofErr w:type="spellEnd"/>
      <w:r>
        <w:t xml:space="preserve"> structure with the "cause" attribute set to one of the application error listed in Table </w:t>
      </w:r>
      <w:proofErr w:type="spellStart"/>
      <w:r>
        <w:t>Table</w:t>
      </w:r>
      <w:proofErr w:type="spellEnd"/>
      <w:r>
        <w:t xml:space="preserve"> </w:t>
      </w:r>
      <w:r w:rsidR="00576A22">
        <w:t>6.1.3.2</w:t>
      </w:r>
      <w:r w:rsidR="00D0531D" w:rsidRPr="00690A26">
        <w:t>.3.1-3</w:t>
      </w:r>
      <w:r>
        <w:t>.</w:t>
      </w:r>
    </w:p>
    <w:p w14:paraId="224B403B" w14:textId="0DB228D4" w:rsidR="00D720CA" w:rsidRDefault="00755E5A" w:rsidP="00D720CA">
      <w:pPr>
        <w:pStyle w:val="Heading4"/>
      </w:pPr>
      <w:bookmarkStart w:id="782" w:name="_Toc145955994"/>
      <w:bookmarkStart w:id="783" w:name="_Toc153887423"/>
      <w:bookmarkStart w:id="784" w:name="_Toc161905303"/>
      <w:bookmarkStart w:id="785" w:name="_Toc170209906"/>
      <w:bookmarkStart w:id="786" w:name="_Toc183618138"/>
      <w:bookmarkStart w:id="787" w:name="_Toc186726442"/>
      <w:r>
        <w:t>5.2.2.8</w:t>
      </w:r>
      <w:r w:rsidR="00D720CA">
        <w:tab/>
        <w:t>UPNotify</w:t>
      </w:r>
      <w:bookmarkEnd w:id="782"/>
      <w:bookmarkEnd w:id="783"/>
      <w:bookmarkEnd w:id="784"/>
      <w:bookmarkEnd w:id="785"/>
      <w:bookmarkEnd w:id="786"/>
      <w:bookmarkEnd w:id="787"/>
    </w:p>
    <w:p w14:paraId="3BEBDFD1" w14:textId="34D12FD3" w:rsidR="00D720CA" w:rsidRDefault="00755E5A" w:rsidP="00D720CA">
      <w:pPr>
        <w:pStyle w:val="Heading5"/>
      </w:pPr>
      <w:bookmarkStart w:id="788" w:name="_Toc145955995"/>
      <w:bookmarkStart w:id="789" w:name="_Toc153887424"/>
      <w:bookmarkStart w:id="790" w:name="_Toc161905304"/>
      <w:bookmarkStart w:id="791" w:name="_Toc170209907"/>
      <w:bookmarkStart w:id="792" w:name="_Toc183618139"/>
      <w:bookmarkStart w:id="793" w:name="_Toc186726443"/>
      <w:r>
        <w:t>5.2.2.8</w:t>
      </w:r>
      <w:r w:rsidR="00D720CA">
        <w:t>.1</w:t>
      </w:r>
      <w:r w:rsidR="00D720CA">
        <w:tab/>
        <w:t>General</w:t>
      </w:r>
      <w:bookmarkEnd w:id="788"/>
      <w:bookmarkEnd w:id="789"/>
      <w:bookmarkEnd w:id="790"/>
      <w:bookmarkEnd w:id="791"/>
      <w:bookmarkEnd w:id="792"/>
      <w:bookmarkEnd w:id="793"/>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794" w:name="_Toc145955996"/>
      <w:bookmarkStart w:id="795" w:name="_Toc153887425"/>
      <w:bookmarkStart w:id="796" w:name="_Toc161905305"/>
      <w:bookmarkStart w:id="797" w:name="_Toc170209908"/>
      <w:bookmarkStart w:id="798" w:name="_Toc183618140"/>
      <w:bookmarkStart w:id="799" w:name="_Toc186726444"/>
      <w:r>
        <w:lastRenderedPageBreak/>
        <w:t>5.2.2.8</w:t>
      </w:r>
      <w:r w:rsidR="00D720CA">
        <w:t>.2</w:t>
      </w:r>
      <w:r w:rsidR="00D720CA">
        <w:tab/>
        <w:t>Notification of LCS-UP connection</w:t>
      </w:r>
      <w:bookmarkEnd w:id="794"/>
      <w:bookmarkEnd w:id="795"/>
      <w:bookmarkEnd w:id="796"/>
      <w:bookmarkEnd w:id="797"/>
      <w:bookmarkEnd w:id="798"/>
      <w:bookmarkEnd w:id="799"/>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1pt;height:108pt" o:ole="">
            <v:imagedata r:id="rId31" o:title=""/>
          </v:shape>
          <o:OLEObject Type="Embed" ProgID="Visio.Drawing.11" ShapeID="_x0000_i1035" DrawAspect="Content" ObjectID="_1797339480"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 xml:space="preserve">The LMF shall send a POST request to the </w:t>
      </w:r>
      <w:proofErr w:type="spellStart"/>
      <w:r>
        <w:t>upNotify</w:t>
      </w:r>
      <w:r w:rsidR="007656C1">
        <w:t>C</w:t>
      </w:r>
      <w:r>
        <w:t>all</w:t>
      </w:r>
      <w:r w:rsidR="007656C1">
        <w:t>B</w:t>
      </w:r>
      <w:r>
        <w:t>ack</w:t>
      </w:r>
      <w:r w:rsidR="007656C1">
        <w:t>Uri</w:t>
      </w:r>
      <w:proofErr w:type="spellEnd"/>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 xml:space="preserve">6.1.5.1.3.1-2 shall be returned. For a 4xx/5xx response, the message body should contain a </w:t>
      </w:r>
      <w:proofErr w:type="spellStart"/>
      <w:r>
        <w:t>ProblemDetails</w:t>
      </w:r>
      <w:proofErr w:type="spellEnd"/>
      <w:r>
        <w:t xml:space="preserve"> structure indicating appropriate additional error information.</w:t>
      </w:r>
    </w:p>
    <w:p w14:paraId="0A48156A" w14:textId="6F47FEA3" w:rsidR="006E7374" w:rsidRDefault="001151E1" w:rsidP="006E7374">
      <w:pPr>
        <w:pStyle w:val="Heading4"/>
      </w:pPr>
      <w:bookmarkStart w:id="800" w:name="_Toc153887426"/>
      <w:bookmarkStart w:id="801" w:name="_Toc161905306"/>
      <w:bookmarkStart w:id="802" w:name="_Toc170209909"/>
      <w:bookmarkStart w:id="803" w:name="_Toc183618141"/>
      <w:bookmarkStart w:id="804" w:name="_Toc186726445"/>
      <w:r>
        <w:t>5.2.2.9</w:t>
      </w:r>
      <w:r w:rsidR="006E7374">
        <w:tab/>
      </w:r>
      <w:proofErr w:type="spellStart"/>
      <w:r w:rsidR="006E7374">
        <w:t>UPConfig</w:t>
      </w:r>
      <w:bookmarkEnd w:id="800"/>
      <w:bookmarkEnd w:id="801"/>
      <w:bookmarkEnd w:id="802"/>
      <w:bookmarkEnd w:id="803"/>
      <w:bookmarkEnd w:id="804"/>
      <w:proofErr w:type="spellEnd"/>
    </w:p>
    <w:p w14:paraId="0A6A4706" w14:textId="39810B4A" w:rsidR="006E7374" w:rsidRDefault="001151E1" w:rsidP="006E7374">
      <w:pPr>
        <w:pStyle w:val="Heading5"/>
      </w:pPr>
      <w:bookmarkStart w:id="805" w:name="_Toc153887427"/>
      <w:bookmarkStart w:id="806" w:name="_Toc161905307"/>
      <w:bookmarkStart w:id="807" w:name="_Toc170209910"/>
      <w:bookmarkStart w:id="808" w:name="_Toc183618142"/>
      <w:bookmarkStart w:id="809" w:name="_Toc186726446"/>
      <w:r>
        <w:t>5.2.2.9</w:t>
      </w:r>
      <w:r w:rsidR="006E7374">
        <w:t>.1</w:t>
      </w:r>
      <w:r w:rsidR="006E7374">
        <w:tab/>
        <w:t>General</w:t>
      </w:r>
      <w:bookmarkEnd w:id="805"/>
      <w:bookmarkEnd w:id="806"/>
      <w:bookmarkEnd w:id="807"/>
      <w:bookmarkEnd w:id="808"/>
      <w:bookmarkEnd w:id="809"/>
    </w:p>
    <w:p w14:paraId="2A33578B" w14:textId="77777777" w:rsidR="006E7374" w:rsidRDefault="006E7374" w:rsidP="006E7374">
      <w:r>
        <w:t>The following procedures are defined, using the "</w:t>
      </w:r>
      <w:proofErr w:type="spellStart"/>
      <w:r w:rsidRPr="00FF493E">
        <w:t>UPConfig</w:t>
      </w:r>
      <w:proofErr w:type="spellEnd"/>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810" w:name="_Toc153887428"/>
      <w:bookmarkStart w:id="811" w:name="_Toc161905308"/>
      <w:bookmarkStart w:id="812" w:name="_Toc170209911"/>
      <w:bookmarkStart w:id="813" w:name="_Toc183618143"/>
      <w:bookmarkStart w:id="814" w:name="_Toc186726447"/>
      <w:r>
        <w:t>5.2.2.9</w:t>
      </w:r>
      <w:r w:rsidR="006E7374">
        <w:t>.2</w:t>
      </w:r>
      <w:r w:rsidR="006E7374">
        <w:tab/>
      </w:r>
      <w:r w:rsidR="00C7480D">
        <w:t>Configure</w:t>
      </w:r>
      <w:r w:rsidR="006E7374">
        <w:rPr>
          <w:lang w:eastAsia="zh-CN"/>
        </w:rPr>
        <w:t xml:space="preserve"> LCS-UP connection</w:t>
      </w:r>
      <w:bookmarkEnd w:id="810"/>
      <w:bookmarkEnd w:id="811"/>
      <w:bookmarkEnd w:id="812"/>
      <w:bookmarkEnd w:id="813"/>
      <w:bookmarkEnd w:id="814"/>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4pt;height:126.35pt" o:ole="">
            <v:imagedata r:id="rId33" o:title=""/>
          </v:shape>
          <o:OLEObject Type="Embed" ProgID="Visio.Drawing.11" ShapeID="_x0000_i1036" DrawAspect="Content" ObjectID="_1797339481"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lastRenderedPageBreak/>
        <w:t>2b</w:t>
      </w:r>
      <w:r w:rsidRPr="008D2D12">
        <w:t>.</w:t>
      </w:r>
      <w:r w:rsidRPr="008D2D12">
        <w:tab/>
        <w:t>On failure or redirection, one of the HTTP status code listed in Table</w:t>
      </w:r>
      <w:r>
        <w:t> </w:t>
      </w:r>
      <w:r w:rsidR="001151E1">
        <w:t>6.1.4.7</w:t>
      </w:r>
      <w:r w:rsidRPr="008D2D12">
        <w:t xml:space="preserve">.2-2 shall be returned. For a 4xx/5xx response, the message body may contain a </w:t>
      </w:r>
      <w:proofErr w:type="spellStart"/>
      <w:r w:rsidRPr="008D2D12">
        <w:t>ProblemDetails</w:t>
      </w:r>
      <w:proofErr w:type="spellEnd"/>
      <w:r w:rsidRPr="008D2D12">
        <w:t xml:space="preserve">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815" w:name="_Toc161905309"/>
      <w:bookmarkStart w:id="816" w:name="_Toc170209912"/>
      <w:bookmarkStart w:id="817" w:name="_Toc183618144"/>
      <w:bookmarkStart w:id="818" w:name="_Toc186726448"/>
      <w:r>
        <w:t>5.2.2.10</w:t>
      </w:r>
      <w:r w:rsidR="00175CAA">
        <w:tab/>
      </w:r>
      <w:proofErr w:type="spellStart"/>
      <w:r w:rsidR="00175CAA">
        <w:t>UPUn</w:t>
      </w:r>
      <w:r w:rsidR="00175CAA" w:rsidRPr="000379A6">
        <w:t>Subscribe</w:t>
      </w:r>
      <w:bookmarkEnd w:id="815"/>
      <w:bookmarkEnd w:id="816"/>
      <w:bookmarkEnd w:id="817"/>
      <w:bookmarkEnd w:id="818"/>
      <w:proofErr w:type="spellEnd"/>
    </w:p>
    <w:p w14:paraId="50C79015" w14:textId="001BD578" w:rsidR="00175CAA" w:rsidRDefault="001523A7" w:rsidP="00175CAA">
      <w:pPr>
        <w:pStyle w:val="Heading5"/>
      </w:pPr>
      <w:bookmarkStart w:id="819" w:name="_Toc161905310"/>
      <w:bookmarkStart w:id="820" w:name="_Toc170209913"/>
      <w:bookmarkStart w:id="821" w:name="_Toc183618145"/>
      <w:bookmarkStart w:id="822" w:name="_Toc186726449"/>
      <w:r>
        <w:t>5.2.2.10</w:t>
      </w:r>
      <w:r w:rsidR="00175CAA">
        <w:t>.1</w:t>
      </w:r>
      <w:r w:rsidR="00175CAA">
        <w:tab/>
        <w:t>General</w:t>
      </w:r>
      <w:bookmarkEnd w:id="819"/>
      <w:bookmarkEnd w:id="820"/>
      <w:bookmarkEnd w:id="821"/>
      <w:bookmarkEnd w:id="822"/>
    </w:p>
    <w:p w14:paraId="12EF43EC" w14:textId="77777777" w:rsidR="00175CAA" w:rsidRDefault="00175CAA" w:rsidP="00175CAA">
      <w:r>
        <w:t>The following procedure is defined using the "</w:t>
      </w:r>
      <w:proofErr w:type="spellStart"/>
      <w:r>
        <w:t>UPUn</w:t>
      </w:r>
      <w:r w:rsidRPr="000379A6">
        <w:t>Subscribe</w:t>
      </w:r>
      <w:proofErr w:type="spellEnd"/>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823" w:name="_Toc161905311"/>
      <w:bookmarkStart w:id="824" w:name="_Toc170209914"/>
      <w:bookmarkStart w:id="825" w:name="_Toc183618146"/>
      <w:bookmarkStart w:id="826" w:name="_Toc186726450"/>
      <w:r>
        <w:t>5.2.2.10</w:t>
      </w:r>
      <w:r w:rsidR="00175CAA">
        <w:t>.2</w:t>
      </w:r>
      <w:r w:rsidR="00175CAA">
        <w:tab/>
        <w:t>Uns</w:t>
      </w:r>
      <w:r w:rsidR="00175CAA" w:rsidRPr="000379A6">
        <w:t>ubscribe</w:t>
      </w:r>
      <w:r w:rsidR="00175CAA">
        <w:t xml:space="preserve"> to notification of LCS-UP connection status</w:t>
      </w:r>
      <w:bookmarkEnd w:id="823"/>
      <w:bookmarkEnd w:id="824"/>
      <w:bookmarkEnd w:id="825"/>
      <w:bookmarkEnd w:id="826"/>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6.1pt;height:118.85pt" o:ole="">
            <v:imagedata r:id="rId35" o:title=""/>
          </v:shape>
          <o:OLEObject Type="Embed" ProgID="Visio.Drawing.11" ShapeID="_x0000_i1037" DrawAspect="Content" ObjectID="_1797339482"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w:t>
      </w:r>
      <w:proofErr w:type="spellStart"/>
      <w:r>
        <w:t>Table</w:t>
      </w:r>
      <w:proofErr w:type="spellEnd"/>
      <w:r>
        <w:t xml:space="preserve"> </w:t>
      </w:r>
      <w:r w:rsidR="00CA6E04">
        <w:t>6.1.3.3</w:t>
      </w:r>
      <w:r w:rsidRPr="00690A26">
        <w:t>.3.1-3</w:t>
      </w:r>
      <w:r>
        <w:t xml:space="preserve"> shall be returned. For a 4xx/5xx response, the message body containing a </w:t>
      </w:r>
      <w:proofErr w:type="spellStart"/>
      <w:r>
        <w:t>ProblemDetails</w:t>
      </w:r>
      <w:proofErr w:type="spellEnd"/>
      <w:r>
        <w:t xml:space="preserve"> structure with the "cause" attribute set to one of the application error listed in Table </w:t>
      </w:r>
      <w:proofErr w:type="spellStart"/>
      <w:r>
        <w:t>Table</w:t>
      </w:r>
      <w:proofErr w:type="spellEnd"/>
      <w:r>
        <w:t xml:space="preserv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827" w:name="_Toc25168589"/>
      <w:bookmarkStart w:id="828" w:name="_Toc27593008"/>
      <w:bookmarkStart w:id="829" w:name="_Toc34147878"/>
      <w:bookmarkStart w:id="830" w:name="_Toc36463262"/>
      <w:bookmarkStart w:id="831" w:name="_Toc43215102"/>
      <w:bookmarkStart w:id="832" w:name="_Toc45032350"/>
      <w:bookmarkStart w:id="833" w:name="_Toc49849839"/>
      <w:bookmarkStart w:id="834" w:name="_Toc51873353"/>
      <w:bookmarkStart w:id="835" w:name="_Toc56517481"/>
      <w:bookmarkStart w:id="836" w:name="_Toc58594382"/>
      <w:bookmarkStart w:id="837" w:name="_Toc67685892"/>
      <w:bookmarkStart w:id="838" w:name="_Toc74993713"/>
      <w:bookmarkStart w:id="839" w:name="_Toc82716301"/>
      <w:bookmarkStart w:id="840" w:name="_Toc88818588"/>
      <w:bookmarkStart w:id="841" w:name="_Toc90650510"/>
      <w:bookmarkStart w:id="842" w:name="_Toc98506181"/>
      <w:bookmarkStart w:id="843" w:name="_Toc106639466"/>
      <w:bookmarkStart w:id="844" w:name="_Toc114778976"/>
      <w:bookmarkStart w:id="845" w:name="_Toc122096893"/>
      <w:bookmarkStart w:id="846" w:name="_Toc130844114"/>
      <w:bookmarkStart w:id="847" w:name="_Toc138411820"/>
      <w:bookmarkStart w:id="848" w:name="_Toc145955997"/>
      <w:bookmarkStart w:id="849" w:name="_Toc153887429"/>
      <w:bookmarkStart w:id="850" w:name="_Toc161905312"/>
      <w:bookmarkStart w:id="851" w:name="_Toc170209915"/>
      <w:bookmarkStart w:id="852" w:name="_Toc183618147"/>
      <w:bookmarkStart w:id="853" w:name="_Toc186726451"/>
      <w:r>
        <w:t>5.3</w:t>
      </w:r>
      <w:r>
        <w:tab/>
      </w:r>
      <w:proofErr w:type="spellStart"/>
      <w:r>
        <w:t>Nlmf_Broadcast</w:t>
      </w:r>
      <w:proofErr w:type="spellEnd"/>
      <w:r>
        <w:t xml:space="preserve"> Service</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6C22761C" w14:textId="77777777" w:rsidR="00EB7848" w:rsidRDefault="00EB7848" w:rsidP="00B32564">
      <w:pPr>
        <w:pStyle w:val="Heading3"/>
      </w:pPr>
      <w:bookmarkStart w:id="854" w:name="_Toc25168590"/>
      <w:bookmarkStart w:id="855" w:name="_Toc27593009"/>
      <w:bookmarkStart w:id="856" w:name="_Toc34147879"/>
      <w:bookmarkStart w:id="857" w:name="_Toc36463263"/>
      <w:bookmarkStart w:id="858" w:name="_Toc43215103"/>
      <w:bookmarkStart w:id="859" w:name="_Toc45032351"/>
      <w:bookmarkStart w:id="860" w:name="_Toc49849840"/>
      <w:bookmarkStart w:id="861" w:name="_Toc51873354"/>
      <w:bookmarkStart w:id="862" w:name="_Toc56517482"/>
      <w:bookmarkStart w:id="863" w:name="_Toc58594383"/>
      <w:bookmarkStart w:id="864" w:name="_Toc67685893"/>
      <w:bookmarkStart w:id="865" w:name="_Toc74993714"/>
      <w:bookmarkStart w:id="866" w:name="_Toc82716302"/>
      <w:bookmarkStart w:id="867" w:name="_Toc88818589"/>
      <w:bookmarkStart w:id="868" w:name="_Toc90650511"/>
      <w:bookmarkStart w:id="869" w:name="_Toc98506182"/>
      <w:bookmarkStart w:id="870" w:name="_Toc106639467"/>
      <w:bookmarkStart w:id="871" w:name="_Toc114778977"/>
      <w:bookmarkStart w:id="872" w:name="_Toc122096894"/>
      <w:bookmarkStart w:id="873" w:name="_Toc130844115"/>
      <w:bookmarkStart w:id="874" w:name="_Toc138411821"/>
      <w:bookmarkStart w:id="875" w:name="_Toc145955998"/>
      <w:bookmarkStart w:id="876" w:name="_Toc153887430"/>
      <w:bookmarkStart w:id="877" w:name="_Toc161905313"/>
      <w:bookmarkStart w:id="878" w:name="_Toc170209916"/>
      <w:bookmarkStart w:id="879" w:name="_Toc183618148"/>
      <w:bookmarkStart w:id="880" w:name="_Toc186726452"/>
      <w:r>
        <w:t>5.3.1</w:t>
      </w:r>
      <w:r>
        <w:tab/>
        <w:t>Service Description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0119FD32" w14:textId="77777777" w:rsidR="00EB7848" w:rsidRDefault="00EB7848" w:rsidP="00EB7848">
      <w:r>
        <w:rPr>
          <w:lang w:eastAsia="zh-CN"/>
        </w:rPr>
        <w:t xml:space="preserve">The </w:t>
      </w:r>
      <w:proofErr w:type="spellStart"/>
      <w:r>
        <w:rPr>
          <w:lang w:eastAsia="zh-CN"/>
        </w:rPr>
        <w:t>Nlmf_Broadcast</w:t>
      </w:r>
      <w:proofErr w:type="spellEnd"/>
      <w:r>
        <w:rPr>
          <w:lang w:eastAsia="zh-CN"/>
        </w:rPr>
        <w:t xml:space="preserve">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881" w:name="_Toc25168591"/>
      <w:bookmarkStart w:id="882" w:name="_Toc27593010"/>
      <w:bookmarkStart w:id="883" w:name="_Toc34147880"/>
      <w:bookmarkStart w:id="884" w:name="_Toc36463264"/>
      <w:bookmarkStart w:id="885" w:name="_Toc43215104"/>
      <w:bookmarkStart w:id="886" w:name="_Toc45032352"/>
      <w:bookmarkStart w:id="887" w:name="_Toc49849841"/>
      <w:bookmarkStart w:id="888" w:name="_Toc51873355"/>
      <w:bookmarkStart w:id="889" w:name="_Toc56517483"/>
      <w:bookmarkStart w:id="890" w:name="_Toc58594384"/>
      <w:bookmarkStart w:id="891" w:name="_Toc67685894"/>
      <w:bookmarkStart w:id="892" w:name="_Toc74993715"/>
      <w:bookmarkStart w:id="893" w:name="_Toc82716303"/>
      <w:bookmarkStart w:id="894" w:name="_Toc88818590"/>
      <w:bookmarkStart w:id="895" w:name="_Toc90650512"/>
      <w:bookmarkStart w:id="896" w:name="_Toc98506183"/>
      <w:bookmarkStart w:id="897" w:name="_Toc106639468"/>
      <w:bookmarkStart w:id="898" w:name="_Toc114778978"/>
      <w:bookmarkStart w:id="899" w:name="_Toc122096895"/>
      <w:bookmarkStart w:id="900" w:name="_Toc130844116"/>
      <w:bookmarkStart w:id="901" w:name="_Toc138411822"/>
      <w:bookmarkStart w:id="902" w:name="_Toc145955999"/>
      <w:bookmarkStart w:id="903" w:name="_Toc153887431"/>
      <w:bookmarkStart w:id="904" w:name="_Toc161905314"/>
      <w:bookmarkStart w:id="905" w:name="_Toc170209917"/>
      <w:bookmarkStart w:id="906" w:name="_Toc183618149"/>
      <w:bookmarkStart w:id="907" w:name="_Toc186726453"/>
      <w:r>
        <w:t>5.3.2</w:t>
      </w:r>
      <w:r>
        <w:tab/>
        <w:t>Service Operations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429B441C" w14:textId="77777777" w:rsidR="00EB7848" w:rsidRDefault="00EB7848" w:rsidP="00B32564">
      <w:pPr>
        <w:pStyle w:val="Heading4"/>
      </w:pPr>
      <w:bookmarkStart w:id="908" w:name="_Toc25168592"/>
      <w:bookmarkStart w:id="909" w:name="_Toc27593011"/>
      <w:bookmarkStart w:id="910" w:name="_Toc34147881"/>
      <w:bookmarkStart w:id="911" w:name="_Toc36463265"/>
      <w:bookmarkStart w:id="912" w:name="_Toc43215105"/>
      <w:bookmarkStart w:id="913" w:name="_Toc45032353"/>
      <w:bookmarkStart w:id="914" w:name="_Toc49849842"/>
      <w:bookmarkStart w:id="915" w:name="_Toc51873356"/>
      <w:bookmarkStart w:id="916" w:name="_Toc56517484"/>
      <w:bookmarkStart w:id="917" w:name="_Toc58594385"/>
      <w:bookmarkStart w:id="918" w:name="_Toc67685895"/>
      <w:bookmarkStart w:id="919" w:name="_Toc74993716"/>
      <w:bookmarkStart w:id="920" w:name="_Toc82716304"/>
      <w:bookmarkStart w:id="921" w:name="_Toc88818591"/>
      <w:bookmarkStart w:id="922" w:name="_Toc90650513"/>
      <w:bookmarkStart w:id="923" w:name="_Toc98506184"/>
      <w:bookmarkStart w:id="924" w:name="_Toc106639469"/>
      <w:bookmarkStart w:id="925" w:name="_Toc114778979"/>
      <w:bookmarkStart w:id="926" w:name="_Toc122096896"/>
      <w:bookmarkStart w:id="927" w:name="_Toc130844117"/>
      <w:bookmarkStart w:id="928" w:name="_Toc138411823"/>
      <w:bookmarkStart w:id="929" w:name="_Toc145956000"/>
      <w:bookmarkStart w:id="930" w:name="_Toc153887432"/>
      <w:bookmarkStart w:id="931" w:name="_Toc161905315"/>
      <w:bookmarkStart w:id="932" w:name="_Toc170209918"/>
      <w:bookmarkStart w:id="933" w:name="_Toc183618150"/>
      <w:bookmarkStart w:id="934" w:name="_Toc186726454"/>
      <w:r>
        <w:t>5.3.2.1</w:t>
      </w:r>
      <w:r>
        <w:tab/>
        <w:t>Introduction</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990CEEC" w14:textId="77777777" w:rsidR="00EB7848" w:rsidRDefault="00EB7848" w:rsidP="00EB7848">
      <w:r>
        <w:t xml:space="preserve">The service operations defined for the </w:t>
      </w:r>
      <w:proofErr w:type="spellStart"/>
      <w:r>
        <w:t>Nlmf_Broadcast</w:t>
      </w:r>
      <w:proofErr w:type="spellEnd"/>
      <w:r>
        <w:t xml:space="preserve"> service are as follows:</w:t>
      </w:r>
    </w:p>
    <w:p w14:paraId="235F0B07" w14:textId="77777777" w:rsidR="00EB7848" w:rsidRDefault="00EB7848" w:rsidP="00EB7848">
      <w:pPr>
        <w:pStyle w:val="B1"/>
      </w:pPr>
      <w:r>
        <w:t>-</w:t>
      </w:r>
      <w:r>
        <w:tab/>
      </w:r>
      <w:proofErr w:type="spellStart"/>
      <w:r>
        <w:t>CipheringKeyData</w:t>
      </w:r>
      <w:proofErr w:type="spellEnd"/>
      <w:r>
        <w:t>: It provides the ciphering key information to the consumer</w:t>
      </w:r>
      <w:r>
        <w:rPr>
          <w:lang w:eastAsia="zh-CN"/>
        </w:rPr>
        <w:t xml:space="preserve"> NF</w:t>
      </w:r>
      <w:r>
        <w:t>.</w:t>
      </w:r>
    </w:p>
    <w:p w14:paraId="1036D679" w14:textId="77777777" w:rsidR="00EB7848" w:rsidRDefault="00EB7848" w:rsidP="00B32564">
      <w:pPr>
        <w:pStyle w:val="Heading4"/>
      </w:pPr>
      <w:bookmarkStart w:id="935" w:name="_Toc25168593"/>
      <w:bookmarkStart w:id="936" w:name="_Toc27593012"/>
      <w:bookmarkStart w:id="937" w:name="_Toc34147882"/>
      <w:bookmarkStart w:id="938" w:name="_Toc36463266"/>
      <w:bookmarkStart w:id="939" w:name="_Toc43215106"/>
      <w:bookmarkStart w:id="940" w:name="_Toc45032354"/>
      <w:bookmarkStart w:id="941" w:name="_Toc49849843"/>
      <w:bookmarkStart w:id="942" w:name="_Toc51873357"/>
      <w:bookmarkStart w:id="943" w:name="_Toc56517485"/>
      <w:bookmarkStart w:id="944" w:name="_Toc58594386"/>
      <w:bookmarkStart w:id="945" w:name="_Toc67685896"/>
      <w:bookmarkStart w:id="946" w:name="_Toc74993717"/>
      <w:bookmarkStart w:id="947" w:name="_Toc82716305"/>
      <w:bookmarkStart w:id="948" w:name="_Toc88818592"/>
      <w:bookmarkStart w:id="949" w:name="_Toc90650514"/>
      <w:bookmarkStart w:id="950" w:name="_Toc98506185"/>
      <w:bookmarkStart w:id="951" w:name="_Toc106639470"/>
      <w:bookmarkStart w:id="952" w:name="_Toc114778980"/>
      <w:bookmarkStart w:id="953" w:name="_Toc122096897"/>
      <w:bookmarkStart w:id="954" w:name="_Toc130844118"/>
      <w:bookmarkStart w:id="955" w:name="_Toc138411824"/>
      <w:bookmarkStart w:id="956" w:name="_Toc145956001"/>
      <w:bookmarkStart w:id="957" w:name="_Toc153887433"/>
      <w:bookmarkStart w:id="958" w:name="_Toc161905316"/>
      <w:bookmarkStart w:id="959" w:name="_Toc170209919"/>
      <w:bookmarkStart w:id="960" w:name="_Toc183618151"/>
      <w:bookmarkStart w:id="961" w:name="_Toc186726455"/>
      <w:r>
        <w:lastRenderedPageBreak/>
        <w:t>5.3.2.2</w:t>
      </w:r>
      <w:r>
        <w:tab/>
      </w:r>
      <w:proofErr w:type="spellStart"/>
      <w:r>
        <w:t>CipheringKeyData</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roofErr w:type="spellEnd"/>
    </w:p>
    <w:p w14:paraId="22CEAC03" w14:textId="77777777" w:rsidR="00EB7848" w:rsidRDefault="00EB7848" w:rsidP="00B32564">
      <w:pPr>
        <w:pStyle w:val="Heading5"/>
      </w:pPr>
      <w:bookmarkStart w:id="962" w:name="_Toc25168594"/>
      <w:bookmarkStart w:id="963" w:name="_Toc27593013"/>
      <w:bookmarkStart w:id="964" w:name="_Toc34147883"/>
      <w:bookmarkStart w:id="965" w:name="_Toc36463267"/>
      <w:bookmarkStart w:id="966" w:name="_Toc43215107"/>
      <w:bookmarkStart w:id="967" w:name="_Toc45032355"/>
      <w:bookmarkStart w:id="968" w:name="_Toc49849844"/>
      <w:bookmarkStart w:id="969" w:name="_Toc51873358"/>
      <w:bookmarkStart w:id="970" w:name="_Toc56517486"/>
      <w:bookmarkStart w:id="971" w:name="_Toc58594387"/>
      <w:bookmarkStart w:id="972" w:name="_Toc67685897"/>
      <w:bookmarkStart w:id="973" w:name="_Toc74993718"/>
      <w:bookmarkStart w:id="974" w:name="_Toc82716306"/>
      <w:bookmarkStart w:id="975" w:name="_Toc88818593"/>
      <w:bookmarkStart w:id="976" w:name="_Toc90650515"/>
      <w:bookmarkStart w:id="977" w:name="_Toc98506186"/>
      <w:bookmarkStart w:id="978" w:name="_Toc106639471"/>
      <w:bookmarkStart w:id="979" w:name="_Toc114778981"/>
      <w:bookmarkStart w:id="980" w:name="_Toc122096898"/>
      <w:bookmarkStart w:id="981" w:name="_Toc130844119"/>
      <w:bookmarkStart w:id="982" w:name="_Toc138411825"/>
      <w:bookmarkStart w:id="983" w:name="_Toc145956002"/>
      <w:bookmarkStart w:id="984" w:name="_Toc153887434"/>
      <w:bookmarkStart w:id="985" w:name="_Toc161905317"/>
      <w:bookmarkStart w:id="986" w:name="_Toc170209920"/>
      <w:bookmarkStart w:id="987" w:name="_Toc183618152"/>
      <w:bookmarkStart w:id="988" w:name="_Toc186726456"/>
      <w:r>
        <w:t>5.3.2.2.1</w:t>
      </w:r>
      <w:r>
        <w:tab/>
        <w:t>General</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6DA9B093" w14:textId="77777777" w:rsidR="00EB7848" w:rsidRDefault="00EB7848" w:rsidP="00EB7848">
      <w:r>
        <w:t>The following procedures are defined, using the "</w:t>
      </w:r>
      <w:proofErr w:type="spellStart"/>
      <w:r>
        <w:t>CipheringKeyData</w:t>
      </w:r>
      <w:proofErr w:type="spellEnd"/>
      <w:r>
        <w:t>"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989" w:name="_Toc25168595"/>
      <w:bookmarkStart w:id="990" w:name="_Toc27593014"/>
      <w:bookmarkStart w:id="991" w:name="_Toc34147884"/>
      <w:bookmarkStart w:id="992" w:name="_Toc36463268"/>
      <w:bookmarkStart w:id="993" w:name="_Toc43215108"/>
      <w:bookmarkStart w:id="994" w:name="_Toc45032356"/>
      <w:bookmarkStart w:id="995" w:name="_Toc49849845"/>
      <w:bookmarkStart w:id="996" w:name="_Toc51873359"/>
      <w:bookmarkStart w:id="997" w:name="_Toc56517487"/>
      <w:bookmarkStart w:id="998" w:name="_Toc58594388"/>
      <w:bookmarkStart w:id="999" w:name="_Toc67685898"/>
      <w:bookmarkStart w:id="1000" w:name="_Toc74993719"/>
      <w:bookmarkStart w:id="1001" w:name="_Toc82716307"/>
      <w:bookmarkStart w:id="1002" w:name="_Toc88818594"/>
      <w:bookmarkStart w:id="1003" w:name="_Toc90650516"/>
      <w:bookmarkStart w:id="1004" w:name="_Toc98506187"/>
      <w:bookmarkStart w:id="1005" w:name="_Toc106639472"/>
      <w:bookmarkStart w:id="1006" w:name="_Toc114778982"/>
      <w:bookmarkStart w:id="1007" w:name="_Toc122096899"/>
      <w:bookmarkStart w:id="1008" w:name="_Toc130844120"/>
      <w:bookmarkStart w:id="1009" w:name="_Toc138411826"/>
      <w:bookmarkStart w:id="1010" w:name="_Toc145956003"/>
      <w:bookmarkStart w:id="1011" w:name="_Toc153887435"/>
      <w:bookmarkStart w:id="1012" w:name="_Toc161905318"/>
      <w:bookmarkStart w:id="1013" w:name="_Toc170209921"/>
      <w:bookmarkStart w:id="1014" w:name="_Toc183618153"/>
      <w:bookmarkStart w:id="1015" w:name="_Toc186726457"/>
      <w:r>
        <w:t>5.3.2.2.2</w:t>
      </w:r>
      <w:r>
        <w:tab/>
        <w:t>Request Ciphering Key Information</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4pt;height:106.65pt" o:ole="">
            <v:imagedata r:id="rId37" o:title=""/>
          </v:shape>
          <o:OLEObject Type="Embed" ProgID="Visio.Drawing.11" ShapeID="_x0000_i1038" DrawAspect="Content" ObjectID="_1797339483" r:id="rId38"/>
        </w:object>
      </w:r>
    </w:p>
    <w:p w14:paraId="613DF5F6" w14:textId="77777777" w:rsidR="00EB7848" w:rsidRDefault="00EB7848" w:rsidP="00EB7848">
      <w:pPr>
        <w:pStyle w:val="TF"/>
        <w:rPr>
          <w:lang w:val="en-US"/>
        </w:rPr>
      </w:pPr>
      <w:r>
        <w:t>Figure</w:t>
      </w:r>
      <w:r>
        <w:rPr>
          <w:lang w:eastAsia="zh-CN"/>
        </w:rPr>
        <w:t> </w:t>
      </w:r>
      <w:r>
        <w:t xml:space="preserve">5.3.2.2.2-1: </w:t>
      </w:r>
      <w:proofErr w:type="spellStart"/>
      <w:r>
        <w:t>CipheringKeyData</w:t>
      </w:r>
      <w:proofErr w:type="spellEnd"/>
      <w:r>
        <w:t xml:space="preserve">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 xml:space="preserve">6.2.4.4.2-2 shall be returned. For a 4xx/5xx response, the message body shall contain a </w:t>
      </w:r>
      <w:proofErr w:type="spellStart"/>
      <w:r>
        <w:t>ProblemDetails</w:t>
      </w:r>
      <w:proofErr w:type="spellEnd"/>
      <w:r>
        <w:t xml:space="preserve">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1016" w:name="_Toc25168596"/>
      <w:bookmarkStart w:id="1017" w:name="_Toc27593015"/>
      <w:bookmarkStart w:id="1018" w:name="_Toc34147885"/>
      <w:bookmarkStart w:id="1019" w:name="_Toc36463269"/>
      <w:bookmarkStart w:id="1020" w:name="_Toc43215109"/>
      <w:bookmarkStart w:id="1021" w:name="_Toc45032357"/>
      <w:bookmarkStart w:id="1022" w:name="_Toc49849846"/>
      <w:bookmarkStart w:id="1023" w:name="_Toc51873360"/>
      <w:bookmarkStart w:id="1024" w:name="_Toc56517488"/>
      <w:bookmarkStart w:id="1025" w:name="_Toc58594389"/>
      <w:bookmarkStart w:id="1026" w:name="_Toc67685899"/>
      <w:bookmarkStart w:id="1027" w:name="_Toc74993720"/>
      <w:bookmarkStart w:id="1028" w:name="_Toc82716308"/>
      <w:bookmarkStart w:id="1029" w:name="_Toc88818595"/>
      <w:bookmarkStart w:id="1030" w:name="_Toc90650517"/>
      <w:bookmarkStart w:id="1031" w:name="_Toc98506188"/>
      <w:bookmarkStart w:id="1032" w:name="_Toc106639473"/>
      <w:bookmarkStart w:id="1033" w:name="_Toc114778983"/>
      <w:bookmarkStart w:id="1034" w:name="_Toc122096900"/>
      <w:bookmarkStart w:id="1035" w:name="_Toc130844121"/>
      <w:bookmarkStart w:id="1036" w:name="_Toc138411827"/>
      <w:bookmarkStart w:id="1037" w:name="_Toc145956004"/>
      <w:bookmarkStart w:id="1038" w:name="_Toc153887436"/>
      <w:bookmarkStart w:id="1039" w:name="_Toc161905319"/>
      <w:bookmarkStart w:id="1040" w:name="_Toc170209922"/>
      <w:bookmarkStart w:id="1041" w:name="_Toc183618154"/>
      <w:bookmarkStart w:id="1042" w:name="_Toc186726458"/>
      <w:r>
        <w:t>5.3.2.2.3</w:t>
      </w:r>
      <w:r>
        <w:tab/>
        <w:t>Provide Ciphering Key Information</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 xml:space="preserve">URI of an AMF received during an earlier </w:t>
      </w:r>
      <w:proofErr w:type="spellStart"/>
      <w:r>
        <w:t>CipheringKeyData</w:t>
      </w:r>
      <w:proofErr w:type="spellEnd"/>
      <w:r>
        <w:t xml:space="preserve">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4pt;height:106.65pt" o:ole="">
            <v:imagedata r:id="rId39" o:title=""/>
          </v:shape>
          <o:OLEObject Type="Embed" ProgID="Visio.Drawing.11" ShapeID="_x0000_i1039" DrawAspect="Content" ObjectID="_1797339484" r:id="rId40"/>
        </w:object>
      </w:r>
    </w:p>
    <w:p w14:paraId="306524FD" w14:textId="77777777" w:rsidR="00EB7848" w:rsidRDefault="00EB7848" w:rsidP="00EB7848">
      <w:pPr>
        <w:pStyle w:val="TF"/>
        <w:rPr>
          <w:lang w:val="en-US"/>
        </w:rPr>
      </w:pPr>
      <w:r>
        <w:t>Figure</w:t>
      </w:r>
      <w:r>
        <w:rPr>
          <w:lang w:eastAsia="zh-CN"/>
        </w:rPr>
        <w:t> </w:t>
      </w:r>
      <w:r>
        <w:t xml:space="preserve">5.3.2.2.3-1: </w:t>
      </w:r>
      <w:proofErr w:type="spellStart"/>
      <w:r>
        <w:t>CipheringKeyData</w:t>
      </w:r>
      <w:proofErr w:type="spellEnd"/>
      <w:r>
        <w:t xml:space="preserve">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 xml:space="preserve">6.2.5.1.3.1-2 shall be returned. For a 4xx/5xx response, the message body shall contain a </w:t>
      </w:r>
      <w:proofErr w:type="spellStart"/>
      <w:r>
        <w:t>ProblemDetails</w:t>
      </w:r>
      <w:proofErr w:type="spellEnd"/>
      <w:r>
        <w:t xml:space="preserve">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1043" w:name="_Toc20150350"/>
      <w:bookmarkStart w:id="1044" w:name="_Toc25168597"/>
      <w:bookmarkStart w:id="1045" w:name="_Toc27593016"/>
      <w:bookmarkStart w:id="1046" w:name="_Toc34147886"/>
      <w:bookmarkStart w:id="1047" w:name="_Toc36463270"/>
      <w:bookmarkStart w:id="1048" w:name="_Toc43215110"/>
      <w:bookmarkStart w:id="1049" w:name="_Toc45032358"/>
      <w:bookmarkStart w:id="1050" w:name="_Toc49849847"/>
      <w:bookmarkStart w:id="1051" w:name="_Toc51873361"/>
      <w:bookmarkStart w:id="1052" w:name="_Toc56517489"/>
      <w:bookmarkStart w:id="1053" w:name="_Toc58594390"/>
      <w:bookmarkStart w:id="1054" w:name="_Toc67685900"/>
      <w:bookmarkStart w:id="1055" w:name="_Toc74993721"/>
      <w:bookmarkStart w:id="1056" w:name="_Toc82716309"/>
      <w:bookmarkStart w:id="1057" w:name="_Toc88818596"/>
      <w:bookmarkStart w:id="1058" w:name="_Toc90650518"/>
      <w:bookmarkStart w:id="1059" w:name="_Toc98506189"/>
      <w:bookmarkStart w:id="1060" w:name="_Toc106639474"/>
      <w:bookmarkStart w:id="1061" w:name="_Toc114778984"/>
      <w:bookmarkStart w:id="1062" w:name="_Toc122096901"/>
      <w:bookmarkStart w:id="1063" w:name="_Toc130844122"/>
      <w:bookmarkStart w:id="1064" w:name="_Toc138411828"/>
      <w:bookmarkStart w:id="1065" w:name="_Toc145956005"/>
      <w:bookmarkStart w:id="1066" w:name="_Toc153887437"/>
      <w:bookmarkStart w:id="1067" w:name="_Toc161905320"/>
      <w:bookmarkStart w:id="1068" w:name="_Toc170209923"/>
      <w:bookmarkStart w:id="1069" w:name="_Toc183618155"/>
      <w:bookmarkStart w:id="1070" w:name="_Toc186726459"/>
      <w:r>
        <w:rPr>
          <w:rFonts w:hint="eastAsia"/>
          <w:lang w:eastAsia="zh-CN"/>
        </w:rPr>
        <w:t>6</w:t>
      </w:r>
      <w:r>
        <w:tab/>
      </w:r>
      <w:r>
        <w:rPr>
          <w:lang w:eastAsia="zh-CN"/>
        </w:rPr>
        <w:t>API Definitions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31B0BB3C" w14:textId="77777777" w:rsidR="00EB7848" w:rsidRDefault="00EB7848" w:rsidP="00B32564">
      <w:pPr>
        <w:pStyle w:val="Heading2"/>
        <w:rPr>
          <w:lang w:eastAsia="zh-CN"/>
        </w:rPr>
      </w:pPr>
      <w:bookmarkStart w:id="1071" w:name="_Toc20150351"/>
      <w:bookmarkStart w:id="1072" w:name="_Toc25168598"/>
      <w:bookmarkStart w:id="1073" w:name="_Toc27593017"/>
      <w:bookmarkStart w:id="1074" w:name="_Toc34147887"/>
      <w:bookmarkStart w:id="1075" w:name="_Toc36463271"/>
      <w:bookmarkStart w:id="1076" w:name="_Toc43215111"/>
      <w:bookmarkStart w:id="1077" w:name="_Toc45032359"/>
      <w:bookmarkStart w:id="1078" w:name="_Toc49849848"/>
      <w:bookmarkStart w:id="1079" w:name="_Toc51873362"/>
      <w:bookmarkStart w:id="1080" w:name="_Toc56517490"/>
      <w:bookmarkStart w:id="1081" w:name="_Toc58594391"/>
      <w:bookmarkStart w:id="1082" w:name="_Toc67685901"/>
      <w:bookmarkStart w:id="1083" w:name="_Toc74993722"/>
      <w:bookmarkStart w:id="1084" w:name="_Toc82716310"/>
      <w:bookmarkStart w:id="1085" w:name="_Toc88818597"/>
      <w:bookmarkStart w:id="1086" w:name="_Toc90650519"/>
      <w:bookmarkStart w:id="1087" w:name="_Toc98506190"/>
      <w:bookmarkStart w:id="1088" w:name="_Toc106639475"/>
      <w:bookmarkStart w:id="1089" w:name="_Toc114778985"/>
      <w:bookmarkStart w:id="1090" w:name="_Toc122096902"/>
      <w:bookmarkStart w:id="1091" w:name="_Toc130844123"/>
      <w:bookmarkStart w:id="1092" w:name="_Toc138411829"/>
      <w:bookmarkStart w:id="1093" w:name="_Toc145956006"/>
      <w:bookmarkStart w:id="1094" w:name="_Toc153887438"/>
      <w:bookmarkStart w:id="1095" w:name="_Toc161905321"/>
      <w:bookmarkStart w:id="1096" w:name="_Toc170209924"/>
      <w:bookmarkStart w:id="1097" w:name="_Toc183618156"/>
      <w:bookmarkStart w:id="1098" w:name="_Toc186726460"/>
      <w:r>
        <w:rPr>
          <w:rFonts w:hint="eastAsia"/>
          <w:lang w:eastAsia="zh-CN"/>
        </w:rPr>
        <w:t>6</w:t>
      </w:r>
      <w:r>
        <w:t>.1</w:t>
      </w:r>
      <w:r>
        <w:tab/>
      </w:r>
      <w:proofErr w:type="spellStart"/>
      <w:r>
        <w:t>Nlmf_Location</w:t>
      </w:r>
      <w:proofErr w:type="spellEnd"/>
      <w:r>
        <w:t xml:space="preserve"> Service API</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640BAE48" w14:textId="77777777" w:rsidR="00EB7848" w:rsidRDefault="00EB7848" w:rsidP="00B32564">
      <w:pPr>
        <w:pStyle w:val="Heading3"/>
      </w:pPr>
      <w:bookmarkStart w:id="1099" w:name="_Toc20150352"/>
      <w:bookmarkStart w:id="1100" w:name="_Toc25168599"/>
      <w:bookmarkStart w:id="1101" w:name="_Toc27593018"/>
      <w:bookmarkStart w:id="1102" w:name="_Toc34147888"/>
      <w:bookmarkStart w:id="1103" w:name="_Toc36463272"/>
      <w:bookmarkStart w:id="1104" w:name="_Toc43215112"/>
      <w:bookmarkStart w:id="1105" w:name="_Toc45032360"/>
      <w:bookmarkStart w:id="1106" w:name="_Toc49849849"/>
      <w:bookmarkStart w:id="1107" w:name="_Toc51873363"/>
      <w:bookmarkStart w:id="1108" w:name="_Toc56517491"/>
      <w:bookmarkStart w:id="1109" w:name="_Toc58594392"/>
      <w:bookmarkStart w:id="1110" w:name="_Toc67685902"/>
      <w:bookmarkStart w:id="1111" w:name="_Toc74993723"/>
      <w:bookmarkStart w:id="1112" w:name="_Toc82716311"/>
      <w:bookmarkStart w:id="1113" w:name="_Toc88818598"/>
      <w:bookmarkStart w:id="1114" w:name="_Toc90650520"/>
      <w:bookmarkStart w:id="1115" w:name="_Toc98506191"/>
      <w:bookmarkStart w:id="1116" w:name="_Toc106639476"/>
      <w:bookmarkStart w:id="1117" w:name="_Toc114778986"/>
      <w:bookmarkStart w:id="1118" w:name="_Toc122096903"/>
      <w:bookmarkStart w:id="1119" w:name="_Toc130844124"/>
      <w:bookmarkStart w:id="1120" w:name="_Toc138411830"/>
      <w:bookmarkStart w:id="1121" w:name="_Toc145956007"/>
      <w:bookmarkStart w:id="1122" w:name="_Toc153887439"/>
      <w:bookmarkStart w:id="1123" w:name="_Toc161905322"/>
      <w:bookmarkStart w:id="1124" w:name="_Toc170209925"/>
      <w:bookmarkStart w:id="1125" w:name="_Toc183618157"/>
      <w:bookmarkStart w:id="1126" w:name="_Toc186726461"/>
      <w:r>
        <w:t>6.1.1</w:t>
      </w:r>
      <w:r>
        <w:tab/>
        <w:t>API URI</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nlmf</w:t>
      </w:r>
      <w:proofErr w:type="spellEnd"/>
      <w:r>
        <w:t>-loc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1127" w:name="_Toc20150353"/>
      <w:bookmarkStart w:id="1128" w:name="_Toc25168600"/>
      <w:bookmarkStart w:id="1129" w:name="_Toc27593019"/>
      <w:bookmarkStart w:id="1130" w:name="_Toc34147889"/>
      <w:bookmarkStart w:id="1131" w:name="_Toc36463273"/>
      <w:bookmarkStart w:id="1132" w:name="_Toc43215113"/>
      <w:bookmarkStart w:id="1133" w:name="_Toc45032361"/>
      <w:bookmarkStart w:id="1134" w:name="_Toc49849850"/>
      <w:bookmarkStart w:id="1135" w:name="_Toc51873364"/>
      <w:bookmarkStart w:id="1136" w:name="_Toc56517492"/>
      <w:bookmarkStart w:id="1137" w:name="_Toc58594393"/>
      <w:bookmarkStart w:id="1138" w:name="_Toc67685903"/>
      <w:bookmarkStart w:id="1139" w:name="_Toc74993724"/>
      <w:bookmarkStart w:id="1140" w:name="_Toc82716312"/>
      <w:bookmarkStart w:id="1141" w:name="_Toc88818599"/>
      <w:bookmarkStart w:id="1142" w:name="_Toc90650521"/>
      <w:bookmarkStart w:id="1143" w:name="_Toc98506192"/>
      <w:bookmarkStart w:id="1144" w:name="_Toc106639477"/>
      <w:bookmarkStart w:id="1145" w:name="_Toc114778987"/>
      <w:bookmarkStart w:id="1146" w:name="_Toc122096904"/>
      <w:bookmarkStart w:id="1147" w:name="_Toc130844125"/>
      <w:bookmarkStart w:id="1148" w:name="_Toc138411831"/>
      <w:bookmarkStart w:id="1149" w:name="_Toc145956008"/>
      <w:bookmarkStart w:id="1150" w:name="_Toc153887440"/>
      <w:bookmarkStart w:id="1151" w:name="_Toc161905323"/>
      <w:bookmarkStart w:id="1152" w:name="_Toc170209926"/>
      <w:bookmarkStart w:id="1153" w:name="_Toc183618158"/>
      <w:bookmarkStart w:id="1154" w:name="_Toc186726462"/>
      <w:r>
        <w:t>6.1.2</w:t>
      </w:r>
      <w:r>
        <w:tab/>
        <w:t>Usage of HTTP</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19D55479" w14:textId="77777777" w:rsidR="00EB7848" w:rsidRPr="000C5200" w:rsidRDefault="00EB7848" w:rsidP="00B32564">
      <w:pPr>
        <w:pStyle w:val="Heading4"/>
      </w:pPr>
      <w:bookmarkStart w:id="1155" w:name="_Toc20150354"/>
      <w:bookmarkStart w:id="1156" w:name="_Toc25168601"/>
      <w:bookmarkStart w:id="1157" w:name="_Toc27593020"/>
      <w:bookmarkStart w:id="1158" w:name="_Toc34147890"/>
      <w:bookmarkStart w:id="1159" w:name="_Toc36463274"/>
      <w:bookmarkStart w:id="1160" w:name="_Toc43215114"/>
      <w:bookmarkStart w:id="1161" w:name="_Toc45032362"/>
      <w:bookmarkStart w:id="1162" w:name="_Toc49849851"/>
      <w:bookmarkStart w:id="1163" w:name="_Toc51873365"/>
      <w:bookmarkStart w:id="1164" w:name="_Toc56517493"/>
      <w:bookmarkStart w:id="1165" w:name="_Toc58594394"/>
      <w:bookmarkStart w:id="1166" w:name="_Toc67685904"/>
      <w:bookmarkStart w:id="1167" w:name="_Toc74993725"/>
      <w:bookmarkStart w:id="1168" w:name="_Toc82716313"/>
      <w:bookmarkStart w:id="1169" w:name="_Toc88818600"/>
      <w:bookmarkStart w:id="1170" w:name="_Toc90650522"/>
      <w:bookmarkStart w:id="1171" w:name="_Toc98506193"/>
      <w:bookmarkStart w:id="1172" w:name="_Toc106639478"/>
      <w:bookmarkStart w:id="1173" w:name="_Toc114778988"/>
      <w:bookmarkStart w:id="1174" w:name="_Toc122096905"/>
      <w:bookmarkStart w:id="1175" w:name="_Toc130844126"/>
      <w:bookmarkStart w:id="1176" w:name="_Toc138411832"/>
      <w:bookmarkStart w:id="1177" w:name="_Toc145956009"/>
      <w:bookmarkStart w:id="1178" w:name="_Toc153887441"/>
      <w:bookmarkStart w:id="1179" w:name="_Toc161905324"/>
      <w:bookmarkStart w:id="1180" w:name="_Toc170209927"/>
      <w:bookmarkStart w:id="1181" w:name="_Toc183618159"/>
      <w:bookmarkStart w:id="1182" w:name="_Toc186726463"/>
      <w:r>
        <w:t>6.1.2.1</w:t>
      </w:r>
      <w:r>
        <w:tab/>
        <w:t>General</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lastRenderedPageBreak/>
        <w:t xml:space="preserve">HTTP messages and bodies for the </w:t>
      </w:r>
      <w:proofErr w:type="spellStart"/>
      <w:r w:rsidRPr="0023018E">
        <w:t>N</w:t>
      </w:r>
      <w:r>
        <w:t>lmf</w:t>
      </w:r>
      <w:r w:rsidRPr="0023018E">
        <w:t>_</w:t>
      </w:r>
      <w:r>
        <w:t>Location</w:t>
      </w:r>
      <w:proofErr w:type="spellEnd"/>
      <w:r>
        <w:t xml:space="preserve"> service shall comply with the OpenAPI [14] specification contained in Annex A.</w:t>
      </w:r>
    </w:p>
    <w:p w14:paraId="5FDE3876" w14:textId="77777777" w:rsidR="00EB7848" w:rsidRDefault="00EB7848" w:rsidP="00B32564">
      <w:pPr>
        <w:pStyle w:val="Heading4"/>
      </w:pPr>
      <w:bookmarkStart w:id="1183" w:name="_Toc20150355"/>
      <w:bookmarkStart w:id="1184" w:name="_Toc25168602"/>
      <w:bookmarkStart w:id="1185" w:name="_Toc27593021"/>
      <w:bookmarkStart w:id="1186" w:name="_Toc34147891"/>
      <w:bookmarkStart w:id="1187" w:name="_Toc36463275"/>
      <w:bookmarkStart w:id="1188" w:name="_Toc43215115"/>
      <w:bookmarkStart w:id="1189" w:name="_Toc45032363"/>
      <w:bookmarkStart w:id="1190" w:name="_Toc49849852"/>
      <w:bookmarkStart w:id="1191" w:name="_Toc51873366"/>
      <w:bookmarkStart w:id="1192" w:name="_Toc56517494"/>
      <w:bookmarkStart w:id="1193" w:name="_Toc58594395"/>
      <w:bookmarkStart w:id="1194" w:name="_Toc67685905"/>
      <w:bookmarkStart w:id="1195" w:name="_Toc74993726"/>
      <w:bookmarkStart w:id="1196" w:name="_Toc82716314"/>
      <w:bookmarkStart w:id="1197" w:name="_Toc88818601"/>
      <w:bookmarkStart w:id="1198" w:name="_Toc90650523"/>
      <w:bookmarkStart w:id="1199" w:name="_Toc98506194"/>
      <w:bookmarkStart w:id="1200" w:name="_Toc106639479"/>
      <w:bookmarkStart w:id="1201" w:name="_Toc114778989"/>
      <w:bookmarkStart w:id="1202" w:name="_Toc122096906"/>
      <w:bookmarkStart w:id="1203" w:name="_Toc130844127"/>
      <w:bookmarkStart w:id="1204" w:name="_Toc138411833"/>
      <w:bookmarkStart w:id="1205" w:name="_Toc145956010"/>
      <w:bookmarkStart w:id="1206" w:name="_Toc153887442"/>
      <w:bookmarkStart w:id="1207" w:name="_Toc161905325"/>
      <w:bookmarkStart w:id="1208" w:name="_Toc170209928"/>
      <w:bookmarkStart w:id="1209" w:name="_Toc183618160"/>
      <w:bookmarkStart w:id="1210" w:name="_Toc186726464"/>
      <w:r>
        <w:t>6.1.2.2</w:t>
      </w:r>
      <w:r>
        <w:tab/>
        <w:t>HTTP Standard Headers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6B28FFCD" w14:textId="77777777" w:rsidR="00EB7848" w:rsidRDefault="00EB7848" w:rsidP="00B32564">
      <w:pPr>
        <w:pStyle w:val="Heading5"/>
        <w:rPr>
          <w:lang w:eastAsia="zh-CN"/>
        </w:rPr>
      </w:pPr>
      <w:bookmarkStart w:id="1211" w:name="_Toc20150356"/>
      <w:bookmarkStart w:id="1212" w:name="_Toc25168603"/>
      <w:bookmarkStart w:id="1213" w:name="_Toc27593022"/>
      <w:bookmarkStart w:id="1214" w:name="_Toc34147892"/>
      <w:bookmarkStart w:id="1215" w:name="_Toc36463276"/>
      <w:bookmarkStart w:id="1216" w:name="_Toc43215116"/>
      <w:bookmarkStart w:id="1217" w:name="_Toc45032364"/>
      <w:bookmarkStart w:id="1218" w:name="_Toc49849853"/>
      <w:bookmarkStart w:id="1219" w:name="_Toc51873367"/>
      <w:bookmarkStart w:id="1220" w:name="_Toc56517495"/>
      <w:bookmarkStart w:id="1221" w:name="_Toc58594396"/>
      <w:bookmarkStart w:id="1222" w:name="_Toc67685906"/>
      <w:bookmarkStart w:id="1223" w:name="_Toc74993727"/>
      <w:bookmarkStart w:id="1224" w:name="_Toc82716315"/>
      <w:bookmarkStart w:id="1225" w:name="_Toc88818602"/>
      <w:bookmarkStart w:id="1226" w:name="_Toc90650524"/>
      <w:bookmarkStart w:id="1227" w:name="_Toc98506195"/>
      <w:bookmarkStart w:id="1228" w:name="_Toc106639480"/>
      <w:bookmarkStart w:id="1229" w:name="_Toc114778990"/>
      <w:bookmarkStart w:id="1230" w:name="_Toc122096907"/>
      <w:bookmarkStart w:id="1231" w:name="_Toc130844128"/>
      <w:bookmarkStart w:id="1232" w:name="_Toc138411834"/>
      <w:bookmarkStart w:id="1233" w:name="_Toc145956011"/>
      <w:bookmarkStart w:id="1234" w:name="_Toc153887443"/>
      <w:bookmarkStart w:id="1235" w:name="_Toc161905326"/>
      <w:bookmarkStart w:id="1236" w:name="_Toc170209929"/>
      <w:bookmarkStart w:id="1237" w:name="_Toc183618161"/>
      <w:bookmarkStart w:id="1238" w:name="_Toc186726465"/>
      <w:r>
        <w:t>6.1.2.2.1</w:t>
      </w:r>
      <w:r>
        <w:rPr>
          <w:rFonts w:hint="eastAsia"/>
          <w:lang w:eastAsia="zh-CN"/>
        </w:rPr>
        <w:tab/>
      </w:r>
      <w:r>
        <w:rPr>
          <w:lang w:eastAsia="zh-CN"/>
        </w:rPr>
        <w:t>General</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EEA3BC2" w14:textId="77777777" w:rsidR="00EB7848" w:rsidRDefault="00EB7848" w:rsidP="00B32564">
      <w:pPr>
        <w:pStyle w:val="Heading5"/>
      </w:pPr>
      <w:bookmarkStart w:id="1239" w:name="_Toc20150357"/>
      <w:bookmarkStart w:id="1240" w:name="_Toc25168604"/>
      <w:bookmarkStart w:id="1241" w:name="_Toc27593023"/>
      <w:bookmarkStart w:id="1242" w:name="_Toc34147893"/>
      <w:bookmarkStart w:id="1243" w:name="_Toc36463277"/>
      <w:bookmarkStart w:id="1244" w:name="_Toc43215117"/>
      <w:bookmarkStart w:id="1245" w:name="_Toc45032365"/>
      <w:bookmarkStart w:id="1246" w:name="_Toc49849854"/>
      <w:bookmarkStart w:id="1247" w:name="_Toc51873368"/>
      <w:bookmarkStart w:id="1248" w:name="_Toc56517496"/>
      <w:bookmarkStart w:id="1249" w:name="_Toc58594397"/>
      <w:bookmarkStart w:id="1250" w:name="_Toc67685907"/>
      <w:bookmarkStart w:id="1251" w:name="_Toc74993728"/>
      <w:bookmarkStart w:id="1252" w:name="_Toc82716316"/>
      <w:bookmarkStart w:id="1253" w:name="_Toc88818603"/>
      <w:bookmarkStart w:id="1254" w:name="_Toc90650525"/>
      <w:bookmarkStart w:id="1255" w:name="_Toc98506196"/>
      <w:bookmarkStart w:id="1256" w:name="_Toc106639481"/>
      <w:bookmarkStart w:id="1257" w:name="_Toc114778991"/>
      <w:bookmarkStart w:id="1258" w:name="_Toc122096908"/>
      <w:bookmarkStart w:id="1259" w:name="_Toc130844129"/>
      <w:bookmarkStart w:id="1260" w:name="_Toc138411835"/>
      <w:bookmarkStart w:id="1261" w:name="_Toc145956012"/>
      <w:bookmarkStart w:id="1262" w:name="_Toc153887444"/>
      <w:bookmarkStart w:id="1263" w:name="_Toc161905327"/>
      <w:bookmarkStart w:id="1264" w:name="_Toc170209930"/>
      <w:bookmarkStart w:id="1265" w:name="_Toc183618162"/>
      <w:bookmarkStart w:id="1266" w:name="_Toc186726466"/>
      <w:r>
        <w:t>6.1.2.2.2</w:t>
      </w:r>
      <w:r>
        <w:tab/>
        <w:t>Content type</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w:t>
      </w:r>
      <w:proofErr w:type="spellStart"/>
      <w:r>
        <w:t>problem+json</w:t>
      </w:r>
      <w:proofErr w:type="spellEnd"/>
      <w:r>
        <w:t>".</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w:t>
      </w:r>
      <w:proofErr w:type="spellStart"/>
      <w:r w:rsidRPr="003B2883">
        <w:t>json</w:t>
      </w:r>
      <w:proofErr w:type="spellEnd"/>
      <w:r w:rsidRPr="003B2883">
        <w:t>"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267" w:name="_Toc20150358"/>
      <w:bookmarkStart w:id="1268" w:name="_Toc25168605"/>
      <w:bookmarkStart w:id="1269" w:name="_Toc27593024"/>
      <w:bookmarkStart w:id="1270" w:name="_Toc34147894"/>
      <w:bookmarkStart w:id="1271" w:name="_Toc36463278"/>
      <w:bookmarkStart w:id="1272" w:name="_Toc43215118"/>
      <w:bookmarkStart w:id="1273" w:name="_Toc45032366"/>
      <w:bookmarkStart w:id="1274" w:name="_Toc49849855"/>
      <w:bookmarkStart w:id="1275" w:name="_Toc51873369"/>
      <w:bookmarkStart w:id="1276" w:name="_Toc56517497"/>
      <w:bookmarkStart w:id="1277" w:name="_Toc58594398"/>
      <w:bookmarkStart w:id="1278" w:name="_Toc67685908"/>
      <w:bookmarkStart w:id="1279" w:name="_Toc74993729"/>
      <w:bookmarkStart w:id="1280" w:name="_Toc82716317"/>
      <w:bookmarkStart w:id="1281" w:name="_Toc88818604"/>
      <w:bookmarkStart w:id="1282" w:name="_Toc90650526"/>
      <w:bookmarkStart w:id="1283" w:name="_Toc98506197"/>
      <w:bookmarkStart w:id="1284" w:name="_Toc106639482"/>
      <w:bookmarkStart w:id="1285" w:name="_Toc114778992"/>
      <w:bookmarkStart w:id="1286" w:name="_Toc122096909"/>
      <w:bookmarkStart w:id="1287" w:name="_Toc130844130"/>
      <w:bookmarkStart w:id="1288" w:name="_Toc138411836"/>
      <w:bookmarkStart w:id="1289" w:name="_Toc145956013"/>
      <w:bookmarkStart w:id="1290" w:name="_Toc153887445"/>
      <w:bookmarkStart w:id="1291" w:name="_Toc161905328"/>
      <w:bookmarkStart w:id="1292" w:name="_Toc170209931"/>
      <w:bookmarkStart w:id="1293" w:name="_Toc183618163"/>
      <w:bookmarkStart w:id="1294" w:name="_Toc186726467"/>
      <w:r>
        <w:t>6.1.2.3</w:t>
      </w:r>
      <w:r>
        <w:tab/>
        <w:t>HTTP custom headers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12A111F6" w14:textId="77777777" w:rsidR="00EB7848" w:rsidRDefault="00EB7848" w:rsidP="00B32564">
      <w:pPr>
        <w:pStyle w:val="Heading5"/>
        <w:rPr>
          <w:lang w:eastAsia="zh-CN"/>
        </w:rPr>
      </w:pPr>
      <w:bookmarkStart w:id="1295" w:name="_Toc20150359"/>
      <w:bookmarkStart w:id="1296" w:name="_Toc25168606"/>
      <w:bookmarkStart w:id="1297" w:name="_Toc27593025"/>
      <w:bookmarkStart w:id="1298" w:name="_Toc34147895"/>
      <w:bookmarkStart w:id="1299" w:name="_Toc36463279"/>
      <w:bookmarkStart w:id="1300" w:name="_Toc43215119"/>
      <w:bookmarkStart w:id="1301" w:name="_Toc45032367"/>
      <w:bookmarkStart w:id="1302" w:name="_Toc49849856"/>
      <w:bookmarkStart w:id="1303" w:name="_Toc51873370"/>
      <w:bookmarkStart w:id="1304" w:name="_Toc56517498"/>
      <w:bookmarkStart w:id="1305" w:name="_Toc58594399"/>
      <w:bookmarkStart w:id="1306" w:name="_Toc67685909"/>
      <w:bookmarkStart w:id="1307" w:name="_Toc74993730"/>
      <w:bookmarkStart w:id="1308" w:name="_Toc82716318"/>
      <w:bookmarkStart w:id="1309" w:name="_Toc88818605"/>
      <w:bookmarkStart w:id="1310" w:name="_Toc90650527"/>
      <w:bookmarkStart w:id="1311" w:name="_Toc98506198"/>
      <w:bookmarkStart w:id="1312" w:name="_Toc106639483"/>
      <w:bookmarkStart w:id="1313" w:name="_Toc114778993"/>
      <w:bookmarkStart w:id="1314" w:name="_Toc122096910"/>
      <w:bookmarkStart w:id="1315" w:name="_Toc130844131"/>
      <w:bookmarkStart w:id="1316" w:name="_Toc138411837"/>
      <w:bookmarkStart w:id="1317" w:name="_Toc145956014"/>
      <w:bookmarkStart w:id="1318" w:name="_Toc153887446"/>
      <w:bookmarkStart w:id="1319" w:name="_Toc161905329"/>
      <w:bookmarkStart w:id="1320" w:name="_Toc170209932"/>
      <w:bookmarkStart w:id="1321" w:name="_Toc183618164"/>
      <w:bookmarkStart w:id="1322" w:name="_Toc186726468"/>
      <w:r>
        <w:t>6.1.2.3.1</w:t>
      </w:r>
      <w:r>
        <w:rPr>
          <w:rFonts w:hint="eastAsia"/>
          <w:lang w:eastAsia="zh-CN"/>
        </w:rPr>
        <w:tab/>
      </w:r>
      <w:r>
        <w:rPr>
          <w:lang w:eastAsia="zh-CN"/>
        </w:rPr>
        <w:t>General</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1323" w:name="_Toc25156267"/>
      <w:bookmarkStart w:id="1324" w:name="_Toc27591097"/>
      <w:bookmarkStart w:id="1325" w:name="_Toc34147896"/>
      <w:bookmarkStart w:id="1326" w:name="_Toc36463280"/>
      <w:bookmarkStart w:id="1327" w:name="_Toc43215120"/>
      <w:bookmarkStart w:id="1328" w:name="_Toc45032368"/>
      <w:bookmarkStart w:id="1329" w:name="_Toc49849857"/>
      <w:bookmarkStart w:id="1330" w:name="_Toc51873371"/>
      <w:bookmarkStart w:id="1331" w:name="_Toc56517499"/>
      <w:bookmarkStart w:id="1332" w:name="_Toc58594400"/>
      <w:bookmarkStart w:id="1333" w:name="_Toc67685910"/>
      <w:bookmarkStart w:id="1334" w:name="_Toc74993731"/>
      <w:bookmarkStart w:id="1335" w:name="_Toc82716319"/>
      <w:bookmarkStart w:id="1336" w:name="_Toc88818606"/>
      <w:bookmarkStart w:id="1337" w:name="_Toc90650528"/>
      <w:bookmarkStart w:id="1338" w:name="_Toc98506199"/>
      <w:bookmarkStart w:id="1339" w:name="_Toc106639484"/>
      <w:bookmarkStart w:id="1340" w:name="_Toc114778994"/>
      <w:bookmarkStart w:id="1341" w:name="_Toc122096911"/>
      <w:bookmarkStart w:id="1342" w:name="_Toc130844132"/>
      <w:bookmarkStart w:id="1343" w:name="_Toc138411838"/>
      <w:bookmarkStart w:id="1344" w:name="_Toc145956015"/>
      <w:bookmarkStart w:id="1345" w:name="_Toc153887447"/>
      <w:bookmarkStart w:id="1346" w:name="_Toc161905330"/>
      <w:bookmarkStart w:id="1347" w:name="_Toc170209933"/>
      <w:bookmarkStart w:id="1348" w:name="_Toc183618165"/>
      <w:bookmarkStart w:id="1349" w:name="_Toc20150360"/>
      <w:bookmarkStart w:id="1350" w:name="_Toc25168607"/>
      <w:bookmarkStart w:id="1351" w:name="_Toc27593026"/>
      <w:bookmarkStart w:id="1352" w:name="_Toc186726469"/>
      <w:r w:rsidRPr="003B2883">
        <w:t>6.1.2.</w:t>
      </w:r>
      <w:r>
        <w:t>4</w:t>
      </w:r>
      <w:r w:rsidRPr="003B2883">
        <w:tab/>
        <w:t>HTTP multipart messages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52"/>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proofErr w:type="spellStart"/>
      <w:r>
        <w:t>DetermineLocation</w:t>
      </w:r>
      <w:proofErr w:type="spellEnd"/>
      <w:r>
        <w:t xml:space="preserve">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lastRenderedPageBreak/>
        <w:t>The multipart message shall include a "type" parameter (see IETF</w:t>
      </w:r>
      <w:r>
        <w:t> </w:t>
      </w:r>
      <w:r w:rsidRPr="003B2883">
        <w:t>RFC</w:t>
      </w:r>
      <w:r>
        <w:t> </w:t>
      </w:r>
      <w:r w:rsidRPr="003B2883">
        <w:t>2387 [9]) specifying the media type of the root body part, i.e. "application/</w:t>
      </w:r>
      <w:proofErr w:type="spellStart"/>
      <w:r w:rsidRPr="003B2883">
        <w:t>json</w:t>
      </w:r>
      <w:proofErr w:type="spellEnd"/>
      <w:r w:rsidRPr="003B2883">
        <w:t>".</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 xml:space="preserve">2045 [10]), and the JSON body part shall include an attribute, defined with the </w:t>
      </w:r>
      <w:proofErr w:type="spellStart"/>
      <w:r w:rsidRPr="003B2883">
        <w:t>RefToBinaryData</w:t>
      </w:r>
      <w:proofErr w:type="spellEnd"/>
      <w:r w:rsidRPr="003B2883">
        <w:t xml:space="preserve">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353" w:name="_Toc34147897"/>
      <w:bookmarkStart w:id="1354" w:name="_Toc36463281"/>
      <w:bookmarkStart w:id="1355" w:name="_Toc43215121"/>
      <w:bookmarkStart w:id="1356" w:name="_Toc45032369"/>
      <w:bookmarkStart w:id="1357" w:name="_Toc49849858"/>
      <w:bookmarkStart w:id="1358" w:name="_Toc51873372"/>
      <w:bookmarkStart w:id="1359" w:name="_Toc56517500"/>
      <w:bookmarkStart w:id="1360" w:name="_Toc58594401"/>
      <w:bookmarkStart w:id="1361" w:name="_Toc67685911"/>
      <w:bookmarkStart w:id="1362" w:name="_Toc74993732"/>
      <w:bookmarkStart w:id="1363" w:name="_Toc82716320"/>
      <w:bookmarkStart w:id="1364" w:name="_Toc88818607"/>
      <w:bookmarkStart w:id="1365" w:name="_Toc90650529"/>
      <w:bookmarkStart w:id="1366" w:name="_Toc98506200"/>
      <w:bookmarkStart w:id="1367" w:name="_Toc106639485"/>
      <w:bookmarkStart w:id="1368" w:name="_Toc114778995"/>
      <w:bookmarkStart w:id="1369" w:name="_Toc122096912"/>
      <w:bookmarkStart w:id="1370" w:name="_Toc130844133"/>
      <w:bookmarkStart w:id="1371" w:name="_Toc138411839"/>
      <w:bookmarkStart w:id="1372" w:name="_Toc145956016"/>
      <w:bookmarkStart w:id="1373" w:name="_Toc153887448"/>
      <w:bookmarkStart w:id="1374" w:name="_Toc161905331"/>
      <w:bookmarkStart w:id="1375" w:name="_Toc170209934"/>
      <w:bookmarkStart w:id="1376" w:name="_Toc183618166"/>
      <w:bookmarkStart w:id="1377" w:name="_Toc186726470"/>
      <w:r>
        <w:t>6.1.3</w:t>
      </w:r>
      <w:r>
        <w:tab/>
        <w:t>Resources</w:t>
      </w:r>
      <w:bookmarkEnd w:id="1349"/>
      <w:bookmarkEnd w:id="1350"/>
      <w:bookmarkEnd w:id="1351"/>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030D02FF" w14:textId="77777777" w:rsidR="00EB7848" w:rsidRPr="000A7435" w:rsidRDefault="00EB7848" w:rsidP="00B32564">
      <w:pPr>
        <w:pStyle w:val="Heading4"/>
      </w:pPr>
      <w:bookmarkStart w:id="1378" w:name="_Toc20150361"/>
      <w:bookmarkStart w:id="1379" w:name="_Toc25168608"/>
      <w:bookmarkStart w:id="1380" w:name="_Toc27593027"/>
      <w:bookmarkStart w:id="1381" w:name="_Toc34147898"/>
      <w:bookmarkStart w:id="1382" w:name="_Toc36463282"/>
      <w:bookmarkStart w:id="1383" w:name="_Toc43215122"/>
      <w:bookmarkStart w:id="1384" w:name="_Toc45032370"/>
      <w:bookmarkStart w:id="1385" w:name="_Toc49849859"/>
      <w:bookmarkStart w:id="1386" w:name="_Toc51873373"/>
      <w:bookmarkStart w:id="1387" w:name="_Toc56517501"/>
      <w:bookmarkStart w:id="1388" w:name="_Toc58594402"/>
      <w:bookmarkStart w:id="1389" w:name="_Toc67685912"/>
      <w:bookmarkStart w:id="1390" w:name="_Toc74993733"/>
      <w:bookmarkStart w:id="1391" w:name="_Toc82716321"/>
      <w:bookmarkStart w:id="1392" w:name="_Toc88818608"/>
      <w:bookmarkStart w:id="1393" w:name="_Toc90650530"/>
      <w:bookmarkStart w:id="1394" w:name="_Toc98506201"/>
      <w:bookmarkStart w:id="1395" w:name="_Toc106639486"/>
      <w:bookmarkStart w:id="1396" w:name="_Toc114778996"/>
      <w:bookmarkStart w:id="1397" w:name="_Toc122096913"/>
      <w:bookmarkStart w:id="1398" w:name="_Toc130844134"/>
      <w:bookmarkStart w:id="1399" w:name="_Toc138411840"/>
      <w:bookmarkStart w:id="1400" w:name="_Toc145956017"/>
      <w:bookmarkStart w:id="1401" w:name="_Toc153887449"/>
      <w:bookmarkStart w:id="1402" w:name="_Toc161905332"/>
      <w:bookmarkStart w:id="1403" w:name="_Toc170209935"/>
      <w:bookmarkStart w:id="1404" w:name="_Toc183618167"/>
      <w:bookmarkStart w:id="1405" w:name="_Toc186726471"/>
      <w:r>
        <w:t>6.1.3.1</w:t>
      </w:r>
      <w:r>
        <w:tab/>
        <w:t>Overview</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25389055" w14:textId="77777777" w:rsidR="00EB7848" w:rsidRDefault="00EB7848" w:rsidP="00EB7848">
      <w:r>
        <w:t xml:space="preserve">The structure of the Resource URIs of the </w:t>
      </w:r>
      <w:proofErr w:type="spellStart"/>
      <w:r>
        <w:t>Nlmf_Location</w:t>
      </w:r>
      <w:proofErr w:type="spellEnd"/>
      <w:r>
        <w:t xml:space="preserve">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5.05pt;height:351.15pt" o:ole="">
            <v:imagedata r:id="rId41" o:title=""/>
          </v:shape>
          <o:OLEObject Type="Embed" ProgID="Visio.Drawing.15" ShapeID="_x0000_i1040" DrawAspect="Content" ObjectID="_1797339485"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proofErr w:type="spellStart"/>
      <w:r>
        <w:t>Nlmf_Location</w:t>
      </w:r>
      <w:proofErr w:type="spellEnd"/>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w:t>
            </w:r>
            <w:proofErr w:type="spellStart"/>
            <w:r w:rsidRPr="00690A26">
              <w:t>subscriptionI</w:t>
            </w:r>
            <w:r>
              <w:t>d</w:t>
            </w:r>
            <w:proofErr w:type="spellEnd"/>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w:t>
            </w:r>
            <w:proofErr w:type="spellStart"/>
            <w:r>
              <w:t>subscriptionId</w:t>
            </w:r>
            <w:proofErr w:type="spellEnd"/>
            <w:r>
              <w:t>}</w:t>
            </w:r>
          </w:p>
        </w:tc>
      </w:tr>
    </w:tbl>
    <w:p w14:paraId="0D25DAF0" w14:textId="77777777" w:rsidR="00EB7848" w:rsidRDefault="00EB7848" w:rsidP="00EB7848"/>
    <w:p w14:paraId="2BD6533B" w14:textId="66309DF3" w:rsidR="008211A5" w:rsidRPr="00690A26" w:rsidRDefault="00576A22" w:rsidP="008211A5">
      <w:pPr>
        <w:pStyle w:val="Heading4"/>
      </w:pPr>
      <w:bookmarkStart w:id="1406" w:name="_Toc24937632"/>
      <w:bookmarkStart w:id="1407" w:name="_Toc33962447"/>
      <w:bookmarkStart w:id="1408" w:name="_Toc42883209"/>
      <w:bookmarkStart w:id="1409" w:name="_Toc49733077"/>
      <w:bookmarkStart w:id="1410" w:name="_Toc56690702"/>
      <w:bookmarkStart w:id="1411" w:name="_Toc153813289"/>
      <w:bookmarkStart w:id="1412" w:name="_Toc161905333"/>
      <w:bookmarkStart w:id="1413" w:name="_Toc170209936"/>
      <w:bookmarkStart w:id="1414" w:name="_Toc183618168"/>
      <w:bookmarkStart w:id="1415" w:name="_Toc186726472"/>
      <w:r>
        <w:t>6.1.3.2</w:t>
      </w:r>
      <w:r w:rsidR="008211A5" w:rsidRPr="00690A26">
        <w:tab/>
        <w:t xml:space="preserve">Resource: </w:t>
      </w:r>
      <w:r w:rsidR="008211A5">
        <w:t>up-</w:t>
      </w:r>
      <w:r w:rsidR="008211A5" w:rsidRPr="00690A26">
        <w:t>subscriptions (Collection)</w:t>
      </w:r>
      <w:bookmarkEnd w:id="1406"/>
      <w:bookmarkEnd w:id="1407"/>
      <w:bookmarkEnd w:id="1408"/>
      <w:bookmarkEnd w:id="1409"/>
      <w:bookmarkEnd w:id="1410"/>
      <w:bookmarkEnd w:id="1411"/>
      <w:bookmarkEnd w:id="1412"/>
      <w:bookmarkEnd w:id="1413"/>
      <w:bookmarkEnd w:id="1414"/>
      <w:bookmarkEnd w:id="1415"/>
    </w:p>
    <w:p w14:paraId="5843D221" w14:textId="5434DF47" w:rsidR="008211A5" w:rsidRPr="00690A26" w:rsidRDefault="00576A22" w:rsidP="008211A5">
      <w:pPr>
        <w:pStyle w:val="Heading5"/>
      </w:pPr>
      <w:bookmarkStart w:id="1416" w:name="_Toc24937633"/>
      <w:bookmarkStart w:id="1417" w:name="_Toc33962448"/>
      <w:bookmarkStart w:id="1418" w:name="_Toc42883210"/>
      <w:bookmarkStart w:id="1419" w:name="_Toc49733078"/>
      <w:bookmarkStart w:id="1420" w:name="_Toc56690703"/>
      <w:bookmarkStart w:id="1421" w:name="_Toc153813290"/>
      <w:bookmarkStart w:id="1422" w:name="_Toc161905334"/>
      <w:bookmarkStart w:id="1423" w:name="_Toc170209937"/>
      <w:bookmarkStart w:id="1424" w:name="_Toc183618169"/>
      <w:bookmarkStart w:id="1425" w:name="_Toc186726473"/>
      <w:r>
        <w:t>6.1.3.2</w:t>
      </w:r>
      <w:r w:rsidR="008211A5" w:rsidRPr="00690A26">
        <w:t>.1</w:t>
      </w:r>
      <w:r w:rsidR="008211A5" w:rsidRPr="00690A26">
        <w:tab/>
        <w:t>Description</w:t>
      </w:r>
      <w:bookmarkEnd w:id="1416"/>
      <w:bookmarkEnd w:id="1417"/>
      <w:bookmarkEnd w:id="1418"/>
      <w:bookmarkEnd w:id="1419"/>
      <w:bookmarkEnd w:id="1420"/>
      <w:bookmarkEnd w:id="1421"/>
      <w:bookmarkEnd w:id="1422"/>
      <w:bookmarkEnd w:id="1423"/>
      <w:bookmarkEnd w:id="1424"/>
      <w:bookmarkEnd w:id="1425"/>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1426" w:name="_Toc24937634"/>
      <w:bookmarkStart w:id="1427" w:name="_Toc33962449"/>
      <w:bookmarkStart w:id="1428" w:name="_Toc42883211"/>
      <w:bookmarkStart w:id="1429" w:name="_Toc49733079"/>
      <w:bookmarkStart w:id="1430" w:name="_Toc56690704"/>
      <w:bookmarkStart w:id="1431" w:name="_Toc153813291"/>
      <w:bookmarkStart w:id="1432" w:name="_Toc161905335"/>
      <w:bookmarkStart w:id="1433" w:name="_Toc170209938"/>
      <w:bookmarkStart w:id="1434" w:name="_Toc183618170"/>
      <w:bookmarkStart w:id="1435" w:name="_Toc186726474"/>
      <w:r>
        <w:t>6.1.3.2</w:t>
      </w:r>
      <w:r w:rsidR="008211A5" w:rsidRPr="00690A26">
        <w:t>.2</w:t>
      </w:r>
      <w:r w:rsidR="008211A5" w:rsidRPr="00690A26">
        <w:tab/>
        <w:t>Resource Definition</w:t>
      </w:r>
      <w:bookmarkEnd w:id="1426"/>
      <w:bookmarkEnd w:id="1427"/>
      <w:bookmarkEnd w:id="1428"/>
      <w:bookmarkEnd w:id="1429"/>
      <w:bookmarkEnd w:id="1430"/>
      <w:bookmarkEnd w:id="1431"/>
      <w:bookmarkEnd w:id="1432"/>
      <w:bookmarkEnd w:id="1433"/>
      <w:bookmarkEnd w:id="1434"/>
      <w:bookmarkEnd w:id="1435"/>
    </w:p>
    <w:p w14:paraId="0BB77458" w14:textId="77777777" w:rsidR="008211A5" w:rsidRPr="00690A26" w:rsidRDefault="008211A5" w:rsidP="008211A5">
      <w:r w:rsidRPr="00690A26">
        <w:t xml:space="preserve">Resource URI: </w:t>
      </w:r>
      <w:r w:rsidRPr="00690A26">
        <w:rPr>
          <w:b/>
        </w:rPr>
        <w:t>{</w:t>
      </w:r>
      <w:proofErr w:type="spellStart"/>
      <w:r w:rsidRPr="00690A26">
        <w:rPr>
          <w:b/>
        </w:rPr>
        <w:t>apiRoot</w:t>
      </w:r>
      <w:proofErr w:type="spellEnd"/>
      <w:r w:rsidRPr="00690A26">
        <w:rPr>
          <w:b/>
        </w:rPr>
        <w:t>}/</w:t>
      </w:r>
      <w:proofErr w:type="spellStart"/>
      <w:r w:rsidRPr="00690A26">
        <w:rPr>
          <w:b/>
        </w:rPr>
        <w:t>n</w:t>
      </w:r>
      <w:r>
        <w:rPr>
          <w:b/>
        </w:rPr>
        <w:t>lmf</w:t>
      </w:r>
      <w:proofErr w:type="spellEnd"/>
      <w:r>
        <w:rPr>
          <w:b/>
        </w:rPr>
        <w:t>-loc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proofErr w:type="spellStart"/>
            <w:r w:rsidRPr="00690A26">
              <w:t>apiRoot</w:t>
            </w:r>
            <w:proofErr w:type="spellEnd"/>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1436" w:name="_Toc24937635"/>
      <w:bookmarkStart w:id="1437" w:name="_Toc33962450"/>
      <w:bookmarkStart w:id="1438" w:name="_Toc42883212"/>
      <w:bookmarkStart w:id="1439" w:name="_Toc49733080"/>
      <w:bookmarkStart w:id="1440" w:name="_Toc56690705"/>
      <w:bookmarkStart w:id="1441" w:name="_Toc153813292"/>
      <w:bookmarkStart w:id="1442" w:name="_Toc161905336"/>
      <w:bookmarkStart w:id="1443" w:name="_Toc170209939"/>
      <w:bookmarkStart w:id="1444" w:name="_Toc183618171"/>
      <w:bookmarkStart w:id="1445" w:name="_Toc186726475"/>
      <w:r>
        <w:t>6.1.3.2</w:t>
      </w:r>
      <w:r w:rsidR="008211A5" w:rsidRPr="00690A26">
        <w:t>.3</w:t>
      </w:r>
      <w:r w:rsidR="008211A5" w:rsidRPr="00690A26">
        <w:tab/>
        <w:t>Resource Standard Methods</w:t>
      </w:r>
      <w:bookmarkEnd w:id="1436"/>
      <w:bookmarkEnd w:id="1437"/>
      <w:bookmarkEnd w:id="1438"/>
      <w:bookmarkEnd w:id="1439"/>
      <w:bookmarkEnd w:id="1440"/>
      <w:bookmarkEnd w:id="1441"/>
      <w:bookmarkEnd w:id="1442"/>
      <w:bookmarkEnd w:id="1443"/>
      <w:bookmarkEnd w:id="1444"/>
      <w:bookmarkEnd w:id="1445"/>
    </w:p>
    <w:p w14:paraId="38DEA7EA" w14:textId="46260D56" w:rsidR="008211A5" w:rsidRPr="00690A26" w:rsidRDefault="00576A22" w:rsidP="008211A5">
      <w:pPr>
        <w:pStyle w:val="H6"/>
      </w:pPr>
      <w:bookmarkStart w:id="1446" w:name="_Toc24937636"/>
      <w:bookmarkStart w:id="1447" w:name="_Toc33962451"/>
      <w:bookmarkStart w:id="1448" w:name="_Toc42883213"/>
      <w:bookmarkStart w:id="1449" w:name="_Toc49733081"/>
      <w:bookmarkStart w:id="1450" w:name="_Toc56690706"/>
      <w:r>
        <w:t>6.1.3.2</w:t>
      </w:r>
      <w:r w:rsidR="008211A5" w:rsidRPr="00690A26">
        <w:t>.3.1</w:t>
      </w:r>
      <w:r w:rsidR="008211A5" w:rsidRPr="00690A26">
        <w:tab/>
        <w:t>POST</w:t>
      </w:r>
      <w:bookmarkEnd w:id="1446"/>
      <w:bookmarkEnd w:id="1447"/>
      <w:bookmarkEnd w:id="1448"/>
      <w:bookmarkEnd w:id="1449"/>
      <w:bookmarkEnd w:id="1450"/>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proofErr w:type="spellStart"/>
            <w:r>
              <w:t>UpSubscription</w:t>
            </w:r>
            <w:proofErr w:type="spellEnd"/>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w:t>
            </w:r>
            <w:proofErr w:type="spellStart"/>
            <w:r>
              <w:t>UPSubscribe</w:t>
            </w:r>
            <w:proofErr w:type="spellEnd"/>
            <w:r>
              <w:t>"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proofErr w:type="spellStart"/>
            <w:r>
              <w:t>UpSubscription</w:t>
            </w:r>
            <w:proofErr w:type="spellEnd"/>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proofErr w:type="spellStart"/>
            <w:r>
              <w:t>RedirectResponse</w:t>
            </w:r>
            <w:proofErr w:type="spellEnd"/>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proofErr w:type="spellStart"/>
            <w:r>
              <w:t>RedirectResponse</w:t>
            </w:r>
            <w:proofErr w:type="spellEnd"/>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1451" w:name="_Toc24937637"/>
      <w:bookmarkStart w:id="1452"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w:t>
            </w:r>
            <w:proofErr w:type="spellStart"/>
            <w:r w:rsidRPr="00235927">
              <w:t>apiRoot</w:t>
            </w:r>
            <w:proofErr w:type="spellEnd"/>
            <w:r w:rsidRPr="00235927">
              <w:t>}/</w:t>
            </w:r>
            <w:proofErr w:type="spellStart"/>
            <w:r w:rsidRPr="00235927">
              <w:t>n</w:t>
            </w:r>
            <w:r>
              <w:t>lmf</w:t>
            </w:r>
            <w:proofErr w:type="spellEnd"/>
            <w:r>
              <w:t>-loc</w:t>
            </w:r>
            <w:r w:rsidRPr="00235927">
              <w:t>/v1/</w:t>
            </w:r>
            <w:r>
              <w:t>up-</w:t>
            </w:r>
            <w:r w:rsidRPr="00235927">
              <w:t>subscriptions/{</w:t>
            </w:r>
            <w:proofErr w:type="spellStart"/>
            <w:r w:rsidRPr="00235927">
              <w:t>subscriptionId</w:t>
            </w:r>
            <w:proofErr w:type="spellEnd"/>
            <w:r w:rsidRPr="00235927">
              <w:t>}</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1453" w:name="_Toc42883214"/>
      <w:bookmarkStart w:id="1454" w:name="_Toc49733082"/>
      <w:bookmarkStart w:id="1455" w:name="_Toc56690707"/>
      <w:bookmarkStart w:id="1456" w:name="_Toc153813293"/>
      <w:bookmarkStart w:id="1457" w:name="_Toc161905337"/>
      <w:bookmarkStart w:id="1458" w:name="_Toc170209940"/>
      <w:bookmarkStart w:id="1459" w:name="_Toc183618172"/>
      <w:bookmarkStart w:id="1460" w:name="_Toc186726476"/>
      <w:r>
        <w:t>6.1.3.3</w:t>
      </w:r>
      <w:r w:rsidR="008211A5" w:rsidRPr="00690A26">
        <w:tab/>
        <w:t xml:space="preserve">Resource: </w:t>
      </w:r>
      <w:r w:rsidR="008211A5">
        <w:t>up-</w:t>
      </w:r>
      <w:r w:rsidR="008211A5" w:rsidRPr="00690A26">
        <w:t>subscription (Document)</w:t>
      </w:r>
      <w:bookmarkEnd w:id="1451"/>
      <w:bookmarkEnd w:id="1452"/>
      <w:bookmarkEnd w:id="1453"/>
      <w:bookmarkEnd w:id="1454"/>
      <w:bookmarkEnd w:id="1455"/>
      <w:bookmarkEnd w:id="1456"/>
      <w:bookmarkEnd w:id="1457"/>
      <w:bookmarkEnd w:id="1458"/>
      <w:bookmarkEnd w:id="1459"/>
      <w:bookmarkEnd w:id="1460"/>
    </w:p>
    <w:p w14:paraId="49DDADFA" w14:textId="07A26118" w:rsidR="008211A5" w:rsidRPr="00690A26" w:rsidRDefault="00CA6E04" w:rsidP="008211A5">
      <w:pPr>
        <w:pStyle w:val="Heading5"/>
      </w:pPr>
      <w:bookmarkStart w:id="1461" w:name="_Toc24937638"/>
      <w:bookmarkStart w:id="1462" w:name="_Toc33962453"/>
      <w:bookmarkStart w:id="1463" w:name="_Toc42883215"/>
      <w:bookmarkStart w:id="1464" w:name="_Toc49733083"/>
      <w:bookmarkStart w:id="1465" w:name="_Toc56690708"/>
      <w:bookmarkStart w:id="1466" w:name="_Toc153813294"/>
      <w:bookmarkStart w:id="1467" w:name="_Toc161905338"/>
      <w:bookmarkStart w:id="1468" w:name="_Toc170209941"/>
      <w:bookmarkStart w:id="1469" w:name="_Toc183618173"/>
      <w:bookmarkStart w:id="1470" w:name="_Toc186726477"/>
      <w:r>
        <w:t>6.1.3.3</w:t>
      </w:r>
      <w:r w:rsidR="008211A5" w:rsidRPr="00690A26">
        <w:t>.1</w:t>
      </w:r>
      <w:r w:rsidR="008211A5" w:rsidRPr="00690A26">
        <w:tab/>
        <w:t>Description</w:t>
      </w:r>
      <w:bookmarkEnd w:id="1461"/>
      <w:bookmarkEnd w:id="1462"/>
      <w:bookmarkEnd w:id="1463"/>
      <w:bookmarkEnd w:id="1464"/>
      <w:bookmarkEnd w:id="1465"/>
      <w:bookmarkEnd w:id="1466"/>
      <w:bookmarkEnd w:id="1467"/>
      <w:bookmarkEnd w:id="1468"/>
      <w:bookmarkEnd w:id="1469"/>
      <w:bookmarkEnd w:id="1470"/>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1471" w:name="_Toc24937639"/>
      <w:bookmarkStart w:id="1472" w:name="_Toc33962454"/>
      <w:bookmarkStart w:id="1473" w:name="_Toc42883216"/>
      <w:bookmarkStart w:id="1474" w:name="_Toc49733084"/>
      <w:bookmarkStart w:id="1475" w:name="_Toc56690709"/>
      <w:bookmarkStart w:id="1476" w:name="_Toc153813295"/>
      <w:bookmarkStart w:id="1477" w:name="_Toc161905339"/>
      <w:bookmarkStart w:id="1478" w:name="_Toc170209942"/>
      <w:bookmarkStart w:id="1479" w:name="_Toc183618174"/>
      <w:bookmarkStart w:id="1480" w:name="_Toc186726478"/>
      <w:r>
        <w:t>6.1.3.3</w:t>
      </w:r>
      <w:r w:rsidR="008211A5" w:rsidRPr="00690A26">
        <w:t>.2</w:t>
      </w:r>
      <w:r w:rsidR="008211A5" w:rsidRPr="00690A26">
        <w:tab/>
        <w:t>Resource Definition</w:t>
      </w:r>
      <w:bookmarkEnd w:id="1471"/>
      <w:bookmarkEnd w:id="1472"/>
      <w:bookmarkEnd w:id="1473"/>
      <w:bookmarkEnd w:id="1474"/>
      <w:bookmarkEnd w:id="1475"/>
      <w:bookmarkEnd w:id="1476"/>
      <w:bookmarkEnd w:id="1477"/>
      <w:bookmarkEnd w:id="1478"/>
      <w:bookmarkEnd w:id="1479"/>
      <w:bookmarkEnd w:id="1480"/>
    </w:p>
    <w:p w14:paraId="2985DB4B" w14:textId="77777777" w:rsidR="008211A5" w:rsidRPr="00690A26" w:rsidRDefault="008211A5" w:rsidP="008211A5">
      <w:r w:rsidRPr="00690A26">
        <w:t xml:space="preserve">Resource URI: </w:t>
      </w:r>
      <w:r w:rsidRPr="00690A26">
        <w:rPr>
          <w:b/>
        </w:rPr>
        <w:t>{</w:t>
      </w:r>
      <w:proofErr w:type="spellStart"/>
      <w:r w:rsidRPr="00690A26">
        <w:rPr>
          <w:b/>
        </w:rPr>
        <w:t>apiRoot</w:t>
      </w:r>
      <w:proofErr w:type="spellEnd"/>
      <w:r w:rsidRPr="00690A26">
        <w:rPr>
          <w:b/>
        </w:rPr>
        <w:t>}/</w:t>
      </w:r>
      <w:proofErr w:type="spellStart"/>
      <w:r w:rsidRPr="00690A26">
        <w:rPr>
          <w:b/>
        </w:rPr>
        <w:t>n</w:t>
      </w:r>
      <w:r>
        <w:rPr>
          <w:b/>
        </w:rPr>
        <w:t>lmf</w:t>
      </w:r>
      <w:proofErr w:type="spellEnd"/>
      <w:r w:rsidRPr="00690A26">
        <w:rPr>
          <w:b/>
        </w:rPr>
        <w:t>-</w:t>
      </w:r>
      <w:r>
        <w:rPr>
          <w:b/>
        </w:rPr>
        <w:t>loc</w:t>
      </w:r>
      <w:r w:rsidRPr="00690A26">
        <w:rPr>
          <w:b/>
        </w:rPr>
        <w:t>/v1/</w:t>
      </w:r>
      <w:r>
        <w:rPr>
          <w:b/>
        </w:rPr>
        <w:t>up-subscriptions/{</w:t>
      </w:r>
      <w:proofErr w:type="spellStart"/>
      <w:r>
        <w:rPr>
          <w:b/>
        </w:rPr>
        <w:t>subscriptionId</w:t>
      </w:r>
      <w:proofErr w:type="spellEnd"/>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proofErr w:type="spellStart"/>
            <w:r w:rsidRPr="00690A26">
              <w:t>apiRoot</w:t>
            </w:r>
            <w:proofErr w:type="spellEnd"/>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proofErr w:type="spellStart"/>
            <w:r w:rsidRPr="00690A26">
              <w:t>subscriptionI</w:t>
            </w:r>
            <w:r>
              <w:t>d</w:t>
            </w:r>
            <w:proofErr w:type="spellEnd"/>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1481" w:name="_Toc24937640"/>
      <w:bookmarkStart w:id="1482" w:name="_Toc33962455"/>
      <w:bookmarkStart w:id="1483" w:name="_Toc42883217"/>
      <w:bookmarkStart w:id="1484" w:name="_Toc49733085"/>
      <w:bookmarkStart w:id="1485" w:name="_Toc56690710"/>
      <w:bookmarkStart w:id="1486" w:name="_Toc153813296"/>
      <w:bookmarkStart w:id="1487" w:name="_Toc161905340"/>
      <w:bookmarkStart w:id="1488" w:name="_Toc170209943"/>
      <w:bookmarkStart w:id="1489" w:name="_Toc183618175"/>
      <w:bookmarkStart w:id="1490" w:name="_Toc186726479"/>
      <w:r>
        <w:t>6.1.3.3</w:t>
      </w:r>
      <w:r w:rsidR="008211A5" w:rsidRPr="00690A26">
        <w:t>.3</w:t>
      </w:r>
      <w:r w:rsidR="008211A5" w:rsidRPr="00690A26">
        <w:tab/>
        <w:t>Resource Standard Methods</w:t>
      </w:r>
      <w:bookmarkEnd w:id="1481"/>
      <w:bookmarkEnd w:id="1482"/>
      <w:bookmarkEnd w:id="1483"/>
      <w:bookmarkEnd w:id="1484"/>
      <w:bookmarkEnd w:id="1485"/>
      <w:bookmarkEnd w:id="1486"/>
      <w:bookmarkEnd w:id="1487"/>
      <w:bookmarkEnd w:id="1488"/>
      <w:bookmarkEnd w:id="1489"/>
      <w:bookmarkEnd w:id="1490"/>
    </w:p>
    <w:p w14:paraId="5793DB76" w14:textId="24C3889D" w:rsidR="008211A5" w:rsidRPr="00690A26" w:rsidRDefault="00CA6E04" w:rsidP="008211A5">
      <w:pPr>
        <w:pStyle w:val="H6"/>
      </w:pPr>
      <w:bookmarkStart w:id="1491" w:name="_Toc24937641"/>
      <w:bookmarkStart w:id="1492" w:name="_Toc33962456"/>
      <w:bookmarkStart w:id="1493" w:name="_Toc42883218"/>
      <w:bookmarkStart w:id="1494" w:name="_Toc49733086"/>
      <w:bookmarkStart w:id="1495" w:name="_Toc56690711"/>
      <w:r>
        <w:t>6.1.3.3</w:t>
      </w:r>
      <w:r w:rsidR="008211A5" w:rsidRPr="00690A26">
        <w:t>.3.1</w:t>
      </w:r>
      <w:r w:rsidR="008211A5" w:rsidRPr="00690A26">
        <w:tab/>
        <w:t>DELETE</w:t>
      </w:r>
      <w:bookmarkEnd w:id="1491"/>
      <w:bookmarkEnd w:id="1492"/>
      <w:bookmarkEnd w:id="1493"/>
      <w:bookmarkEnd w:id="1494"/>
      <w:bookmarkEnd w:id="1495"/>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proofErr w:type="spellStart"/>
            <w:r>
              <w:t>RedirectResponse</w:t>
            </w:r>
            <w:proofErr w:type="spellEnd"/>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proofErr w:type="spellStart"/>
            <w:r>
              <w:t>RedirectResponse</w:t>
            </w:r>
            <w:proofErr w:type="spellEnd"/>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1496" w:name="_Toc20150362"/>
      <w:bookmarkStart w:id="1497" w:name="_Toc25168609"/>
      <w:bookmarkStart w:id="1498" w:name="_Toc27593028"/>
      <w:bookmarkStart w:id="1499" w:name="_Toc34147899"/>
      <w:bookmarkStart w:id="1500" w:name="_Toc36463283"/>
      <w:bookmarkStart w:id="1501" w:name="_Toc43215123"/>
      <w:bookmarkStart w:id="1502" w:name="_Toc45032371"/>
      <w:bookmarkStart w:id="1503" w:name="_Toc49849860"/>
      <w:bookmarkStart w:id="1504" w:name="_Toc51873374"/>
      <w:bookmarkStart w:id="1505" w:name="_Toc56517502"/>
      <w:bookmarkStart w:id="1506" w:name="_Toc58594403"/>
      <w:bookmarkStart w:id="1507" w:name="_Toc67685913"/>
      <w:bookmarkStart w:id="1508" w:name="_Toc74993734"/>
      <w:bookmarkStart w:id="1509" w:name="_Toc82716322"/>
      <w:bookmarkStart w:id="1510" w:name="_Toc88818609"/>
      <w:bookmarkStart w:id="1511" w:name="_Toc90650531"/>
      <w:bookmarkStart w:id="1512" w:name="_Toc98506202"/>
      <w:bookmarkStart w:id="1513" w:name="_Toc106639487"/>
      <w:bookmarkStart w:id="1514" w:name="_Toc114778997"/>
      <w:bookmarkStart w:id="1515" w:name="_Toc122096914"/>
      <w:bookmarkStart w:id="1516" w:name="_Toc130844135"/>
      <w:bookmarkStart w:id="1517" w:name="_Toc138411841"/>
      <w:bookmarkStart w:id="1518" w:name="_Toc145956018"/>
      <w:bookmarkStart w:id="1519" w:name="_Toc153887450"/>
      <w:bookmarkStart w:id="1520" w:name="_Toc161905341"/>
      <w:bookmarkStart w:id="1521" w:name="_Toc170209944"/>
      <w:bookmarkStart w:id="1522" w:name="_Toc183618176"/>
      <w:bookmarkStart w:id="1523" w:name="_Toc186726480"/>
      <w:r>
        <w:lastRenderedPageBreak/>
        <w:t>6.1.4</w:t>
      </w:r>
      <w:r>
        <w:tab/>
        <w:t>Custom Operations without associated resources</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1F165ECE" w14:textId="77777777" w:rsidR="00EB7848" w:rsidRPr="000A7435" w:rsidRDefault="00EB7848" w:rsidP="00B32564">
      <w:pPr>
        <w:pStyle w:val="Heading4"/>
      </w:pPr>
      <w:bookmarkStart w:id="1524" w:name="_Toc20150363"/>
      <w:bookmarkStart w:id="1525" w:name="_Toc25168610"/>
      <w:bookmarkStart w:id="1526" w:name="_Toc27593029"/>
      <w:bookmarkStart w:id="1527" w:name="_Toc34147900"/>
      <w:bookmarkStart w:id="1528" w:name="_Toc36463284"/>
      <w:bookmarkStart w:id="1529" w:name="_Toc43215124"/>
      <w:bookmarkStart w:id="1530" w:name="_Toc45032372"/>
      <w:bookmarkStart w:id="1531" w:name="_Toc49849861"/>
      <w:bookmarkStart w:id="1532" w:name="_Toc51873375"/>
      <w:bookmarkStart w:id="1533" w:name="_Toc56517503"/>
      <w:bookmarkStart w:id="1534" w:name="_Toc58594404"/>
      <w:bookmarkStart w:id="1535" w:name="_Toc67685914"/>
      <w:bookmarkStart w:id="1536" w:name="_Toc74993735"/>
      <w:bookmarkStart w:id="1537" w:name="_Toc82716323"/>
      <w:bookmarkStart w:id="1538" w:name="_Toc88818610"/>
      <w:bookmarkStart w:id="1539" w:name="_Toc90650532"/>
      <w:bookmarkStart w:id="1540" w:name="_Toc98506203"/>
      <w:bookmarkStart w:id="1541" w:name="_Toc106639488"/>
      <w:bookmarkStart w:id="1542" w:name="_Toc114778998"/>
      <w:bookmarkStart w:id="1543" w:name="_Toc122096915"/>
      <w:bookmarkStart w:id="1544" w:name="_Toc130844136"/>
      <w:bookmarkStart w:id="1545" w:name="_Toc138411842"/>
      <w:bookmarkStart w:id="1546" w:name="_Toc145956019"/>
      <w:bookmarkStart w:id="1547" w:name="_Toc153887451"/>
      <w:bookmarkStart w:id="1548" w:name="_Toc161905342"/>
      <w:bookmarkStart w:id="1549" w:name="_Toc170209945"/>
      <w:bookmarkStart w:id="1550" w:name="_Toc183618177"/>
      <w:bookmarkStart w:id="1551" w:name="_Toc186726481"/>
      <w:r>
        <w:t>6.1.4.1</w:t>
      </w:r>
      <w:r>
        <w:tab/>
        <w:t>Overview</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1552" w:name="_Toc20150364"/>
      <w:bookmarkStart w:id="1553" w:name="_Toc25168611"/>
      <w:bookmarkStart w:id="1554" w:name="_Toc27593030"/>
      <w:bookmarkStart w:id="1555" w:name="_Toc34147901"/>
      <w:bookmarkStart w:id="1556" w:name="_Toc36463285"/>
      <w:bookmarkStart w:id="1557" w:name="_Toc43215125"/>
      <w:bookmarkStart w:id="1558" w:name="_Toc45032373"/>
      <w:bookmarkStart w:id="1559" w:name="_Toc49849862"/>
      <w:bookmarkStart w:id="1560" w:name="_Toc51873376"/>
      <w:bookmarkStart w:id="1561" w:name="_Toc56517504"/>
      <w:bookmarkStart w:id="1562" w:name="_Toc58594405"/>
      <w:bookmarkStart w:id="1563" w:name="_Toc67685915"/>
      <w:bookmarkStart w:id="1564" w:name="_Toc74993736"/>
      <w:bookmarkStart w:id="1565" w:name="_Toc82716324"/>
      <w:bookmarkStart w:id="1566" w:name="_Toc88818611"/>
      <w:bookmarkStart w:id="1567" w:name="_Toc90650533"/>
      <w:bookmarkStart w:id="1568" w:name="_Toc98506204"/>
      <w:bookmarkStart w:id="1569" w:name="_Toc106639489"/>
      <w:bookmarkStart w:id="1570" w:name="_Toc114778999"/>
      <w:bookmarkStart w:id="1571" w:name="_Toc122096916"/>
      <w:bookmarkStart w:id="1572" w:name="_Toc130844137"/>
      <w:bookmarkStart w:id="1573" w:name="_Toc138411843"/>
      <w:bookmarkStart w:id="1574" w:name="_Toc145956020"/>
      <w:bookmarkStart w:id="1575" w:name="_Toc153887452"/>
      <w:bookmarkStart w:id="1576" w:name="_Toc161905343"/>
      <w:bookmarkStart w:id="1577" w:name="_Toc170209946"/>
      <w:bookmarkStart w:id="1578" w:name="_Toc183618178"/>
      <w:bookmarkStart w:id="1579" w:name="_Toc186726482"/>
      <w:r>
        <w:t>6.1.4.2</w:t>
      </w:r>
      <w:r>
        <w:tab/>
        <w:t>Operation: determine-location</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171CAEC2" w14:textId="77777777" w:rsidR="00EB7848" w:rsidRDefault="00EB7848" w:rsidP="00B32564">
      <w:pPr>
        <w:pStyle w:val="Heading5"/>
      </w:pPr>
      <w:bookmarkStart w:id="1580" w:name="_Toc20150365"/>
      <w:bookmarkStart w:id="1581" w:name="_Toc25168612"/>
      <w:bookmarkStart w:id="1582" w:name="_Toc27593031"/>
      <w:bookmarkStart w:id="1583" w:name="_Toc34147902"/>
      <w:bookmarkStart w:id="1584" w:name="_Toc36463286"/>
      <w:bookmarkStart w:id="1585" w:name="_Toc43215126"/>
      <w:bookmarkStart w:id="1586" w:name="_Toc45032374"/>
      <w:bookmarkStart w:id="1587" w:name="_Toc49849863"/>
      <w:bookmarkStart w:id="1588" w:name="_Toc51873377"/>
      <w:bookmarkStart w:id="1589" w:name="_Toc56517505"/>
      <w:bookmarkStart w:id="1590" w:name="_Toc58594406"/>
      <w:bookmarkStart w:id="1591" w:name="_Toc67685916"/>
      <w:bookmarkStart w:id="1592" w:name="_Toc74993737"/>
      <w:bookmarkStart w:id="1593" w:name="_Toc82716325"/>
      <w:bookmarkStart w:id="1594" w:name="_Toc88818612"/>
      <w:bookmarkStart w:id="1595" w:name="_Toc90650534"/>
      <w:bookmarkStart w:id="1596" w:name="_Toc98506205"/>
      <w:bookmarkStart w:id="1597" w:name="_Toc106639490"/>
      <w:bookmarkStart w:id="1598" w:name="_Toc114779000"/>
      <w:bookmarkStart w:id="1599" w:name="_Toc122096917"/>
      <w:bookmarkStart w:id="1600" w:name="_Toc130844138"/>
      <w:bookmarkStart w:id="1601" w:name="_Toc138411844"/>
      <w:bookmarkStart w:id="1602" w:name="_Toc145956021"/>
      <w:bookmarkStart w:id="1603" w:name="_Toc153887453"/>
      <w:bookmarkStart w:id="1604" w:name="_Toc161905344"/>
      <w:bookmarkStart w:id="1605" w:name="_Toc170209947"/>
      <w:bookmarkStart w:id="1606" w:name="_Toc183618179"/>
      <w:bookmarkStart w:id="1607" w:name="_Toc186726483"/>
      <w:r>
        <w:t>6.1.4.2.1</w:t>
      </w:r>
      <w:r>
        <w:tab/>
        <w:t>Description</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608" w:name="_Toc20150366"/>
      <w:bookmarkStart w:id="1609" w:name="_Toc25168613"/>
      <w:bookmarkStart w:id="1610" w:name="_Toc27593032"/>
      <w:bookmarkStart w:id="1611" w:name="_Toc34147903"/>
      <w:bookmarkStart w:id="1612" w:name="_Toc36463287"/>
      <w:bookmarkStart w:id="1613" w:name="_Toc43215127"/>
      <w:bookmarkStart w:id="1614" w:name="_Toc45032375"/>
      <w:bookmarkStart w:id="1615" w:name="_Toc49849864"/>
      <w:bookmarkStart w:id="1616" w:name="_Toc51873378"/>
      <w:bookmarkStart w:id="1617" w:name="_Toc56517506"/>
      <w:bookmarkStart w:id="1618" w:name="_Toc58594407"/>
      <w:bookmarkStart w:id="1619" w:name="_Toc67685917"/>
      <w:bookmarkStart w:id="1620" w:name="_Toc74993738"/>
      <w:bookmarkStart w:id="1621" w:name="_Toc82716326"/>
      <w:bookmarkStart w:id="1622" w:name="_Toc88818613"/>
      <w:bookmarkStart w:id="1623" w:name="_Toc90650535"/>
      <w:bookmarkStart w:id="1624" w:name="_Toc98506206"/>
      <w:bookmarkStart w:id="1625" w:name="_Toc106639491"/>
      <w:bookmarkStart w:id="1626" w:name="_Toc114779001"/>
      <w:bookmarkStart w:id="1627" w:name="_Toc122096918"/>
      <w:bookmarkStart w:id="1628" w:name="_Toc130844139"/>
      <w:bookmarkStart w:id="1629" w:name="_Toc138411845"/>
      <w:bookmarkStart w:id="1630" w:name="_Toc145956022"/>
      <w:bookmarkStart w:id="1631" w:name="_Toc153887454"/>
      <w:bookmarkStart w:id="1632" w:name="_Toc161905345"/>
      <w:bookmarkStart w:id="1633" w:name="_Toc170209948"/>
      <w:bookmarkStart w:id="1634" w:name="_Toc183618180"/>
      <w:bookmarkStart w:id="1635" w:name="_Toc186726484"/>
      <w:r>
        <w:t>6.1.4.2.2</w:t>
      </w:r>
      <w:r>
        <w:tab/>
        <w:t>Operation Definition</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1636" w:name="_PERM_MCCTEMPBM_CRPT90020007___2" w:colFirst="4" w:colLast="4"/>
            <w:proofErr w:type="spellStart"/>
            <w:r>
              <w:t>LocationData</w:t>
            </w:r>
            <w:r w:rsidR="00316868">
              <w:t>Ext</w:t>
            </w:r>
            <w:proofErr w:type="spellEnd"/>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636"/>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637"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637"/>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638" w:name="_PERM_MCCTEMPBM_CRPT90020009___2"/>
            <w:r w:rsidRPr="00AA6A4C">
              <w:t>-</w:t>
            </w:r>
            <w:r w:rsidRPr="00AA6A4C">
              <w:tab/>
            </w:r>
            <w:r w:rsidRPr="000B71E4">
              <w:t>POSITIONING_FAILED</w:t>
            </w:r>
          </w:p>
          <w:bookmarkEnd w:id="1638"/>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DA7E50" w:rsidRDefault="00DB6669" w:rsidP="00DB6669">
            <w:pPr>
              <w:pStyle w:val="TAL"/>
            </w:pPr>
            <w:proofErr w:type="spellStart"/>
            <w:r w:rsidRPr="003B2883">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DA7E50" w:rsidRDefault="00DB6669" w:rsidP="00DB6669">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1639" w:name="_PERM_MCCTEMPBM_CRPT90020010___2"/>
            <w:r>
              <w:t>-</w:t>
            </w:r>
            <w:r>
              <w:tab/>
            </w:r>
            <w:r w:rsidRPr="0032412C">
              <w:t>UNREACHABLE_USER</w:t>
            </w:r>
          </w:p>
          <w:bookmarkEnd w:id="1639"/>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 xml:space="preserve">The mandatory HTTP error status codes for the POST method listed in Table 5.2.7.1-1 of 3GPP TS 29.500 [4] other than those specified in the table above also apply, with a </w:t>
            </w:r>
            <w:proofErr w:type="spellStart"/>
            <w:r w:rsidRPr="00056F0B">
              <w:rPr>
                <w:rFonts w:eastAsia="SimSun"/>
              </w:rPr>
              <w:t>ProblemDetails</w:t>
            </w:r>
            <w:proofErr w:type="spellEnd"/>
            <w:r w:rsidRPr="00056F0B">
              <w:rPr>
                <w:rFonts w:eastAsia="SimSun"/>
              </w:rPr>
              <w:t xml:space="preserve">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640" w:name="_Toc20150367"/>
      <w:bookmarkStart w:id="1641" w:name="_Toc25168614"/>
      <w:bookmarkStart w:id="1642" w:name="_Toc27593033"/>
      <w:bookmarkStart w:id="1643" w:name="_Toc34147904"/>
      <w:bookmarkStart w:id="1644" w:name="_Toc36463288"/>
      <w:bookmarkStart w:id="1645" w:name="_Toc43215128"/>
      <w:bookmarkStart w:id="1646" w:name="_Toc45032376"/>
      <w:bookmarkStart w:id="1647" w:name="_Toc49849865"/>
      <w:bookmarkStart w:id="1648" w:name="_Toc51873379"/>
      <w:bookmarkStart w:id="1649" w:name="_Toc56517507"/>
      <w:bookmarkStart w:id="1650" w:name="_Toc58594408"/>
      <w:bookmarkStart w:id="1651" w:name="_Toc67685918"/>
      <w:bookmarkStart w:id="1652" w:name="_Toc74993739"/>
      <w:bookmarkStart w:id="1653" w:name="_Toc82716327"/>
      <w:bookmarkStart w:id="1654" w:name="_Toc88818614"/>
      <w:bookmarkStart w:id="1655" w:name="_Toc90650536"/>
      <w:bookmarkStart w:id="1656" w:name="_Toc98506207"/>
      <w:bookmarkStart w:id="1657" w:name="_Toc106639492"/>
      <w:bookmarkStart w:id="1658" w:name="_Toc114779002"/>
      <w:bookmarkStart w:id="1659" w:name="_Toc122096919"/>
      <w:bookmarkStart w:id="1660" w:name="_Toc130844140"/>
      <w:bookmarkStart w:id="1661" w:name="_Toc138411846"/>
      <w:bookmarkStart w:id="1662" w:name="_Toc145956023"/>
      <w:bookmarkStart w:id="1663" w:name="_Toc153887455"/>
      <w:bookmarkStart w:id="1664" w:name="_Toc161905346"/>
      <w:bookmarkStart w:id="1665" w:name="_Toc170209949"/>
      <w:bookmarkStart w:id="1666" w:name="_Toc183618181"/>
      <w:bookmarkStart w:id="1667" w:name="_Toc186726485"/>
      <w:r>
        <w:t>6.1.4.3</w:t>
      </w:r>
      <w:r>
        <w:tab/>
        <w:t>Operation: cancel-location</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2AEB620B" w14:textId="77777777" w:rsidR="00EB7848" w:rsidRDefault="00EB7848" w:rsidP="00B32564">
      <w:pPr>
        <w:pStyle w:val="Heading5"/>
      </w:pPr>
      <w:bookmarkStart w:id="1668" w:name="_Toc20150368"/>
      <w:bookmarkStart w:id="1669" w:name="_Toc25168615"/>
      <w:bookmarkStart w:id="1670" w:name="_Toc27593034"/>
      <w:bookmarkStart w:id="1671" w:name="_Toc34147905"/>
      <w:bookmarkStart w:id="1672" w:name="_Toc36463289"/>
      <w:bookmarkStart w:id="1673" w:name="_Toc43215129"/>
      <w:bookmarkStart w:id="1674" w:name="_Toc45032377"/>
      <w:bookmarkStart w:id="1675" w:name="_Toc49849866"/>
      <w:bookmarkStart w:id="1676" w:name="_Toc51873380"/>
      <w:bookmarkStart w:id="1677" w:name="_Toc56517508"/>
      <w:bookmarkStart w:id="1678" w:name="_Toc58594409"/>
      <w:bookmarkStart w:id="1679" w:name="_Toc67685919"/>
      <w:bookmarkStart w:id="1680" w:name="_Toc74993740"/>
      <w:bookmarkStart w:id="1681" w:name="_Toc82716328"/>
      <w:bookmarkStart w:id="1682" w:name="_Toc88818615"/>
      <w:bookmarkStart w:id="1683" w:name="_Toc90650537"/>
      <w:bookmarkStart w:id="1684" w:name="_Toc98506208"/>
      <w:bookmarkStart w:id="1685" w:name="_Toc106639493"/>
      <w:bookmarkStart w:id="1686" w:name="_Toc114779003"/>
      <w:bookmarkStart w:id="1687" w:name="_Toc122096920"/>
      <w:bookmarkStart w:id="1688" w:name="_Toc130844141"/>
      <w:bookmarkStart w:id="1689" w:name="_Toc138411847"/>
      <w:bookmarkStart w:id="1690" w:name="_Toc145956024"/>
      <w:bookmarkStart w:id="1691" w:name="_Toc153887456"/>
      <w:bookmarkStart w:id="1692" w:name="_Toc161905347"/>
      <w:bookmarkStart w:id="1693" w:name="_Toc170209950"/>
      <w:bookmarkStart w:id="1694" w:name="_Toc183618182"/>
      <w:bookmarkStart w:id="1695" w:name="_Toc186726486"/>
      <w:r>
        <w:t>6.1.4.3.1</w:t>
      </w:r>
      <w:r>
        <w:tab/>
        <w:t>Description</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696" w:name="_Toc20150369"/>
      <w:bookmarkStart w:id="1697" w:name="_Toc25168616"/>
      <w:bookmarkStart w:id="1698" w:name="_Toc27593035"/>
      <w:bookmarkStart w:id="1699" w:name="_Toc34147906"/>
      <w:bookmarkStart w:id="1700" w:name="_Toc36463290"/>
      <w:bookmarkStart w:id="1701" w:name="_Toc43215130"/>
      <w:bookmarkStart w:id="1702" w:name="_Toc45032378"/>
      <w:bookmarkStart w:id="1703" w:name="_Toc49849867"/>
      <w:bookmarkStart w:id="1704" w:name="_Toc51873381"/>
      <w:bookmarkStart w:id="1705" w:name="_Toc56517509"/>
      <w:bookmarkStart w:id="1706" w:name="_Toc58594410"/>
      <w:bookmarkStart w:id="1707" w:name="_Toc67685920"/>
      <w:bookmarkStart w:id="1708" w:name="_Toc74993741"/>
      <w:bookmarkStart w:id="1709" w:name="_Toc82716329"/>
      <w:bookmarkStart w:id="1710" w:name="_Toc88818616"/>
      <w:bookmarkStart w:id="1711" w:name="_Toc90650538"/>
      <w:bookmarkStart w:id="1712" w:name="_Toc98506209"/>
      <w:bookmarkStart w:id="1713" w:name="_Toc106639494"/>
      <w:bookmarkStart w:id="1714" w:name="_Toc114779004"/>
      <w:bookmarkStart w:id="1715" w:name="_Toc122096921"/>
      <w:bookmarkStart w:id="1716" w:name="_Toc130844142"/>
      <w:bookmarkStart w:id="1717" w:name="_Toc138411848"/>
      <w:bookmarkStart w:id="1718" w:name="_Toc145956025"/>
      <w:bookmarkStart w:id="1719" w:name="_Toc153887457"/>
      <w:bookmarkStart w:id="1720" w:name="_Toc161905348"/>
      <w:bookmarkStart w:id="1721" w:name="_Toc170209951"/>
      <w:bookmarkStart w:id="1722" w:name="_Toc183618183"/>
      <w:bookmarkStart w:id="1723" w:name="_Toc186726487"/>
      <w:r>
        <w:t>6.1.4.3.2</w:t>
      </w:r>
      <w:r>
        <w:tab/>
        <w:t>Operation Definition</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proofErr w:type="spellStart"/>
            <w:r>
              <w:t>CancelLocData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724"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724"/>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725" w:name="_Toc20150370"/>
      <w:bookmarkStart w:id="1726" w:name="_Toc25168617"/>
      <w:bookmarkStart w:id="1727" w:name="_Toc27593036"/>
      <w:bookmarkStart w:id="1728" w:name="_Toc34147907"/>
      <w:bookmarkStart w:id="1729" w:name="_Toc36463291"/>
      <w:bookmarkStart w:id="1730" w:name="_Toc43215131"/>
      <w:bookmarkStart w:id="1731" w:name="_Toc45032379"/>
      <w:bookmarkStart w:id="1732" w:name="_Toc49849868"/>
      <w:bookmarkStart w:id="1733" w:name="_Toc51873382"/>
      <w:bookmarkStart w:id="1734" w:name="_Toc56517510"/>
      <w:bookmarkStart w:id="1735" w:name="_Toc58594411"/>
      <w:bookmarkStart w:id="1736" w:name="_Toc67685921"/>
      <w:bookmarkStart w:id="1737" w:name="_Toc74993742"/>
      <w:bookmarkStart w:id="1738" w:name="_Toc82716330"/>
      <w:bookmarkStart w:id="1739" w:name="_Toc88818617"/>
      <w:bookmarkStart w:id="1740" w:name="_Toc90650539"/>
      <w:bookmarkStart w:id="1741" w:name="_Toc98506210"/>
      <w:bookmarkStart w:id="1742" w:name="_Toc106639495"/>
      <w:bookmarkStart w:id="1743" w:name="_Toc114779005"/>
      <w:bookmarkStart w:id="1744" w:name="_Toc122096922"/>
      <w:bookmarkStart w:id="1745" w:name="_Toc130844143"/>
      <w:bookmarkStart w:id="1746" w:name="_Toc138411849"/>
      <w:bookmarkStart w:id="1747" w:name="_Toc145956026"/>
      <w:bookmarkStart w:id="1748" w:name="_Toc153887458"/>
      <w:bookmarkStart w:id="1749" w:name="_Toc161905349"/>
      <w:bookmarkStart w:id="1750" w:name="_Toc170209952"/>
      <w:bookmarkStart w:id="1751" w:name="_Toc183618184"/>
      <w:bookmarkStart w:id="1752" w:name="_Toc186726488"/>
      <w:r>
        <w:t>6.1.4.4</w:t>
      </w:r>
      <w:r>
        <w:tab/>
        <w:t>Operation: location-context-transfer</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0F8D4BAA" w14:textId="77777777" w:rsidR="00EB7848" w:rsidRDefault="00EB7848" w:rsidP="00B32564">
      <w:pPr>
        <w:pStyle w:val="Heading5"/>
      </w:pPr>
      <w:bookmarkStart w:id="1753" w:name="_Toc20150371"/>
      <w:bookmarkStart w:id="1754" w:name="_Toc25168618"/>
      <w:bookmarkStart w:id="1755" w:name="_Toc27593037"/>
      <w:bookmarkStart w:id="1756" w:name="_Toc34147908"/>
      <w:bookmarkStart w:id="1757" w:name="_Toc36463292"/>
      <w:bookmarkStart w:id="1758" w:name="_Toc43215132"/>
      <w:bookmarkStart w:id="1759" w:name="_Toc45032380"/>
      <w:bookmarkStart w:id="1760" w:name="_Toc49849869"/>
      <w:bookmarkStart w:id="1761" w:name="_Toc51873383"/>
      <w:bookmarkStart w:id="1762" w:name="_Toc56517511"/>
      <w:bookmarkStart w:id="1763" w:name="_Toc58594412"/>
      <w:bookmarkStart w:id="1764" w:name="_Toc67685922"/>
      <w:bookmarkStart w:id="1765" w:name="_Toc74993743"/>
      <w:bookmarkStart w:id="1766" w:name="_Toc82716331"/>
      <w:bookmarkStart w:id="1767" w:name="_Toc88818618"/>
      <w:bookmarkStart w:id="1768" w:name="_Toc90650540"/>
      <w:bookmarkStart w:id="1769" w:name="_Toc98506211"/>
      <w:bookmarkStart w:id="1770" w:name="_Toc106639496"/>
      <w:bookmarkStart w:id="1771" w:name="_Toc114779006"/>
      <w:bookmarkStart w:id="1772" w:name="_Toc122096923"/>
      <w:bookmarkStart w:id="1773" w:name="_Toc130844144"/>
      <w:bookmarkStart w:id="1774" w:name="_Toc138411850"/>
      <w:bookmarkStart w:id="1775" w:name="_Toc145956027"/>
      <w:bookmarkStart w:id="1776" w:name="_Toc153887459"/>
      <w:bookmarkStart w:id="1777" w:name="_Toc161905350"/>
      <w:bookmarkStart w:id="1778" w:name="_Toc170209953"/>
      <w:bookmarkStart w:id="1779" w:name="_Toc183618185"/>
      <w:bookmarkStart w:id="1780" w:name="_Toc186726489"/>
      <w:r>
        <w:t>6.1.4.4.1</w:t>
      </w:r>
      <w:r>
        <w:tab/>
        <w:t>Description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781" w:name="_Toc20150372"/>
      <w:bookmarkStart w:id="1782" w:name="_Toc25168619"/>
      <w:bookmarkStart w:id="1783" w:name="_Toc27593038"/>
      <w:bookmarkStart w:id="1784" w:name="_Toc34147909"/>
      <w:bookmarkStart w:id="1785" w:name="_Toc36463293"/>
      <w:bookmarkStart w:id="1786" w:name="_Toc43215133"/>
      <w:bookmarkStart w:id="1787" w:name="_Toc45032381"/>
      <w:bookmarkStart w:id="1788" w:name="_Toc49849870"/>
      <w:bookmarkStart w:id="1789" w:name="_Toc51873384"/>
      <w:bookmarkStart w:id="1790" w:name="_Toc56517512"/>
      <w:bookmarkStart w:id="1791" w:name="_Toc58594413"/>
      <w:bookmarkStart w:id="1792" w:name="_Toc67685923"/>
      <w:bookmarkStart w:id="1793" w:name="_Toc74993744"/>
      <w:bookmarkStart w:id="1794" w:name="_Toc82716332"/>
      <w:bookmarkStart w:id="1795" w:name="_Toc88818619"/>
      <w:bookmarkStart w:id="1796" w:name="_Toc90650541"/>
      <w:bookmarkStart w:id="1797" w:name="_Toc98506212"/>
      <w:bookmarkStart w:id="1798" w:name="_Toc106639497"/>
      <w:bookmarkStart w:id="1799" w:name="_Toc114779007"/>
      <w:bookmarkStart w:id="1800" w:name="_Toc122096924"/>
      <w:bookmarkStart w:id="1801" w:name="_Toc130844145"/>
      <w:bookmarkStart w:id="1802" w:name="_Toc138411851"/>
      <w:bookmarkStart w:id="1803" w:name="_Toc145956028"/>
      <w:bookmarkStart w:id="1804" w:name="_Toc153887460"/>
      <w:bookmarkStart w:id="1805" w:name="_Toc161905351"/>
      <w:bookmarkStart w:id="1806" w:name="_Toc170209954"/>
      <w:bookmarkStart w:id="1807" w:name="_Toc183618186"/>
      <w:bookmarkStart w:id="1808" w:name="_Toc186726490"/>
      <w:r>
        <w:t>6.1.4.4.2</w:t>
      </w:r>
      <w:r>
        <w:tab/>
        <w:t>Operation Definition</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proofErr w:type="spellStart"/>
            <w:r>
              <w:t>LocContextData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809"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809"/>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1810" w:name="_Toc145956029"/>
      <w:bookmarkStart w:id="1811" w:name="_Toc153887461"/>
      <w:bookmarkStart w:id="1812" w:name="_Toc161905352"/>
      <w:bookmarkStart w:id="1813" w:name="_Toc170209955"/>
      <w:bookmarkStart w:id="1814" w:name="_Toc183618187"/>
      <w:bookmarkStart w:id="1815" w:name="_Toc186726491"/>
      <w:r>
        <w:t>6.1.4.5</w:t>
      </w:r>
      <w:r w:rsidR="007132E0">
        <w:tab/>
        <w:t xml:space="preserve">Operation: </w:t>
      </w:r>
      <w:r w:rsidR="00D55D9B" w:rsidRPr="00D55D9B">
        <w:t>measure-</w:t>
      </w:r>
      <w:r w:rsidR="007132E0">
        <w:t>location</w:t>
      </w:r>
      <w:bookmarkEnd w:id="1810"/>
      <w:bookmarkEnd w:id="1811"/>
      <w:bookmarkEnd w:id="1812"/>
      <w:bookmarkEnd w:id="1813"/>
      <w:bookmarkEnd w:id="1814"/>
      <w:bookmarkEnd w:id="1815"/>
    </w:p>
    <w:p w14:paraId="53D27504" w14:textId="0D71AA1F" w:rsidR="007132E0" w:rsidRDefault="00783CCD" w:rsidP="007132E0">
      <w:pPr>
        <w:pStyle w:val="Heading5"/>
      </w:pPr>
      <w:bookmarkStart w:id="1816" w:name="_Toc145956030"/>
      <w:bookmarkStart w:id="1817" w:name="_Toc153887462"/>
      <w:bookmarkStart w:id="1818" w:name="_Toc161905353"/>
      <w:bookmarkStart w:id="1819" w:name="_Toc170209956"/>
      <w:bookmarkStart w:id="1820" w:name="_Toc183618188"/>
      <w:bookmarkStart w:id="1821" w:name="_Toc186726492"/>
      <w:r>
        <w:t>6.1.4.5</w:t>
      </w:r>
      <w:r w:rsidR="007132E0">
        <w:t>.1</w:t>
      </w:r>
      <w:r w:rsidR="007132E0">
        <w:tab/>
        <w:t>Description</w:t>
      </w:r>
      <w:bookmarkEnd w:id="1816"/>
      <w:bookmarkEnd w:id="1817"/>
      <w:bookmarkEnd w:id="1818"/>
      <w:bookmarkEnd w:id="1819"/>
      <w:bookmarkEnd w:id="1820"/>
      <w:bookmarkEnd w:id="1821"/>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1822" w:name="_Toc145956031"/>
      <w:bookmarkStart w:id="1823" w:name="_Toc153887463"/>
      <w:bookmarkStart w:id="1824" w:name="_Toc161905354"/>
      <w:bookmarkStart w:id="1825" w:name="_Toc170209957"/>
      <w:bookmarkStart w:id="1826" w:name="_Toc183618189"/>
      <w:bookmarkStart w:id="1827" w:name="_Toc186726493"/>
      <w:r>
        <w:t>6.1.4.5</w:t>
      </w:r>
      <w:r w:rsidR="007132E0">
        <w:t>.2</w:t>
      </w:r>
      <w:r w:rsidR="007132E0">
        <w:tab/>
        <w:t>Operation Definition</w:t>
      </w:r>
      <w:bookmarkEnd w:id="1822"/>
      <w:bookmarkEnd w:id="1823"/>
      <w:bookmarkEnd w:id="1824"/>
      <w:bookmarkEnd w:id="1825"/>
      <w:bookmarkEnd w:id="1826"/>
      <w:bookmarkEnd w:id="1827"/>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proofErr w:type="spellStart"/>
            <w:r>
              <w:t>LocMeasurementReq</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proofErr w:type="spellStart"/>
            <w:r w:rsidR="009A0E6E">
              <w:t>MeasurementData</w:t>
            </w:r>
            <w:proofErr w:type="spellEnd"/>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proofErr w:type="spellStart"/>
            <w:r>
              <w:t>LocMeasurementResp</w:t>
            </w:r>
            <w:proofErr w:type="spellEnd"/>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proofErr w:type="spellStart"/>
            <w:r>
              <w:t>RedirectResponse</w:t>
            </w:r>
            <w:proofErr w:type="spellEnd"/>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proofErr w:type="spellStart"/>
            <w:r>
              <w:t>RedirectResponse</w:t>
            </w:r>
            <w:proofErr w:type="spellEnd"/>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proofErr w:type="spellStart"/>
            <w:r>
              <w:t>ProblemDetails</w:t>
            </w:r>
            <w:proofErr w:type="spellEnd"/>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w:t>
            </w:r>
            <w:proofErr w:type="spellStart"/>
            <w:r>
              <w:rPr>
                <w:rFonts w:eastAsia="SimSun"/>
              </w:rPr>
              <w:t>ProblemDetails</w:t>
            </w:r>
            <w:proofErr w:type="spellEnd"/>
            <w:r>
              <w:rPr>
                <w:rFonts w:eastAsia="SimSun"/>
              </w:rPr>
              <w:t xml:space="preserve">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1828" w:name="_Toc145956032"/>
      <w:bookmarkStart w:id="1829" w:name="_Toc153887464"/>
      <w:bookmarkStart w:id="1830" w:name="_Toc161905355"/>
      <w:bookmarkStart w:id="1831" w:name="_Toc170209958"/>
      <w:bookmarkStart w:id="1832" w:name="_Toc183618190"/>
      <w:bookmarkStart w:id="1833" w:name="_Toc186726494"/>
      <w:r>
        <w:t>6.1.4.6</w:t>
      </w:r>
      <w:r w:rsidR="003D1DD7">
        <w:tab/>
      </w:r>
      <w:r w:rsidR="008717DE">
        <w:t>Void</w:t>
      </w:r>
      <w:bookmarkEnd w:id="1828"/>
      <w:bookmarkEnd w:id="1829"/>
      <w:bookmarkEnd w:id="1830"/>
      <w:bookmarkEnd w:id="1831"/>
      <w:bookmarkEnd w:id="1832"/>
      <w:bookmarkEnd w:id="1833"/>
    </w:p>
    <w:p w14:paraId="009C76BF" w14:textId="5D4DAE3F" w:rsidR="003D1DD7" w:rsidRDefault="003D1DD7" w:rsidP="00EB7848"/>
    <w:p w14:paraId="398D9AF3" w14:textId="087C84D2" w:rsidR="006D5471" w:rsidRDefault="001151E1" w:rsidP="006D5471">
      <w:pPr>
        <w:pStyle w:val="Heading4"/>
      </w:pPr>
      <w:bookmarkStart w:id="1834" w:name="_Toc153887467"/>
      <w:bookmarkStart w:id="1835" w:name="_Toc161905356"/>
      <w:bookmarkStart w:id="1836" w:name="_Toc170209959"/>
      <w:bookmarkStart w:id="1837" w:name="_Toc183618191"/>
      <w:bookmarkStart w:id="1838" w:name="_Toc186726495"/>
      <w:r>
        <w:t>6.1.4.7</w:t>
      </w:r>
      <w:r w:rsidR="006D5471">
        <w:tab/>
        <w:t xml:space="preserve">Operation: </w:t>
      </w:r>
      <w:r w:rsidR="004F0254">
        <w:rPr>
          <w:lang w:eastAsia="zh-CN"/>
        </w:rPr>
        <w:t>configure-</w:t>
      </w:r>
      <w:r w:rsidR="006D5471">
        <w:rPr>
          <w:lang w:eastAsia="zh-CN"/>
        </w:rPr>
        <w:t>up</w:t>
      </w:r>
      <w:bookmarkEnd w:id="1834"/>
      <w:bookmarkEnd w:id="1835"/>
      <w:bookmarkEnd w:id="1836"/>
      <w:bookmarkEnd w:id="1837"/>
      <w:bookmarkEnd w:id="1838"/>
    </w:p>
    <w:p w14:paraId="087E232A" w14:textId="2BBCE2F3" w:rsidR="006D5471" w:rsidRDefault="001151E1" w:rsidP="006D5471">
      <w:pPr>
        <w:pStyle w:val="Heading5"/>
      </w:pPr>
      <w:bookmarkStart w:id="1839" w:name="_Toc153887468"/>
      <w:bookmarkStart w:id="1840" w:name="_Toc161905357"/>
      <w:bookmarkStart w:id="1841" w:name="_Toc170209960"/>
      <w:bookmarkStart w:id="1842" w:name="_Toc183618192"/>
      <w:bookmarkStart w:id="1843" w:name="_Toc186726496"/>
      <w:r>
        <w:t>6.1.4.7</w:t>
      </w:r>
      <w:r w:rsidR="006D5471">
        <w:t>.1</w:t>
      </w:r>
      <w:r w:rsidR="006D5471">
        <w:tab/>
        <w:t>Description</w:t>
      </w:r>
      <w:bookmarkEnd w:id="1839"/>
      <w:bookmarkEnd w:id="1840"/>
      <w:bookmarkEnd w:id="1841"/>
      <w:bookmarkEnd w:id="1842"/>
      <w:bookmarkEnd w:id="1843"/>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1844" w:name="_Toc153887469"/>
      <w:bookmarkStart w:id="1845" w:name="_Toc161905358"/>
      <w:bookmarkStart w:id="1846" w:name="_Toc170209961"/>
      <w:bookmarkStart w:id="1847" w:name="_Toc183618193"/>
      <w:bookmarkStart w:id="1848" w:name="_Toc186726497"/>
      <w:r>
        <w:lastRenderedPageBreak/>
        <w:t>6.1.4.7</w:t>
      </w:r>
      <w:r w:rsidR="006D5471">
        <w:t>.2</w:t>
      </w:r>
      <w:r w:rsidR="006D5471">
        <w:tab/>
        <w:t>Operation Definition</w:t>
      </w:r>
      <w:bookmarkEnd w:id="1844"/>
      <w:bookmarkEnd w:id="1845"/>
      <w:bookmarkEnd w:id="1846"/>
      <w:bookmarkEnd w:id="1847"/>
      <w:bookmarkEnd w:id="1848"/>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proofErr w:type="spellStart"/>
            <w:r>
              <w:t>UpConfig</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w:t>
            </w:r>
            <w:proofErr w:type="spellStart"/>
            <w:r>
              <w:t>UPConfig</w:t>
            </w:r>
            <w:proofErr w:type="spellEnd"/>
            <w:r>
              <w:t>"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proofErr w:type="spellStart"/>
            <w:r>
              <w:t>RedirectResponse</w:t>
            </w:r>
            <w:proofErr w:type="spellEnd"/>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proofErr w:type="spellStart"/>
            <w:r>
              <w:t>RedirectResponse</w:t>
            </w:r>
            <w:proofErr w:type="spellEnd"/>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proofErr w:type="spellStart"/>
            <w:r>
              <w:t>ProblemDetails</w:t>
            </w:r>
            <w:proofErr w:type="spellEnd"/>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w:t>
            </w:r>
            <w:proofErr w:type="spellStart"/>
            <w:r>
              <w:rPr>
                <w:rFonts w:eastAsia="SimSun"/>
              </w:rPr>
              <w:t>ProblemDetails</w:t>
            </w:r>
            <w:proofErr w:type="spellEnd"/>
            <w:r>
              <w:rPr>
                <w:rFonts w:eastAsia="SimSun"/>
              </w:rPr>
              <w:t xml:space="preserve">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1849" w:name="_Toc20150373"/>
      <w:bookmarkStart w:id="1850" w:name="_Toc25168620"/>
      <w:bookmarkStart w:id="1851" w:name="_Toc27593039"/>
      <w:bookmarkStart w:id="1852" w:name="_Toc34147910"/>
      <w:bookmarkStart w:id="1853" w:name="_Toc36463294"/>
      <w:bookmarkStart w:id="1854" w:name="_Toc43215134"/>
      <w:bookmarkStart w:id="1855" w:name="_Toc45032382"/>
      <w:bookmarkStart w:id="1856" w:name="_Toc49849871"/>
      <w:bookmarkStart w:id="1857" w:name="_Toc51873385"/>
      <w:bookmarkStart w:id="1858" w:name="_Toc56517513"/>
      <w:bookmarkStart w:id="1859" w:name="_Toc58594414"/>
      <w:bookmarkStart w:id="1860" w:name="_Toc67685924"/>
      <w:bookmarkStart w:id="1861" w:name="_Toc74993745"/>
      <w:bookmarkStart w:id="1862" w:name="_Toc82716333"/>
      <w:bookmarkStart w:id="1863" w:name="_Toc88818620"/>
      <w:bookmarkStart w:id="1864" w:name="_Toc90650542"/>
      <w:bookmarkStart w:id="1865" w:name="_Toc98506213"/>
      <w:bookmarkStart w:id="1866" w:name="_Toc106639498"/>
      <w:bookmarkStart w:id="1867" w:name="_Toc114779008"/>
      <w:bookmarkStart w:id="1868" w:name="_Toc122096925"/>
      <w:bookmarkStart w:id="1869" w:name="_Toc130844146"/>
      <w:bookmarkStart w:id="1870" w:name="_Toc138411852"/>
      <w:bookmarkStart w:id="1871" w:name="_Toc145956035"/>
      <w:bookmarkStart w:id="1872" w:name="_Toc153887470"/>
      <w:bookmarkStart w:id="1873" w:name="_Toc161905359"/>
      <w:bookmarkStart w:id="1874" w:name="_Toc170209962"/>
      <w:bookmarkStart w:id="1875" w:name="_Toc183618194"/>
      <w:bookmarkStart w:id="1876" w:name="_Toc186726498"/>
      <w:r>
        <w:lastRenderedPageBreak/>
        <w:t>6.1.5</w:t>
      </w:r>
      <w:r>
        <w:tab/>
        <w:t>Notifications</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339422A2" w14:textId="77777777" w:rsidR="00A2006E" w:rsidRDefault="00A2006E" w:rsidP="00A2006E">
      <w:r>
        <w:t xml:space="preserve">This clause specifies the notifications provided by the </w:t>
      </w:r>
      <w:proofErr w:type="spellStart"/>
      <w:r>
        <w:t>Nlmf_Location</w:t>
      </w:r>
      <w:proofErr w:type="spellEnd"/>
      <w:r>
        <w:t xml:space="preserve">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proofErr w:type="spellStart"/>
            <w:r>
              <w:rPr>
                <w:lang w:val="en-US"/>
              </w:rPr>
              <w:t>EventNotify</w:t>
            </w:r>
            <w:proofErr w:type="spellEnd"/>
            <w:r>
              <w:rPr>
                <w:lang w:val="en-US"/>
              </w:rPr>
              <w:t xml:space="preserve">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w:t>
            </w:r>
            <w:proofErr w:type="spellStart"/>
            <w:r>
              <w:rPr>
                <w:lang w:val="en-US"/>
              </w:rPr>
              <w:t>hgmlcCallBackURI</w:t>
            </w:r>
            <w:proofErr w:type="spellEnd"/>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877" w:name="_Toc20150374"/>
      <w:bookmarkStart w:id="1878" w:name="_Toc25168621"/>
      <w:bookmarkStart w:id="1879" w:name="_Toc27593040"/>
      <w:bookmarkStart w:id="1880" w:name="_Toc34147911"/>
      <w:bookmarkStart w:id="1881" w:name="_Toc36463295"/>
      <w:bookmarkStart w:id="1882" w:name="_Toc43215135"/>
      <w:bookmarkStart w:id="1883" w:name="_Toc45032383"/>
      <w:bookmarkStart w:id="1884" w:name="_Toc49849872"/>
      <w:bookmarkStart w:id="1885" w:name="_Toc51873386"/>
      <w:bookmarkStart w:id="1886" w:name="_Toc56517514"/>
      <w:bookmarkStart w:id="1887" w:name="_Toc58594415"/>
      <w:bookmarkStart w:id="1888" w:name="_Toc67685925"/>
      <w:bookmarkStart w:id="1889" w:name="_Toc74993746"/>
      <w:bookmarkStart w:id="1890" w:name="_Toc82716334"/>
      <w:bookmarkStart w:id="1891" w:name="_Toc88818621"/>
      <w:bookmarkStart w:id="1892" w:name="_Toc90650543"/>
      <w:bookmarkStart w:id="1893" w:name="_Toc98506214"/>
      <w:bookmarkStart w:id="1894" w:name="_Toc106639499"/>
      <w:bookmarkStart w:id="1895" w:name="_Toc114779009"/>
      <w:bookmarkStart w:id="1896" w:name="_Toc122096926"/>
      <w:bookmarkStart w:id="1897" w:name="_Toc130844147"/>
      <w:bookmarkStart w:id="1898" w:name="_Toc138411853"/>
      <w:bookmarkStart w:id="1899" w:name="_Toc145956036"/>
      <w:bookmarkStart w:id="1900" w:name="_Toc153887471"/>
      <w:bookmarkStart w:id="1901" w:name="_Toc161905360"/>
      <w:bookmarkStart w:id="1902" w:name="_Toc170209963"/>
      <w:bookmarkStart w:id="1903" w:name="_Toc183618195"/>
      <w:bookmarkStart w:id="1904" w:name="_Toc186726499"/>
      <w:r w:rsidRPr="003B2883">
        <w:t>6.</w:t>
      </w:r>
      <w:r>
        <w:t>1</w:t>
      </w:r>
      <w:r w:rsidRPr="003B2883">
        <w:t>.5.</w:t>
      </w:r>
      <w:r>
        <w:t>1</w:t>
      </w:r>
      <w:r w:rsidRPr="003B2883">
        <w:tab/>
      </w:r>
      <w:proofErr w:type="spellStart"/>
      <w:r w:rsidRPr="003B2883">
        <w:t>EventNotify</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roofErr w:type="spellEnd"/>
    </w:p>
    <w:p w14:paraId="1AA07D56" w14:textId="77777777" w:rsidR="00EB7848" w:rsidRPr="003B2883" w:rsidRDefault="00EB7848" w:rsidP="00B32564">
      <w:pPr>
        <w:pStyle w:val="Heading5"/>
      </w:pPr>
      <w:bookmarkStart w:id="1905" w:name="_Toc20150375"/>
      <w:bookmarkStart w:id="1906" w:name="_Toc25168622"/>
      <w:bookmarkStart w:id="1907" w:name="_Toc27593041"/>
      <w:bookmarkStart w:id="1908" w:name="_Toc34147912"/>
      <w:bookmarkStart w:id="1909" w:name="_Toc36463296"/>
      <w:bookmarkStart w:id="1910" w:name="_Toc43215136"/>
      <w:bookmarkStart w:id="1911" w:name="_Toc45032384"/>
      <w:bookmarkStart w:id="1912" w:name="_Toc49849873"/>
      <w:bookmarkStart w:id="1913" w:name="_Toc51873387"/>
      <w:bookmarkStart w:id="1914" w:name="_Toc56517515"/>
      <w:bookmarkStart w:id="1915" w:name="_Toc58594416"/>
      <w:bookmarkStart w:id="1916" w:name="_Toc67685926"/>
      <w:bookmarkStart w:id="1917" w:name="_Toc74993747"/>
      <w:bookmarkStart w:id="1918" w:name="_Toc82716335"/>
      <w:bookmarkStart w:id="1919" w:name="_Toc88818622"/>
      <w:bookmarkStart w:id="1920" w:name="_Toc90650544"/>
      <w:bookmarkStart w:id="1921" w:name="_Toc98506215"/>
      <w:bookmarkStart w:id="1922" w:name="_Toc106639500"/>
      <w:bookmarkStart w:id="1923" w:name="_Toc114779010"/>
      <w:bookmarkStart w:id="1924" w:name="_Toc122096927"/>
      <w:bookmarkStart w:id="1925" w:name="_Toc130844148"/>
      <w:bookmarkStart w:id="1926" w:name="_Toc138411854"/>
      <w:bookmarkStart w:id="1927" w:name="_Toc145956037"/>
      <w:bookmarkStart w:id="1928" w:name="_Toc153887472"/>
      <w:bookmarkStart w:id="1929" w:name="_Toc161905361"/>
      <w:bookmarkStart w:id="1930" w:name="_Toc170209964"/>
      <w:bookmarkStart w:id="1931" w:name="_Toc183618196"/>
      <w:bookmarkStart w:id="1932" w:name="_Toc186726500"/>
      <w:r w:rsidRPr="003B2883">
        <w:t>6.</w:t>
      </w:r>
      <w:r>
        <w:t>1</w:t>
      </w:r>
      <w:r w:rsidRPr="003B2883">
        <w:t>.5.</w:t>
      </w:r>
      <w:r>
        <w:t>1</w:t>
      </w:r>
      <w:r w:rsidRPr="003B2883">
        <w:t>.1</w:t>
      </w:r>
      <w:r w:rsidRPr="003B2883">
        <w:tab/>
        <w:t>Description</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19F5020B" w14:textId="77777777" w:rsidR="00EB7848" w:rsidRPr="003B2883" w:rsidRDefault="00EB7848" w:rsidP="00EB7848">
      <w:r>
        <w:t xml:space="preserve">The </w:t>
      </w:r>
      <w:proofErr w:type="spellStart"/>
      <w:r>
        <w:t>EventNotify</w:t>
      </w:r>
      <w:proofErr w:type="spellEnd"/>
      <w:r>
        <w:t xml:space="preserve">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933" w:name="_Toc20150376"/>
      <w:bookmarkStart w:id="1934" w:name="_Toc25168623"/>
      <w:bookmarkStart w:id="1935" w:name="_Toc27593042"/>
      <w:bookmarkStart w:id="1936" w:name="_Toc34147913"/>
      <w:bookmarkStart w:id="1937" w:name="_Toc36463297"/>
      <w:bookmarkStart w:id="1938" w:name="_Toc43215137"/>
      <w:bookmarkStart w:id="1939" w:name="_Toc45032385"/>
      <w:bookmarkStart w:id="1940" w:name="_Toc49849874"/>
      <w:bookmarkStart w:id="1941" w:name="_Toc51873388"/>
      <w:bookmarkStart w:id="1942" w:name="_Toc56517516"/>
      <w:bookmarkStart w:id="1943" w:name="_Toc58594417"/>
      <w:bookmarkStart w:id="1944" w:name="_Toc67685927"/>
      <w:bookmarkStart w:id="1945" w:name="_Toc74993748"/>
      <w:bookmarkStart w:id="1946" w:name="_Toc82716336"/>
      <w:bookmarkStart w:id="1947" w:name="_Toc88818623"/>
      <w:bookmarkStart w:id="1948" w:name="_Toc90650545"/>
      <w:bookmarkStart w:id="1949" w:name="_Toc98506216"/>
      <w:bookmarkStart w:id="1950" w:name="_Toc106639501"/>
      <w:bookmarkStart w:id="1951" w:name="_Toc114779011"/>
      <w:bookmarkStart w:id="1952" w:name="_Toc122096928"/>
      <w:bookmarkStart w:id="1953" w:name="_Toc130844149"/>
      <w:bookmarkStart w:id="1954" w:name="_Toc138411855"/>
      <w:bookmarkStart w:id="1955" w:name="_Toc145956038"/>
      <w:bookmarkStart w:id="1956" w:name="_Toc153887473"/>
      <w:bookmarkStart w:id="1957" w:name="_Toc161905362"/>
      <w:bookmarkStart w:id="1958" w:name="_Toc170209965"/>
      <w:bookmarkStart w:id="1959" w:name="_Toc183618197"/>
      <w:bookmarkStart w:id="1960" w:name="_Toc186726501"/>
      <w:r>
        <w:t>6.1.5.1.2</w:t>
      </w:r>
      <w:r>
        <w:tab/>
        <w:t>Notification Definition</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54CAFEF4" w14:textId="77777777" w:rsidR="00EB7848" w:rsidRPr="003B2883" w:rsidRDefault="00EB7848" w:rsidP="00EB7848">
      <w:r w:rsidRPr="003B2883">
        <w:t>Callback URI: {</w:t>
      </w:r>
      <w:proofErr w:type="spellStart"/>
      <w:r>
        <w:rPr>
          <w:lang w:eastAsia="zh-CN"/>
        </w:rPr>
        <w:t>hgmlcCallBackURI</w:t>
      </w:r>
      <w:proofErr w:type="spellEnd"/>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961" w:name="_Toc20150377"/>
      <w:bookmarkStart w:id="1962" w:name="_Toc25168624"/>
      <w:bookmarkStart w:id="1963" w:name="_Toc27593043"/>
      <w:bookmarkStart w:id="1964" w:name="_Toc34147914"/>
      <w:bookmarkStart w:id="1965" w:name="_Toc36463298"/>
      <w:bookmarkStart w:id="1966" w:name="_Toc43215138"/>
      <w:bookmarkStart w:id="1967" w:name="_Toc45032386"/>
      <w:bookmarkStart w:id="1968" w:name="_Toc49849875"/>
      <w:bookmarkStart w:id="1969" w:name="_Toc51873389"/>
      <w:bookmarkStart w:id="1970" w:name="_Toc56517517"/>
      <w:bookmarkStart w:id="1971" w:name="_Toc58594418"/>
      <w:bookmarkStart w:id="1972" w:name="_Toc67685928"/>
      <w:bookmarkStart w:id="1973" w:name="_Toc74993749"/>
      <w:bookmarkStart w:id="1974" w:name="_Toc82716337"/>
      <w:bookmarkStart w:id="1975" w:name="_Toc88818624"/>
      <w:bookmarkStart w:id="1976" w:name="_Toc90650546"/>
      <w:bookmarkStart w:id="1977" w:name="_Toc98506217"/>
      <w:bookmarkStart w:id="1978" w:name="_Toc106639502"/>
      <w:bookmarkStart w:id="1979" w:name="_Toc114779012"/>
      <w:bookmarkStart w:id="1980" w:name="_Toc122096929"/>
      <w:bookmarkStart w:id="1981" w:name="_Toc130844150"/>
      <w:bookmarkStart w:id="1982" w:name="_Toc138411856"/>
      <w:bookmarkStart w:id="1983" w:name="_Toc145956039"/>
      <w:bookmarkStart w:id="1984" w:name="_Toc153887474"/>
      <w:bookmarkStart w:id="1985" w:name="_Toc161905363"/>
      <w:bookmarkStart w:id="1986" w:name="_Toc170209966"/>
      <w:bookmarkStart w:id="1987" w:name="_Toc183618198"/>
      <w:bookmarkStart w:id="1988" w:name="_Toc186726502"/>
      <w:r w:rsidRPr="003B2883">
        <w:t>6.</w:t>
      </w:r>
      <w:r>
        <w:t>1</w:t>
      </w:r>
      <w:r w:rsidRPr="003B2883">
        <w:t>.5.</w:t>
      </w:r>
      <w:r>
        <w:t>1</w:t>
      </w:r>
      <w:r w:rsidRPr="003B2883">
        <w:t>.3</w:t>
      </w:r>
      <w:r w:rsidRPr="003B2883">
        <w:tab/>
        <w:t>Notification Standard Methods</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1C69EC73" w14:textId="77777777" w:rsidR="00EB7848" w:rsidRDefault="00EB7848" w:rsidP="001760B3">
      <w:pPr>
        <w:pStyle w:val="H6"/>
      </w:pPr>
      <w:bookmarkStart w:id="1989" w:name="_Toc20150378"/>
      <w:bookmarkStart w:id="1990" w:name="_Toc25168625"/>
      <w:bookmarkStart w:id="1991" w:name="_Toc27593044"/>
      <w:bookmarkStart w:id="1992" w:name="_Toc34147915"/>
      <w:bookmarkStart w:id="1993" w:name="_Toc36463299"/>
      <w:bookmarkStart w:id="1994" w:name="_Toc43215139"/>
      <w:bookmarkStart w:id="1995" w:name="_Toc45032387"/>
      <w:bookmarkStart w:id="1996" w:name="_Toc49849876"/>
      <w:bookmarkStart w:id="1997" w:name="_Toc51873390"/>
      <w:bookmarkStart w:id="1998" w:name="_Toc56517518"/>
      <w:bookmarkStart w:id="1999" w:name="_Toc58594419"/>
      <w:bookmarkStart w:id="2000" w:name="_Toc67685929"/>
      <w:bookmarkStart w:id="2001" w:name="_Toc74993750"/>
      <w:bookmarkStart w:id="2002" w:name="_Toc82716338"/>
      <w:bookmarkStart w:id="2003" w:name="_Toc88818625"/>
      <w:bookmarkStart w:id="2004" w:name="_Toc90650547"/>
      <w:r w:rsidRPr="003B2883">
        <w:t>6.</w:t>
      </w:r>
      <w:r>
        <w:t>1</w:t>
      </w:r>
      <w:r w:rsidRPr="003B2883">
        <w:t>.5.</w:t>
      </w:r>
      <w:r>
        <w:t>1</w:t>
      </w:r>
      <w:r w:rsidRPr="003B2883">
        <w:t>.3.1</w:t>
      </w:r>
      <w:r w:rsidRPr="003B2883">
        <w:tab/>
      </w:r>
      <w:r w:rsidRPr="003B2883">
        <w:rPr>
          <w:rFonts w:hint="eastAsia"/>
          <w:lang w:eastAsia="zh-CN"/>
        </w:rPr>
        <w:t>POST</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proofErr w:type="spellStart"/>
            <w:r>
              <w:t>EventNotifyData</w:t>
            </w:r>
            <w:r w:rsidR="00902629">
              <w:t>Ext</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2005"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2005"/>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2006" w:name="_Toc145956040"/>
      <w:bookmarkStart w:id="2007" w:name="_Toc153887475"/>
      <w:bookmarkStart w:id="2008" w:name="_Toc161905364"/>
      <w:bookmarkStart w:id="2009" w:name="_Toc170209967"/>
      <w:bookmarkStart w:id="2010" w:name="_Toc183618199"/>
      <w:bookmarkStart w:id="2011" w:name="_Toc186726503"/>
      <w:r>
        <w:t>6.1.5.2</w:t>
      </w:r>
      <w:r w:rsidR="00E72747">
        <w:tab/>
        <w:t>UPNotify</w:t>
      </w:r>
      <w:bookmarkEnd w:id="2006"/>
      <w:bookmarkEnd w:id="2007"/>
      <w:bookmarkEnd w:id="2008"/>
      <w:bookmarkEnd w:id="2009"/>
      <w:bookmarkEnd w:id="2010"/>
      <w:bookmarkEnd w:id="2011"/>
    </w:p>
    <w:p w14:paraId="2FC21444" w14:textId="2871551C" w:rsidR="00E72747" w:rsidRDefault="009A2465" w:rsidP="00E72747">
      <w:pPr>
        <w:pStyle w:val="Heading5"/>
      </w:pPr>
      <w:bookmarkStart w:id="2012" w:name="_Toc145956041"/>
      <w:bookmarkStart w:id="2013" w:name="_Toc153887476"/>
      <w:bookmarkStart w:id="2014" w:name="_Toc161905365"/>
      <w:bookmarkStart w:id="2015" w:name="_Toc170209968"/>
      <w:bookmarkStart w:id="2016" w:name="_Toc183618200"/>
      <w:bookmarkStart w:id="2017" w:name="_Toc186726504"/>
      <w:r>
        <w:t>6.1.5.2</w:t>
      </w:r>
      <w:r w:rsidR="00E72747">
        <w:t>.1</w:t>
      </w:r>
      <w:r w:rsidR="00E72747">
        <w:tab/>
        <w:t>Description</w:t>
      </w:r>
      <w:bookmarkEnd w:id="2012"/>
      <w:bookmarkEnd w:id="2013"/>
      <w:bookmarkEnd w:id="2014"/>
      <w:bookmarkEnd w:id="2015"/>
      <w:bookmarkEnd w:id="2016"/>
      <w:bookmarkEnd w:id="2017"/>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2018" w:name="_Toc145956042"/>
      <w:bookmarkStart w:id="2019" w:name="_Toc153887477"/>
      <w:bookmarkStart w:id="2020" w:name="_Toc161905366"/>
      <w:bookmarkStart w:id="2021" w:name="_Toc170209969"/>
      <w:bookmarkStart w:id="2022" w:name="_Toc183618201"/>
      <w:bookmarkStart w:id="2023" w:name="_Toc186726505"/>
      <w:r>
        <w:t>6.1.5.2</w:t>
      </w:r>
      <w:r w:rsidR="00E72747">
        <w:t>.2</w:t>
      </w:r>
      <w:r w:rsidR="00E72747">
        <w:tab/>
        <w:t>Notification Definition</w:t>
      </w:r>
      <w:bookmarkEnd w:id="2018"/>
      <w:bookmarkEnd w:id="2019"/>
      <w:bookmarkEnd w:id="2020"/>
      <w:bookmarkEnd w:id="2021"/>
      <w:bookmarkEnd w:id="2022"/>
      <w:bookmarkEnd w:id="2023"/>
    </w:p>
    <w:p w14:paraId="01B42E48" w14:textId="1A0F138E" w:rsidR="00E72747" w:rsidRDefault="00E72747" w:rsidP="00E72747">
      <w:r>
        <w:t>Callback URI: {</w:t>
      </w:r>
      <w:proofErr w:type="spellStart"/>
      <w:r>
        <w:rPr>
          <w:lang w:eastAsia="zh-CN"/>
        </w:rPr>
        <w:t>upNotifyCallBackU</w:t>
      </w:r>
      <w:r w:rsidR="00514F08">
        <w:rPr>
          <w:lang w:eastAsia="zh-CN"/>
        </w:rPr>
        <w:t>ri</w:t>
      </w:r>
      <w:proofErr w:type="spellEnd"/>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2024" w:name="_Toc145956043"/>
      <w:bookmarkStart w:id="2025" w:name="_Toc153887478"/>
      <w:bookmarkStart w:id="2026" w:name="_Toc161905367"/>
      <w:bookmarkStart w:id="2027" w:name="_Toc170209970"/>
      <w:bookmarkStart w:id="2028" w:name="_Toc183618202"/>
      <w:bookmarkStart w:id="2029" w:name="_Toc186726506"/>
      <w:r>
        <w:lastRenderedPageBreak/>
        <w:t>6.1.5.2</w:t>
      </w:r>
      <w:r w:rsidR="00E72747">
        <w:t>.3</w:t>
      </w:r>
      <w:r w:rsidR="00E72747">
        <w:tab/>
        <w:t>Notification Standard Methods</w:t>
      </w:r>
      <w:bookmarkEnd w:id="2024"/>
      <w:bookmarkEnd w:id="2025"/>
      <w:bookmarkEnd w:id="2026"/>
      <w:bookmarkEnd w:id="2027"/>
      <w:bookmarkEnd w:id="2028"/>
      <w:bookmarkEnd w:id="2029"/>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proofErr w:type="spellStart"/>
      <w:r w:rsidR="00AA1A51" w:rsidRPr="008B7E43">
        <w:rPr>
          <w:rFonts w:eastAsia="SimSun"/>
          <w:lang w:eastAsia="zh-CN"/>
        </w:rPr>
        <w:t>notificaiton</w:t>
      </w:r>
      <w:proofErr w:type="spellEnd"/>
      <w:r w:rsidR="00AA1A51" w:rsidRPr="008B7E43">
        <w:rPr>
          <w:rFonts w:eastAsia="SimSun"/>
          <w:lang w:eastAsia="zh-CN"/>
        </w:rPr>
        <w:t xml:space="preserve">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proofErr w:type="spellStart"/>
            <w:r>
              <w:t>UpNotifyData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w:t>
            </w:r>
            <w:r w:rsidR="00D307CD">
              <w:t>clause 5</w:t>
            </w:r>
            <w:r>
              <w:t>.2.7 of 3GPP TS 29.500 [4]).</w:t>
            </w:r>
          </w:p>
          <w:p w14:paraId="5D195D9A" w14:textId="77777777" w:rsidR="00E72747" w:rsidRDefault="00E72747" w:rsidP="0077140D">
            <w:pPr>
              <w:pStyle w:val="TAN"/>
            </w:pPr>
            <w:r>
              <w:t>NOTE 2:</w:t>
            </w:r>
            <w:r>
              <w:tab/>
            </w:r>
            <w:proofErr w:type="spellStart"/>
            <w:r>
              <w:t>RedirectResponse</w:t>
            </w:r>
            <w:proofErr w:type="spellEnd"/>
            <w:r>
              <w:t xml:space="preserv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2030" w:name="_Toc20150379"/>
      <w:bookmarkStart w:id="2031" w:name="_Toc25168626"/>
      <w:bookmarkStart w:id="2032" w:name="_Toc27593045"/>
      <w:bookmarkStart w:id="2033" w:name="_Toc34147916"/>
      <w:bookmarkStart w:id="2034" w:name="_Toc36463300"/>
      <w:bookmarkStart w:id="2035" w:name="_Toc43215140"/>
      <w:bookmarkStart w:id="2036" w:name="_Toc45032388"/>
      <w:bookmarkStart w:id="2037" w:name="_Toc49849877"/>
      <w:bookmarkStart w:id="2038" w:name="_Toc51873391"/>
      <w:bookmarkStart w:id="2039" w:name="_Toc56517519"/>
      <w:bookmarkStart w:id="2040" w:name="_Toc58594420"/>
      <w:bookmarkStart w:id="2041" w:name="_Toc67685930"/>
      <w:bookmarkStart w:id="2042" w:name="_Toc74993751"/>
      <w:bookmarkStart w:id="2043" w:name="_Toc82716339"/>
      <w:bookmarkStart w:id="2044" w:name="_Toc88818626"/>
      <w:bookmarkStart w:id="2045" w:name="_Toc90650548"/>
      <w:bookmarkStart w:id="2046" w:name="_Toc98506218"/>
      <w:bookmarkStart w:id="2047" w:name="_Toc106639503"/>
      <w:bookmarkStart w:id="2048" w:name="_Toc114779013"/>
      <w:bookmarkStart w:id="2049" w:name="_Toc122096930"/>
      <w:bookmarkStart w:id="2050" w:name="_Toc130844151"/>
      <w:bookmarkStart w:id="2051" w:name="_Toc138411857"/>
      <w:bookmarkStart w:id="2052" w:name="_Toc145956044"/>
      <w:bookmarkStart w:id="2053" w:name="_Toc153887479"/>
      <w:bookmarkStart w:id="2054" w:name="_Toc161905368"/>
      <w:bookmarkStart w:id="2055" w:name="_Toc170209971"/>
      <w:bookmarkStart w:id="2056" w:name="_Toc183618203"/>
      <w:bookmarkStart w:id="2057" w:name="_Toc186726507"/>
      <w:r>
        <w:lastRenderedPageBreak/>
        <w:t>6.1.6</w:t>
      </w:r>
      <w:r>
        <w:tab/>
        <w:t>Data Model</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641393E0" w14:textId="77777777" w:rsidR="00EB7848" w:rsidRDefault="00EB7848" w:rsidP="00B32564">
      <w:pPr>
        <w:pStyle w:val="Heading4"/>
      </w:pPr>
      <w:bookmarkStart w:id="2058" w:name="_Toc20150380"/>
      <w:bookmarkStart w:id="2059" w:name="_Toc25168627"/>
      <w:bookmarkStart w:id="2060" w:name="_Toc27593046"/>
      <w:bookmarkStart w:id="2061" w:name="_Toc34147917"/>
      <w:bookmarkStart w:id="2062" w:name="_Toc36463301"/>
      <w:bookmarkStart w:id="2063" w:name="_Toc43215141"/>
      <w:bookmarkStart w:id="2064" w:name="_Toc45032389"/>
      <w:bookmarkStart w:id="2065" w:name="_Toc49849878"/>
      <w:bookmarkStart w:id="2066" w:name="_Toc51873392"/>
      <w:bookmarkStart w:id="2067" w:name="_Toc56517520"/>
      <w:bookmarkStart w:id="2068" w:name="_Toc58594421"/>
      <w:bookmarkStart w:id="2069" w:name="_Toc67685931"/>
      <w:bookmarkStart w:id="2070" w:name="_Toc74993752"/>
      <w:bookmarkStart w:id="2071" w:name="_Toc82716340"/>
      <w:bookmarkStart w:id="2072" w:name="_Toc88818627"/>
      <w:bookmarkStart w:id="2073" w:name="_Toc90650549"/>
      <w:bookmarkStart w:id="2074" w:name="_Toc98506219"/>
      <w:bookmarkStart w:id="2075" w:name="_Toc106639504"/>
      <w:bookmarkStart w:id="2076" w:name="_Toc114779014"/>
      <w:bookmarkStart w:id="2077" w:name="_Toc122096931"/>
      <w:bookmarkStart w:id="2078" w:name="_Toc130844152"/>
      <w:bookmarkStart w:id="2079" w:name="_Toc138411858"/>
      <w:bookmarkStart w:id="2080" w:name="_Toc145956045"/>
      <w:bookmarkStart w:id="2081" w:name="_Toc153887480"/>
      <w:bookmarkStart w:id="2082" w:name="_Toc161905369"/>
      <w:bookmarkStart w:id="2083" w:name="_Toc170209972"/>
      <w:bookmarkStart w:id="2084" w:name="_Toc183618204"/>
      <w:bookmarkStart w:id="2085" w:name="_Toc186726508"/>
      <w:r>
        <w:t>6.1.6.1</w:t>
      </w:r>
      <w:r>
        <w:tab/>
        <w:t>General</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proofErr w:type="spellStart"/>
            <w:r w:rsidRPr="001A21AF">
              <w:rPr>
                <w:lang w:eastAsia="zh-CN"/>
              </w:rPr>
              <w:t>RelatedU</w:t>
            </w:r>
            <w:r w:rsidR="00DD6F3C">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 xml:space="preserve">s information for related UE for ranging and </w:t>
            </w:r>
            <w:proofErr w:type="spellStart"/>
            <w:r>
              <w:t>sidelink</w:t>
            </w:r>
            <w:proofErr w:type="spellEnd"/>
            <w:r>
              <w:t xml:space="preserve">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8E14A5" w14:paraId="1FA6A992"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33136066" w14:textId="3EBFD270" w:rsidR="008E14A5" w:rsidRPr="00E95A0D" w:rsidRDefault="008E14A5" w:rsidP="008E14A5">
            <w:pPr>
              <w:pStyle w:val="TAL"/>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0965EBAB" w14:textId="1016C00F" w:rsidR="008E14A5" w:rsidRDefault="008E14A5" w:rsidP="008E14A5">
            <w:pPr>
              <w:pStyle w:val="TAL"/>
              <w:rPr>
                <w:lang w:eastAsia="zh-CN"/>
              </w:rPr>
            </w:pPr>
            <w:r w:rsidRPr="000B10D1">
              <w:rPr>
                <w:rFonts w:cs="Arial"/>
                <w:lang w:eastAsia="zh-CN"/>
              </w:rPr>
              <w:t>6.1.6.2.</w:t>
            </w:r>
            <w:r>
              <w:rPr>
                <w:rFonts w:cs="Arial"/>
                <w:lang w:eastAsia="zh-CN"/>
              </w:rPr>
              <w:t>6</w:t>
            </w:r>
            <w:r w:rsidR="00804F7D">
              <w:rPr>
                <w:rFonts w:cs="Arial"/>
                <w:lang w:eastAsia="zh-CN"/>
              </w:rPr>
              <w:t>2</w:t>
            </w:r>
          </w:p>
        </w:tc>
        <w:tc>
          <w:tcPr>
            <w:tcW w:w="3778" w:type="dxa"/>
            <w:tcBorders>
              <w:top w:val="single" w:sz="4" w:space="0" w:color="auto"/>
              <w:left w:val="single" w:sz="4" w:space="0" w:color="auto"/>
              <w:bottom w:val="single" w:sz="4" w:space="0" w:color="auto"/>
              <w:right w:val="single" w:sz="4" w:space="0" w:color="auto"/>
            </w:tcBorders>
          </w:tcPr>
          <w:p w14:paraId="260EC4F5" w14:textId="6D3A75D5" w:rsidR="008E14A5" w:rsidRPr="00E95A0D" w:rsidRDefault="008E14A5" w:rsidP="008E14A5">
            <w:pPr>
              <w:pStyle w:val="TAL"/>
            </w:pPr>
            <w:r w:rsidRPr="0010734E">
              <w:rPr>
                <w:rFonts w:cs="Arial"/>
                <w:color w:val="000000"/>
                <w:szCs w:val="18"/>
                <w:lang w:eastAsia="zh-CN"/>
              </w:rPr>
              <w:t>Time windows for scheduling of PRU measurements when network assisted positioning is used.</w:t>
            </w:r>
          </w:p>
        </w:tc>
      </w:tr>
      <w:tr w:rsidR="008E14A5"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8E14A5" w:rsidRDefault="008E14A5" w:rsidP="008E14A5">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8E14A5" w:rsidRDefault="008E14A5" w:rsidP="008E14A5">
            <w:pPr>
              <w:pStyle w:val="TAL"/>
              <w:rPr>
                <w:rFonts w:cs="Arial"/>
                <w:szCs w:val="18"/>
              </w:rPr>
            </w:pPr>
            <w:r w:rsidRPr="00057491">
              <w:t>Indicates value of altitude</w:t>
            </w:r>
          </w:p>
        </w:tc>
      </w:tr>
      <w:tr w:rsidR="008E14A5"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8E14A5" w:rsidRDefault="008E14A5" w:rsidP="008E14A5">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8E14A5" w:rsidRDefault="008E14A5" w:rsidP="008E14A5">
            <w:pPr>
              <w:pStyle w:val="TAL"/>
              <w:rPr>
                <w:rFonts w:cs="Arial"/>
                <w:szCs w:val="18"/>
              </w:rPr>
            </w:pPr>
            <w:r w:rsidRPr="00057491">
              <w:t>Indicates value of angle</w:t>
            </w:r>
          </w:p>
        </w:tc>
      </w:tr>
      <w:tr w:rsidR="008E14A5"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8E14A5" w:rsidRDefault="008E14A5" w:rsidP="008E14A5">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8E14A5" w:rsidRDefault="008E14A5" w:rsidP="008E14A5">
            <w:pPr>
              <w:pStyle w:val="TAL"/>
              <w:rPr>
                <w:rFonts w:cs="Arial"/>
                <w:szCs w:val="18"/>
              </w:rPr>
            </w:pPr>
            <w:r w:rsidRPr="00057491">
              <w:t>Indicates value of uncertainty</w:t>
            </w:r>
          </w:p>
        </w:tc>
      </w:tr>
      <w:tr w:rsidR="008E14A5"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8E14A5" w:rsidRDefault="008E14A5" w:rsidP="008E14A5">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8E14A5" w:rsidRDefault="008E14A5" w:rsidP="008E14A5">
            <w:pPr>
              <w:pStyle w:val="TAL"/>
              <w:rPr>
                <w:rFonts w:cs="Arial"/>
                <w:szCs w:val="18"/>
              </w:rPr>
            </w:pPr>
            <w:r w:rsidRPr="00057491">
              <w:t>Indicates value of orientation angle</w:t>
            </w:r>
          </w:p>
        </w:tc>
      </w:tr>
      <w:tr w:rsidR="008E14A5"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8E14A5" w:rsidRDefault="008E14A5" w:rsidP="008E14A5">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8E14A5" w:rsidRPr="00057491" w:rsidRDefault="008E14A5" w:rsidP="008E14A5">
            <w:pPr>
              <w:pStyle w:val="TAL"/>
            </w:pPr>
            <w:r>
              <w:t>Orientation of Horizontal Coordinate System</w:t>
            </w:r>
          </w:p>
        </w:tc>
      </w:tr>
      <w:tr w:rsidR="008E14A5"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8E14A5" w:rsidRDefault="008E14A5" w:rsidP="008E14A5">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8E14A5" w:rsidRDefault="008E14A5" w:rsidP="008E14A5">
            <w:pPr>
              <w:pStyle w:val="TAL"/>
              <w:rPr>
                <w:rFonts w:cs="Arial"/>
                <w:szCs w:val="18"/>
              </w:rPr>
            </w:pPr>
            <w:r w:rsidRPr="00057491">
              <w:t>Indicates value of confidence</w:t>
            </w:r>
          </w:p>
        </w:tc>
      </w:tr>
      <w:tr w:rsidR="008E14A5"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8E14A5" w:rsidRDefault="008E14A5" w:rsidP="008E14A5">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8E14A5" w:rsidRDefault="008E14A5" w:rsidP="008E14A5">
            <w:pPr>
              <w:pStyle w:val="TAL"/>
              <w:rPr>
                <w:rFonts w:cs="Arial"/>
                <w:szCs w:val="18"/>
              </w:rPr>
            </w:pPr>
            <w:r w:rsidRPr="00057491">
              <w:t>Indicates value of accuracy</w:t>
            </w:r>
          </w:p>
        </w:tc>
      </w:tr>
      <w:tr w:rsidR="008E14A5"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8E14A5" w:rsidRDefault="008E14A5" w:rsidP="008E14A5">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8E14A5" w:rsidRDefault="008E14A5" w:rsidP="008E14A5">
            <w:pPr>
              <w:pStyle w:val="TAL"/>
              <w:rPr>
                <w:rFonts w:cs="Arial"/>
                <w:szCs w:val="18"/>
              </w:rPr>
            </w:pPr>
            <w:r w:rsidRPr="00057491">
              <w:t>Indicates value of the inner radius</w:t>
            </w:r>
          </w:p>
        </w:tc>
      </w:tr>
      <w:tr w:rsidR="008E14A5"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8E14A5" w:rsidRDefault="008E14A5" w:rsidP="008E14A5">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8E14A5" w:rsidRDefault="008E14A5" w:rsidP="008E14A5">
            <w:pPr>
              <w:pStyle w:val="TAL"/>
              <w:rPr>
                <w:rFonts w:cs="Arial"/>
                <w:szCs w:val="18"/>
              </w:rPr>
            </w:pPr>
            <w:r w:rsidRPr="00057491">
              <w:t>LCS Correlation ID</w:t>
            </w:r>
          </w:p>
        </w:tc>
      </w:tr>
      <w:tr w:rsidR="008E14A5"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8E14A5" w:rsidRDefault="008E14A5" w:rsidP="008E14A5">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8E14A5" w:rsidRDefault="008E14A5" w:rsidP="008E14A5">
            <w:pPr>
              <w:pStyle w:val="TAL"/>
              <w:rPr>
                <w:rFonts w:cs="Arial"/>
                <w:szCs w:val="18"/>
              </w:rPr>
            </w:pPr>
            <w:r w:rsidRPr="00057491">
              <w:t>Indicates value of the age of the location estimate</w:t>
            </w:r>
          </w:p>
        </w:tc>
      </w:tr>
      <w:tr w:rsidR="008E14A5"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8E14A5" w:rsidRDefault="008E14A5" w:rsidP="008E14A5">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8E14A5" w:rsidRDefault="008E14A5" w:rsidP="008E14A5">
            <w:pPr>
              <w:pStyle w:val="TAL"/>
              <w:rPr>
                <w:rFonts w:cs="Arial"/>
                <w:szCs w:val="18"/>
              </w:rPr>
            </w:pPr>
            <w:r w:rsidRPr="00057491">
              <w:t>Indicates value of horizontal speed</w:t>
            </w:r>
          </w:p>
        </w:tc>
      </w:tr>
      <w:tr w:rsidR="008E14A5"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8E14A5" w:rsidRDefault="008E14A5" w:rsidP="008E14A5">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8E14A5" w:rsidRDefault="008E14A5" w:rsidP="008E14A5">
            <w:pPr>
              <w:pStyle w:val="TAL"/>
              <w:rPr>
                <w:rFonts w:cs="Arial"/>
                <w:szCs w:val="18"/>
              </w:rPr>
            </w:pPr>
            <w:r w:rsidRPr="00057491">
              <w:t>Indicates value of vertical speed</w:t>
            </w:r>
          </w:p>
        </w:tc>
      </w:tr>
      <w:tr w:rsidR="008E14A5"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8E14A5" w:rsidRDefault="008E14A5" w:rsidP="008E14A5">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8E14A5" w:rsidRDefault="008E14A5" w:rsidP="008E14A5">
            <w:pPr>
              <w:pStyle w:val="TAL"/>
              <w:rPr>
                <w:rFonts w:cs="Arial"/>
                <w:szCs w:val="18"/>
              </w:rPr>
            </w:pPr>
            <w:r w:rsidRPr="00057491">
              <w:t>Indicates value of speed uncertainty</w:t>
            </w:r>
          </w:p>
        </w:tc>
      </w:tr>
      <w:tr w:rsidR="008E14A5"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8E14A5" w:rsidRDefault="008E14A5" w:rsidP="008E14A5">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8E14A5" w:rsidRDefault="008E14A5" w:rsidP="008E14A5">
            <w:pPr>
              <w:pStyle w:val="TAL"/>
              <w:rPr>
                <w:rFonts w:cs="Arial"/>
                <w:szCs w:val="18"/>
              </w:rPr>
            </w:pPr>
            <w:r w:rsidRPr="00057491">
              <w:t>Specifies the measured uncompensated atmospheric pressure</w:t>
            </w:r>
          </w:p>
        </w:tc>
      </w:tr>
      <w:tr w:rsidR="008E14A5"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8E14A5" w:rsidRPr="00502DC0" w:rsidRDefault="008E14A5" w:rsidP="008E14A5">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8E14A5" w:rsidRDefault="008E14A5" w:rsidP="008E14A5">
            <w:pPr>
              <w:pStyle w:val="TAL"/>
              <w:rPr>
                <w:rFonts w:cs="Arial"/>
                <w:szCs w:val="18"/>
              </w:rPr>
            </w:pPr>
            <w:r w:rsidRPr="00057491">
              <w:t>LCS service type</w:t>
            </w:r>
          </w:p>
        </w:tc>
      </w:tr>
      <w:tr w:rsidR="008E14A5"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8E14A5" w:rsidRDefault="008E14A5" w:rsidP="008E14A5">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8E14A5" w:rsidRDefault="008E14A5" w:rsidP="008E14A5">
            <w:pPr>
              <w:pStyle w:val="TAL"/>
              <w:rPr>
                <w:rFonts w:cs="Arial"/>
                <w:szCs w:val="18"/>
              </w:rPr>
            </w:pPr>
            <w:r w:rsidRPr="00057491">
              <w:t>LDR Reference</w:t>
            </w:r>
          </w:p>
        </w:tc>
      </w:tr>
      <w:tr w:rsidR="008E14A5"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8E14A5" w:rsidRDefault="008E14A5" w:rsidP="008E14A5">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8E14A5" w:rsidRPr="00057491" w:rsidRDefault="008E14A5" w:rsidP="008E14A5">
            <w:pPr>
              <w:pStyle w:val="TAL"/>
            </w:pPr>
            <w:r w:rsidRPr="00057491">
              <w:t>L</w:t>
            </w:r>
            <w:r>
              <w:t>I</w:t>
            </w:r>
            <w:r w:rsidRPr="00057491">
              <w:t>R Reference</w:t>
            </w:r>
          </w:p>
        </w:tc>
      </w:tr>
      <w:tr w:rsidR="008E14A5"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8E14A5" w:rsidRDefault="008E14A5" w:rsidP="008E14A5">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8E14A5" w:rsidRDefault="008E14A5" w:rsidP="008E14A5">
            <w:pPr>
              <w:pStyle w:val="TAL"/>
              <w:rPr>
                <w:rFonts w:cs="Arial"/>
                <w:szCs w:val="18"/>
              </w:rPr>
            </w:pPr>
            <w:r w:rsidRPr="00057491">
              <w:t>Number of required periodic event reports</w:t>
            </w:r>
          </w:p>
        </w:tc>
      </w:tr>
      <w:tr w:rsidR="008E14A5"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8E14A5" w:rsidRDefault="008E14A5" w:rsidP="008E14A5">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8E14A5" w:rsidRDefault="008E14A5" w:rsidP="008E14A5">
            <w:pPr>
              <w:pStyle w:val="TAL"/>
              <w:rPr>
                <w:rFonts w:cs="Arial"/>
                <w:szCs w:val="18"/>
              </w:rPr>
            </w:pPr>
            <w:r w:rsidRPr="00057491">
              <w:t xml:space="preserve">Event reporting periodic interval </w:t>
            </w:r>
          </w:p>
        </w:tc>
      </w:tr>
      <w:tr w:rsidR="008E14A5"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8E14A5" w:rsidRDefault="008E14A5" w:rsidP="008E14A5">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8E14A5" w:rsidRDefault="008E14A5" w:rsidP="008E14A5">
            <w:pPr>
              <w:pStyle w:val="TAL"/>
              <w:rPr>
                <w:rFonts w:cs="Arial"/>
                <w:szCs w:val="18"/>
              </w:rPr>
            </w:pPr>
            <w:r w:rsidRPr="00057491">
              <w:t>Minimum interval between event reports</w:t>
            </w:r>
          </w:p>
        </w:tc>
      </w:tr>
      <w:tr w:rsidR="008E14A5"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8E14A5" w:rsidRDefault="008E14A5" w:rsidP="008E14A5">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8E14A5" w:rsidRDefault="008E14A5" w:rsidP="008E14A5">
            <w:pPr>
              <w:pStyle w:val="TAL"/>
              <w:rPr>
                <w:rFonts w:cs="Arial"/>
                <w:szCs w:val="18"/>
              </w:rPr>
            </w:pPr>
            <w:r w:rsidRPr="00057491">
              <w:t>Maximum interval between event reports</w:t>
            </w:r>
          </w:p>
        </w:tc>
      </w:tr>
      <w:tr w:rsidR="008E14A5"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8E14A5" w:rsidRDefault="008E14A5" w:rsidP="008E14A5">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8E14A5" w:rsidRDefault="008E14A5" w:rsidP="008E14A5">
            <w:pPr>
              <w:pStyle w:val="TAL"/>
              <w:rPr>
                <w:rFonts w:cs="Arial"/>
                <w:szCs w:val="18"/>
              </w:rPr>
            </w:pPr>
            <w:r w:rsidRPr="00057491">
              <w:t>Maximum time interval between consecutive evaluations by a UE of a trigger event</w:t>
            </w:r>
          </w:p>
        </w:tc>
      </w:tr>
      <w:tr w:rsidR="008E14A5"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8E14A5" w:rsidRDefault="008E14A5" w:rsidP="008E14A5">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8E14A5" w:rsidRDefault="008E14A5" w:rsidP="008E14A5">
            <w:pPr>
              <w:pStyle w:val="TAL"/>
              <w:rPr>
                <w:rFonts w:cs="Arial"/>
                <w:szCs w:val="18"/>
              </w:rPr>
            </w:pPr>
            <w:r w:rsidRPr="00057491">
              <w:t>Maximum duration of event reporting</w:t>
            </w:r>
          </w:p>
        </w:tc>
      </w:tr>
      <w:tr w:rsidR="008E14A5"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8E14A5" w:rsidRDefault="008E14A5" w:rsidP="008E14A5">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8E14A5" w:rsidRDefault="008E14A5" w:rsidP="008E14A5">
            <w:pPr>
              <w:pStyle w:val="TAL"/>
              <w:rPr>
                <w:rFonts w:cs="Arial"/>
                <w:szCs w:val="18"/>
              </w:rPr>
            </w:pPr>
            <w:r w:rsidRPr="00057491">
              <w:t>Minimum straight line distance moved by a UE to trigger a motion event report</w:t>
            </w:r>
          </w:p>
        </w:tc>
      </w:tr>
      <w:tr w:rsidR="008E14A5"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8E14A5" w:rsidRDefault="008E14A5" w:rsidP="008E14A5">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8E14A5" w:rsidRDefault="008E14A5" w:rsidP="008E14A5">
            <w:pPr>
              <w:pStyle w:val="TAL"/>
              <w:rPr>
                <w:rFonts w:cs="Arial"/>
                <w:szCs w:val="18"/>
              </w:rPr>
            </w:pPr>
            <w:r w:rsidRPr="00057491">
              <w:t>LMF identification</w:t>
            </w:r>
          </w:p>
        </w:tc>
      </w:tr>
      <w:tr w:rsidR="008E14A5"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8E14A5" w:rsidRDefault="008E14A5" w:rsidP="008E14A5">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8E14A5" w:rsidRDefault="008E14A5" w:rsidP="008E14A5">
            <w:pPr>
              <w:pStyle w:val="TAL"/>
              <w:rPr>
                <w:rFonts w:cs="Arial"/>
                <w:szCs w:val="18"/>
              </w:rPr>
            </w:pPr>
            <w:r w:rsidRPr="00057491">
              <w:t>Number of event reports received from the target UE</w:t>
            </w:r>
          </w:p>
        </w:tc>
      </w:tr>
      <w:tr w:rsidR="008E14A5"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8E14A5" w:rsidRDefault="008E14A5" w:rsidP="008E14A5">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8E14A5" w:rsidRDefault="008E14A5" w:rsidP="008E14A5">
            <w:pPr>
              <w:pStyle w:val="TAL"/>
              <w:rPr>
                <w:rFonts w:cs="Arial"/>
                <w:szCs w:val="18"/>
              </w:rPr>
            </w:pPr>
            <w:r w:rsidRPr="00057491">
              <w:t>Duration of event reporting</w:t>
            </w:r>
          </w:p>
        </w:tc>
      </w:tr>
      <w:tr w:rsidR="008E14A5"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8E14A5" w:rsidRDefault="008E14A5" w:rsidP="008E14A5">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8E14A5" w:rsidRDefault="008E14A5" w:rsidP="008E14A5">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8E14A5" w:rsidRPr="00057491" w:rsidRDefault="008E14A5" w:rsidP="008E14A5">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8E14A5"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8E14A5" w:rsidRDefault="008E14A5" w:rsidP="008E14A5">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8E14A5" w:rsidRDefault="008E14A5" w:rsidP="008E14A5">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6206DEA" w:rsidR="008E14A5" w:rsidRDefault="008E14A5" w:rsidP="008E14A5">
            <w:pPr>
              <w:pStyle w:val="TAL"/>
              <w:rPr>
                <w:lang w:eastAsia="zh-CN"/>
              </w:rPr>
            </w:pPr>
            <w:r>
              <w:rPr>
                <w:lang w:eastAsia="zh-CN"/>
              </w:rPr>
              <w:t>Indicates the Time Window</w:t>
            </w:r>
            <w:r w:rsidR="00164A7B">
              <w:rPr>
                <w:rFonts w:cs="Arial" w:hint="eastAsia"/>
                <w:lang w:eastAsia="zh-CN"/>
              </w:rPr>
              <w:t xml:space="preserve"> </w:t>
            </w:r>
            <w:r w:rsidR="00164A7B" w:rsidRPr="0045532E">
              <w:rPr>
                <w:rFonts w:cs="Arial"/>
                <w:lang w:eastAsia="zh-CN"/>
              </w:rPr>
              <w:t xml:space="preserve">for scheduling of PRU measurements </w:t>
            </w:r>
            <w:r w:rsidR="00164A7B" w:rsidRPr="00E85821">
              <w:rPr>
                <w:rFonts w:cs="Arial"/>
                <w:lang w:eastAsia="zh-CN"/>
              </w:rPr>
              <w:t>when UE assisted positioning is used.</w:t>
            </w:r>
          </w:p>
        </w:tc>
      </w:tr>
      <w:tr w:rsidR="00CE669D" w14:paraId="1E47C0C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BC0E48" w14:textId="64DE7A58" w:rsidR="00CE669D" w:rsidRDefault="00CE669D" w:rsidP="00CE669D">
            <w:pPr>
              <w:pStyle w:val="TAL"/>
              <w:rPr>
                <w:lang w:eastAsia="zh-CN"/>
              </w:rPr>
            </w:pPr>
            <w:proofErr w:type="spellStart"/>
            <w:r w:rsidRPr="007D4D56">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027C9536" w14:textId="46088000" w:rsidR="00CE669D" w:rsidRDefault="00CE669D" w:rsidP="00CE669D">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074DCD0" w14:textId="4F234768" w:rsidR="00CE669D" w:rsidRDefault="00CE669D" w:rsidP="00CE669D">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CE669D" w14:paraId="285834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1445E0" w14:textId="17773E98" w:rsidR="00CE669D" w:rsidRDefault="00CE669D" w:rsidP="00CE669D">
            <w:pPr>
              <w:pStyle w:val="TAL"/>
              <w:rPr>
                <w:lang w:eastAsia="zh-CN"/>
              </w:rPr>
            </w:pPr>
            <w:proofErr w:type="spellStart"/>
            <w:r w:rsidRPr="007D4D56">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6AC99157" w14:textId="54A91094" w:rsidR="00CE669D" w:rsidRDefault="00CE669D" w:rsidP="00CE669D">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1D9B742" w14:textId="74EDE2EA" w:rsidR="00CE669D" w:rsidRDefault="00CE669D" w:rsidP="00CE669D">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CE669D"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CE669D" w:rsidRDefault="00CE669D" w:rsidP="00CE669D">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CE669D" w:rsidRDefault="00CE669D" w:rsidP="00CE669D">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CE669D" w:rsidRDefault="00CE669D" w:rsidP="00CE669D">
            <w:pPr>
              <w:pStyle w:val="TAL"/>
              <w:rPr>
                <w:rFonts w:cs="Arial"/>
                <w:szCs w:val="18"/>
              </w:rPr>
            </w:pPr>
            <w:r w:rsidRPr="00057491">
              <w:t>Indicates types of External Clients</w:t>
            </w:r>
          </w:p>
        </w:tc>
      </w:tr>
      <w:tr w:rsidR="00CE669D"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CE669D" w:rsidRDefault="00CE669D" w:rsidP="00CE669D">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CE669D" w:rsidRDefault="00CE669D" w:rsidP="00CE669D">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CE669D" w:rsidRDefault="00CE669D" w:rsidP="00CE669D">
            <w:pPr>
              <w:pStyle w:val="TAL"/>
              <w:rPr>
                <w:rFonts w:cs="Arial"/>
                <w:szCs w:val="18"/>
              </w:rPr>
            </w:pPr>
            <w:r w:rsidRPr="00057491">
              <w:t>Indicates supported GAD shapes</w:t>
            </w:r>
          </w:p>
        </w:tc>
      </w:tr>
      <w:tr w:rsidR="00CE669D"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CE669D" w:rsidRDefault="00CE669D" w:rsidP="00CE669D">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CE669D" w:rsidRDefault="00CE669D" w:rsidP="00CE669D">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CE669D" w:rsidRDefault="00CE669D" w:rsidP="00CE669D">
            <w:pPr>
              <w:pStyle w:val="TAL"/>
              <w:rPr>
                <w:rFonts w:cs="Arial"/>
                <w:szCs w:val="18"/>
              </w:rPr>
            </w:pPr>
            <w:r w:rsidRPr="00057491">
              <w:t>Indicates acceptable delay of location request</w:t>
            </w:r>
          </w:p>
        </w:tc>
      </w:tr>
      <w:tr w:rsidR="00CE669D"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CE669D" w:rsidRDefault="00CE669D" w:rsidP="00CE669D">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CE669D" w:rsidRDefault="00CE669D" w:rsidP="00CE669D">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CE669D" w:rsidRDefault="00CE669D" w:rsidP="00CE669D">
            <w:pPr>
              <w:pStyle w:val="TAL"/>
              <w:rPr>
                <w:rFonts w:cs="Arial"/>
                <w:szCs w:val="18"/>
              </w:rPr>
            </w:pPr>
            <w:r w:rsidRPr="00057491">
              <w:t>Indicates supported positioning methods</w:t>
            </w:r>
          </w:p>
        </w:tc>
      </w:tr>
      <w:tr w:rsidR="00CE669D"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CE669D" w:rsidRDefault="00CE669D" w:rsidP="00CE669D">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CE669D" w:rsidRDefault="00CE669D" w:rsidP="00CE669D">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CE669D" w:rsidRDefault="00CE669D" w:rsidP="00CE669D">
            <w:pPr>
              <w:pStyle w:val="TAL"/>
              <w:rPr>
                <w:rFonts w:cs="Arial"/>
                <w:szCs w:val="18"/>
              </w:rPr>
            </w:pPr>
            <w:r w:rsidRPr="00057491">
              <w:t>Indicates supported modes used for positioning method</w:t>
            </w:r>
          </w:p>
        </w:tc>
      </w:tr>
      <w:tr w:rsidR="00CE669D"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CE669D" w:rsidRDefault="00CE669D" w:rsidP="00CE669D">
            <w:pPr>
              <w:pStyle w:val="TAL"/>
            </w:pPr>
            <w:proofErr w:type="spellStart"/>
            <w:r>
              <w:lastRenderedPageBreak/>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CE669D" w:rsidRDefault="00CE669D" w:rsidP="00CE669D">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CE669D" w:rsidRDefault="00CE669D" w:rsidP="00CE669D">
            <w:pPr>
              <w:pStyle w:val="TAL"/>
              <w:rPr>
                <w:rFonts w:cs="Arial"/>
                <w:szCs w:val="18"/>
              </w:rPr>
            </w:pPr>
            <w:r w:rsidRPr="00057491">
              <w:t>Global Navigation Satellite System (GNSS) ID</w:t>
            </w:r>
          </w:p>
        </w:tc>
      </w:tr>
      <w:tr w:rsidR="00CE669D"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CE669D" w:rsidRDefault="00CE669D" w:rsidP="00CE669D">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CE669D" w:rsidRDefault="00CE669D" w:rsidP="00CE669D">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CE669D" w:rsidRDefault="00CE669D" w:rsidP="00CE669D">
            <w:pPr>
              <w:pStyle w:val="TAL"/>
              <w:rPr>
                <w:rFonts w:cs="Arial"/>
                <w:szCs w:val="18"/>
              </w:rPr>
            </w:pPr>
            <w:r w:rsidRPr="00057491">
              <w:t>Indicates usage made of the location measurement</w:t>
            </w:r>
          </w:p>
        </w:tc>
      </w:tr>
      <w:tr w:rsidR="00CE669D"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CE669D" w:rsidRDefault="00CE669D" w:rsidP="00CE669D">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CE669D" w:rsidRDefault="00CE669D" w:rsidP="00CE669D">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CE669D" w:rsidRDefault="00CE669D" w:rsidP="00CE669D">
            <w:pPr>
              <w:pStyle w:val="TAL"/>
              <w:rPr>
                <w:rFonts w:cs="Arial"/>
                <w:szCs w:val="18"/>
              </w:rPr>
            </w:pPr>
            <w:r w:rsidRPr="00057491">
              <w:t>Indicates priority of the LCS client</w:t>
            </w:r>
          </w:p>
        </w:tc>
      </w:tr>
      <w:tr w:rsidR="00CE669D"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CE669D" w:rsidRDefault="00CE669D" w:rsidP="00CE669D">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CE669D" w:rsidRDefault="00CE669D" w:rsidP="00CE669D">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CE669D" w:rsidRDefault="00CE669D" w:rsidP="00CE669D">
            <w:pPr>
              <w:pStyle w:val="TAL"/>
              <w:rPr>
                <w:rFonts w:cs="Arial"/>
                <w:szCs w:val="18"/>
              </w:rPr>
            </w:pPr>
            <w:r w:rsidRPr="00057491">
              <w:t>Indicates velocity requirement</w:t>
            </w:r>
          </w:p>
        </w:tc>
      </w:tr>
      <w:tr w:rsidR="00CE669D"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CE669D" w:rsidRDefault="00CE669D" w:rsidP="00CE669D">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CE669D" w:rsidRDefault="00CE669D" w:rsidP="00CE669D">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CE669D" w:rsidRDefault="00CE669D" w:rsidP="00CE669D">
            <w:pPr>
              <w:pStyle w:val="TAL"/>
              <w:rPr>
                <w:rFonts w:cs="Arial"/>
                <w:szCs w:val="18"/>
              </w:rPr>
            </w:pPr>
            <w:r w:rsidRPr="00057491">
              <w:t>Indicates fulfilment of requested accuracy</w:t>
            </w:r>
          </w:p>
        </w:tc>
      </w:tr>
      <w:tr w:rsidR="00CE669D"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CE669D" w:rsidRDefault="00CE669D" w:rsidP="00CE669D">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CE669D" w:rsidRDefault="00CE669D" w:rsidP="00CE669D">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CE669D" w:rsidRDefault="00CE669D" w:rsidP="00CE669D">
            <w:pPr>
              <w:pStyle w:val="TAL"/>
              <w:rPr>
                <w:rFonts w:cs="Arial"/>
                <w:szCs w:val="18"/>
              </w:rPr>
            </w:pPr>
            <w:r w:rsidRPr="00057491">
              <w:t>Indicates direction of vertical speed</w:t>
            </w:r>
          </w:p>
        </w:tc>
      </w:tr>
      <w:tr w:rsidR="00CE669D"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CE669D" w:rsidRDefault="00CE669D" w:rsidP="00CE669D">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CE669D" w:rsidRDefault="00CE669D" w:rsidP="00CE669D">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CE669D" w:rsidRDefault="00CE669D" w:rsidP="00CE669D">
            <w:pPr>
              <w:pStyle w:val="TAL"/>
              <w:rPr>
                <w:rFonts w:cs="Arial"/>
                <w:szCs w:val="18"/>
              </w:rPr>
            </w:pPr>
            <w:r w:rsidRPr="00057491">
              <w:t>Indicates LDR types</w:t>
            </w:r>
          </w:p>
        </w:tc>
      </w:tr>
      <w:tr w:rsidR="00CE669D"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CE669D" w:rsidRDefault="00CE669D" w:rsidP="00CE669D">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CE669D" w:rsidRDefault="00CE669D" w:rsidP="00CE669D">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CE669D" w:rsidRDefault="00CE669D" w:rsidP="00CE669D">
            <w:pPr>
              <w:pStyle w:val="TAL"/>
              <w:rPr>
                <w:rFonts w:cs="Arial"/>
                <w:szCs w:val="18"/>
              </w:rPr>
            </w:pPr>
            <w:r w:rsidRPr="00057491">
              <w:t>Indicates type of event reporting area</w:t>
            </w:r>
          </w:p>
        </w:tc>
      </w:tr>
      <w:tr w:rsidR="00CE669D"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CE669D" w:rsidRDefault="00CE669D" w:rsidP="00CE669D">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CE669D" w:rsidRDefault="00CE669D" w:rsidP="00CE669D">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CE669D" w:rsidRDefault="00CE669D" w:rsidP="00CE669D">
            <w:pPr>
              <w:pStyle w:val="TAL"/>
              <w:rPr>
                <w:rFonts w:cs="Arial"/>
                <w:szCs w:val="18"/>
              </w:rPr>
            </w:pPr>
            <w:r w:rsidRPr="00057491">
              <w:t>Specifies occurrence of event reporting</w:t>
            </w:r>
          </w:p>
        </w:tc>
      </w:tr>
      <w:tr w:rsidR="00CE669D"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CE669D" w:rsidRDefault="00CE669D" w:rsidP="00CE669D">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CE669D" w:rsidRDefault="00CE669D" w:rsidP="00CE669D">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CE669D" w:rsidRDefault="00CE669D" w:rsidP="00CE669D">
            <w:pPr>
              <w:pStyle w:val="TAL"/>
              <w:rPr>
                <w:rFonts w:cs="Arial"/>
                <w:szCs w:val="18"/>
              </w:rPr>
            </w:pPr>
            <w:r w:rsidRPr="00057491">
              <w:t>Specifies access types of event reporting</w:t>
            </w:r>
          </w:p>
        </w:tc>
      </w:tr>
      <w:tr w:rsidR="00CE669D"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CE669D" w:rsidRDefault="00CE669D" w:rsidP="00CE669D">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CE669D" w:rsidRDefault="00CE669D" w:rsidP="00CE669D">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CE669D" w:rsidRDefault="00CE669D" w:rsidP="00CE669D">
            <w:pPr>
              <w:pStyle w:val="TAL"/>
              <w:rPr>
                <w:rFonts w:cs="Arial"/>
                <w:szCs w:val="18"/>
              </w:rPr>
            </w:pPr>
            <w:r w:rsidRPr="00057491">
              <w:t>Specifies event classes</w:t>
            </w:r>
          </w:p>
        </w:tc>
      </w:tr>
      <w:tr w:rsidR="00CE669D"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CE669D" w:rsidRDefault="00CE669D" w:rsidP="00CE669D">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CE669D" w:rsidRDefault="00CE669D" w:rsidP="00CE669D">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CE669D" w:rsidRDefault="00CE669D" w:rsidP="00CE669D">
            <w:pPr>
              <w:pStyle w:val="TAL"/>
              <w:rPr>
                <w:rFonts w:cs="Arial"/>
                <w:szCs w:val="18"/>
              </w:rPr>
            </w:pPr>
            <w:r w:rsidRPr="00057491">
              <w:t>Specifies type of event reporting</w:t>
            </w:r>
          </w:p>
        </w:tc>
      </w:tr>
      <w:tr w:rsidR="00CE669D"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CE669D" w:rsidRDefault="00CE669D" w:rsidP="00CE669D">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CE669D" w:rsidRDefault="00CE669D" w:rsidP="00CE669D">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CE669D" w:rsidRDefault="00CE669D" w:rsidP="00CE669D">
            <w:pPr>
              <w:pStyle w:val="TAL"/>
              <w:rPr>
                <w:rFonts w:cs="Arial"/>
                <w:szCs w:val="18"/>
              </w:rPr>
            </w:pPr>
            <w:r w:rsidRPr="00057491">
              <w:t xml:space="preserve">Specifies causes of event reporting termination </w:t>
            </w:r>
          </w:p>
        </w:tc>
      </w:tr>
      <w:tr w:rsidR="00CE669D"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CE669D" w:rsidRDefault="00CE669D" w:rsidP="00CE669D">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CE669D" w:rsidRDefault="00CE669D" w:rsidP="00CE669D">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CE669D" w:rsidRDefault="00CE669D" w:rsidP="00CE669D">
            <w:pPr>
              <w:pStyle w:val="TAL"/>
              <w:rPr>
                <w:rFonts w:cs="Arial"/>
                <w:szCs w:val="18"/>
              </w:rPr>
            </w:pPr>
            <w:r w:rsidRPr="00057491">
              <w:t>Specifies LCS QoS class</w:t>
            </w:r>
          </w:p>
        </w:tc>
      </w:tr>
      <w:tr w:rsidR="00CE669D"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CE669D" w:rsidRDefault="00CE669D" w:rsidP="00CE669D">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CE669D" w:rsidRDefault="00CE669D" w:rsidP="00CE669D">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CE669D" w:rsidRDefault="00CE669D" w:rsidP="00CE669D">
            <w:pPr>
              <w:pStyle w:val="TAL"/>
              <w:rPr>
                <w:rFonts w:cs="Arial"/>
                <w:szCs w:val="18"/>
              </w:rPr>
            </w:pPr>
            <w:r w:rsidRPr="00057491">
              <w:t>Specifies location service types requested by UE</w:t>
            </w:r>
          </w:p>
        </w:tc>
      </w:tr>
      <w:tr w:rsidR="00CE669D"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CE669D" w:rsidRPr="0031710B" w:rsidRDefault="00CE669D" w:rsidP="00CE669D">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CE669D" w:rsidRDefault="00CE669D" w:rsidP="00CE669D">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CE669D" w:rsidRPr="00057491" w:rsidRDefault="00CE669D" w:rsidP="00CE669D">
            <w:pPr>
              <w:pStyle w:val="TAL"/>
            </w:pPr>
            <w:r>
              <w:t>Indoor Outdoor Indication</w:t>
            </w:r>
          </w:p>
        </w:tc>
      </w:tr>
      <w:tr w:rsidR="00CE669D"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CE669D" w:rsidRDefault="00CE669D" w:rsidP="00CE669D">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CE669D" w:rsidRDefault="00CE669D" w:rsidP="00CE669D">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CE669D" w:rsidRDefault="00CE669D" w:rsidP="00CE669D">
            <w:pPr>
              <w:pStyle w:val="TAL"/>
            </w:pPr>
            <w:r>
              <w:t>Fix Type</w:t>
            </w:r>
          </w:p>
        </w:tc>
      </w:tr>
      <w:tr w:rsidR="00CE669D"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CE669D" w:rsidRDefault="00CE669D" w:rsidP="00CE669D">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CE669D" w:rsidRDefault="00CE669D" w:rsidP="00CE669D">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CE669D" w:rsidRDefault="00CE669D" w:rsidP="00CE669D">
            <w:pPr>
              <w:pStyle w:val="TAL"/>
            </w:pPr>
            <w:r>
              <w:t>LOS/NLOS measurement indication</w:t>
            </w:r>
          </w:p>
        </w:tc>
      </w:tr>
      <w:tr w:rsidR="00CE669D"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CE669D" w:rsidRPr="009413E0" w:rsidRDefault="00CE669D" w:rsidP="00CE669D">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CE669D" w:rsidRDefault="00CE669D" w:rsidP="00CE669D">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CE669D" w:rsidRDefault="00CE669D" w:rsidP="00CE669D">
            <w:pPr>
              <w:pStyle w:val="TAL"/>
            </w:pPr>
            <w:r>
              <w:t>UP Connection Status</w:t>
            </w:r>
          </w:p>
        </w:tc>
      </w:tr>
      <w:tr w:rsidR="00CE669D"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CE669D" w:rsidRDefault="00CE669D" w:rsidP="00CE669D">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CE669D" w:rsidRDefault="00CE669D" w:rsidP="00CE669D">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CE669D" w:rsidRDefault="00CE669D" w:rsidP="00CE669D">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CE669D"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CE669D" w:rsidRDefault="00CE669D" w:rsidP="00CE669D">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CE669D" w:rsidRDefault="00CE669D" w:rsidP="00CE669D">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CE669D" w:rsidRDefault="00CE669D" w:rsidP="00CE669D">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CE669D"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CE669D" w:rsidRPr="001A21AF" w:rsidRDefault="00CE669D" w:rsidP="00CE669D">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CE669D" w:rsidRPr="001A21AF" w:rsidRDefault="00CE669D" w:rsidP="00CE669D">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CE669D" w:rsidRDefault="00CE669D" w:rsidP="00CE669D">
            <w:pPr>
              <w:pStyle w:val="TAL"/>
              <w:rPr>
                <w:lang w:eastAsia="zh-CN"/>
              </w:rPr>
            </w:pPr>
            <w:r>
              <w:t>LCS UP Connection Indication</w:t>
            </w:r>
          </w:p>
        </w:tc>
      </w:tr>
      <w:tr w:rsidR="00CE669D"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CE669D" w:rsidRDefault="00CE669D" w:rsidP="00CE669D">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CE669D" w:rsidRDefault="00CE669D" w:rsidP="00CE669D">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CE669D" w:rsidRDefault="00CE669D" w:rsidP="00CE669D">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rsidR="00B32657">
        <w:t>_Location</w:t>
      </w:r>
      <w:proofErr w:type="spellEnd"/>
      <w:r w:rsidRPr="009C4D60">
        <w:t xml:space="preserve"> </w:t>
      </w:r>
      <w:r>
        <w:t>service based interface.</w:t>
      </w:r>
    </w:p>
    <w:p w14:paraId="3FDE947B" w14:textId="58BCC9B4" w:rsidR="00EB7848" w:rsidRPr="009C4D60" w:rsidRDefault="00EB7848" w:rsidP="00EB7848">
      <w:pPr>
        <w:pStyle w:val="TH"/>
      </w:pPr>
      <w:r w:rsidRPr="009C4D60">
        <w:t>Table</w:t>
      </w:r>
      <w:r w:rsidR="007F4F2C">
        <w:t> </w:t>
      </w:r>
      <w:r>
        <w:t>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2086" w:name="_Toc20150381"/>
      <w:bookmarkStart w:id="2087" w:name="_Toc25168628"/>
      <w:bookmarkStart w:id="2088" w:name="_Toc27593047"/>
      <w:bookmarkStart w:id="2089" w:name="_Toc34147918"/>
      <w:bookmarkStart w:id="2090" w:name="_Toc36463302"/>
      <w:bookmarkStart w:id="2091" w:name="_Toc43215142"/>
      <w:bookmarkStart w:id="2092" w:name="_Toc45032390"/>
      <w:bookmarkStart w:id="2093" w:name="_Toc49849879"/>
      <w:bookmarkStart w:id="2094" w:name="_Toc51873393"/>
      <w:bookmarkStart w:id="2095" w:name="_Toc56517521"/>
      <w:bookmarkStart w:id="2096" w:name="_Toc58594422"/>
      <w:bookmarkStart w:id="2097" w:name="_Toc67685932"/>
      <w:bookmarkStart w:id="2098" w:name="_Toc74993753"/>
      <w:bookmarkStart w:id="2099" w:name="_Toc82716341"/>
      <w:bookmarkStart w:id="2100" w:name="_Toc88818628"/>
      <w:bookmarkStart w:id="2101" w:name="_Toc90650550"/>
      <w:bookmarkStart w:id="2102" w:name="_Toc98506220"/>
      <w:bookmarkStart w:id="2103" w:name="_Toc106639505"/>
      <w:bookmarkStart w:id="2104" w:name="_Toc114779015"/>
      <w:bookmarkStart w:id="2105" w:name="_Toc122096932"/>
      <w:bookmarkStart w:id="2106" w:name="_Toc130844153"/>
      <w:bookmarkStart w:id="2107" w:name="_Toc138411859"/>
      <w:bookmarkStart w:id="2108" w:name="_Toc145956046"/>
      <w:bookmarkStart w:id="2109" w:name="_Toc153887481"/>
      <w:bookmarkStart w:id="2110" w:name="_Toc161905370"/>
      <w:bookmarkStart w:id="2111" w:name="_Toc170209973"/>
      <w:bookmarkStart w:id="2112" w:name="_Toc183618205"/>
      <w:bookmarkStart w:id="2113" w:name="_Toc18672650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14594438" w14:textId="77777777" w:rsidR="00EB7848" w:rsidRDefault="00EB7848" w:rsidP="00B32564">
      <w:pPr>
        <w:pStyle w:val="Heading5"/>
      </w:pPr>
      <w:bookmarkStart w:id="2114" w:name="_Toc20150382"/>
      <w:bookmarkStart w:id="2115" w:name="_Toc25168629"/>
      <w:bookmarkStart w:id="2116" w:name="_Toc27593048"/>
      <w:bookmarkStart w:id="2117" w:name="_Toc34147919"/>
      <w:bookmarkStart w:id="2118" w:name="_Toc36463303"/>
      <w:bookmarkStart w:id="2119" w:name="_Toc43215143"/>
      <w:bookmarkStart w:id="2120" w:name="_Toc45032391"/>
      <w:bookmarkStart w:id="2121" w:name="_Toc49849880"/>
      <w:bookmarkStart w:id="2122" w:name="_Toc51873394"/>
      <w:bookmarkStart w:id="2123" w:name="_Toc56517522"/>
      <w:bookmarkStart w:id="2124" w:name="_Toc58594423"/>
      <w:bookmarkStart w:id="2125" w:name="_Toc67685933"/>
      <w:bookmarkStart w:id="2126" w:name="_Toc74993754"/>
      <w:bookmarkStart w:id="2127" w:name="_Toc82716342"/>
      <w:bookmarkStart w:id="2128" w:name="_Toc88818629"/>
      <w:bookmarkStart w:id="2129" w:name="_Toc90650551"/>
      <w:bookmarkStart w:id="2130" w:name="_Toc98506221"/>
      <w:bookmarkStart w:id="2131" w:name="_Toc106639506"/>
      <w:bookmarkStart w:id="2132" w:name="_Toc114779016"/>
      <w:bookmarkStart w:id="2133" w:name="_Toc122096933"/>
      <w:bookmarkStart w:id="2134" w:name="_Toc130844154"/>
      <w:bookmarkStart w:id="2135" w:name="_Toc138411860"/>
      <w:bookmarkStart w:id="2136" w:name="_Toc145956047"/>
      <w:bookmarkStart w:id="2137" w:name="_Toc153887482"/>
      <w:bookmarkStart w:id="2138" w:name="_Toc161905371"/>
      <w:bookmarkStart w:id="2139" w:name="_Toc170209974"/>
      <w:bookmarkStart w:id="2140" w:name="_Toc183618206"/>
      <w:bookmarkStart w:id="2141" w:name="_Toc186726510"/>
      <w:r>
        <w:t>6.1.6.2.1</w:t>
      </w:r>
      <w:r>
        <w:tab/>
        <w:t>Introduction</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2142" w:name="_Toc20150383"/>
      <w:bookmarkStart w:id="2143" w:name="_Toc25168630"/>
      <w:bookmarkStart w:id="2144" w:name="_Toc27593049"/>
      <w:bookmarkStart w:id="2145" w:name="_Toc34147920"/>
      <w:bookmarkStart w:id="2146" w:name="_Toc36463304"/>
      <w:bookmarkStart w:id="2147" w:name="_Toc43215144"/>
      <w:bookmarkStart w:id="2148" w:name="_Toc45032392"/>
      <w:bookmarkStart w:id="2149" w:name="_Toc49849881"/>
      <w:bookmarkStart w:id="2150" w:name="_Toc51873395"/>
      <w:bookmarkStart w:id="2151" w:name="_Toc56517523"/>
      <w:bookmarkStart w:id="2152" w:name="_Toc58594424"/>
      <w:bookmarkStart w:id="2153" w:name="_Toc67685934"/>
      <w:bookmarkStart w:id="2154" w:name="_Toc74993755"/>
      <w:bookmarkStart w:id="2155" w:name="_Toc82716343"/>
      <w:bookmarkStart w:id="2156" w:name="_Toc88818630"/>
      <w:bookmarkStart w:id="2157" w:name="_Toc90650552"/>
      <w:bookmarkStart w:id="2158" w:name="_Toc98506222"/>
      <w:bookmarkStart w:id="2159" w:name="_Toc106639507"/>
      <w:bookmarkStart w:id="2160" w:name="_Toc114779017"/>
      <w:bookmarkStart w:id="2161" w:name="_Toc122096934"/>
      <w:bookmarkStart w:id="2162" w:name="_Toc130844155"/>
      <w:bookmarkStart w:id="2163" w:name="_Toc138411861"/>
      <w:bookmarkStart w:id="2164" w:name="_Toc145956048"/>
      <w:bookmarkStart w:id="2165" w:name="_Toc153887483"/>
      <w:bookmarkStart w:id="2166" w:name="_Toc161905372"/>
      <w:bookmarkStart w:id="2167" w:name="_Toc170209975"/>
      <w:bookmarkStart w:id="2168" w:name="_Toc183618207"/>
      <w:bookmarkStart w:id="2169" w:name="_Toc186726511"/>
      <w:r>
        <w:lastRenderedPageBreak/>
        <w:t>6.1.6.2.2</w:t>
      </w:r>
      <w:r>
        <w:tab/>
        <w:t xml:space="preserve">Type: </w:t>
      </w:r>
      <w:proofErr w:type="spellStart"/>
      <w:r>
        <w:t>InputData</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roofErr w:type="spellEnd"/>
    </w:p>
    <w:p w14:paraId="014DDA17" w14:textId="77777777" w:rsidR="00EB7848" w:rsidRDefault="00EB7848" w:rsidP="00EB7848">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proofErr w:type="spellStart"/>
            <w:r>
              <w:t>LdrType</w:t>
            </w:r>
            <w:proofErr w:type="spellEnd"/>
            <w:r>
              <w:t xml:space="preserv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proofErr w:type="spellStart"/>
            <w:r>
              <w:t>LdrType</w:t>
            </w:r>
            <w:proofErr w:type="spellEnd"/>
            <w:r>
              <w:t xml:space="preserv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proofErr w:type="spellStart"/>
            <w:r w:rsidRPr="006A7E28">
              <w:t>ue</w:t>
            </w:r>
            <w:r>
              <w:t>Up</w:t>
            </w:r>
            <w:r w:rsidRPr="006A7E28">
              <w:rPr>
                <w:rFonts w:hint="eastAsia"/>
                <w:lang w:eastAsia="zh-CN"/>
              </w:rPr>
              <w:t>Pos</w:t>
            </w:r>
            <w:r w:rsidRPr="006A7E28">
              <w:t>Cap</w:t>
            </w:r>
            <w:r w:rsidR="00747840">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proofErr w:type="spellStart"/>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proofErr w:type="spellStart"/>
            <w:r w:rsidR="00D872AA">
              <w:rPr>
                <w:rFonts w:hint="eastAsia"/>
                <w:lang w:eastAsia="zh-CN"/>
              </w:rPr>
              <w:t>evtRptAllowedAreas</w:t>
            </w:r>
            <w:proofErr w:type="spellEnd"/>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7E7668A4" w:rsidR="00D93046" w:rsidRDefault="00D93046" w:rsidP="00D93046">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proofErr w:type="spellStart"/>
            <w:r>
              <w:rPr>
                <w:lang w:eastAsia="zh-CN"/>
              </w:rPr>
              <w:lastRenderedPageBreak/>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2170" w:name="_Hlk142683907"/>
            <w:proofErr w:type="spellStart"/>
            <w:r w:rsidRPr="00B82322">
              <w:rPr>
                <w:rFonts w:cs="Arial"/>
                <w:szCs w:val="18"/>
              </w:rPr>
              <w:t>RangingSlResult</w:t>
            </w:r>
            <w:bookmarkEnd w:id="2170"/>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proofErr w:type="spellStart"/>
            <w:r w:rsidRPr="00B82322">
              <w:rPr>
                <w:rFonts w:cs="Arial"/>
                <w:szCs w:val="18"/>
              </w:rPr>
              <w:t>relatedU</w:t>
            </w:r>
            <w:r w:rsidR="00B652AA">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2171" w:name="_Hlk142683982"/>
            <w:proofErr w:type="spellStart"/>
            <w:r w:rsidRPr="00B82322">
              <w:rPr>
                <w:rFonts w:cs="Arial"/>
                <w:szCs w:val="18"/>
              </w:rPr>
              <w:t>RelatedU</w:t>
            </w:r>
            <w:bookmarkEnd w:id="2171"/>
            <w:r w:rsidR="00B652AA">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proofErr w:type="spellStart"/>
            <w:r>
              <w:rPr>
                <w:rFonts w:cs="Arial"/>
                <w:szCs w:val="18"/>
                <w:lang w:eastAsia="zh-CN"/>
              </w:rPr>
              <w:t>Ranging_SL</w:t>
            </w:r>
            <w:proofErr w:type="spellEnd"/>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 xml:space="preserve">At least one of the attributes defined in this table shall be present in the </w:t>
            </w:r>
            <w:proofErr w:type="spellStart"/>
            <w:r>
              <w:t>InputData</w:t>
            </w:r>
            <w:proofErr w:type="spellEnd"/>
            <w:r>
              <w:t xml:space="preserve">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8D1CE2A" w14:textId="7E5BC071" w:rsidR="00D959D4" w:rsidRDefault="00D959D4" w:rsidP="00D93046">
            <w:pPr>
              <w:pStyle w:val="TAN"/>
            </w:pPr>
            <w:r>
              <w:rPr>
                <w:rFonts w:cs="Arial"/>
                <w:szCs w:val="18"/>
              </w:rPr>
              <w:t>NOTE</w:t>
            </w:r>
            <w:r>
              <w:rPr>
                <w:rFonts w:cs="Arial"/>
                <w:szCs w:val="18"/>
                <w:lang w:val="en-US"/>
              </w:rPr>
              <w:t> </w:t>
            </w:r>
            <w:r w:rsidR="005209DE">
              <w:rPr>
                <w:rFonts w:cs="Arial"/>
                <w:szCs w:val="18"/>
                <w:lang w:val="en-US"/>
              </w:rPr>
              <w:t>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5D3D7C14" w14:textId="77777777" w:rsidR="00EB7848" w:rsidRPr="00FD34E8" w:rsidRDefault="00EB7848" w:rsidP="00EB7848"/>
    <w:p w14:paraId="1ACDFCA2" w14:textId="77777777" w:rsidR="00EB7848" w:rsidRDefault="00EB7848" w:rsidP="00B32564">
      <w:pPr>
        <w:pStyle w:val="Heading5"/>
      </w:pPr>
      <w:bookmarkStart w:id="2172" w:name="_Toc20150384"/>
      <w:bookmarkStart w:id="2173" w:name="_Toc25168631"/>
      <w:bookmarkStart w:id="2174" w:name="_Toc27593050"/>
      <w:bookmarkStart w:id="2175" w:name="_Toc34147921"/>
      <w:bookmarkStart w:id="2176" w:name="_Toc36463305"/>
      <w:bookmarkStart w:id="2177" w:name="_Toc43215145"/>
      <w:bookmarkStart w:id="2178" w:name="_Toc45032393"/>
      <w:bookmarkStart w:id="2179" w:name="_Toc49849882"/>
      <w:bookmarkStart w:id="2180" w:name="_Toc51873396"/>
      <w:bookmarkStart w:id="2181" w:name="_Toc56517524"/>
      <w:bookmarkStart w:id="2182" w:name="_Toc58594425"/>
      <w:bookmarkStart w:id="2183" w:name="_Toc67685935"/>
      <w:bookmarkStart w:id="2184" w:name="_Toc74993756"/>
      <w:bookmarkStart w:id="2185" w:name="_Toc82716344"/>
      <w:bookmarkStart w:id="2186" w:name="_Toc88818631"/>
      <w:bookmarkStart w:id="2187" w:name="_Toc90650553"/>
      <w:bookmarkStart w:id="2188" w:name="_Toc98506223"/>
      <w:bookmarkStart w:id="2189" w:name="_Toc106639508"/>
      <w:bookmarkStart w:id="2190" w:name="_Toc114779018"/>
      <w:bookmarkStart w:id="2191" w:name="_Toc122096935"/>
      <w:bookmarkStart w:id="2192" w:name="_Toc130844156"/>
      <w:bookmarkStart w:id="2193" w:name="_Toc138411862"/>
      <w:bookmarkStart w:id="2194" w:name="_Toc145956049"/>
      <w:bookmarkStart w:id="2195" w:name="_Toc153887484"/>
      <w:bookmarkStart w:id="2196" w:name="_Toc161905373"/>
      <w:bookmarkStart w:id="2197" w:name="_Toc170209976"/>
      <w:bookmarkStart w:id="2198" w:name="_Toc183618208"/>
      <w:bookmarkStart w:id="2199" w:name="_Toc186726512"/>
      <w:r>
        <w:lastRenderedPageBreak/>
        <w:t>6.1.6.2.3</w:t>
      </w:r>
      <w:r>
        <w:tab/>
        <w:t xml:space="preserve">Type: </w:t>
      </w:r>
      <w:proofErr w:type="spellStart"/>
      <w:r>
        <w:t>LocationData</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roofErr w:type="spellEnd"/>
    </w:p>
    <w:p w14:paraId="6B61A5DF" w14:textId="77777777" w:rsidR="00EB7848" w:rsidRDefault="00EB7848" w:rsidP="00EB7848">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proofErr w:type="spellStart"/>
            <w:r>
              <w:t>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proofErr w:type="spellStart"/>
            <w:r>
              <w:t>accuracyFulfilmentIndicator</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proofErr w:type="spellStart"/>
            <w:r>
              <w:t>ageOfLocationEstimate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proofErr w:type="spellStart"/>
            <w:r>
              <w:t>timestampOfLocationEstimate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proofErr w:type="spellStart"/>
            <w:r>
              <w:t>velocityEstimate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proofErr w:type="spellStart"/>
            <w:r>
              <w:t>civicAddress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proofErr w:type="spellStart"/>
            <w:r>
              <w:rPr>
                <w:lang w:eastAsia="zh-CN"/>
              </w:rPr>
              <w:t>localLocationEstimate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proofErr w:type="spellStart"/>
            <w:r>
              <w:rPr>
                <w:rFonts w:hint="eastAsia"/>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proofErr w:type="spellStart"/>
            <w:r>
              <w:t>positioningDataList</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w:t>
            </w:r>
            <w:proofErr w:type="spellStart"/>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proofErr w:type="spellStart"/>
            <w:r>
              <w:t>gnssPositioningDataList</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w:t>
            </w:r>
            <w:proofErr w:type="spellStart"/>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proofErr w:type="spellStart"/>
            <w:r>
              <w:t>ecgi</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proofErr w:type="spellStart"/>
            <w:r>
              <w:t>ncgi</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proofErr w:type="spellStart"/>
            <w:r w:rsidR="00C6185F">
              <w:rPr>
                <w:lang w:eastAsia="zh-CN"/>
              </w:rPr>
              <w:t>remoteUeInd</w:t>
            </w:r>
            <w:proofErr w:type="spellEnd"/>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proofErr w:type="spellStart"/>
            <w:r>
              <w:rPr>
                <w:lang w:eastAsia="zh-CN"/>
              </w:rPr>
              <w:t>remoteUeInd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proofErr w:type="spellStart"/>
            <w:r>
              <w:rPr>
                <w:u w:val="single"/>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proofErr w:type="spellStart"/>
            <w:r>
              <w:rPr>
                <w:lang w:val="en-US"/>
              </w:rPr>
              <w:t>barometricPressure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proofErr w:type="spellStart"/>
            <w:r>
              <w:t>Barometric</w:t>
            </w:r>
            <w:r w:rsidRPr="000F0FCD">
              <w:t>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proofErr w:type="spellStart"/>
            <w:r>
              <w:rPr>
                <w:lang w:val="en-US"/>
              </w:rPr>
              <w:t>servingLMFidentification</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proofErr w:type="spellStart"/>
            <w:r>
              <w:t>ue</w:t>
            </w:r>
            <w:r>
              <w:rPr>
                <w:rFonts w:hint="eastAsia"/>
                <w:lang w:eastAsia="zh-CN"/>
              </w:rPr>
              <w:t>Positioning</w:t>
            </w:r>
            <w:r>
              <w:t>Cap</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proofErr w:type="spellStart"/>
            <w:r>
              <w:lastRenderedPageBreak/>
              <w:t>supportedFeatures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proofErr w:type="spellStart"/>
            <w: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proofErr w:type="spellStart"/>
            <w:r>
              <w:rPr>
                <w:lang w:val="en-US"/>
              </w:rPr>
              <w:t>ueAreaInd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proofErr w:type="spellStart"/>
            <w:r>
              <w:rPr>
                <w:rFonts w:hint="eastAsia"/>
                <w:lang w:eastAsia="zh-CN"/>
              </w:rPr>
              <w:t>achieved</w:t>
            </w:r>
            <w:r>
              <w:rPr>
                <w:lang w:eastAsia="zh-CN"/>
              </w:rPr>
              <w:t>Qos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proofErr w:type="spellStart"/>
            <w:r>
              <w:rPr>
                <w:rFonts w:hint="eastAsia"/>
                <w:lang w:eastAsia="zh-CN"/>
              </w:rPr>
              <w:t>d</w:t>
            </w:r>
            <w:r>
              <w:rPr>
                <w:lang w:eastAsia="zh-CN"/>
              </w:rPr>
              <w:t>irectReportInd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proofErr w:type="spellStart"/>
            <w:r>
              <w:rPr>
                <w:lang w:eastAsia="zh-CN"/>
              </w:rPr>
              <w:t>indoorOutdoorInd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proofErr w:type="spellStart"/>
            <w:r>
              <w:rPr>
                <w:lang w:val="en-US"/>
              </w:rPr>
              <w:t>acceptedPeriodicEventInfo</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proofErr w:type="spellStart"/>
            <w:r w:rsidRPr="005C2D53">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proofErr w:type="spellStart"/>
            <w:r w:rsidRPr="005C2D53">
              <w:rPr>
                <w:lang w:eastAsia="zh-CN"/>
              </w:rPr>
              <w:t>PeriodicEventInfo</w:t>
            </w:r>
            <w:proofErr w:type="spellEnd"/>
            <w:r>
              <w:rPr>
                <w:lang w:eastAsia="zh-CN"/>
              </w:rPr>
              <w:t xml:space="preserve"> was received in the request which includes </w:t>
            </w:r>
            <w:proofErr w:type="spellStart"/>
            <w:r w:rsidRPr="000447E8">
              <w:rPr>
                <w:lang w:eastAsia="zh-CN"/>
              </w:rPr>
              <w:t>reportingAmountInf</w:t>
            </w:r>
            <w:proofErr w:type="spellEnd"/>
            <w:r>
              <w:rPr>
                <w:lang w:eastAsia="zh-CN"/>
              </w:rPr>
              <w:t xml:space="preserve"> IE and/or </w:t>
            </w:r>
            <w:proofErr w:type="spellStart"/>
            <w:r w:rsidRPr="000447E8">
              <w:rPr>
                <w:lang w:eastAsia="zh-CN"/>
              </w:rPr>
              <w:t>reportingIntervalMs</w:t>
            </w:r>
            <w:proofErr w:type="spellEnd"/>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proofErr w:type="spellStart"/>
            <w:r>
              <w:rPr>
                <w:lang w:val="en-US"/>
              </w:rPr>
              <w:t>haGnssMetrics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proofErr w:type="spellStart"/>
            <w:r>
              <w:rPr>
                <w:rFonts w:hint="eastAsia"/>
                <w:lang w:val="en-US" w:eastAsia="zh-CN"/>
              </w:rPr>
              <w:lastRenderedPageBreak/>
              <w:t>l</w:t>
            </w:r>
            <w:r>
              <w:rPr>
                <w:lang w:val="en-US" w:eastAsia="zh-CN"/>
              </w:rPr>
              <w:t>osNlosMeasureInd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proofErr w:type="spellStart"/>
            <w:r>
              <w:rPr>
                <w:lang w:val="en-US" w:eastAsia="zh-CN"/>
              </w:rPr>
              <w:t>LosNlosMeasureInd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proofErr w:type="spellStart"/>
            <w:r>
              <w:rPr>
                <w:lang w:eastAsia="zh-CN"/>
              </w:rPr>
              <w:t>rangingSlCapability</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proofErr w:type="spellStart"/>
            <w:r>
              <w:rPr>
                <w:lang w:eastAsia="zh-CN"/>
              </w:rPr>
              <w:t>RangingSlCapability</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proofErr w:type="spellStart"/>
            <w:r>
              <w:rPr>
                <w:rFonts w:cs="Arial"/>
                <w:szCs w:val="18"/>
                <w:lang w:eastAsia="zh-CN"/>
              </w:rPr>
              <w:t>Ranging_SL</w:t>
            </w:r>
            <w:proofErr w:type="spellEnd"/>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proofErr w:type="spellStart"/>
            <w:r>
              <w:t>relatedA</w:t>
            </w:r>
            <w:r w:rsidRPr="002651EC">
              <w:t>pplicationlayerId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proofErr w:type="spellStart"/>
            <w:r w:rsidRPr="002651EC">
              <w:t>ApplicationlayerId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proofErr w:type="spellStart"/>
            <w:r w:rsidRPr="00E53C3C">
              <w:rPr>
                <w:rFonts w:cs="Arial"/>
                <w:szCs w:val="18"/>
                <w:lang w:eastAsia="zh-CN"/>
              </w:rPr>
              <w:t>Ranging_SL</w:t>
            </w:r>
            <w:proofErr w:type="spellEnd"/>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proofErr w:type="spellStart"/>
            <w:r>
              <w:rPr>
                <w:lang w:eastAsia="zh-CN"/>
              </w:rPr>
              <w:t>distanceDirection</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proofErr w:type="spellStart"/>
            <w:r>
              <w:rPr>
                <w:lang w:eastAsia="zh-CN"/>
              </w:rPr>
              <w:t>RangeDirection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proofErr w:type="spellStart"/>
            <w:r w:rsidRPr="00E53C3C">
              <w:rPr>
                <w:rFonts w:cs="Arial"/>
                <w:szCs w:val="18"/>
                <w:lang w:eastAsia="zh-CN"/>
              </w:rPr>
              <w:t>Ranging_SL</w:t>
            </w:r>
            <w:proofErr w:type="spellEnd"/>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proofErr w:type="spellStart"/>
            <w:r w:rsidRPr="00E53C3C">
              <w:rPr>
                <w:rFonts w:cs="Arial"/>
                <w:szCs w:val="18"/>
                <w:lang w:eastAsia="zh-CN"/>
              </w:rPr>
              <w:t>Ranging_SL</w:t>
            </w:r>
            <w:proofErr w:type="spellEnd"/>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proofErr w:type="spellStart"/>
            <w:r w:rsidRPr="00E53C3C">
              <w:rPr>
                <w:rFonts w:cs="Arial"/>
                <w:szCs w:val="18"/>
                <w:lang w:eastAsia="zh-CN"/>
              </w:rPr>
              <w:t>Ranging_SL</w:t>
            </w:r>
            <w:proofErr w:type="spellEnd"/>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proofErr w:type="spellStart"/>
            <w:r>
              <w:rPr>
                <w:rFonts w:hint="eastAsia"/>
                <w:lang w:eastAsia="zh-CN"/>
              </w:rP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proofErr w:type="spellStart"/>
            <w:r w:rsidRPr="00E53C3C">
              <w:rPr>
                <w:rFonts w:cs="Arial"/>
                <w:szCs w:val="18"/>
                <w:lang w:eastAsia="zh-CN"/>
              </w:rPr>
              <w:t>Ranging_SL</w:t>
            </w:r>
            <w:proofErr w:type="spellEnd"/>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proofErr w:type="spellStart"/>
            <w:r>
              <w:rPr>
                <w:lang w:eastAsia="zh-CN"/>
              </w:rPr>
              <w:t>integrityResult</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proofErr w:type="spellStart"/>
            <w:r>
              <w:t>IntegrityResult</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2200" w:name="_Toc20150385"/>
      <w:bookmarkStart w:id="2201" w:name="_Toc25168632"/>
      <w:bookmarkStart w:id="2202" w:name="_Toc27593051"/>
      <w:bookmarkStart w:id="2203" w:name="_Toc34147922"/>
      <w:bookmarkStart w:id="2204" w:name="_Toc36463306"/>
      <w:bookmarkStart w:id="2205" w:name="_Toc43215146"/>
      <w:bookmarkStart w:id="2206" w:name="_Toc45032394"/>
      <w:bookmarkStart w:id="2207" w:name="_Toc49849883"/>
      <w:bookmarkStart w:id="2208" w:name="_Toc51873397"/>
      <w:bookmarkStart w:id="2209" w:name="_Toc56517525"/>
      <w:bookmarkStart w:id="2210" w:name="_Toc58594426"/>
      <w:bookmarkStart w:id="2211" w:name="_Toc67685936"/>
      <w:bookmarkStart w:id="2212" w:name="_Toc74993757"/>
      <w:bookmarkStart w:id="2213" w:name="_Toc82716345"/>
      <w:bookmarkStart w:id="2214" w:name="_Toc88818632"/>
      <w:bookmarkStart w:id="2215" w:name="_Toc90650554"/>
      <w:bookmarkStart w:id="2216" w:name="_Toc98506224"/>
      <w:bookmarkStart w:id="2217" w:name="_Toc106639509"/>
      <w:bookmarkStart w:id="2218" w:name="_Toc114779019"/>
      <w:bookmarkStart w:id="2219" w:name="_Toc122096936"/>
      <w:bookmarkStart w:id="2220" w:name="_Toc130844157"/>
      <w:bookmarkStart w:id="2221" w:name="_Toc138411863"/>
      <w:bookmarkStart w:id="2222" w:name="_Toc145956050"/>
      <w:bookmarkStart w:id="2223" w:name="_Toc153887485"/>
      <w:bookmarkStart w:id="2224" w:name="_Toc161905374"/>
      <w:bookmarkStart w:id="2225" w:name="_Toc170209977"/>
      <w:bookmarkStart w:id="2226" w:name="_Toc183618209"/>
      <w:bookmarkStart w:id="2227" w:name="_Toc186726513"/>
      <w:r>
        <w:lastRenderedPageBreak/>
        <w:t>6.1.6.2.4</w:t>
      </w:r>
      <w:r>
        <w:tab/>
        <w:t xml:space="preserve">Type: </w:t>
      </w:r>
      <w:proofErr w:type="spellStart"/>
      <w:r>
        <w:t>GeographicalCoordinates</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roofErr w:type="spellEnd"/>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proofErr w:type="spellStart"/>
            <w:r>
              <w:t>lon</w:t>
            </w:r>
            <w:proofErr w:type="spellEnd"/>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proofErr w:type="spellStart"/>
            <w:r>
              <w:t>lat</w:t>
            </w:r>
            <w:proofErr w:type="spellEnd"/>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2228" w:name="_Toc20150386"/>
      <w:bookmarkStart w:id="2229" w:name="_Toc25168633"/>
      <w:bookmarkStart w:id="2230" w:name="_Toc27593052"/>
      <w:bookmarkStart w:id="2231" w:name="_Toc34147923"/>
      <w:bookmarkStart w:id="2232" w:name="_Toc36463307"/>
      <w:bookmarkStart w:id="2233" w:name="_Toc43215147"/>
      <w:bookmarkStart w:id="2234" w:name="_Toc45032395"/>
      <w:bookmarkStart w:id="2235" w:name="_Toc49849884"/>
      <w:bookmarkStart w:id="2236" w:name="_Toc51873398"/>
      <w:bookmarkStart w:id="2237" w:name="_Toc56517526"/>
      <w:bookmarkStart w:id="2238" w:name="_Toc58594427"/>
      <w:bookmarkStart w:id="2239" w:name="_Toc67685937"/>
      <w:bookmarkStart w:id="2240" w:name="_Toc74993758"/>
      <w:bookmarkStart w:id="2241" w:name="_Toc82716346"/>
      <w:bookmarkStart w:id="2242" w:name="_Toc88818633"/>
      <w:bookmarkStart w:id="2243" w:name="_Toc90650555"/>
      <w:bookmarkStart w:id="2244" w:name="_Toc98506225"/>
      <w:bookmarkStart w:id="2245" w:name="_Toc106639510"/>
      <w:bookmarkStart w:id="2246" w:name="_Toc114779020"/>
      <w:bookmarkStart w:id="2247" w:name="_Toc122096937"/>
      <w:bookmarkStart w:id="2248" w:name="_Toc130844158"/>
      <w:bookmarkStart w:id="2249" w:name="_Toc138411864"/>
      <w:bookmarkStart w:id="2250" w:name="_Toc145956051"/>
      <w:bookmarkStart w:id="2251" w:name="_Toc153887486"/>
      <w:bookmarkStart w:id="2252" w:name="_Toc161905375"/>
      <w:bookmarkStart w:id="2253" w:name="_Toc170209978"/>
      <w:bookmarkStart w:id="2254" w:name="_Toc183618210"/>
      <w:bookmarkStart w:id="2255" w:name="_Toc186726514"/>
      <w:r>
        <w:t>6.1.6.2.5</w:t>
      </w:r>
      <w:r>
        <w:tab/>
        <w:t xml:space="preserve">Type: </w:t>
      </w:r>
      <w:proofErr w:type="spellStart"/>
      <w:r>
        <w:t>GeographicArea</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roofErr w:type="spellEnd"/>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proofErr w:type="spellStart"/>
            <w:r>
              <w:t>PointUncertaintyCircle</w:t>
            </w:r>
            <w:proofErr w:type="spellEnd"/>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proofErr w:type="spellStart"/>
            <w:r>
              <w:t>PointUncertaintyEllipse</w:t>
            </w:r>
            <w:proofErr w:type="spellEnd"/>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proofErr w:type="spellStart"/>
            <w:r>
              <w:t>PointAltitude</w:t>
            </w:r>
            <w:proofErr w:type="spellEnd"/>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proofErr w:type="spellStart"/>
            <w:r>
              <w:t>PointAltitudeUncertainty</w:t>
            </w:r>
            <w:proofErr w:type="spellEnd"/>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proofErr w:type="spellStart"/>
            <w:r>
              <w:t>EllipsoidArc</w:t>
            </w:r>
            <w:proofErr w:type="spellEnd"/>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The "</w:t>
            </w:r>
            <w:proofErr w:type="spellStart"/>
            <w:r>
              <w:t>anyOf</w:t>
            </w:r>
            <w:proofErr w:type="spellEnd"/>
            <w:r>
              <w:t xml:space="preserve">" keyword (instead of </w:t>
            </w:r>
            <w:r w:rsidR="00071184">
              <w:t>"</w:t>
            </w:r>
            <w:proofErr w:type="spellStart"/>
            <w:r>
              <w:t>oneOf</w:t>
            </w:r>
            <w:proofErr w:type="spellEnd"/>
            <w:r w:rsidR="00071184">
              <w:t>"</w:t>
            </w:r>
            <w:r>
              <w:t xml:space="preserve"> keyword which is normally used for mutually exclusive alternatives) is used for </w:t>
            </w:r>
            <w:proofErr w:type="spellStart"/>
            <w:r>
              <w:t>GeographicArea</w:t>
            </w:r>
            <w:proofErr w:type="spellEnd"/>
            <w:r>
              <w:t xml:space="preserve"> type in </w:t>
            </w:r>
            <w:proofErr w:type="spellStart"/>
            <w:r>
              <w:t>yaml</w:t>
            </w:r>
            <w:proofErr w:type="spellEnd"/>
            <w:r>
              <w:t xml:space="preserve"> file to avoid validation failure of OpenAPI. According to current definition, a </w:t>
            </w:r>
            <w:proofErr w:type="spellStart"/>
            <w:r>
              <w:t>PointUncertaintyCircle</w:t>
            </w:r>
            <w:proofErr w:type="spellEnd"/>
            <w:r>
              <w:t xml:space="preserve"> object will always pass the validation with both </w:t>
            </w:r>
            <w:proofErr w:type="spellStart"/>
            <w:r>
              <w:t>PointUncertaintyCircle</w:t>
            </w:r>
            <w:proofErr w:type="spellEnd"/>
            <w:r>
              <w:t xml:space="preserve"> and Point, which fails the qualification of </w:t>
            </w:r>
            <w:r w:rsidR="00071184">
              <w:t>"</w:t>
            </w:r>
            <w:proofErr w:type="spellStart"/>
            <w:r>
              <w:t>oneOf</w:t>
            </w:r>
            <w:proofErr w:type="spellEnd"/>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2256" w:name="_Toc20150387"/>
      <w:bookmarkStart w:id="2257" w:name="_Toc25168634"/>
      <w:bookmarkStart w:id="2258" w:name="_Toc27593053"/>
      <w:bookmarkStart w:id="2259" w:name="_Toc34147924"/>
      <w:bookmarkStart w:id="2260" w:name="_Toc36463308"/>
      <w:bookmarkStart w:id="2261" w:name="_Toc43215148"/>
      <w:bookmarkStart w:id="2262" w:name="_Toc45032396"/>
      <w:bookmarkStart w:id="2263" w:name="_Toc49849885"/>
      <w:bookmarkStart w:id="2264" w:name="_Toc51873399"/>
      <w:bookmarkStart w:id="2265" w:name="_Toc56517527"/>
      <w:bookmarkStart w:id="2266" w:name="_Toc58594428"/>
      <w:bookmarkStart w:id="2267" w:name="_Toc67685938"/>
      <w:bookmarkStart w:id="2268" w:name="_Toc74993759"/>
      <w:bookmarkStart w:id="2269" w:name="_Toc82716347"/>
      <w:bookmarkStart w:id="2270" w:name="_Toc88818634"/>
      <w:bookmarkStart w:id="2271" w:name="_Toc90650556"/>
      <w:bookmarkStart w:id="2272" w:name="_Toc98506226"/>
      <w:bookmarkStart w:id="2273" w:name="_Toc106639511"/>
      <w:bookmarkStart w:id="2274" w:name="_Toc114779021"/>
      <w:bookmarkStart w:id="2275" w:name="_Toc122096938"/>
      <w:bookmarkStart w:id="2276" w:name="_Toc130844159"/>
      <w:bookmarkStart w:id="2277" w:name="_Toc138411865"/>
      <w:bookmarkStart w:id="2278" w:name="_Toc145956052"/>
      <w:bookmarkStart w:id="2279" w:name="_Toc153887487"/>
      <w:bookmarkStart w:id="2280" w:name="_Toc161905376"/>
      <w:bookmarkStart w:id="2281" w:name="_Toc170209979"/>
      <w:bookmarkStart w:id="2282" w:name="_Toc183618211"/>
      <w:bookmarkStart w:id="2283" w:name="_Toc186726515"/>
      <w:r>
        <w:t>6.1.6.2.6</w:t>
      </w:r>
      <w:r>
        <w:tab/>
        <w:t>Type: Point</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2284" w:name="_Toc20150388"/>
      <w:bookmarkStart w:id="2285" w:name="_Toc25168635"/>
      <w:bookmarkStart w:id="2286" w:name="_Toc27593054"/>
      <w:bookmarkStart w:id="2287" w:name="_Toc34147925"/>
      <w:bookmarkStart w:id="2288" w:name="_Toc36463309"/>
      <w:bookmarkStart w:id="2289" w:name="_Toc43215149"/>
      <w:bookmarkStart w:id="2290" w:name="_Toc45032397"/>
      <w:bookmarkStart w:id="2291" w:name="_Toc49849886"/>
      <w:bookmarkStart w:id="2292" w:name="_Toc51873400"/>
      <w:bookmarkStart w:id="2293" w:name="_Toc56517528"/>
      <w:bookmarkStart w:id="2294" w:name="_Toc58594429"/>
      <w:bookmarkStart w:id="2295" w:name="_Toc67685939"/>
      <w:bookmarkStart w:id="2296" w:name="_Toc74993760"/>
      <w:bookmarkStart w:id="2297" w:name="_Toc82716348"/>
      <w:bookmarkStart w:id="2298" w:name="_Toc88818635"/>
      <w:bookmarkStart w:id="2299" w:name="_Toc90650557"/>
      <w:bookmarkStart w:id="2300" w:name="_Toc98506227"/>
      <w:bookmarkStart w:id="2301" w:name="_Toc106639512"/>
      <w:bookmarkStart w:id="2302" w:name="_Toc114779022"/>
      <w:bookmarkStart w:id="2303" w:name="_Toc122096939"/>
      <w:bookmarkStart w:id="2304" w:name="_Toc130844160"/>
      <w:bookmarkStart w:id="2305" w:name="_Toc138411866"/>
      <w:bookmarkStart w:id="2306" w:name="_Toc145956053"/>
      <w:bookmarkStart w:id="2307" w:name="_Toc153887488"/>
      <w:bookmarkStart w:id="2308" w:name="_Toc161905377"/>
      <w:bookmarkStart w:id="2309" w:name="_Toc170209980"/>
      <w:bookmarkStart w:id="2310" w:name="_Toc183618212"/>
      <w:bookmarkStart w:id="2311" w:name="_Toc186726516"/>
      <w:r>
        <w:lastRenderedPageBreak/>
        <w:t>6.1.6.2.7</w:t>
      </w:r>
      <w:r>
        <w:tab/>
        <w:t xml:space="preserve">Type: </w:t>
      </w:r>
      <w:proofErr w:type="spellStart"/>
      <w:r>
        <w:t>PointUncertaintyCircle</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roofErr w:type="spellEnd"/>
    </w:p>
    <w:p w14:paraId="63DF03D9" w14:textId="77777777" w:rsidR="00EB7848" w:rsidRDefault="00EB7848" w:rsidP="00EB7848">
      <w:pPr>
        <w:pStyle w:val="TH"/>
      </w:pPr>
      <w:r>
        <w:rPr>
          <w:noProof/>
        </w:rPr>
        <w:t>Table </w:t>
      </w:r>
      <w:r>
        <w:t xml:space="preserve">6.1.6.2.7-1: </w:t>
      </w:r>
      <w:r>
        <w:rPr>
          <w:noProof/>
        </w:rPr>
        <w:t xml:space="preserve">Definition of type </w:t>
      </w:r>
      <w:proofErr w:type="spellStart"/>
      <w:r>
        <w:t>PointUncertaintyCircle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2312" w:name="_Toc20150389"/>
      <w:bookmarkStart w:id="2313" w:name="_Toc25168636"/>
      <w:bookmarkStart w:id="2314" w:name="_Toc27593055"/>
      <w:bookmarkStart w:id="2315" w:name="_Toc34147926"/>
      <w:bookmarkStart w:id="2316" w:name="_Toc36463310"/>
      <w:bookmarkStart w:id="2317" w:name="_Toc43215150"/>
      <w:bookmarkStart w:id="2318" w:name="_Toc45032398"/>
      <w:bookmarkStart w:id="2319" w:name="_Toc49849887"/>
      <w:bookmarkStart w:id="2320" w:name="_Toc51873401"/>
      <w:bookmarkStart w:id="2321" w:name="_Toc56517529"/>
      <w:bookmarkStart w:id="2322" w:name="_Toc58594430"/>
      <w:bookmarkStart w:id="2323" w:name="_Toc67685940"/>
      <w:bookmarkStart w:id="2324" w:name="_Toc74993761"/>
      <w:bookmarkStart w:id="2325" w:name="_Toc82716349"/>
      <w:bookmarkStart w:id="2326" w:name="_Toc88818636"/>
      <w:bookmarkStart w:id="2327" w:name="_Toc90650558"/>
      <w:bookmarkStart w:id="2328" w:name="_Toc98506228"/>
      <w:bookmarkStart w:id="2329" w:name="_Toc106639513"/>
      <w:bookmarkStart w:id="2330" w:name="_Toc114779023"/>
      <w:bookmarkStart w:id="2331" w:name="_Toc122096940"/>
      <w:bookmarkStart w:id="2332" w:name="_Toc130844161"/>
      <w:bookmarkStart w:id="2333" w:name="_Toc138411867"/>
      <w:bookmarkStart w:id="2334" w:name="_Toc145956054"/>
      <w:bookmarkStart w:id="2335" w:name="_Toc153887489"/>
      <w:bookmarkStart w:id="2336" w:name="_Toc161905378"/>
      <w:bookmarkStart w:id="2337" w:name="_Toc170209981"/>
      <w:bookmarkStart w:id="2338" w:name="_Toc183618213"/>
      <w:bookmarkStart w:id="2339" w:name="_Toc186726517"/>
      <w:r>
        <w:t>6.1.6.2.8</w:t>
      </w:r>
      <w:r>
        <w:tab/>
        <w:t xml:space="preserve">Type: </w:t>
      </w:r>
      <w:proofErr w:type="spellStart"/>
      <w:r>
        <w:t>PointUncertaintyEllipse</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roofErr w:type="spellEnd"/>
    </w:p>
    <w:p w14:paraId="3B80124D" w14:textId="77777777" w:rsidR="00EB7848" w:rsidRDefault="00EB7848" w:rsidP="00EB7848">
      <w:pPr>
        <w:pStyle w:val="TH"/>
      </w:pPr>
      <w:r>
        <w:rPr>
          <w:noProof/>
        </w:rPr>
        <w:t>Table </w:t>
      </w:r>
      <w:r>
        <w:t xml:space="preserve">6.1.6.2.8-1: </w:t>
      </w:r>
      <w:r>
        <w:rPr>
          <w:noProof/>
        </w:rPr>
        <w:t xml:space="preserve">Definition of type </w:t>
      </w:r>
      <w:proofErr w:type="spellStart"/>
      <w:r>
        <w:t>PointUncertaintyEllipse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proofErr w:type="spellStart"/>
            <w:r>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proofErr w:type="spellStart"/>
            <w:r>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2340" w:name="_Toc20150390"/>
      <w:bookmarkStart w:id="2341" w:name="_Toc25168637"/>
      <w:bookmarkStart w:id="2342" w:name="_Toc27593056"/>
      <w:bookmarkStart w:id="2343" w:name="_Toc34147927"/>
      <w:bookmarkStart w:id="2344" w:name="_Toc36463311"/>
      <w:bookmarkStart w:id="2345" w:name="_Toc43215151"/>
      <w:bookmarkStart w:id="2346" w:name="_Toc45032399"/>
      <w:bookmarkStart w:id="2347" w:name="_Toc49849888"/>
      <w:bookmarkStart w:id="2348" w:name="_Toc51873402"/>
      <w:bookmarkStart w:id="2349" w:name="_Toc56517530"/>
      <w:bookmarkStart w:id="2350" w:name="_Toc58594431"/>
      <w:bookmarkStart w:id="2351" w:name="_Toc67685941"/>
      <w:bookmarkStart w:id="2352" w:name="_Toc74993762"/>
      <w:bookmarkStart w:id="2353" w:name="_Toc82716350"/>
      <w:bookmarkStart w:id="2354" w:name="_Toc88818637"/>
      <w:bookmarkStart w:id="2355" w:name="_Toc90650559"/>
      <w:bookmarkStart w:id="2356" w:name="_Toc98506229"/>
      <w:bookmarkStart w:id="2357" w:name="_Toc106639514"/>
      <w:bookmarkStart w:id="2358" w:name="_Toc114779024"/>
      <w:bookmarkStart w:id="2359" w:name="_Toc122096941"/>
      <w:bookmarkStart w:id="2360" w:name="_Toc130844162"/>
      <w:bookmarkStart w:id="2361" w:name="_Toc138411868"/>
      <w:bookmarkStart w:id="2362" w:name="_Toc145956055"/>
      <w:bookmarkStart w:id="2363" w:name="_Toc153887490"/>
      <w:bookmarkStart w:id="2364" w:name="_Toc161905379"/>
      <w:bookmarkStart w:id="2365" w:name="_Toc170209982"/>
      <w:bookmarkStart w:id="2366" w:name="_Toc183618214"/>
      <w:bookmarkStart w:id="2367" w:name="_Toc186726518"/>
      <w:r>
        <w:t>6.1.6.2.9</w:t>
      </w:r>
      <w:r>
        <w:tab/>
        <w:t>Type: Polygon</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proofErr w:type="spellStart"/>
            <w:r>
              <w:t>pointList</w:t>
            </w:r>
            <w:proofErr w:type="spellEnd"/>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w:t>
            </w:r>
            <w:proofErr w:type="spellStart"/>
            <w:r>
              <w:t>GeographicalCoordinates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2368" w:name="_Toc20150391"/>
      <w:bookmarkStart w:id="2369" w:name="_Toc25168638"/>
      <w:bookmarkStart w:id="2370" w:name="_Toc27593057"/>
      <w:bookmarkStart w:id="2371" w:name="_Toc34147928"/>
      <w:bookmarkStart w:id="2372" w:name="_Toc36463312"/>
      <w:bookmarkStart w:id="2373" w:name="_Toc43215152"/>
      <w:bookmarkStart w:id="2374" w:name="_Toc45032400"/>
      <w:bookmarkStart w:id="2375" w:name="_Toc49849889"/>
      <w:bookmarkStart w:id="2376" w:name="_Toc51873403"/>
      <w:bookmarkStart w:id="2377" w:name="_Toc56517531"/>
      <w:bookmarkStart w:id="2378" w:name="_Toc58594432"/>
      <w:bookmarkStart w:id="2379" w:name="_Toc67685942"/>
      <w:bookmarkStart w:id="2380" w:name="_Toc74993763"/>
      <w:bookmarkStart w:id="2381" w:name="_Toc82716351"/>
      <w:bookmarkStart w:id="2382" w:name="_Toc88818638"/>
      <w:bookmarkStart w:id="2383" w:name="_Toc90650560"/>
      <w:bookmarkStart w:id="2384" w:name="_Toc98506230"/>
      <w:bookmarkStart w:id="2385" w:name="_Toc106639515"/>
      <w:bookmarkStart w:id="2386" w:name="_Toc114779025"/>
      <w:bookmarkStart w:id="2387" w:name="_Toc122096942"/>
      <w:bookmarkStart w:id="2388" w:name="_Toc130844163"/>
      <w:bookmarkStart w:id="2389" w:name="_Toc138411869"/>
      <w:bookmarkStart w:id="2390" w:name="_Toc145956056"/>
      <w:bookmarkStart w:id="2391" w:name="_Toc153887491"/>
      <w:bookmarkStart w:id="2392" w:name="_Toc161905380"/>
      <w:bookmarkStart w:id="2393" w:name="_Toc170209983"/>
      <w:bookmarkStart w:id="2394" w:name="_Toc183618215"/>
      <w:bookmarkStart w:id="2395" w:name="_Toc186726519"/>
      <w:r>
        <w:t>6.1.6.2.10</w:t>
      </w:r>
      <w:r>
        <w:tab/>
        <w:t xml:space="preserve">Type: </w:t>
      </w:r>
      <w:proofErr w:type="spellStart"/>
      <w:r>
        <w:t>PointAltitude</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roofErr w:type="spellEnd"/>
    </w:p>
    <w:p w14:paraId="03D4FB76" w14:textId="77777777" w:rsidR="00EB7848" w:rsidRDefault="00EB7848" w:rsidP="00EB7848">
      <w:pPr>
        <w:pStyle w:val="TH"/>
      </w:pPr>
      <w:r>
        <w:rPr>
          <w:noProof/>
        </w:rPr>
        <w:t>Table </w:t>
      </w:r>
      <w:r>
        <w:t xml:space="preserve">6.1.6.2.10-1: </w:t>
      </w:r>
      <w:r>
        <w:rPr>
          <w:noProof/>
        </w:rPr>
        <w:t xml:space="preserve">Definition of type </w:t>
      </w:r>
      <w:proofErr w:type="spellStart"/>
      <w:r>
        <w:t>PointAltitude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2396" w:name="_Toc20150392"/>
      <w:bookmarkStart w:id="2397" w:name="_Toc25168639"/>
      <w:bookmarkStart w:id="2398" w:name="_Toc27593058"/>
      <w:bookmarkStart w:id="2399" w:name="_Toc34147929"/>
      <w:bookmarkStart w:id="2400" w:name="_Toc36463313"/>
      <w:bookmarkStart w:id="2401" w:name="_Toc43215153"/>
      <w:bookmarkStart w:id="2402" w:name="_Toc45032401"/>
      <w:bookmarkStart w:id="2403" w:name="_Toc49849890"/>
      <w:bookmarkStart w:id="2404" w:name="_Toc51873404"/>
      <w:bookmarkStart w:id="2405" w:name="_Toc56517532"/>
      <w:bookmarkStart w:id="2406" w:name="_Toc58594433"/>
      <w:bookmarkStart w:id="2407" w:name="_Toc67685943"/>
      <w:bookmarkStart w:id="2408" w:name="_Toc74993764"/>
      <w:bookmarkStart w:id="2409" w:name="_Toc82716352"/>
      <w:bookmarkStart w:id="2410" w:name="_Toc88818639"/>
      <w:bookmarkStart w:id="2411" w:name="_Toc90650561"/>
      <w:bookmarkStart w:id="2412" w:name="_Toc98506231"/>
      <w:bookmarkStart w:id="2413" w:name="_Toc106639516"/>
      <w:bookmarkStart w:id="2414" w:name="_Toc114779026"/>
      <w:bookmarkStart w:id="2415" w:name="_Toc122096943"/>
      <w:bookmarkStart w:id="2416" w:name="_Toc130844164"/>
      <w:bookmarkStart w:id="2417" w:name="_Toc138411870"/>
      <w:bookmarkStart w:id="2418" w:name="_Toc145956057"/>
      <w:bookmarkStart w:id="2419" w:name="_Toc153887492"/>
      <w:bookmarkStart w:id="2420" w:name="_Toc161905381"/>
      <w:bookmarkStart w:id="2421" w:name="_Toc170209984"/>
      <w:bookmarkStart w:id="2422" w:name="_Toc183618216"/>
      <w:bookmarkStart w:id="2423" w:name="_Toc186726520"/>
      <w:r>
        <w:lastRenderedPageBreak/>
        <w:t>6.1.6.2.11</w:t>
      </w:r>
      <w:r>
        <w:tab/>
        <w:t xml:space="preserve">Type: </w:t>
      </w:r>
      <w:proofErr w:type="spellStart"/>
      <w:r>
        <w:t>PointAltitudeUncertainty</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roofErr w:type="spellEnd"/>
    </w:p>
    <w:p w14:paraId="4E38DF3E" w14:textId="77777777" w:rsidR="00EB7848" w:rsidRDefault="00EB7848" w:rsidP="00EB7848">
      <w:pPr>
        <w:pStyle w:val="TH"/>
      </w:pPr>
      <w:r>
        <w:rPr>
          <w:noProof/>
        </w:rPr>
        <w:t>Table </w:t>
      </w:r>
      <w:r>
        <w:t xml:space="preserve">6.1.6.2.11-1: </w:t>
      </w:r>
      <w:r>
        <w:rPr>
          <w:noProof/>
        </w:rPr>
        <w:t xml:space="preserve">Definition of type </w:t>
      </w:r>
      <w:proofErr w:type="spellStart"/>
      <w:r>
        <w:t>PointAltitudeUncertainty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proofErr w:type="spellStart"/>
            <w:r>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proofErr w:type="spellStart"/>
            <w:r>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proofErr w:type="spellStart"/>
            <w:r>
              <w:t>uncertaintyAltitude</w:t>
            </w:r>
            <w:proofErr w:type="spellEnd"/>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proofErr w:type="spellStart"/>
            <w:r>
              <w:t>vConfidence</w:t>
            </w:r>
            <w:proofErr w:type="spellEnd"/>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proofErr w:type="spellStart"/>
            <w:r>
              <w:t>vConfidence</w:t>
            </w:r>
            <w:proofErr w:type="spellEnd"/>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2424" w:name="_Toc20150393"/>
      <w:bookmarkStart w:id="2425" w:name="_Toc25168640"/>
      <w:bookmarkStart w:id="2426" w:name="_Toc27593059"/>
      <w:bookmarkStart w:id="2427" w:name="_Toc34147930"/>
      <w:bookmarkStart w:id="2428" w:name="_Toc36463314"/>
      <w:bookmarkStart w:id="2429" w:name="_Toc43215154"/>
      <w:bookmarkStart w:id="2430" w:name="_Toc45032402"/>
      <w:bookmarkStart w:id="2431" w:name="_Toc49849891"/>
      <w:bookmarkStart w:id="2432" w:name="_Toc51873405"/>
      <w:bookmarkStart w:id="2433" w:name="_Toc56517533"/>
      <w:bookmarkStart w:id="2434" w:name="_Toc58594434"/>
      <w:bookmarkStart w:id="2435" w:name="_Toc67685944"/>
      <w:bookmarkStart w:id="2436" w:name="_Toc74993765"/>
      <w:bookmarkStart w:id="2437" w:name="_Toc82716353"/>
      <w:bookmarkStart w:id="2438" w:name="_Toc88818640"/>
      <w:bookmarkStart w:id="2439" w:name="_Toc90650562"/>
      <w:bookmarkStart w:id="2440" w:name="_Toc98506232"/>
      <w:bookmarkStart w:id="2441" w:name="_Toc106639517"/>
      <w:bookmarkStart w:id="2442" w:name="_Toc114779027"/>
      <w:bookmarkStart w:id="2443" w:name="_Toc122096944"/>
      <w:bookmarkStart w:id="2444" w:name="_Toc130844165"/>
      <w:bookmarkStart w:id="2445" w:name="_Toc138411871"/>
      <w:bookmarkStart w:id="2446" w:name="_Toc145956058"/>
      <w:bookmarkStart w:id="2447" w:name="_Toc153887493"/>
      <w:bookmarkStart w:id="2448" w:name="_Toc161905382"/>
      <w:bookmarkStart w:id="2449" w:name="_Toc170209985"/>
      <w:bookmarkStart w:id="2450" w:name="_Toc183618217"/>
      <w:bookmarkStart w:id="2451" w:name="_Toc186726521"/>
      <w:r>
        <w:t>6.1.6.2.12</w:t>
      </w:r>
      <w:r>
        <w:tab/>
        <w:t xml:space="preserve">Type: </w:t>
      </w:r>
      <w:proofErr w:type="spellStart"/>
      <w:r>
        <w:t>EllipsoidArc</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roofErr w:type="spellEnd"/>
    </w:p>
    <w:p w14:paraId="58DF42FD" w14:textId="77777777" w:rsidR="00EB7848" w:rsidRDefault="00EB7848" w:rsidP="00EB7848">
      <w:pPr>
        <w:pStyle w:val="TH"/>
      </w:pPr>
      <w:r>
        <w:rPr>
          <w:noProof/>
        </w:rPr>
        <w:t>Table </w:t>
      </w:r>
      <w:r>
        <w:t xml:space="preserve">6.1.6.2.12-1: </w:t>
      </w:r>
      <w:r>
        <w:rPr>
          <w:noProof/>
        </w:rPr>
        <w:t xml:space="preserve">Definition of type </w:t>
      </w:r>
      <w:proofErr w:type="spellStart"/>
      <w:r>
        <w:t>EllipsoidArc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proofErr w:type="spellStart"/>
            <w:r>
              <w:t>innerRadius</w:t>
            </w:r>
            <w:proofErr w:type="spellEnd"/>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proofErr w:type="spellStart"/>
            <w:r>
              <w:t>InnerRadius</w:t>
            </w:r>
            <w:proofErr w:type="spellEnd"/>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proofErr w:type="spellStart"/>
            <w:r>
              <w:t>uncertaintyRadius</w:t>
            </w:r>
            <w:proofErr w:type="spellEnd"/>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proofErr w:type="spellStart"/>
            <w:r>
              <w:t>offsetAngle</w:t>
            </w:r>
            <w:proofErr w:type="spellEnd"/>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proofErr w:type="spellStart"/>
            <w:r>
              <w:t>includedAngle</w:t>
            </w:r>
            <w:proofErr w:type="spellEnd"/>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2452" w:name="_Toc20150394"/>
      <w:bookmarkStart w:id="2453" w:name="_Toc25168641"/>
      <w:bookmarkStart w:id="2454" w:name="_Toc27593060"/>
      <w:bookmarkStart w:id="2455" w:name="_Toc34147931"/>
      <w:bookmarkStart w:id="2456" w:name="_Toc36463315"/>
      <w:bookmarkStart w:id="2457" w:name="_Toc43215155"/>
      <w:bookmarkStart w:id="2458" w:name="_Toc45032403"/>
      <w:bookmarkStart w:id="2459" w:name="_Toc49849892"/>
      <w:bookmarkStart w:id="2460" w:name="_Toc51873406"/>
      <w:bookmarkStart w:id="2461" w:name="_Toc56517534"/>
      <w:bookmarkStart w:id="2462" w:name="_Toc58594435"/>
      <w:bookmarkStart w:id="2463" w:name="_Toc67685945"/>
      <w:bookmarkStart w:id="2464" w:name="_Toc74993766"/>
      <w:bookmarkStart w:id="2465" w:name="_Toc82716354"/>
      <w:bookmarkStart w:id="2466" w:name="_Toc88818641"/>
      <w:bookmarkStart w:id="2467" w:name="_Toc90650563"/>
      <w:bookmarkStart w:id="2468" w:name="_Toc98506233"/>
      <w:bookmarkStart w:id="2469" w:name="_Toc106639518"/>
      <w:bookmarkStart w:id="2470" w:name="_Toc114779028"/>
      <w:bookmarkStart w:id="2471" w:name="_Toc122096945"/>
      <w:bookmarkStart w:id="2472" w:name="_Toc130844166"/>
      <w:bookmarkStart w:id="2473" w:name="_Toc138411872"/>
      <w:bookmarkStart w:id="2474" w:name="_Toc145956059"/>
      <w:bookmarkStart w:id="2475" w:name="_Toc153887494"/>
      <w:bookmarkStart w:id="2476" w:name="_Toc161905383"/>
      <w:bookmarkStart w:id="2477" w:name="_Toc170209986"/>
      <w:bookmarkStart w:id="2478" w:name="_Toc183618218"/>
      <w:bookmarkStart w:id="2479" w:name="_Toc186726522"/>
      <w:r>
        <w:lastRenderedPageBreak/>
        <w:t>6.1.6.2.13</w:t>
      </w:r>
      <w:r>
        <w:tab/>
        <w:t xml:space="preserve">Type: </w:t>
      </w:r>
      <w:proofErr w:type="spellStart"/>
      <w:r>
        <w:t>LocationQoS</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roofErr w:type="spellEnd"/>
    </w:p>
    <w:p w14:paraId="285559A7" w14:textId="77777777" w:rsidR="00EB7848" w:rsidRDefault="00EB7848" w:rsidP="00EB7848">
      <w:pPr>
        <w:pStyle w:val="TH"/>
      </w:pPr>
      <w:r>
        <w:rPr>
          <w:noProof/>
        </w:rPr>
        <w:t>Table </w:t>
      </w:r>
      <w:r>
        <w:t xml:space="preserve">6.1.6.2.13-1: </w:t>
      </w:r>
      <w:r>
        <w:rPr>
          <w:noProof/>
        </w:rPr>
        <w:t xml:space="preserve">Definition of type </w:t>
      </w:r>
      <w:proofErr w:type="spellStart"/>
      <w:r>
        <w:t>LocationQoS</w:t>
      </w:r>
      <w:proofErr w:type="spellEnd"/>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proofErr w:type="spellStart"/>
            <w:r>
              <w:t>hAccuracy</w:t>
            </w:r>
            <w:proofErr w:type="spellEnd"/>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proofErr w:type="spellStart"/>
            <w:r>
              <w:t>vAccuracy</w:t>
            </w:r>
            <w:proofErr w:type="spellEnd"/>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proofErr w:type="spellStart"/>
            <w:r>
              <w:t>vertRequested</w:t>
            </w:r>
            <w:proofErr w:type="spellEnd"/>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proofErr w:type="spellStart"/>
            <w:r>
              <w:t>boolean</w:t>
            </w:r>
            <w:proofErr w:type="spellEnd"/>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proofErr w:type="spellStart"/>
            <w:r>
              <w:t>responseTime</w:t>
            </w:r>
            <w:proofErr w:type="spellEnd"/>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proofErr w:type="spellStart"/>
            <w:r>
              <w:t>ResponseTime</w:t>
            </w:r>
            <w:proofErr w:type="spellEnd"/>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proofErr w:type="spellStart"/>
            <w:r>
              <w:rPr>
                <w:rFonts w:hint="eastAsia"/>
                <w:lang w:eastAsia="zh-CN"/>
              </w:rPr>
              <w:t>m</w:t>
            </w:r>
            <w:r>
              <w:rPr>
                <w:lang w:eastAsia="zh-CN"/>
              </w:rPr>
              <w:t>inorLocQoses</w:t>
            </w:r>
            <w:proofErr w:type="spellEnd"/>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proofErr w:type="spellStart"/>
            <w:r w:rsidRPr="002F5B42">
              <w:rPr>
                <w:noProof/>
                <w:lang w:eastAsia="zh-CN"/>
              </w:rPr>
              <w:t>MinorLocationQoS</w:t>
            </w:r>
            <w:proofErr w:type="spellEnd"/>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proofErr w:type="spellStart"/>
            <w:r>
              <w:t>MinorLocationQoS</w:t>
            </w:r>
            <w:proofErr w:type="spellEnd"/>
            <w:r>
              <w:t xml:space="preserve">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proofErr w:type="spellStart"/>
            <w:r>
              <w:rPr>
                <w:lang w:eastAsia="zh-CN"/>
              </w:rPr>
              <w:t>lcsQosClass</w:t>
            </w:r>
            <w:proofErr w:type="spellEnd"/>
            <w:r>
              <w:rPr>
                <w:lang w:eastAsia="zh-CN"/>
              </w:rPr>
              <w:t xml:space="preserve"> sets to </w:t>
            </w:r>
            <w:r>
              <w:rPr>
                <w:rFonts w:hint="eastAsia"/>
                <w:lang w:eastAsia="zh-CN"/>
              </w:rPr>
              <w:t>"</w:t>
            </w:r>
            <w:r>
              <w:rPr>
                <w:lang w:eastAsia="zh-CN"/>
              </w:rPr>
              <w:t xml:space="preserve">MULTIPLE_QOS", this IE shall be present, and when </w:t>
            </w:r>
            <w:proofErr w:type="spellStart"/>
            <w:r>
              <w:rPr>
                <w:lang w:eastAsia="zh-CN"/>
              </w:rPr>
              <w:t>lcsQosClass</w:t>
            </w:r>
            <w:proofErr w:type="spellEnd"/>
            <w:r>
              <w:rPr>
                <w:lang w:eastAsia="zh-CN"/>
              </w:rPr>
              <w:t xml:space="preserve">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proofErr w:type="spellStart"/>
            <w:r>
              <w:rPr>
                <w:lang w:eastAsia="zh-CN"/>
              </w:rPr>
              <w:t>lcsQosClass</w:t>
            </w:r>
            <w:proofErr w:type="spellEnd"/>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proofErr w:type="spellStart"/>
            <w:r>
              <w:rPr>
                <w:lang w:eastAsia="zh-CN"/>
              </w:rPr>
              <w:t>LcsQosClass</w:t>
            </w:r>
            <w:proofErr w:type="spellEnd"/>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w:t>
            </w:r>
            <w:proofErr w:type="spellStart"/>
            <w:r>
              <w:rPr>
                <w:rFonts w:cs="Arial"/>
                <w:szCs w:val="18"/>
                <w:lang w:val="en-US" w:eastAsia="zh-CN"/>
              </w:rPr>
              <w:t>hAccuracy</w:t>
            </w:r>
            <w:proofErr w:type="spellEnd"/>
            <w:r>
              <w:rPr>
                <w:rFonts w:cs="Arial"/>
                <w:szCs w:val="18"/>
                <w:lang w:val="en-US" w:eastAsia="zh-CN"/>
              </w:rPr>
              <w:t xml:space="preserve"> nor </w:t>
            </w:r>
            <w:proofErr w:type="spellStart"/>
            <w:r>
              <w:t>vAccuracy</w:t>
            </w:r>
            <w:proofErr w:type="spellEnd"/>
            <w:r>
              <w:t xml:space="preserve">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proofErr w:type="spellStart"/>
            <w:r>
              <w:rPr>
                <w:lang w:eastAsia="zh-CN"/>
              </w:rPr>
              <w:t>lcsQosClass</w:t>
            </w:r>
            <w:proofErr w:type="spellEnd"/>
            <w:r>
              <w:rPr>
                <w:lang w:eastAsia="zh-CN"/>
              </w:rPr>
              <w:t xml:space="preserve"> set to </w:t>
            </w:r>
            <w:r>
              <w:rPr>
                <w:rFonts w:hint="eastAsia"/>
                <w:lang w:eastAsia="zh-CN"/>
              </w:rPr>
              <w:t>"</w:t>
            </w:r>
            <w:r>
              <w:rPr>
                <w:lang w:eastAsia="zh-CN"/>
              </w:rPr>
              <w:t xml:space="preserve">MULTIPLE_QOS", at least one of attributes </w:t>
            </w:r>
            <w:proofErr w:type="spellStart"/>
            <w:r>
              <w:t>hAccuracy</w:t>
            </w:r>
            <w:proofErr w:type="spellEnd"/>
            <w:r>
              <w:t xml:space="preserve">, </w:t>
            </w:r>
            <w:proofErr w:type="spellStart"/>
            <w:r>
              <w:t>vAccuracy</w:t>
            </w:r>
            <w:proofErr w:type="spellEnd"/>
            <w:r>
              <w:t xml:space="preserve"> shall be present.</w:t>
            </w:r>
          </w:p>
        </w:tc>
      </w:tr>
    </w:tbl>
    <w:p w14:paraId="14B26800" w14:textId="77777777" w:rsidR="00EB7848" w:rsidRDefault="00EB7848" w:rsidP="00EB7848"/>
    <w:p w14:paraId="1B4C9182" w14:textId="77777777" w:rsidR="00EB7848" w:rsidRDefault="00EB7848" w:rsidP="00B32564">
      <w:pPr>
        <w:pStyle w:val="Heading5"/>
      </w:pPr>
      <w:bookmarkStart w:id="2480" w:name="_Toc20150395"/>
      <w:bookmarkStart w:id="2481" w:name="_Toc25168642"/>
      <w:bookmarkStart w:id="2482" w:name="_Toc27593061"/>
      <w:bookmarkStart w:id="2483" w:name="_Toc34147932"/>
      <w:bookmarkStart w:id="2484" w:name="_Toc36463316"/>
      <w:bookmarkStart w:id="2485" w:name="_Toc43215156"/>
      <w:bookmarkStart w:id="2486" w:name="_Toc45032404"/>
      <w:bookmarkStart w:id="2487" w:name="_Toc49849893"/>
      <w:bookmarkStart w:id="2488" w:name="_Toc51873407"/>
      <w:bookmarkStart w:id="2489" w:name="_Toc56517535"/>
      <w:bookmarkStart w:id="2490" w:name="_Toc58594436"/>
      <w:bookmarkStart w:id="2491" w:name="_Toc67685946"/>
      <w:bookmarkStart w:id="2492" w:name="_Toc74993767"/>
      <w:bookmarkStart w:id="2493" w:name="_Toc82716355"/>
      <w:bookmarkStart w:id="2494" w:name="_Toc88818642"/>
      <w:bookmarkStart w:id="2495" w:name="_Toc90650564"/>
      <w:bookmarkStart w:id="2496" w:name="_Toc98506234"/>
      <w:bookmarkStart w:id="2497" w:name="_Toc106639519"/>
      <w:bookmarkStart w:id="2498" w:name="_Toc114779029"/>
      <w:bookmarkStart w:id="2499" w:name="_Toc122096946"/>
      <w:bookmarkStart w:id="2500" w:name="_Toc130844167"/>
      <w:bookmarkStart w:id="2501" w:name="_Toc138411873"/>
      <w:bookmarkStart w:id="2502" w:name="_Toc145956060"/>
      <w:bookmarkStart w:id="2503" w:name="_Toc153887495"/>
      <w:bookmarkStart w:id="2504" w:name="_Toc161905384"/>
      <w:bookmarkStart w:id="2505" w:name="_Toc170209987"/>
      <w:bookmarkStart w:id="2506" w:name="_Toc183618219"/>
      <w:bookmarkStart w:id="2507" w:name="_Toc186726523"/>
      <w:r>
        <w:lastRenderedPageBreak/>
        <w:t>6.1.6.2.14</w:t>
      </w:r>
      <w:r>
        <w:tab/>
        <w:t xml:space="preserve">Type: </w:t>
      </w:r>
      <w:proofErr w:type="spellStart"/>
      <w:r>
        <w:t>CivicAddress</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roofErr w:type="spellEnd"/>
    </w:p>
    <w:p w14:paraId="6376E2F8" w14:textId="77777777" w:rsidR="00EB7848" w:rsidRDefault="00EB7848" w:rsidP="00EB7848">
      <w:pPr>
        <w:pStyle w:val="TH"/>
      </w:pPr>
      <w:r>
        <w:rPr>
          <w:noProof/>
        </w:rPr>
        <w:t>Table </w:t>
      </w:r>
      <w:r>
        <w:t xml:space="preserve">6.1.6.2.14-1: </w:t>
      </w:r>
      <w:r>
        <w:rPr>
          <w:noProof/>
        </w:rPr>
        <w:t xml:space="preserve">Definition of type </w:t>
      </w:r>
      <w:proofErr w:type="spellStart"/>
      <w:r>
        <w:t>CivicAddress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 xml:space="preserve">ity, township, </w:t>
            </w:r>
            <w:proofErr w:type="spellStart"/>
            <w:r w:rsidRPr="00FF2B6C">
              <w:rPr>
                <w:rFonts w:cs="Arial"/>
                <w:szCs w:val="18"/>
              </w:rPr>
              <w:t>shi</w:t>
            </w:r>
            <w:proofErr w:type="spellEnd"/>
            <w:r w:rsidRPr="00FF2B6C">
              <w:rPr>
                <w:rFonts w:cs="Arial"/>
                <w:szCs w:val="18"/>
              </w:rPr>
              <w:t xml:space="preserve">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proofErr w:type="spellStart"/>
            <w:r>
              <w:lastRenderedPageBreak/>
              <w:t>usageRules</w:t>
            </w:r>
            <w:proofErr w:type="spellEnd"/>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proofErr w:type="spellStart"/>
            <w:r>
              <w:t>providedBy</w:t>
            </w:r>
            <w:proofErr w:type="spellEnd"/>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508" w:name="_Toc20150396"/>
      <w:bookmarkStart w:id="2509" w:name="_Toc25168643"/>
      <w:bookmarkStart w:id="2510" w:name="_Toc27593062"/>
      <w:bookmarkStart w:id="2511" w:name="_Toc34147933"/>
      <w:bookmarkStart w:id="2512" w:name="_Toc36463317"/>
      <w:bookmarkStart w:id="2513" w:name="_Toc43215157"/>
      <w:bookmarkStart w:id="2514" w:name="_Toc45032405"/>
      <w:bookmarkStart w:id="2515" w:name="_Toc49849894"/>
      <w:bookmarkStart w:id="2516" w:name="_Toc51873408"/>
      <w:bookmarkStart w:id="2517" w:name="_Toc56517536"/>
      <w:bookmarkStart w:id="2518" w:name="_Toc58594437"/>
      <w:bookmarkStart w:id="2519" w:name="_Toc67685947"/>
      <w:bookmarkStart w:id="2520" w:name="_Toc74993768"/>
      <w:bookmarkStart w:id="2521" w:name="_Toc82716356"/>
      <w:bookmarkStart w:id="2522" w:name="_Toc88818643"/>
      <w:bookmarkStart w:id="2523" w:name="_Toc90650565"/>
      <w:bookmarkStart w:id="2524" w:name="_Toc98506235"/>
      <w:bookmarkStart w:id="2525" w:name="_Toc106639520"/>
      <w:bookmarkStart w:id="2526" w:name="_Toc114779030"/>
      <w:bookmarkStart w:id="2527" w:name="_Toc122096947"/>
      <w:bookmarkStart w:id="2528" w:name="_Toc130844168"/>
      <w:bookmarkStart w:id="2529" w:name="_Toc138411874"/>
      <w:bookmarkStart w:id="2530" w:name="_Toc145956061"/>
      <w:bookmarkStart w:id="2531" w:name="_Toc153887496"/>
      <w:bookmarkStart w:id="2532" w:name="_Toc161905385"/>
      <w:bookmarkStart w:id="2533" w:name="_Toc170209988"/>
      <w:bookmarkStart w:id="2534" w:name="_Toc183618220"/>
      <w:bookmarkStart w:id="2535" w:name="_Toc186726524"/>
      <w:r>
        <w:t>6.1.6.2.15</w:t>
      </w:r>
      <w:r>
        <w:tab/>
        <w:t xml:space="preserve">Type: </w:t>
      </w:r>
      <w:proofErr w:type="spellStart"/>
      <w:r>
        <w:t>PositioningMethodAndUsage</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roofErr w:type="spellEnd"/>
    </w:p>
    <w:p w14:paraId="3F47F1DB" w14:textId="77777777" w:rsidR="00EB7848" w:rsidRDefault="00EB7848" w:rsidP="00EB7848">
      <w:pPr>
        <w:pStyle w:val="TH"/>
      </w:pPr>
      <w:r>
        <w:rPr>
          <w:noProof/>
        </w:rPr>
        <w:t>Table </w:t>
      </w:r>
      <w:r>
        <w:t xml:space="preserve">6.1.6.2.15-1: </w:t>
      </w:r>
      <w:r>
        <w:rPr>
          <w:noProof/>
        </w:rPr>
        <w:t xml:space="preserve">Definition of type </w:t>
      </w:r>
      <w:proofErr w:type="spellStart"/>
      <w:r>
        <w:t>PositioningMethodAndUsage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proofErr w:type="spellStart"/>
            <w:r>
              <w:t>PositioningMethod</w:t>
            </w:r>
            <w:proofErr w:type="spellEnd"/>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proofErr w:type="spellStart"/>
            <w:r>
              <w:t>PositioningMode</w:t>
            </w:r>
            <w:proofErr w:type="spellEnd"/>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proofErr w:type="spellStart"/>
            <w:r>
              <w:t>methodCode</w:t>
            </w:r>
            <w:proofErr w:type="spellEnd"/>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536" w:name="_Toc20150397"/>
      <w:bookmarkStart w:id="2537" w:name="_Toc25168644"/>
      <w:bookmarkStart w:id="2538" w:name="_Toc27593063"/>
      <w:bookmarkStart w:id="2539" w:name="_Toc34147934"/>
      <w:bookmarkStart w:id="2540" w:name="_Toc36463318"/>
      <w:bookmarkStart w:id="2541" w:name="_Toc43215158"/>
      <w:bookmarkStart w:id="2542" w:name="_Toc45032406"/>
      <w:bookmarkStart w:id="2543" w:name="_Toc49849895"/>
      <w:bookmarkStart w:id="2544" w:name="_Toc51873409"/>
      <w:bookmarkStart w:id="2545" w:name="_Toc56517537"/>
      <w:bookmarkStart w:id="2546" w:name="_Toc58594438"/>
      <w:bookmarkStart w:id="2547" w:name="_Toc67685948"/>
      <w:bookmarkStart w:id="2548" w:name="_Toc74993769"/>
      <w:bookmarkStart w:id="2549" w:name="_Toc82716357"/>
      <w:bookmarkStart w:id="2550" w:name="_Toc88818644"/>
      <w:bookmarkStart w:id="2551" w:name="_Toc90650566"/>
      <w:bookmarkStart w:id="2552" w:name="_Toc98506236"/>
      <w:bookmarkStart w:id="2553" w:name="_Toc106639521"/>
      <w:bookmarkStart w:id="2554" w:name="_Toc114779031"/>
      <w:bookmarkStart w:id="2555" w:name="_Toc122096948"/>
      <w:bookmarkStart w:id="2556" w:name="_Toc130844169"/>
      <w:bookmarkStart w:id="2557" w:name="_Toc138411875"/>
      <w:bookmarkStart w:id="2558" w:name="_Toc145956062"/>
      <w:bookmarkStart w:id="2559" w:name="_Toc153887497"/>
      <w:bookmarkStart w:id="2560" w:name="_Toc161905386"/>
      <w:bookmarkStart w:id="2561" w:name="_Toc170209989"/>
      <w:bookmarkStart w:id="2562" w:name="_Toc183618221"/>
      <w:bookmarkStart w:id="2563" w:name="_Toc186726525"/>
      <w:r>
        <w:lastRenderedPageBreak/>
        <w:t>6.1.6.2.16</w:t>
      </w:r>
      <w:r>
        <w:tab/>
        <w:t xml:space="preserve">Type: </w:t>
      </w:r>
      <w:proofErr w:type="spellStart"/>
      <w:r>
        <w:t>GnssPositioningMethodAndUsage</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roofErr w:type="spellEnd"/>
    </w:p>
    <w:p w14:paraId="6A71F0E4" w14:textId="77777777" w:rsidR="00EB7848" w:rsidRDefault="00EB7848" w:rsidP="00EB7848">
      <w:pPr>
        <w:pStyle w:val="TH"/>
      </w:pPr>
      <w:r>
        <w:rPr>
          <w:noProof/>
        </w:rPr>
        <w:t>Table </w:t>
      </w:r>
      <w:r>
        <w:t xml:space="preserve">6.1.6.2.16-1: </w:t>
      </w:r>
      <w:r>
        <w:rPr>
          <w:noProof/>
        </w:rPr>
        <w:t xml:space="preserve">Definition of type </w:t>
      </w:r>
      <w:proofErr w:type="spellStart"/>
      <w:r>
        <w:rPr>
          <w:noProof/>
        </w:rPr>
        <w:t>Gnss</w:t>
      </w:r>
      <w:r>
        <w:t>PositioningMethodAndUsage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proofErr w:type="spellStart"/>
            <w:r>
              <w:t>PositioningMode</w:t>
            </w:r>
            <w:proofErr w:type="spellEnd"/>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proofErr w:type="spellStart"/>
            <w:r>
              <w:t>gnss</w:t>
            </w:r>
            <w:proofErr w:type="spellEnd"/>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proofErr w:type="spellStart"/>
            <w:r>
              <w:t>GnssId</w:t>
            </w:r>
            <w:proofErr w:type="spellEnd"/>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564" w:name="_Toc20150398"/>
      <w:bookmarkStart w:id="2565" w:name="_Toc25168645"/>
      <w:bookmarkStart w:id="2566" w:name="_Toc27593064"/>
      <w:bookmarkStart w:id="2567" w:name="_Toc34147935"/>
      <w:bookmarkStart w:id="2568" w:name="_Toc36463319"/>
      <w:bookmarkStart w:id="2569" w:name="_Toc43215159"/>
      <w:bookmarkStart w:id="2570" w:name="_Toc45032407"/>
      <w:bookmarkStart w:id="2571" w:name="_Toc49849896"/>
      <w:bookmarkStart w:id="2572" w:name="_Toc51873410"/>
      <w:bookmarkStart w:id="2573" w:name="_Toc56517538"/>
      <w:bookmarkStart w:id="2574" w:name="_Toc58594439"/>
      <w:bookmarkStart w:id="2575" w:name="_Toc67685949"/>
      <w:bookmarkStart w:id="2576" w:name="_Toc74993770"/>
      <w:bookmarkStart w:id="2577" w:name="_Toc82716358"/>
      <w:bookmarkStart w:id="2578" w:name="_Toc88818645"/>
      <w:bookmarkStart w:id="2579" w:name="_Toc90650567"/>
      <w:bookmarkStart w:id="2580" w:name="_Toc98506237"/>
      <w:bookmarkStart w:id="2581" w:name="_Toc106639522"/>
      <w:bookmarkStart w:id="2582" w:name="_Toc114779032"/>
      <w:bookmarkStart w:id="2583" w:name="_Toc122096949"/>
      <w:bookmarkStart w:id="2584" w:name="_Toc130844170"/>
      <w:bookmarkStart w:id="2585" w:name="_Toc138411876"/>
      <w:bookmarkStart w:id="2586" w:name="_Toc145956063"/>
      <w:bookmarkStart w:id="2587" w:name="_Toc153887498"/>
      <w:bookmarkStart w:id="2588" w:name="_Toc161905387"/>
      <w:bookmarkStart w:id="2589" w:name="_Toc170209990"/>
      <w:bookmarkStart w:id="2590" w:name="_Toc183618222"/>
      <w:bookmarkStart w:id="2591" w:name="_Toc186726526"/>
      <w:r>
        <w:t>6.1.6.2.</w:t>
      </w:r>
      <w:r w:rsidRPr="00BA3DCF">
        <w:t>17</w:t>
      </w:r>
      <w:r>
        <w:tab/>
        <w:t xml:space="preserve">Type: </w:t>
      </w:r>
      <w:proofErr w:type="spellStart"/>
      <w:r>
        <w:t>VelocityEstimate</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roofErr w:type="spellEnd"/>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proofErr w:type="spellStart"/>
            <w:r>
              <w:t>HorizontalVelocity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proofErr w:type="spellStart"/>
            <w:r>
              <w:t>HorizontalWithVerticalVelocity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proofErr w:type="spellStart"/>
            <w:r>
              <w:t>HorizontalVelocityWithUncertainty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proofErr w:type="spellStart"/>
            <w:r>
              <w:t>HorizontalWithVerticalVelocityAndUncertainty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C82DD6"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C82DD6" w:rsidRDefault="00C82DD6" w:rsidP="00C82DD6">
            <w:pPr>
              <w:pStyle w:val="TAN"/>
              <w:rPr>
                <w:rFonts w:cs="Arial"/>
                <w:szCs w:val="18"/>
              </w:rPr>
            </w:pPr>
            <w:r>
              <w:rPr>
                <w:rFonts w:hint="eastAsia"/>
                <w:lang w:eastAsia="zh-CN"/>
              </w:rPr>
              <w:t>N</w:t>
            </w:r>
            <w:r>
              <w:rPr>
                <w:lang w:eastAsia="zh-CN"/>
              </w:rPr>
              <w:t>OTE:</w:t>
            </w:r>
            <w:r>
              <w:rPr>
                <w:lang w:eastAsia="zh-CN"/>
              </w:rPr>
              <w:tab/>
            </w:r>
            <w:r>
              <w:t>The "</w:t>
            </w:r>
            <w:proofErr w:type="spellStart"/>
            <w:r>
              <w:t>anyOf</w:t>
            </w:r>
            <w:proofErr w:type="spellEnd"/>
            <w:r>
              <w:t>" keyword (instead of "</w:t>
            </w:r>
            <w:proofErr w:type="spellStart"/>
            <w:r>
              <w:t>oneOf</w:t>
            </w:r>
            <w:proofErr w:type="spellEnd"/>
            <w:r>
              <w:t xml:space="preserve">" keyword which is normally used for mutually exclusive alternatives) is used for </w:t>
            </w:r>
            <w:proofErr w:type="spellStart"/>
            <w:r>
              <w:t>VelocityEstimate</w:t>
            </w:r>
            <w:proofErr w:type="spellEnd"/>
            <w:r>
              <w:t xml:space="preserve"> type in </w:t>
            </w:r>
            <w:proofErr w:type="spellStart"/>
            <w:r>
              <w:t>yaml</w:t>
            </w:r>
            <w:proofErr w:type="spellEnd"/>
            <w:r>
              <w:t xml:space="preserve"> file to avoid validation failure of OpenAPI. According to current definition, a </w:t>
            </w:r>
            <w:proofErr w:type="spellStart"/>
            <w:r>
              <w:t>HorizontalWithVerticalVelocity</w:t>
            </w:r>
            <w:proofErr w:type="spellEnd"/>
            <w:r>
              <w:t xml:space="preserve"> object will always pass the validation with both </w:t>
            </w:r>
            <w:proofErr w:type="spellStart"/>
            <w:r>
              <w:t>HorizontalWithVerticalVelocity</w:t>
            </w:r>
            <w:proofErr w:type="spellEnd"/>
            <w:r>
              <w:t xml:space="preserve"> and </w:t>
            </w:r>
            <w:proofErr w:type="spellStart"/>
            <w:r>
              <w:t>HorizontalVelocity</w:t>
            </w:r>
            <w:proofErr w:type="spellEnd"/>
            <w:r>
              <w:t>, which fails the qualification of "</w:t>
            </w:r>
            <w:proofErr w:type="spellStart"/>
            <w:r>
              <w:t>oneOf</w:t>
            </w:r>
            <w:proofErr w:type="spellEnd"/>
            <w:r>
              <w:t>"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592" w:name="_Toc20150399"/>
      <w:bookmarkStart w:id="2593" w:name="_Toc25168646"/>
      <w:bookmarkStart w:id="2594" w:name="_Toc27593065"/>
      <w:bookmarkStart w:id="2595" w:name="_Toc34147936"/>
      <w:bookmarkStart w:id="2596" w:name="_Toc36463320"/>
      <w:bookmarkStart w:id="2597" w:name="_Toc43215160"/>
      <w:bookmarkStart w:id="2598" w:name="_Toc45032408"/>
      <w:bookmarkStart w:id="2599" w:name="_Toc49849897"/>
      <w:bookmarkStart w:id="2600" w:name="_Toc51873411"/>
      <w:bookmarkStart w:id="2601" w:name="_Toc56517539"/>
      <w:bookmarkStart w:id="2602" w:name="_Toc58594440"/>
      <w:bookmarkStart w:id="2603" w:name="_Toc67685950"/>
      <w:bookmarkStart w:id="2604" w:name="_Toc74993771"/>
      <w:bookmarkStart w:id="2605" w:name="_Toc82716359"/>
      <w:bookmarkStart w:id="2606" w:name="_Toc88818646"/>
      <w:bookmarkStart w:id="2607" w:name="_Toc90650568"/>
      <w:bookmarkStart w:id="2608" w:name="_Toc98506238"/>
      <w:bookmarkStart w:id="2609" w:name="_Toc106639523"/>
      <w:bookmarkStart w:id="2610" w:name="_Toc114779033"/>
      <w:bookmarkStart w:id="2611" w:name="_Toc122096950"/>
      <w:bookmarkStart w:id="2612" w:name="_Toc130844171"/>
      <w:bookmarkStart w:id="2613" w:name="_Toc138411877"/>
      <w:bookmarkStart w:id="2614" w:name="_Toc145956064"/>
      <w:bookmarkStart w:id="2615" w:name="_Toc153887499"/>
      <w:bookmarkStart w:id="2616" w:name="_Toc161905388"/>
      <w:bookmarkStart w:id="2617" w:name="_Toc170209991"/>
      <w:bookmarkStart w:id="2618" w:name="_Toc183618223"/>
      <w:bookmarkStart w:id="2619" w:name="_Toc186726527"/>
      <w:r>
        <w:t>6.1.6.2.18</w:t>
      </w:r>
      <w:r>
        <w:tab/>
        <w:t xml:space="preserve">Type: </w:t>
      </w:r>
      <w:proofErr w:type="spellStart"/>
      <w:r>
        <w:t>HorizontalVelocity</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roofErr w:type="spellEnd"/>
    </w:p>
    <w:p w14:paraId="2352BCC1" w14:textId="77777777" w:rsidR="00EB7848" w:rsidRDefault="00EB7848" w:rsidP="00EB7848">
      <w:pPr>
        <w:pStyle w:val="TH"/>
      </w:pPr>
      <w:r>
        <w:rPr>
          <w:noProof/>
        </w:rPr>
        <w:t>Table </w:t>
      </w:r>
      <w:r>
        <w:t xml:space="preserve">6.1.6.2.18-1: </w:t>
      </w:r>
      <w:r>
        <w:rPr>
          <w:noProof/>
        </w:rPr>
        <w:t xml:space="preserve">Definition of type </w:t>
      </w:r>
      <w:proofErr w:type="spellStart"/>
      <w:r>
        <w:t>HorizontalVelocity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620" w:name="_Toc20150400"/>
      <w:bookmarkStart w:id="2621" w:name="_Toc25168647"/>
      <w:bookmarkStart w:id="2622" w:name="_Toc27593066"/>
      <w:bookmarkStart w:id="2623" w:name="_Toc34147937"/>
      <w:bookmarkStart w:id="2624" w:name="_Toc36463321"/>
      <w:bookmarkStart w:id="2625" w:name="_Toc43215161"/>
      <w:bookmarkStart w:id="2626" w:name="_Toc45032409"/>
      <w:bookmarkStart w:id="2627" w:name="_Toc49849898"/>
      <w:bookmarkStart w:id="2628" w:name="_Toc51873412"/>
      <w:bookmarkStart w:id="2629" w:name="_Toc56517540"/>
      <w:bookmarkStart w:id="2630" w:name="_Toc58594441"/>
      <w:bookmarkStart w:id="2631" w:name="_Toc67685951"/>
      <w:bookmarkStart w:id="2632" w:name="_Toc74993772"/>
      <w:bookmarkStart w:id="2633" w:name="_Toc82716360"/>
      <w:bookmarkStart w:id="2634" w:name="_Toc88818647"/>
      <w:bookmarkStart w:id="2635" w:name="_Toc90650569"/>
      <w:bookmarkStart w:id="2636" w:name="_Toc98506239"/>
      <w:bookmarkStart w:id="2637" w:name="_Toc106639524"/>
      <w:bookmarkStart w:id="2638" w:name="_Toc114779034"/>
      <w:bookmarkStart w:id="2639" w:name="_Toc122096951"/>
      <w:bookmarkStart w:id="2640" w:name="_Toc130844172"/>
      <w:bookmarkStart w:id="2641" w:name="_Toc138411878"/>
      <w:bookmarkStart w:id="2642" w:name="_Toc145956065"/>
      <w:bookmarkStart w:id="2643" w:name="_Toc153887500"/>
      <w:bookmarkStart w:id="2644" w:name="_Toc161905389"/>
      <w:bookmarkStart w:id="2645" w:name="_Toc170209992"/>
      <w:bookmarkStart w:id="2646" w:name="_Toc183618224"/>
      <w:bookmarkStart w:id="2647" w:name="_Toc186726528"/>
      <w:r>
        <w:t>6.1.6.2.19</w:t>
      </w:r>
      <w:r>
        <w:tab/>
        <w:t xml:space="preserve">Type: </w:t>
      </w:r>
      <w:proofErr w:type="spellStart"/>
      <w:r>
        <w:t>HorizontalWithVerticalVelocity</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roofErr w:type="spellEnd"/>
    </w:p>
    <w:p w14:paraId="3FEDAB7E" w14:textId="77777777" w:rsidR="00EB7848" w:rsidRDefault="00EB7848" w:rsidP="00EB7848">
      <w:pPr>
        <w:pStyle w:val="TH"/>
      </w:pPr>
      <w:r>
        <w:rPr>
          <w:noProof/>
        </w:rPr>
        <w:t>Table </w:t>
      </w:r>
      <w:r>
        <w:t xml:space="preserve">6.1.6.2.19-1: </w:t>
      </w:r>
      <w:r>
        <w:rPr>
          <w:noProof/>
        </w:rPr>
        <w:t xml:space="preserve">Definition of type </w:t>
      </w:r>
      <w:proofErr w:type="spellStart"/>
      <w:r>
        <w:t>HorizontalWithVerticalVelocity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proofErr w:type="spellStart"/>
            <w:r>
              <w:t>vSpeed</w:t>
            </w:r>
            <w:proofErr w:type="spellEnd"/>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proofErr w:type="spellStart"/>
            <w:r>
              <w:t>VerticalSpeed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proofErr w:type="spellStart"/>
            <w:r>
              <w:t>vDirection</w:t>
            </w:r>
            <w:proofErr w:type="spellEnd"/>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proofErr w:type="spellStart"/>
            <w:r>
              <w:t>VerticalDirection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648" w:name="_Toc20150401"/>
      <w:bookmarkStart w:id="2649" w:name="_Toc25168648"/>
      <w:bookmarkStart w:id="2650" w:name="_Toc27593067"/>
      <w:bookmarkStart w:id="2651" w:name="_Toc34147938"/>
      <w:bookmarkStart w:id="2652" w:name="_Toc36463322"/>
      <w:bookmarkStart w:id="2653" w:name="_Toc43215162"/>
      <w:bookmarkStart w:id="2654" w:name="_Toc45032410"/>
      <w:bookmarkStart w:id="2655" w:name="_Toc49849899"/>
      <w:bookmarkStart w:id="2656" w:name="_Toc51873413"/>
      <w:bookmarkStart w:id="2657" w:name="_Toc56517541"/>
      <w:bookmarkStart w:id="2658" w:name="_Toc58594442"/>
      <w:bookmarkStart w:id="2659" w:name="_Toc67685952"/>
      <w:bookmarkStart w:id="2660" w:name="_Toc74993773"/>
      <w:bookmarkStart w:id="2661" w:name="_Toc82716361"/>
      <w:bookmarkStart w:id="2662" w:name="_Toc88818648"/>
      <w:bookmarkStart w:id="2663" w:name="_Toc90650570"/>
      <w:bookmarkStart w:id="2664" w:name="_Toc98506240"/>
      <w:bookmarkStart w:id="2665" w:name="_Toc106639525"/>
      <w:bookmarkStart w:id="2666" w:name="_Toc114779035"/>
      <w:bookmarkStart w:id="2667" w:name="_Toc122096952"/>
      <w:bookmarkStart w:id="2668" w:name="_Toc130844173"/>
      <w:bookmarkStart w:id="2669" w:name="_Toc138411879"/>
      <w:bookmarkStart w:id="2670" w:name="_Toc145956066"/>
      <w:bookmarkStart w:id="2671" w:name="_Toc153887501"/>
      <w:bookmarkStart w:id="2672" w:name="_Toc161905390"/>
      <w:bookmarkStart w:id="2673" w:name="_Toc170209993"/>
      <w:bookmarkStart w:id="2674" w:name="_Toc183618225"/>
      <w:bookmarkStart w:id="2675" w:name="_Toc186726529"/>
      <w:r>
        <w:lastRenderedPageBreak/>
        <w:t>6.1.6.2.20</w:t>
      </w:r>
      <w:r>
        <w:tab/>
        <w:t xml:space="preserve">Type: </w:t>
      </w:r>
      <w:proofErr w:type="spellStart"/>
      <w:r>
        <w:t>HorizontalVelocityWithUncertainty</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roofErr w:type="spellEnd"/>
    </w:p>
    <w:p w14:paraId="7B9B6C8D" w14:textId="77777777" w:rsidR="00EB7848" w:rsidRDefault="00EB7848" w:rsidP="00EB7848">
      <w:pPr>
        <w:pStyle w:val="TH"/>
      </w:pPr>
      <w:r>
        <w:rPr>
          <w:noProof/>
        </w:rPr>
        <w:t>Table </w:t>
      </w:r>
      <w:r>
        <w:t xml:space="preserve">6.1.6.2.20-1: </w:t>
      </w:r>
      <w:r>
        <w:rPr>
          <w:noProof/>
        </w:rPr>
        <w:t xml:space="preserve">Definition of type </w:t>
      </w:r>
      <w:proofErr w:type="spellStart"/>
      <w:r>
        <w:t>HorizontalVelocityWithUncertainty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proofErr w:type="spellStart"/>
            <w: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676" w:name="_Toc20150402"/>
      <w:bookmarkStart w:id="2677" w:name="_Toc25168649"/>
      <w:bookmarkStart w:id="2678" w:name="_Toc27593068"/>
      <w:bookmarkStart w:id="2679" w:name="_Toc34147939"/>
      <w:bookmarkStart w:id="2680" w:name="_Toc36463323"/>
      <w:bookmarkStart w:id="2681" w:name="_Toc43215163"/>
      <w:bookmarkStart w:id="2682" w:name="_Toc45032411"/>
      <w:bookmarkStart w:id="2683" w:name="_Toc49849900"/>
      <w:bookmarkStart w:id="2684" w:name="_Toc51873414"/>
      <w:bookmarkStart w:id="2685" w:name="_Toc56517542"/>
      <w:bookmarkStart w:id="2686" w:name="_Toc58594443"/>
      <w:bookmarkStart w:id="2687" w:name="_Toc67685953"/>
      <w:bookmarkStart w:id="2688" w:name="_Toc74993774"/>
      <w:bookmarkStart w:id="2689" w:name="_Toc82716362"/>
      <w:bookmarkStart w:id="2690" w:name="_Toc88818649"/>
      <w:bookmarkStart w:id="2691" w:name="_Toc90650571"/>
      <w:bookmarkStart w:id="2692" w:name="_Toc98506241"/>
      <w:bookmarkStart w:id="2693" w:name="_Toc106639526"/>
      <w:bookmarkStart w:id="2694" w:name="_Toc114779036"/>
      <w:bookmarkStart w:id="2695" w:name="_Toc122096953"/>
      <w:bookmarkStart w:id="2696" w:name="_Toc130844174"/>
      <w:bookmarkStart w:id="2697" w:name="_Toc138411880"/>
      <w:bookmarkStart w:id="2698" w:name="_Toc145956067"/>
      <w:bookmarkStart w:id="2699" w:name="_Toc153887502"/>
      <w:bookmarkStart w:id="2700" w:name="_Toc161905391"/>
      <w:bookmarkStart w:id="2701" w:name="_Toc170209994"/>
      <w:bookmarkStart w:id="2702" w:name="_Toc183618226"/>
      <w:bookmarkStart w:id="2703" w:name="_Toc186726530"/>
      <w:r>
        <w:t>6.1.6.2.21</w:t>
      </w:r>
      <w:r>
        <w:tab/>
        <w:t xml:space="preserve">Type: </w:t>
      </w:r>
      <w:proofErr w:type="spellStart"/>
      <w:r>
        <w:t>HorizontalWithVerticalVelocityAndUncertainty</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roofErr w:type="spellEnd"/>
    </w:p>
    <w:p w14:paraId="0E3395C5" w14:textId="77777777" w:rsidR="00EB7848" w:rsidRDefault="00EB7848" w:rsidP="00EB7848">
      <w:pPr>
        <w:pStyle w:val="TH"/>
      </w:pPr>
      <w:r>
        <w:rPr>
          <w:noProof/>
        </w:rPr>
        <w:t>Table </w:t>
      </w:r>
      <w:r>
        <w:t xml:space="preserve">6.1.6.2.21-1: </w:t>
      </w:r>
      <w:r>
        <w:rPr>
          <w:noProof/>
        </w:rPr>
        <w:t xml:space="preserve">Definition of type </w:t>
      </w:r>
      <w:proofErr w:type="spellStart"/>
      <w:r>
        <w:t>HorizontalWithVerticalVelocityAndUncertainty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proofErr w:type="spellStart"/>
            <w:r>
              <w:t>vSpeed</w:t>
            </w:r>
            <w:proofErr w:type="spellEnd"/>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proofErr w:type="spellStart"/>
            <w:r>
              <w:t>VerticalSpeed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proofErr w:type="spellStart"/>
            <w:r>
              <w:t>vDirection</w:t>
            </w:r>
            <w:proofErr w:type="spellEnd"/>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proofErr w:type="spellStart"/>
            <w:r>
              <w:t>VerticalDirection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proofErr w:type="spellStart"/>
            <w:r>
              <w:t>hUncertainty</w:t>
            </w:r>
            <w:proofErr w:type="spellEnd"/>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proofErr w:type="spellStart"/>
            <w: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proofErr w:type="spellStart"/>
            <w:r>
              <w:t>vUncertainty</w:t>
            </w:r>
            <w:proofErr w:type="spellEnd"/>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proofErr w:type="spellStart"/>
            <w: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704" w:name="_Toc20150403"/>
      <w:bookmarkStart w:id="2705" w:name="_Toc25168650"/>
      <w:bookmarkStart w:id="2706" w:name="_Toc27593069"/>
      <w:bookmarkStart w:id="2707" w:name="_Toc34147940"/>
      <w:bookmarkStart w:id="2708" w:name="_Toc36463324"/>
      <w:bookmarkStart w:id="2709" w:name="_Toc43215164"/>
      <w:bookmarkStart w:id="2710" w:name="_Toc45032412"/>
      <w:bookmarkStart w:id="2711" w:name="_Toc49849901"/>
      <w:bookmarkStart w:id="2712" w:name="_Toc51873415"/>
      <w:bookmarkStart w:id="2713" w:name="_Toc56517543"/>
      <w:bookmarkStart w:id="2714" w:name="_Toc58594444"/>
      <w:bookmarkStart w:id="2715" w:name="_Toc67685954"/>
      <w:bookmarkStart w:id="2716" w:name="_Toc74993775"/>
      <w:bookmarkStart w:id="2717" w:name="_Toc82716363"/>
      <w:bookmarkStart w:id="2718" w:name="_Toc88818650"/>
      <w:bookmarkStart w:id="2719" w:name="_Toc90650572"/>
      <w:bookmarkStart w:id="2720" w:name="_Toc98506242"/>
      <w:bookmarkStart w:id="2721" w:name="_Toc106639527"/>
      <w:bookmarkStart w:id="2722" w:name="_Toc114779037"/>
      <w:bookmarkStart w:id="2723" w:name="_Toc122096954"/>
      <w:bookmarkStart w:id="2724" w:name="_Toc130844175"/>
      <w:bookmarkStart w:id="2725" w:name="_Toc138411881"/>
      <w:bookmarkStart w:id="2726" w:name="_Toc145956068"/>
      <w:bookmarkStart w:id="2727" w:name="_Toc153887503"/>
      <w:bookmarkStart w:id="2728" w:name="_Toc161905392"/>
      <w:bookmarkStart w:id="2729" w:name="_Toc170209995"/>
      <w:bookmarkStart w:id="2730" w:name="_Toc183618227"/>
      <w:bookmarkStart w:id="2731" w:name="_Toc186726531"/>
      <w:r>
        <w:t>6.1.6.2.22</w:t>
      </w:r>
      <w:r>
        <w:tab/>
        <w:t xml:space="preserve">Type: </w:t>
      </w:r>
      <w:proofErr w:type="spellStart"/>
      <w:r>
        <w:t>UncertaintyEllipse</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roofErr w:type="spellEnd"/>
    </w:p>
    <w:p w14:paraId="0BFBB7C0" w14:textId="77777777" w:rsidR="00EB7848" w:rsidRDefault="00EB7848" w:rsidP="00EB7848">
      <w:pPr>
        <w:pStyle w:val="TH"/>
      </w:pPr>
      <w:r>
        <w:rPr>
          <w:noProof/>
        </w:rPr>
        <w:t>Table </w:t>
      </w:r>
      <w:r>
        <w:t xml:space="preserve">6.1.6.2.22-1: </w:t>
      </w:r>
      <w:r>
        <w:rPr>
          <w:noProof/>
        </w:rPr>
        <w:t xml:space="preserve">Definition of type </w:t>
      </w:r>
      <w:proofErr w:type="spellStart"/>
      <w:r>
        <w:rPr>
          <w:noProof/>
        </w:rPr>
        <w:t>UncertaintyEllips</w:t>
      </w:r>
      <w:r>
        <w: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proofErr w:type="spellStart"/>
            <w:r>
              <w:t>semiMajor</w:t>
            </w:r>
            <w:proofErr w:type="spellEnd"/>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proofErr w:type="spellStart"/>
            <w:r>
              <w:t>semiMinor</w:t>
            </w:r>
            <w:proofErr w:type="spellEnd"/>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proofErr w:type="spellStart"/>
            <w:r>
              <w:t>orientationMajor</w:t>
            </w:r>
            <w:proofErr w:type="spellEnd"/>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732" w:name="_Toc20150404"/>
      <w:bookmarkStart w:id="2733" w:name="_Toc25168651"/>
      <w:bookmarkStart w:id="2734" w:name="_Toc27593070"/>
      <w:bookmarkStart w:id="2735" w:name="_Toc34147941"/>
      <w:bookmarkStart w:id="2736" w:name="_Toc36463325"/>
      <w:bookmarkStart w:id="2737" w:name="_Toc43215165"/>
      <w:bookmarkStart w:id="2738" w:name="_Toc45032413"/>
      <w:bookmarkStart w:id="2739" w:name="_Toc49849902"/>
      <w:bookmarkStart w:id="2740" w:name="_Toc51873416"/>
      <w:bookmarkStart w:id="2741" w:name="_Toc56517544"/>
      <w:bookmarkStart w:id="2742" w:name="_Toc58594445"/>
      <w:bookmarkStart w:id="2743" w:name="_Toc67685955"/>
      <w:bookmarkStart w:id="2744" w:name="_Toc74993776"/>
      <w:bookmarkStart w:id="2745" w:name="_Toc82716364"/>
      <w:bookmarkStart w:id="2746" w:name="_Toc88818651"/>
      <w:bookmarkStart w:id="2747" w:name="_Toc90650573"/>
      <w:bookmarkStart w:id="2748" w:name="_Toc98506243"/>
      <w:bookmarkStart w:id="2749" w:name="_Toc106639528"/>
      <w:bookmarkStart w:id="2750" w:name="_Toc114779038"/>
      <w:bookmarkStart w:id="2751" w:name="_Toc122096955"/>
      <w:bookmarkStart w:id="2752" w:name="_Toc130844176"/>
      <w:bookmarkStart w:id="2753" w:name="_Toc138411882"/>
      <w:bookmarkStart w:id="2754" w:name="_Toc145956069"/>
      <w:bookmarkStart w:id="2755" w:name="_Toc153887504"/>
      <w:bookmarkStart w:id="2756" w:name="_Toc161905393"/>
      <w:bookmarkStart w:id="2757" w:name="_Toc170209996"/>
      <w:bookmarkStart w:id="2758" w:name="_Toc183618228"/>
      <w:bookmarkStart w:id="2759" w:name="_Toc186726532"/>
      <w:r>
        <w:t>6.1.6.2.23</w:t>
      </w:r>
      <w:r w:rsidRPr="007F4DE4">
        <w:tab/>
      </w:r>
      <w:r>
        <w:t xml:space="preserve">Type: </w:t>
      </w:r>
      <w:proofErr w:type="spellStart"/>
      <w:r w:rsidRPr="007F4DE4">
        <w:t>U</w:t>
      </w:r>
      <w:r>
        <w:t>eLcs</w:t>
      </w:r>
      <w:r w:rsidRPr="007F4DE4">
        <w:t>Capability</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roofErr w:type="spellEnd"/>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proofErr w:type="spellStart"/>
      <w:r w:rsidRPr="007F4DE4">
        <w:t>U</w:t>
      </w:r>
      <w:r>
        <w:t>eLcs</w:t>
      </w:r>
      <w:r w:rsidRPr="007F4DE4">
        <w:t>Capability</w:t>
      </w:r>
      <w:proofErr w:type="spellEnd"/>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proofErr w:type="spellStart"/>
            <w:r>
              <w:rPr>
                <w:lang w:eastAsia="zh-CN"/>
              </w:rPr>
              <w:t>lppSupport</w:t>
            </w:r>
            <w:proofErr w:type="spellEnd"/>
          </w:p>
        </w:tc>
        <w:tc>
          <w:tcPr>
            <w:tcW w:w="1890" w:type="dxa"/>
          </w:tcPr>
          <w:p w14:paraId="33B82E76" w14:textId="77777777" w:rsidR="00EB7848" w:rsidRPr="007F4DE4" w:rsidRDefault="00EB7848" w:rsidP="00183DF2">
            <w:pPr>
              <w:pStyle w:val="TAL"/>
            </w:pPr>
            <w:proofErr w:type="spellStart"/>
            <w:r>
              <w:t>boolean</w:t>
            </w:r>
            <w:proofErr w:type="spellEnd"/>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proofErr w:type="spellStart"/>
            <w:r>
              <w:rPr>
                <w:lang w:eastAsia="zh-CN"/>
              </w:rPr>
              <w:t>ciot</w:t>
            </w:r>
            <w:r w:rsidRPr="00DB5113">
              <w:rPr>
                <w:lang w:eastAsia="zh-CN"/>
              </w:rPr>
              <w:t>Optimisation</w:t>
            </w:r>
            <w:proofErr w:type="spellEnd"/>
          </w:p>
        </w:tc>
        <w:tc>
          <w:tcPr>
            <w:tcW w:w="1890" w:type="dxa"/>
          </w:tcPr>
          <w:p w14:paraId="6266B787" w14:textId="77777777" w:rsidR="00EB7848" w:rsidRDefault="00EB7848" w:rsidP="00183DF2">
            <w:pPr>
              <w:pStyle w:val="TAL"/>
            </w:pPr>
            <w:proofErr w:type="spellStart"/>
            <w:r>
              <w:t>boolean</w:t>
            </w:r>
            <w:proofErr w:type="spellEnd"/>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proofErr w:type="spellStart"/>
            <w:r w:rsidRPr="00DB5113">
              <w:rPr>
                <w:lang w:eastAsia="zh-CN"/>
              </w:rPr>
              <w:t>CIoT</w:t>
            </w:r>
            <w:proofErr w:type="spellEnd"/>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proofErr w:type="spellStart"/>
            <w:r w:rsidRPr="00DB5113">
              <w:rPr>
                <w:lang w:eastAsia="zh-CN"/>
              </w:rPr>
              <w:t>CIoT</w:t>
            </w:r>
            <w:proofErr w:type="spellEnd"/>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proofErr w:type="spellStart"/>
            <w:r w:rsidRPr="00DB5113">
              <w:rPr>
                <w:lang w:eastAsia="zh-CN"/>
              </w:rPr>
              <w:t>CIoT</w:t>
            </w:r>
            <w:proofErr w:type="spellEnd"/>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2760" w:name="_Toc20150405"/>
      <w:bookmarkStart w:id="2761" w:name="_Toc25168652"/>
      <w:bookmarkStart w:id="2762" w:name="_Toc27593071"/>
      <w:bookmarkStart w:id="2763" w:name="_Toc34147942"/>
      <w:bookmarkStart w:id="2764" w:name="_Toc36463326"/>
      <w:bookmarkStart w:id="2765" w:name="_Toc43215166"/>
      <w:bookmarkStart w:id="2766" w:name="_Toc45032414"/>
      <w:bookmarkStart w:id="2767" w:name="_Toc49849903"/>
      <w:bookmarkStart w:id="2768" w:name="_Toc51873417"/>
      <w:bookmarkStart w:id="2769" w:name="_Toc56517545"/>
      <w:bookmarkStart w:id="2770" w:name="_Toc58594446"/>
      <w:bookmarkStart w:id="2771" w:name="_Toc67685956"/>
      <w:bookmarkStart w:id="2772" w:name="_Toc74993777"/>
      <w:bookmarkStart w:id="2773" w:name="_Toc82716365"/>
      <w:bookmarkStart w:id="2774" w:name="_Toc88818652"/>
      <w:bookmarkStart w:id="2775" w:name="_Toc90650574"/>
      <w:bookmarkStart w:id="2776" w:name="_Toc98506244"/>
      <w:bookmarkStart w:id="2777" w:name="_Toc106639529"/>
      <w:bookmarkStart w:id="2778" w:name="_Toc114779039"/>
      <w:bookmarkStart w:id="2779" w:name="_Toc122096956"/>
      <w:bookmarkStart w:id="2780" w:name="_Toc130844177"/>
      <w:bookmarkStart w:id="2781" w:name="_Toc138411883"/>
      <w:bookmarkStart w:id="2782" w:name="_Toc145956070"/>
      <w:bookmarkStart w:id="2783" w:name="_Toc153887505"/>
      <w:bookmarkStart w:id="2784" w:name="_Toc161905394"/>
      <w:bookmarkStart w:id="2785" w:name="_Toc170209997"/>
      <w:bookmarkStart w:id="2786" w:name="_Toc183618229"/>
      <w:bookmarkStart w:id="2787" w:name="_Toc186726533"/>
      <w:r>
        <w:lastRenderedPageBreak/>
        <w:t>6.1.6.2.24</w:t>
      </w:r>
      <w:r>
        <w:tab/>
        <w:t xml:space="preserve">Type: </w:t>
      </w:r>
      <w:proofErr w:type="spellStart"/>
      <w:r>
        <w:t>PeriodicEventInfo</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roofErr w:type="spellEnd"/>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proofErr w:type="spellStart"/>
            <w:r>
              <w:t>reportingAmount</w:t>
            </w:r>
            <w:proofErr w:type="spellEnd"/>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proofErr w:type="spellStart"/>
            <w:r>
              <w:t>ReportingAmount</w:t>
            </w:r>
            <w:proofErr w:type="spellEnd"/>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proofErr w:type="spellStart"/>
            <w:r>
              <w:t>reportingInterval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proofErr w:type="spellStart"/>
            <w:r>
              <w:t>ReportingInterval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proofErr w:type="spellStart"/>
            <w:r w:rsidRPr="00095275">
              <w:t>reporting</w:t>
            </w:r>
            <w:r>
              <w:t>InfiniteInd</w:t>
            </w:r>
            <w:proofErr w:type="spellEnd"/>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proofErr w:type="spellStart"/>
            <w:r>
              <w:rPr>
                <w:rFonts w:ascii="Arial" w:hAnsi="Arial" w:cs="Arial"/>
                <w:sz w:val="18"/>
                <w:szCs w:val="18"/>
              </w:rPr>
              <w:t>reportingAmount</w:t>
            </w:r>
            <w:proofErr w:type="spellEnd"/>
            <w:r>
              <w:rPr>
                <w:rFonts w:ascii="Arial" w:hAnsi="Arial" w:cs="Arial"/>
                <w:sz w:val="18"/>
                <w:szCs w:val="18"/>
              </w:rPr>
              <w:t xml:space="preserve"> should be set to the largest possible value (see NOTE) for backward compatibility consideration. An LMF supporting this IE shall ignore the </w:t>
            </w:r>
            <w:proofErr w:type="spellStart"/>
            <w:r>
              <w:rPr>
                <w:rFonts w:ascii="Arial" w:hAnsi="Arial" w:cs="Arial"/>
                <w:sz w:val="18"/>
                <w:szCs w:val="18"/>
              </w:rPr>
              <w:t>reportingAmount</w:t>
            </w:r>
            <w:proofErr w:type="spellEnd"/>
            <w:r>
              <w:rPr>
                <w:rFonts w:ascii="Arial" w:hAnsi="Arial" w:cs="Arial"/>
                <w:sz w:val="18"/>
                <w:szCs w:val="18"/>
              </w:rPr>
              <w:t xml:space="preserve"> IE and an LMF not supporting this IE will use </w:t>
            </w:r>
            <w:proofErr w:type="spellStart"/>
            <w:r>
              <w:rPr>
                <w:rFonts w:ascii="Arial" w:hAnsi="Arial" w:cs="Arial"/>
                <w:sz w:val="18"/>
                <w:szCs w:val="18"/>
              </w:rPr>
              <w:t>reportingAmount</w:t>
            </w:r>
            <w:proofErr w:type="spellEnd"/>
            <w:r>
              <w:rPr>
                <w:rFonts w:ascii="Arial" w:hAnsi="Arial" w:cs="Arial"/>
                <w:sz w:val="18"/>
                <w:szCs w:val="18"/>
              </w:rPr>
              <w:t xml:space="preserve">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proofErr w:type="spellStart"/>
            <w:r w:rsidRPr="00095275">
              <w:t>reportingInterval</w:t>
            </w:r>
            <w: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proofErr w:type="spellStart"/>
            <w:r w:rsidRPr="00095275">
              <w:t>ReportingInterval</w:t>
            </w:r>
            <w:r>
              <w:t>Ms</w:t>
            </w:r>
            <w:proofErr w:type="spellEnd"/>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proofErr w:type="spellStart"/>
            <w:r w:rsidRPr="00095275">
              <w:rPr>
                <w:rFonts w:ascii="Arial" w:hAnsi="Arial"/>
                <w:sz w:val="18"/>
              </w:rPr>
              <w:t>reportingInterval</w:t>
            </w:r>
            <w:proofErr w:type="spellEnd"/>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proofErr w:type="spellStart"/>
            <w:r w:rsidRPr="00095275">
              <w:rPr>
                <w:rFonts w:ascii="Arial" w:hAnsi="Arial"/>
                <w:sz w:val="18"/>
              </w:rPr>
              <w:t>reportingInterval</w:t>
            </w:r>
            <w:proofErr w:type="spellEnd"/>
            <w:r>
              <w:rPr>
                <w:rFonts w:ascii="Arial" w:hAnsi="Arial"/>
                <w:sz w:val="18"/>
              </w:rPr>
              <w:t xml:space="preserve"> </w:t>
            </w:r>
            <w:r>
              <w:rPr>
                <w:rFonts w:ascii="Arial" w:hAnsi="Arial" w:cs="Arial"/>
                <w:sz w:val="18"/>
                <w:szCs w:val="18"/>
              </w:rPr>
              <w:t xml:space="preserve">IE; an LMF not supporting this IE will use </w:t>
            </w:r>
            <w:proofErr w:type="spellStart"/>
            <w:r w:rsidRPr="00095275">
              <w:rPr>
                <w:rFonts w:ascii="Arial" w:hAnsi="Arial"/>
                <w:sz w:val="18"/>
              </w:rPr>
              <w:t>reportingInterval</w:t>
            </w:r>
            <w:proofErr w:type="spellEnd"/>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proofErr w:type="spellStart"/>
            <w:r w:rsidRPr="00D1654A">
              <w:t>reporting</w:t>
            </w:r>
            <w:r>
              <w:t>Amount</w:t>
            </w:r>
            <w:proofErr w:type="spellEnd"/>
            <w:r w:rsidRPr="00D1654A">
              <w:t xml:space="preserve"> x </w:t>
            </w:r>
            <w:proofErr w:type="spellStart"/>
            <w:r w:rsidRPr="00D1654A">
              <w:t>reportin</w:t>
            </w:r>
            <w:r>
              <w:t>gInterval</w:t>
            </w:r>
            <w:proofErr w:type="spellEnd"/>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788" w:name="_Toc20150406"/>
      <w:bookmarkStart w:id="2789" w:name="_Toc25168653"/>
      <w:bookmarkStart w:id="2790" w:name="_Toc27593072"/>
      <w:bookmarkStart w:id="2791" w:name="_Toc34147943"/>
      <w:bookmarkStart w:id="2792" w:name="_Toc36463327"/>
      <w:bookmarkStart w:id="2793" w:name="_Toc43215167"/>
      <w:bookmarkStart w:id="2794" w:name="_Toc45032415"/>
      <w:bookmarkStart w:id="2795" w:name="_Toc49849904"/>
      <w:bookmarkStart w:id="2796" w:name="_Toc51873418"/>
      <w:bookmarkStart w:id="2797" w:name="_Toc56517546"/>
      <w:bookmarkStart w:id="2798" w:name="_Toc58594447"/>
      <w:bookmarkStart w:id="2799" w:name="_Toc67685957"/>
      <w:bookmarkStart w:id="2800" w:name="_Toc74993778"/>
      <w:bookmarkStart w:id="2801" w:name="_Toc82716366"/>
      <w:bookmarkStart w:id="2802" w:name="_Toc88818653"/>
      <w:bookmarkStart w:id="2803" w:name="_Toc90650575"/>
      <w:bookmarkStart w:id="2804" w:name="_Toc98506245"/>
      <w:bookmarkStart w:id="2805" w:name="_Toc106639530"/>
      <w:bookmarkStart w:id="2806" w:name="_Toc114779040"/>
      <w:bookmarkStart w:id="2807" w:name="_Toc122096957"/>
      <w:bookmarkStart w:id="2808" w:name="_Toc130844178"/>
      <w:bookmarkStart w:id="2809" w:name="_Toc138411884"/>
      <w:bookmarkStart w:id="2810" w:name="_Toc145956071"/>
      <w:bookmarkStart w:id="2811" w:name="_Toc153887506"/>
      <w:bookmarkStart w:id="2812" w:name="_Toc161905395"/>
      <w:bookmarkStart w:id="2813" w:name="_Toc170209998"/>
      <w:bookmarkStart w:id="2814" w:name="_Toc183618230"/>
      <w:bookmarkStart w:id="2815" w:name="_Toc186726534"/>
      <w:r>
        <w:lastRenderedPageBreak/>
        <w:t>6.1.6.2.25</w:t>
      </w:r>
      <w:r>
        <w:tab/>
        <w:t xml:space="preserve">Type: </w:t>
      </w:r>
      <w:proofErr w:type="spellStart"/>
      <w:r>
        <w:t>AreaEventInfo</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roofErr w:type="spellEnd"/>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proofErr w:type="spellStart"/>
            <w:r>
              <w:t>areaDefinition</w:t>
            </w:r>
            <w:proofErr w:type="spellEnd"/>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w:t>
            </w:r>
            <w:proofErr w:type="spellStart"/>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proofErr w:type="spellStart"/>
            <w:r>
              <w:t>occurrenceInfo</w:t>
            </w:r>
            <w:proofErr w:type="spellEnd"/>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proofErr w:type="spellStart"/>
            <w:r>
              <w:t>OccurrenceInfo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proofErr w:type="spellStart"/>
            <w:r>
              <w:t>minimumInterval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proofErr w:type="spellStart"/>
            <w:r>
              <w:t>MinimumInterval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proofErr w:type="spellStart"/>
            <w:r>
              <w:t>maximumInterval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proofErr w:type="spellStart"/>
            <w:r>
              <w:t>MaximumInterval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proofErr w:type="spellStart"/>
            <w:r>
              <w:t>samplingInterval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proofErr w:type="spellStart"/>
            <w:r>
              <w:t>SamplingInterval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proofErr w:type="spellStart"/>
            <w:r>
              <w:t>reportingDuration</w:t>
            </w:r>
            <w:proofErr w:type="spellEnd"/>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proofErr w:type="spellStart"/>
            <w:r>
              <w:t>ReportingDuration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proofErr w:type="spellStart"/>
            <w:r>
              <w:t>reportingLocationReq</w:t>
            </w:r>
            <w:proofErr w:type="spellEnd"/>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2816" w:name="_Toc20150407"/>
      <w:bookmarkStart w:id="2817" w:name="_Toc25168654"/>
      <w:bookmarkStart w:id="2818" w:name="_Toc27593073"/>
      <w:bookmarkStart w:id="2819" w:name="_Toc34147944"/>
      <w:bookmarkStart w:id="2820" w:name="_Toc36463328"/>
      <w:bookmarkStart w:id="2821" w:name="_Toc43215168"/>
      <w:bookmarkStart w:id="2822" w:name="_Toc45032416"/>
      <w:bookmarkStart w:id="2823" w:name="_Toc49849905"/>
      <w:bookmarkStart w:id="2824" w:name="_Toc51873419"/>
      <w:bookmarkStart w:id="2825" w:name="_Toc56517547"/>
      <w:bookmarkStart w:id="2826" w:name="_Toc58594448"/>
      <w:bookmarkStart w:id="2827" w:name="_Toc67685958"/>
      <w:bookmarkStart w:id="2828" w:name="_Toc74993779"/>
      <w:bookmarkStart w:id="2829" w:name="_Toc82716367"/>
      <w:bookmarkStart w:id="2830" w:name="_Toc88818654"/>
      <w:bookmarkStart w:id="2831" w:name="_Toc90650576"/>
      <w:bookmarkStart w:id="2832" w:name="_Toc98506246"/>
      <w:bookmarkStart w:id="2833" w:name="_Toc106639531"/>
      <w:bookmarkStart w:id="2834" w:name="_Toc114779041"/>
      <w:bookmarkStart w:id="2835" w:name="_Toc122096958"/>
      <w:bookmarkStart w:id="2836" w:name="_Toc130844179"/>
      <w:bookmarkStart w:id="2837" w:name="_Toc138411885"/>
      <w:bookmarkStart w:id="2838" w:name="_Toc145956072"/>
      <w:bookmarkStart w:id="2839" w:name="_Toc153887507"/>
      <w:bookmarkStart w:id="2840" w:name="_Toc161905396"/>
      <w:bookmarkStart w:id="2841" w:name="_Toc170209999"/>
      <w:bookmarkStart w:id="2842" w:name="_Toc183618231"/>
      <w:bookmarkStart w:id="2843" w:name="_Toc186726535"/>
      <w:r>
        <w:t>6.1.6.2.26</w:t>
      </w:r>
      <w:r>
        <w:tab/>
        <w:t xml:space="preserve">Type: </w:t>
      </w:r>
      <w:proofErr w:type="spellStart"/>
      <w:r>
        <w:t>ReportingArea</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roofErr w:type="spellEnd"/>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proofErr w:type="spellStart"/>
            <w:r>
              <w:t>areaType</w:t>
            </w:r>
            <w:proofErr w:type="spellEnd"/>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proofErr w:type="spellStart"/>
            <w:r>
              <w:t>ReportingAreaType</w:t>
            </w:r>
            <w:proofErr w:type="spellEnd"/>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proofErr w:type="spellStart"/>
            <w:r>
              <w:t>ecgi</w:t>
            </w:r>
            <w:proofErr w:type="spellEnd"/>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proofErr w:type="spellStart"/>
            <w:r>
              <w:t>ncgi</w:t>
            </w:r>
            <w:proofErr w:type="spellEnd"/>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 xml:space="preserve">One of tai, </w:t>
            </w:r>
            <w:proofErr w:type="spellStart"/>
            <w:r>
              <w:t>ecgi</w:t>
            </w:r>
            <w:proofErr w:type="spellEnd"/>
            <w:r>
              <w:t xml:space="preserve"> or </w:t>
            </w:r>
            <w:proofErr w:type="spellStart"/>
            <w:r>
              <w:t>ncgi</w:t>
            </w:r>
            <w:proofErr w:type="spellEnd"/>
            <w:r>
              <w:t xml:space="preserve"> shall be included.</w:t>
            </w:r>
          </w:p>
        </w:tc>
      </w:tr>
    </w:tbl>
    <w:p w14:paraId="48443D5A" w14:textId="77777777" w:rsidR="00EB7848" w:rsidRDefault="00EB7848" w:rsidP="00EB7848"/>
    <w:p w14:paraId="7CF27C3C" w14:textId="77777777" w:rsidR="00EB7848" w:rsidRDefault="00EB7848" w:rsidP="00B32564">
      <w:pPr>
        <w:pStyle w:val="Heading5"/>
      </w:pPr>
      <w:bookmarkStart w:id="2844" w:name="_Toc20150408"/>
      <w:bookmarkStart w:id="2845" w:name="_Toc25168655"/>
      <w:bookmarkStart w:id="2846" w:name="_Toc27593074"/>
      <w:bookmarkStart w:id="2847" w:name="_Toc34147945"/>
      <w:bookmarkStart w:id="2848" w:name="_Toc36463329"/>
      <w:bookmarkStart w:id="2849" w:name="_Toc43215169"/>
      <w:bookmarkStart w:id="2850" w:name="_Toc45032417"/>
      <w:bookmarkStart w:id="2851" w:name="_Toc49849906"/>
      <w:bookmarkStart w:id="2852" w:name="_Toc51873420"/>
      <w:bookmarkStart w:id="2853" w:name="_Toc56517548"/>
      <w:bookmarkStart w:id="2854" w:name="_Toc58594449"/>
      <w:bookmarkStart w:id="2855" w:name="_Toc67685959"/>
      <w:bookmarkStart w:id="2856" w:name="_Toc74993780"/>
      <w:bookmarkStart w:id="2857" w:name="_Toc82716368"/>
      <w:bookmarkStart w:id="2858" w:name="_Toc88818655"/>
      <w:bookmarkStart w:id="2859" w:name="_Toc90650577"/>
      <w:bookmarkStart w:id="2860" w:name="_Toc98506247"/>
      <w:bookmarkStart w:id="2861" w:name="_Toc106639532"/>
      <w:bookmarkStart w:id="2862" w:name="_Toc114779042"/>
      <w:bookmarkStart w:id="2863" w:name="_Toc122096959"/>
      <w:bookmarkStart w:id="2864" w:name="_Toc130844180"/>
      <w:bookmarkStart w:id="2865" w:name="_Toc138411886"/>
      <w:bookmarkStart w:id="2866" w:name="_Toc145956073"/>
      <w:bookmarkStart w:id="2867" w:name="_Toc153887508"/>
      <w:bookmarkStart w:id="2868" w:name="_Toc161905397"/>
      <w:bookmarkStart w:id="2869" w:name="_Toc170210000"/>
      <w:bookmarkStart w:id="2870" w:name="_Toc183618232"/>
      <w:bookmarkStart w:id="2871" w:name="_Toc186726536"/>
      <w:r>
        <w:lastRenderedPageBreak/>
        <w:t>6.1.6.2.27</w:t>
      </w:r>
      <w:r>
        <w:tab/>
        <w:t xml:space="preserve">Type: </w:t>
      </w:r>
      <w:proofErr w:type="spellStart"/>
      <w:r>
        <w:t>MotionEventInfo</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roofErr w:type="spellEnd"/>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proofErr w:type="spellStart"/>
            <w:r>
              <w:t>linearDistance</w:t>
            </w:r>
            <w:proofErr w:type="spellEnd"/>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proofErr w:type="spellStart"/>
            <w:r>
              <w:t>LinearDistance</w:t>
            </w:r>
            <w:proofErr w:type="spellEnd"/>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proofErr w:type="spellStart"/>
            <w:r>
              <w:t>occurrenceInfo</w:t>
            </w:r>
            <w:proofErr w:type="spellEnd"/>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proofErr w:type="spellStart"/>
            <w:r>
              <w:t>OccurrenceInfo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proofErr w:type="spellStart"/>
            <w:r>
              <w:t>minimumInterval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proofErr w:type="spellStart"/>
            <w:r>
              <w:t>MinimumInterval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proofErr w:type="spellStart"/>
            <w:r>
              <w:t>maximumInterval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proofErr w:type="spellStart"/>
            <w:r>
              <w:t>MaximumInterval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proofErr w:type="spellStart"/>
            <w:r>
              <w:t>samplingInterval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proofErr w:type="spellStart"/>
            <w:r>
              <w:t>SamplingInterval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proofErr w:type="spellStart"/>
            <w:r>
              <w:t>reportingDuration</w:t>
            </w:r>
            <w:proofErr w:type="spellEnd"/>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proofErr w:type="spellStart"/>
            <w:r>
              <w:t>ReportingDuration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proofErr w:type="spellStart"/>
            <w:r>
              <w:t>reportingLocationReq</w:t>
            </w:r>
            <w:proofErr w:type="spellEnd"/>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2872" w:name="_Toc20150409"/>
      <w:bookmarkStart w:id="2873" w:name="_Toc25168656"/>
      <w:bookmarkStart w:id="2874" w:name="_Toc27593075"/>
      <w:bookmarkStart w:id="2875" w:name="_Toc34147946"/>
      <w:bookmarkStart w:id="2876" w:name="_Toc36463330"/>
      <w:bookmarkStart w:id="2877" w:name="_Toc43215170"/>
      <w:bookmarkStart w:id="2878" w:name="_Toc45032418"/>
      <w:bookmarkStart w:id="2879" w:name="_Toc49849907"/>
      <w:bookmarkStart w:id="2880" w:name="_Toc51873421"/>
      <w:bookmarkStart w:id="2881" w:name="_Toc56517549"/>
      <w:bookmarkStart w:id="2882" w:name="_Toc58594450"/>
      <w:bookmarkStart w:id="2883" w:name="_Toc67685960"/>
      <w:bookmarkStart w:id="2884" w:name="_Toc74993781"/>
      <w:bookmarkStart w:id="2885" w:name="_Toc82716369"/>
      <w:bookmarkStart w:id="2886" w:name="_Toc88818656"/>
      <w:bookmarkStart w:id="2887" w:name="_Toc90650578"/>
      <w:bookmarkStart w:id="2888" w:name="_Toc98506248"/>
      <w:bookmarkStart w:id="2889" w:name="_Toc106639533"/>
      <w:bookmarkStart w:id="2890" w:name="_Toc114779043"/>
      <w:bookmarkStart w:id="2891" w:name="_Toc122096960"/>
      <w:bookmarkStart w:id="2892" w:name="_Toc130844181"/>
      <w:bookmarkStart w:id="2893" w:name="_Toc138411887"/>
      <w:bookmarkStart w:id="2894" w:name="_Toc145956074"/>
      <w:bookmarkStart w:id="2895" w:name="_Toc153887509"/>
      <w:bookmarkStart w:id="2896" w:name="_Toc161905398"/>
      <w:bookmarkStart w:id="2897" w:name="_Toc170210001"/>
      <w:bookmarkStart w:id="2898" w:name="_Toc183618233"/>
      <w:bookmarkStart w:id="2899" w:name="_Toc186726537"/>
      <w:r>
        <w:t>6.1.6.2.28</w:t>
      </w:r>
      <w:r w:rsidRPr="003B2883">
        <w:tab/>
      </w:r>
      <w:r w:rsidR="001E7C73">
        <w:t>Void</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1837DBD2" w14:textId="77777777" w:rsidR="00EB7848" w:rsidRDefault="00EB7848" w:rsidP="00EB7848"/>
    <w:p w14:paraId="31F8BA9E" w14:textId="77777777" w:rsidR="00EB7848" w:rsidRDefault="00EB7848" w:rsidP="00B32564">
      <w:pPr>
        <w:pStyle w:val="Heading5"/>
      </w:pPr>
      <w:bookmarkStart w:id="2900" w:name="_Toc20150410"/>
      <w:bookmarkStart w:id="2901" w:name="_Toc25168657"/>
      <w:bookmarkStart w:id="2902" w:name="_Toc27593076"/>
      <w:bookmarkStart w:id="2903" w:name="_Toc34147947"/>
      <w:bookmarkStart w:id="2904" w:name="_Toc36463331"/>
      <w:bookmarkStart w:id="2905" w:name="_Toc43215171"/>
      <w:bookmarkStart w:id="2906" w:name="_Toc45032419"/>
      <w:bookmarkStart w:id="2907" w:name="_Toc49849908"/>
      <w:bookmarkStart w:id="2908" w:name="_Toc51873422"/>
      <w:bookmarkStart w:id="2909" w:name="_Toc56517550"/>
      <w:bookmarkStart w:id="2910" w:name="_Toc58594451"/>
      <w:bookmarkStart w:id="2911" w:name="_Toc67685961"/>
      <w:bookmarkStart w:id="2912" w:name="_Toc74993782"/>
      <w:bookmarkStart w:id="2913" w:name="_Toc82716370"/>
      <w:bookmarkStart w:id="2914" w:name="_Toc88818657"/>
      <w:bookmarkStart w:id="2915" w:name="_Toc90650579"/>
      <w:bookmarkStart w:id="2916" w:name="_Toc98506249"/>
      <w:bookmarkStart w:id="2917" w:name="_Toc106639534"/>
      <w:bookmarkStart w:id="2918" w:name="_Toc114779044"/>
      <w:bookmarkStart w:id="2919" w:name="_Toc122096961"/>
      <w:bookmarkStart w:id="2920" w:name="_Toc130844182"/>
      <w:bookmarkStart w:id="2921" w:name="_Toc138411888"/>
      <w:bookmarkStart w:id="2922" w:name="_Toc145956075"/>
      <w:bookmarkStart w:id="2923" w:name="_Toc153887510"/>
      <w:bookmarkStart w:id="2924" w:name="_Toc161905399"/>
      <w:bookmarkStart w:id="2925" w:name="_Toc170210002"/>
      <w:bookmarkStart w:id="2926" w:name="_Toc183618234"/>
      <w:bookmarkStart w:id="2927" w:name="_Toc186726538"/>
      <w:r>
        <w:t>6.1.6.2.29</w:t>
      </w:r>
      <w:r>
        <w:tab/>
        <w:t xml:space="preserve">Type: </w:t>
      </w:r>
      <w:proofErr w:type="spellStart"/>
      <w:r>
        <w:t>CancelLocData</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roofErr w:type="spellEnd"/>
    </w:p>
    <w:p w14:paraId="2E1C0323" w14:textId="77777777" w:rsidR="00EB7848" w:rsidRDefault="00EB7848" w:rsidP="00EB7848">
      <w:pPr>
        <w:pStyle w:val="TH"/>
      </w:pPr>
      <w:r>
        <w:rPr>
          <w:noProof/>
        </w:rPr>
        <w:t>Table </w:t>
      </w:r>
      <w:r>
        <w:t xml:space="preserve">6.1.6.2.29-1: </w:t>
      </w:r>
      <w:r>
        <w:rPr>
          <w:noProof/>
        </w:rPr>
        <w:t>Definition of type CancelLocData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710"/>
        <w:gridCol w:w="360"/>
        <w:gridCol w:w="1080"/>
        <w:gridCol w:w="3960"/>
        <w:gridCol w:w="1260"/>
      </w:tblGrid>
      <w:tr w:rsidR="00733BD6" w:rsidRPr="00FD48E5" w14:paraId="64DAA1B6" w14:textId="64D2A13B" w:rsidTr="00FD0EC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733BD6" w:rsidRDefault="00733BD6" w:rsidP="00183DF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733BD6" w:rsidRDefault="00733BD6" w:rsidP="00183DF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733BD6" w:rsidRPr="007277D4" w:rsidRDefault="00733BD6" w:rsidP="00183DF2">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733BD6" w:rsidRDefault="00733BD6" w:rsidP="00B32564">
            <w:pPr>
              <w:pStyle w:val="TAH"/>
            </w:pPr>
            <w:r w:rsidRPr="00B32564">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733BD6" w:rsidRDefault="00733BD6" w:rsidP="00183DF2">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F803277" w14:textId="0C6D4358" w:rsidR="00733BD6" w:rsidRDefault="00733BD6" w:rsidP="00183DF2">
            <w:pPr>
              <w:pStyle w:val="TAH"/>
              <w:rPr>
                <w:rFonts w:cs="Arial"/>
                <w:szCs w:val="18"/>
              </w:rPr>
            </w:pPr>
            <w:r>
              <w:rPr>
                <w:rFonts w:cs="Arial"/>
                <w:szCs w:val="18"/>
              </w:rPr>
              <w:t>Applicability</w:t>
            </w:r>
          </w:p>
        </w:tc>
      </w:tr>
      <w:tr w:rsidR="00733BD6" w:rsidRPr="00FD48E5" w14:paraId="3A568395" w14:textId="741CFDDB"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327AADF7" w14:textId="77777777" w:rsidR="00733BD6" w:rsidRDefault="00733BD6" w:rsidP="00183DF2">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2770B752" w14:textId="77777777" w:rsidR="00733BD6" w:rsidRPr="007F4DE4" w:rsidRDefault="00733BD6" w:rsidP="00183DF2">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A358F6B"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3CBD269"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5AD8DA8D" w14:textId="77777777" w:rsidR="00733BD6" w:rsidRDefault="00733BD6" w:rsidP="00183DF2">
            <w:pPr>
              <w:pStyle w:val="TAL"/>
              <w:rPr>
                <w:rFonts w:cs="Arial"/>
                <w:szCs w:val="18"/>
              </w:rPr>
            </w:pPr>
            <w:r>
              <w:rPr>
                <w:rFonts w:cs="Arial"/>
                <w:szCs w:val="18"/>
              </w:rPr>
              <w:t>Callback URI of the H-GMLC.</w:t>
            </w:r>
          </w:p>
          <w:p w14:paraId="1D53FE7B" w14:textId="43E88A73" w:rsidR="00733BD6" w:rsidRDefault="00733BD6" w:rsidP="00183DF2">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743B9DD" w14:textId="77777777" w:rsidR="00733BD6" w:rsidRDefault="00733BD6" w:rsidP="00183DF2">
            <w:pPr>
              <w:pStyle w:val="TAL"/>
              <w:rPr>
                <w:rFonts w:cs="Arial"/>
                <w:szCs w:val="18"/>
              </w:rPr>
            </w:pPr>
          </w:p>
        </w:tc>
      </w:tr>
      <w:tr w:rsidR="00733BD6" w:rsidRPr="00FD48E5" w14:paraId="53DF1CBA" w14:textId="1C3E1E24"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2402CF3C" w14:textId="77777777" w:rsidR="00733BD6" w:rsidRDefault="00733BD6" w:rsidP="00183DF2">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1AD4FE0D" w14:textId="77777777" w:rsidR="00733BD6" w:rsidRDefault="00733BD6" w:rsidP="00183DF2">
            <w:pPr>
              <w:pStyle w:val="TAL"/>
            </w:pPr>
            <w:proofErr w:type="spellStart"/>
            <w:r>
              <w:t>LdrReference</w:t>
            </w:r>
            <w:proofErr w:type="spellEnd"/>
          </w:p>
        </w:tc>
        <w:tc>
          <w:tcPr>
            <w:tcW w:w="360" w:type="dxa"/>
            <w:tcBorders>
              <w:top w:val="single" w:sz="4" w:space="0" w:color="auto"/>
              <w:left w:val="single" w:sz="4" w:space="0" w:color="auto"/>
              <w:bottom w:val="single" w:sz="4" w:space="0" w:color="auto"/>
              <w:right w:val="single" w:sz="4" w:space="0" w:color="auto"/>
            </w:tcBorders>
          </w:tcPr>
          <w:p w14:paraId="7822F69C"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05BC038"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00162E47" w14:textId="77777777" w:rsidR="00733BD6" w:rsidRDefault="00733BD6" w:rsidP="00733BD6">
            <w:pPr>
              <w:pStyle w:val="TAL"/>
              <w:rPr>
                <w:rFonts w:cs="Arial"/>
                <w:szCs w:val="18"/>
              </w:rPr>
            </w:pPr>
            <w:r>
              <w:rPr>
                <w:rFonts w:cs="Arial"/>
                <w:szCs w:val="18"/>
              </w:rPr>
              <w:t>LDR Reference, used to identify the deferred 5G-MT-LR procedure that needs to be cancelled.</w:t>
            </w:r>
          </w:p>
          <w:p w14:paraId="0AEA26CC" w14:textId="1595A8B4" w:rsidR="00733BD6" w:rsidRDefault="00733BD6" w:rsidP="00733BD6">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617102A" w14:textId="77777777" w:rsidR="00733BD6" w:rsidRDefault="00733BD6" w:rsidP="00183DF2">
            <w:pPr>
              <w:pStyle w:val="TAL"/>
              <w:rPr>
                <w:rFonts w:cs="Arial"/>
                <w:szCs w:val="18"/>
              </w:rPr>
            </w:pPr>
          </w:p>
        </w:tc>
      </w:tr>
      <w:tr w:rsidR="00733BD6" w:rsidRPr="00FD48E5" w14:paraId="56803A47" w14:textId="77777777"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69173848" w14:textId="2F5BC212" w:rsidR="00733BD6" w:rsidRDefault="00733BD6" w:rsidP="00733BD6">
            <w:pPr>
              <w:pStyle w:val="TAL"/>
            </w:pPr>
            <w:proofErr w:type="spellStart"/>
            <w:r>
              <w:t>lcsCorrelationID</w:t>
            </w:r>
            <w:proofErr w:type="spellEnd"/>
          </w:p>
        </w:tc>
        <w:tc>
          <w:tcPr>
            <w:tcW w:w="1710" w:type="dxa"/>
            <w:tcBorders>
              <w:top w:val="single" w:sz="4" w:space="0" w:color="auto"/>
              <w:left w:val="single" w:sz="4" w:space="0" w:color="auto"/>
              <w:bottom w:val="single" w:sz="4" w:space="0" w:color="auto"/>
              <w:right w:val="single" w:sz="4" w:space="0" w:color="auto"/>
            </w:tcBorders>
          </w:tcPr>
          <w:p w14:paraId="3AD71745" w14:textId="6E30FD29" w:rsidR="00733BD6" w:rsidRDefault="00733BD6" w:rsidP="00733BD6">
            <w:pPr>
              <w:pStyle w:val="TAL"/>
            </w:pPr>
            <w:proofErr w:type="spellStart"/>
            <w:r>
              <w:t>CorrelationID</w:t>
            </w:r>
            <w:proofErr w:type="spellEnd"/>
          </w:p>
        </w:tc>
        <w:tc>
          <w:tcPr>
            <w:tcW w:w="360" w:type="dxa"/>
            <w:tcBorders>
              <w:top w:val="single" w:sz="4" w:space="0" w:color="auto"/>
              <w:left w:val="single" w:sz="4" w:space="0" w:color="auto"/>
              <w:bottom w:val="single" w:sz="4" w:space="0" w:color="auto"/>
              <w:right w:val="single" w:sz="4" w:space="0" w:color="auto"/>
            </w:tcBorders>
          </w:tcPr>
          <w:p w14:paraId="68A4883B" w14:textId="686CF8D1" w:rsidR="00733BD6" w:rsidRDefault="00733BD6" w:rsidP="00733BD6">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B0B3B4B" w14:textId="37924B8F" w:rsidR="00733BD6" w:rsidRDefault="00733BD6" w:rsidP="00733BD6">
            <w:pPr>
              <w:pStyle w:val="TAL"/>
            </w:pPr>
            <w:r>
              <w:t>0..1</w:t>
            </w:r>
          </w:p>
        </w:tc>
        <w:tc>
          <w:tcPr>
            <w:tcW w:w="3960" w:type="dxa"/>
            <w:tcBorders>
              <w:top w:val="single" w:sz="4" w:space="0" w:color="auto"/>
              <w:left w:val="single" w:sz="4" w:space="0" w:color="auto"/>
              <w:bottom w:val="single" w:sz="4" w:space="0" w:color="auto"/>
              <w:right w:val="single" w:sz="4" w:space="0" w:color="auto"/>
            </w:tcBorders>
          </w:tcPr>
          <w:p w14:paraId="02697A6E" w14:textId="77777777" w:rsidR="00733BD6" w:rsidRDefault="00733BD6" w:rsidP="00733BD6">
            <w:pPr>
              <w:pStyle w:val="TAL"/>
              <w:rPr>
                <w:rFonts w:cs="Arial"/>
                <w:szCs w:val="18"/>
              </w:rPr>
            </w:pPr>
            <w:r>
              <w:rPr>
                <w:rFonts w:cs="Arial"/>
                <w:szCs w:val="18"/>
              </w:rPr>
              <w:t>It shall be present if the request is to cancel the 5G-MO-LR / 5G-MT-LR procedure.</w:t>
            </w:r>
          </w:p>
          <w:p w14:paraId="48EE6963" w14:textId="238A7A65" w:rsidR="00733BD6" w:rsidRDefault="00733BD6" w:rsidP="00733BD6">
            <w:pPr>
              <w:pStyle w:val="TAL"/>
              <w:rPr>
                <w:rFonts w:cs="Arial"/>
                <w:szCs w:val="18"/>
              </w:rPr>
            </w:pPr>
            <w:r>
              <w:rPr>
                <w:rFonts w:cs="Arial"/>
                <w:szCs w:val="18"/>
              </w:rPr>
              <w:t>When present, it indicates the LCS Correlation Id</w:t>
            </w:r>
            <w:r w:rsidDel="00101C48">
              <w:rPr>
                <w:rFonts w:cs="Arial"/>
                <w:szCs w:val="18"/>
              </w:rPr>
              <w:t>,</w:t>
            </w:r>
            <w:r>
              <w:rPr>
                <w:rFonts w:cs="Arial"/>
                <w:szCs w:val="18"/>
              </w:rPr>
              <w:t xml:space="preserve"> used to identify the 5G-MO-LR / 5G-MT-LR procedures that need to be cancelled.</w:t>
            </w:r>
          </w:p>
        </w:tc>
        <w:tc>
          <w:tcPr>
            <w:tcW w:w="1260" w:type="dxa"/>
            <w:tcBorders>
              <w:top w:val="single" w:sz="4" w:space="0" w:color="auto"/>
              <w:left w:val="single" w:sz="4" w:space="0" w:color="auto"/>
              <w:bottom w:val="single" w:sz="4" w:space="0" w:color="auto"/>
              <w:right w:val="single" w:sz="4" w:space="0" w:color="auto"/>
            </w:tcBorders>
          </w:tcPr>
          <w:p w14:paraId="7D4DDD31" w14:textId="12864385" w:rsidR="00733BD6" w:rsidRDefault="00733BD6" w:rsidP="00733BD6">
            <w:pPr>
              <w:pStyle w:val="TAL"/>
              <w:rPr>
                <w:rFonts w:cs="Arial"/>
                <w:szCs w:val="18"/>
              </w:rPr>
            </w:pPr>
            <w:r>
              <w:rPr>
                <w:rFonts w:cs="Arial"/>
                <w:szCs w:val="18"/>
              </w:rPr>
              <w:t>CIMLR</w:t>
            </w:r>
          </w:p>
        </w:tc>
      </w:tr>
      <w:tr w:rsidR="00733BD6" w:rsidRPr="00FD48E5" w14:paraId="1E018EDB" w14:textId="0DD3E0DF"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742085D1" w14:textId="388FBF65" w:rsidR="00733BD6" w:rsidRDefault="00733BD6" w:rsidP="00733BD6">
            <w:pPr>
              <w:pStyle w:val="TAL"/>
            </w:pPr>
            <w:proofErr w:type="spellStart"/>
            <w:r>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1EBA956B" w14:textId="7DAE4680" w:rsidR="00733BD6" w:rsidRDefault="00733BD6" w:rsidP="00733BD6">
            <w:pPr>
              <w:pStyle w:val="TAL"/>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14:paraId="7702F253" w14:textId="21D3A146" w:rsidR="00733BD6" w:rsidRDefault="00733BD6" w:rsidP="00733BD6">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7174CCB" w14:textId="4EDECF2C" w:rsidR="00733BD6" w:rsidRDefault="00733BD6" w:rsidP="00733BD6">
            <w:pPr>
              <w:pStyle w:val="TAL"/>
            </w:pPr>
            <w:r>
              <w:rPr>
                <w:rFonts w:hint="eastAsia"/>
                <w:lang w:eastAsia="zh-CN"/>
              </w:rPr>
              <w:t>0</w:t>
            </w:r>
            <w:r>
              <w:rPr>
                <w:lang w:eastAsia="zh-CN"/>
              </w:rPr>
              <w:t>..1</w:t>
            </w:r>
          </w:p>
        </w:tc>
        <w:tc>
          <w:tcPr>
            <w:tcW w:w="3960" w:type="dxa"/>
            <w:tcBorders>
              <w:top w:val="single" w:sz="4" w:space="0" w:color="auto"/>
              <w:left w:val="single" w:sz="4" w:space="0" w:color="auto"/>
              <w:bottom w:val="single" w:sz="4" w:space="0" w:color="auto"/>
              <w:right w:val="single" w:sz="4" w:space="0" w:color="auto"/>
            </w:tcBorders>
          </w:tcPr>
          <w:p w14:paraId="63E9DE49" w14:textId="4BBF5D94" w:rsidR="00733BD6" w:rsidRDefault="00733BD6" w:rsidP="00733BD6">
            <w:pPr>
              <w:pStyle w:val="TAL"/>
              <w:rPr>
                <w:rFonts w:cs="Arial"/>
                <w:szCs w:val="18"/>
              </w:rPr>
            </w:pPr>
            <w:r w:rsidRPr="00421444">
              <w:t>This IE shall be present if at least one feature defined in</w:t>
            </w:r>
            <w:r>
              <w:t xml:space="preserve"> clause 6.1.9</w:t>
            </w:r>
            <w:r w:rsidRPr="00421444">
              <w:t xml:space="preserve"> is supported.</w:t>
            </w:r>
          </w:p>
        </w:tc>
        <w:tc>
          <w:tcPr>
            <w:tcW w:w="1260" w:type="dxa"/>
            <w:tcBorders>
              <w:top w:val="single" w:sz="4" w:space="0" w:color="auto"/>
              <w:left w:val="single" w:sz="4" w:space="0" w:color="auto"/>
              <w:bottom w:val="single" w:sz="4" w:space="0" w:color="auto"/>
              <w:right w:val="single" w:sz="4" w:space="0" w:color="auto"/>
            </w:tcBorders>
          </w:tcPr>
          <w:p w14:paraId="146674AD" w14:textId="77777777" w:rsidR="00733BD6" w:rsidRPr="00421444" w:rsidRDefault="00733BD6" w:rsidP="00733BD6">
            <w:pPr>
              <w:pStyle w:val="TAL"/>
            </w:pPr>
          </w:p>
        </w:tc>
      </w:tr>
      <w:tr w:rsidR="00E662B0" w:rsidRPr="00FD48E5" w14:paraId="5E7681D0" w14:textId="77777777" w:rsidTr="00AA4CAF">
        <w:trPr>
          <w:jc w:val="center"/>
        </w:trPr>
        <w:tc>
          <w:tcPr>
            <w:tcW w:w="10075" w:type="dxa"/>
            <w:gridSpan w:val="6"/>
            <w:tcBorders>
              <w:top w:val="single" w:sz="4" w:space="0" w:color="auto"/>
              <w:left w:val="single" w:sz="4" w:space="0" w:color="auto"/>
              <w:bottom w:val="single" w:sz="4" w:space="0" w:color="auto"/>
              <w:right w:val="single" w:sz="4" w:space="0" w:color="auto"/>
            </w:tcBorders>
          </w:tcPr>
          <w:p w14:paraId="707548CB" w14:textId="09DD25A9" w:rsidR="00E662B0" w:rsidRPr="00421444" w:rsidRDefault="00E662B0" w:rsidP="00733BD6">
            <w:pPr>
              <w:pStyle w:val="TAL"/>
            </w:pPr>
            <w:r>
              <w:t xml:space="preserve">NOTE: </w:t>
            </w:r>
            <w:r>
              <w:tab/>
              <w:t xml:space="preserve">When the </w:t>
            </w:r>
            <w:proofErr w:type="spellStart"/>
            <w:r>
              <w:t>lcsCorrelationId</w:t>
            </w:r>
            <w:proofErr w:type="spellEnd"/>
            <w:r>
              <w:t xml:space="preserve"> is present, the </w:t>
            </w:r>
            <w:proofErr w:type="spellStart"/>
            <w:r>
              <w:t>hgmlcCallbackURI</w:t>
            </w:r>
            <w:proofErr w:type="spellEnd"/>
            <w:r>
              <w:t xml:space="preserve"> and the </w:t>
            </w:r>
            <w:proofErr w:type="spellStart"/>
            <w:r>
              <w:t>ldrReference</w:t>
            </w:r>
            <w:proofErr w:type="spellEnd"/>
            <w:r>
              <w:t xml:space="preserve"> shall be ignored.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928" w:name="_Toc20150411"/>
      <w:bookmarkStart w:id="2929" w:name="_Toc25168658"/>
      <w:bookmarkStart w:id="2930" w:name="_Toc27593077"/>
      <w:bookmarkStart w:id="2931" w:name="_Toc34147948"/>
      <w:bookmarkStart w:id="2932" w:name="_Toc36463332"/>
      <w:bookmarkStart w:id="2933" w:name="_Toc43215172"/>
      <w:bookmarkStart w:id="2934" w:name="_Toc45032420"/>
      <w:bookmarkStart w:id="2935" w:name="_Toc49849909"/>
      <w:bookmarkStart w:id="2936" w:name="_Toc51873423"/>
      <w:bookmarkStart w:id="2937" w:name="_Toc56517551"/>
      <w:bookmarkStart w:id="2938" w:name="_Toc58594452"/>
      <w:bookmarkStart w:id="2939" w:name="_Toc67685962"/>
      <w:bookmarkStart w:id="2940" w:name="_Toc74993783"/>
      <w:bookmarkStart w:id="2941" w:name="_Toc82716371"/>
      <w:bookmarkStart w:id="2942" w:name="_Toc88818658"/>
      <w:bookmarkStart w:id="2943" w:name="_Toc90650580"/>
      <w:bookmarkStart w:id="2944" w:name="_Toc98506250"/>
      <w:bookmarkStart w:id="2945" w:name="_Toc106639535"/>
      <w:bookmarkStart w:id="2946" w:name="_Toc114779045"/>
      <w:bookmarkStart w:id="2947" w:name="_Toc122096962"/>
      <w:bookmarkStart w:id="2948" w:name="_Toc130844183"/>
      <w:bookmarkStart w:id="2949" w:name="_Toc138411889"/>
      <w:bookmarkStart w:id="2950" w:name="_Toc145956076"/>
      <w:bookmarkStart w:id="2951" w:name="_Toc153887511"/>
      <w:bookmarkStart w:id="2952" w:name="_Toc161905400"/>
      <w:bookmarkStart w:id="2953" w:name="_Toc170210003"/>
      <w:bookmarkStart w:id="2954" w:name="_Toc183618235"/>
      <w:bookmarkStart w:id="2955" w:name="_Toc186726539"/>
      <w:r>
        <w:lastRenderedPageBreak/>
        <w:t>6.1.6.2.30</w:t>
      </w:r>
      <w:r>
        <w:tab/>
        <w:t xml:space="preserve">Type: </w:t>
      </w:r>
      <w:proofErr w:type="spellStart"/>
      <w:r>
        <w:t>LocContextData</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roofErr w:type="spellEnd"/>
    </w:p>
    <w:p w14:paraId="7FD60644" w14:textId="77777777" w:rsidR="00EB7848" w:rsidRDefault="00EB7848" w:rsidP="00EB7848">
      <w:pPr>
        <w:pStyle w:val="TH"/>
      </w:pPr>
      <w:r>
        <w:rPr>
          <w:noProof/>
        </w:rPr>
        <w:t>Table </w:t>
      </w:r>
      <w:r>
        <w:t xml:space="preserve">6.1.6.2.30-1: </w:t>
      </w:r>
      <w:r>
        <w:rPr>
          <w:noProof/>
        </w:rPr>
        <w:t xml:space="preserve">Definition of type </w:t>
      </w:r>
      <w:proofErr w:type="spellStart"/>
      <w:r>
        <w:rPr>
          <w:noProof/>
        </w:rPr>
        <w:t>LocContext</w:t>
      </w:r>
      <w:r>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proofErr w:type="spellStart"/>
            <w:r>
              <w:t>s</w:t>
            </w:r>
            <w:r w:rsidR="00EB7848">
              <w:t>upi</w:t>
            </w:r>
            <w:proofErr w:type="spellEnd"/>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proofErr w:type="spellStart"/>
            <w:r>
              <w:t>g</w:t>
            </w:r>
            <w:r w:rsidR="00EB7848">
              <w:t>psi</w:t>
            </w:r>
            <w:proofErr w:type="spellEnd"/>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D93276"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D93276" w:rsidRPr="0001619D" w:rsidRDefault="00D93276" w:rsidP="00D93276">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956" w:name="_Toc20150412"/>
      <w:bookmarkStart w:id="2957" w:name="_Toc25168659"/>
      <w:bookmarkStart w:id="2958" w:name="_Toc27593078"/>
      <w:bookmarkStart w:id="2959" w:name="_Toc34147949"/>
      <w:bookmarkStart w:id="2960" w:name="_Toc36463333"/>
      <w:bookmarkStart w:id="2961" w:name="_Toc43215173"/>
      <w:bookmarkStart w:id="2962" w:name="_Toc45032421"/>
      <w:bookmarkStart w:id="2963" w:name="_Toc49849910"/>
      <w:bookmarkStart w:id="2964" w:name="_Toc51873424"/>
      <w:bookmarkStart w:id="2965" w:name="_Toc56517552"/>
      <w:bookmarkStart w:id="2966" w:name="_Toc58594453"/>
      <w:bookmarkStart w:id="2967" w:name="_Toc67685963"/>
      <w:bookmarkStart w:id="2968" w:name="_Toc74993784"/>
      <w:bookmarkStart w:id="2969" w:name="_Toc82716372"/>
      <w:bookmarkStart w:id="2970" w:name="_Toc88818659"/>
      <w:bookmarkStart w:id="2971" w:name="_Toc90650581"/>
      <w:bookmarkStart w:id="2972" w:name="_Toc98506251"/>
      <w:bookmarkStart w:id="2973" w:name="_Toc106639536"/>
      <w:bookmarkStart w:id="2974" w:name="_Toc114779046"/>
      <w:bookmarkStart w:id="2975" w:name="_Toc122096963"/>
      <w:bookmarkStart w:id="2976" w:name="_Toc130844184"/>
      <w:bookmarkStart w:id="2977" w:name="_Toc138411890"/>
      <w:bookmarkStart w:id="2978" w:name="_Toc145956077"/>
      <w:bookmarkStart w:id="2979" w:name="_Toc153887512"/>
      <w:bookmarkStart w:id="2980" w:name="_Toc161905401"/>
      <w:bookmarkStart w:id="2981" w:name="_Toc170210004"/>
      <w:bookmarkStart w:id="2982" w:name="_Toc183618236"/>
      <w:bookmarkStart w:id="2983" w:name="_Toc186726540"/>
      <w:r>
        <w:lastRenderedPageBreak/>
        <w:t>6.1.6.2.31</w:t>
      </w:r>
      <w:r w:rsidRPr="003B2883">
        <w:tab/>
        <w:t xml:space="preserve">Type: </w:t>
      </w:r>
      <w:proofErr w:type="spellStart"/>
      <w:r>
        <w:t>EventReportMessage</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roofErr w:type="spellEnd"/>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proofErr w:type="spellStart"/>
            <w:r>
              <w:rPr>
                <w:lang w:eastAsia="zh-CN"/>
              </w:rPr>
              <w:t>event</w:t>
            </w:r>
            <w:r w:rsidRPr="003B2883">
              <w:rPr>
                <w:lang w:eastAsia="zh-CN"/>
              </w:rPr>
              <w:t>Class</w:t>
            </w:r>
            <w:proofErr w:type="spellEnd"/>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proofErr w:type="spellStart"/>
            <w:r>
              <w:t>Event</w:t>
            </w:r>
            <w:r w:rsidRPr="003B2883">
              <w:t>Class</w:t>
            </w:r>
            <w:proofErr w:type="spellEnd"/>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proofErr w:type="spellStart"/>
            <w:r>
              <w:rPr>
                <w:rFonts w:cs="Arial"/>
                <w:szCs w:val="18"/>
                <w:lang w:eastAsia="zh-CN"/>
              </w:rPr>
              <w:t>event</w:t>
            </w:r>
            <w:r w:rsidRPr="003B2883">
              <w:rPr>
                <w:rFonts w:cs="Arial"/>
                <w:szCs w:val="18"/>
                <w:lang w:eastAsia="zh-CN"/>
              </w:rPr>
              <w:t>Content</w:t>
            </w:r>
            <w:proofErr w:type="spellEnd"/>
            <w:r w:rsidRPr="003B2883">
              <w:rPr>
                <w:rFonts w:cs="Arial"/>
                <w:szCs w:val="18"/>
                <w:lang w:eastAsia="zh-CN"/>
              </w:rPr>
              <w: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proofErr w:type="spellStart"/>
            <w:r>
              <w:rPr>
                <w:lang w:eastAsia="zh-CN"/>
              </w:rPr>
              <w:t>event</w:t>
            </w:r>
            <w:r w:rsidRPr="003B2883">
              <w:rPr>
                <w:lang w:eastAsia="zh-CN"/>
              </w:rPr>
              <w:t>Content</w:t>
            </w:r>
            <w:proofErr w:type="spellEnd"/>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proofErr w:type="spellStart"/>
            <w:r>
              <w:rPr>
                <w:rFonts w:cs="Arial"/>
                <w:szCs w:val="18"/>
                <w:lang w:eastAsia="zh-CN"/>
              </w:rPr>
              <w:t>event</w:t>
            </w:r>
            <w:r w:rsidRPr="003B2883">
              <w:rPr>
                <w:rFonts w:cs="Arial"/>
                <w:szCs w:val="18"/>
                <w:lang w:eastAsia="zh-CN"/>
              </w:rPr>
              <w:t>Class</w:t>
            </w:r>
            <w:proofErr w:type="spellEnd"/>
            <w:r w:rsidRPr="003B2883">
              <w:rPr>
                <w:rFonts w:cs="Arial"/>
                <w:szCs w:val="18"/>
                <w:lang w:eastAsia="zh-CN"/>
              </w:rPr>
              <w:t>.</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984" w:name="_Toc20150413"/>
      <w:bookmarkStart w:id="2985" w:name="_Toc25168660"/>
      <w:bookmarkStart w:id="2986" w:name="_Toc27593079"/>
      <w:bookmarkStart w:id="2987" w:name="_Toc34147950"/>
      <w:bookmarkStart w:id="2988" w:name="_Toc36463334"/>
      <w:bookmarkStart w:id="2989" w:name="_Toc43215174"/>
      <w:bookmarkStart w:id="2990" w:name="_Toc45032422"/>
      <w:bookmarkStart w:id="2991" w:name="_Toc49849911"/>
      <w:bookmarkStart w:id="2992" w:name="_Toc51873425"/>
      <w:bookmarkStart w:id="2993" w:name="_Toc56517553"/>
      <w:bookmarkStart w:id="2994" w:name="_Toc58594454"/>
      <w:bookmarkStart w:id="2995" w:name="_Toc67685964"/>
      <w:bookmarkStart w:id="2996" w:name="_Toc74993785"/>
      <w:bookmarkStart w:id="2997" w:name="_Toc82716373"/>
      <w:bookmarkStart w:id="2998" w:name="_Toc88818660"/>
      <w:bookmarkStart w:id="2999" w:name="_Toc90650582"/>
      <w:bookmarkStart w:id="3000" w:name="_Toc98506252"/>
      <w:bookmarkStart w:id="3001" w:name="_Toc106639537"/>
      <w:bookmarkStart w:id="3002" w:name="_Toc114779047"/>
      <w:bookmarkStart w:id="3003" w:name="_Toc122096964"/>
      <w:bookmarkStart w:id="3004" w:name="_Toc130844185"/>
      <w:bookmarkStart w:id="3005" w:name="_Toc138411891"/>
      <w:bookmarkStart w:id="3006" w:name="_Toc145956078"/>
      <w:bookmarkStart w:id="3007" w:name="_Toc153887513"/>
      <w:bookmarkStart w:id="3008" w:name="_Toc161905402"/>
      <w:bookmarkStart w:id="3009" w:name="_Toc170210005"/>
      <w:bookmarkStart w:id="3010" w:name="_Toc183618237"/>
      <w:bookmarkStart w:id="3011" w:name="_Toc186726541"/>
      <w:r>
        <w:t>6.1.6.2.32</w:t>
      </w:r>
      <w:r w:rsidRPr="003B2883">
        <w:tab/>
        <w:t xml:space="preserve">Type: </w:t>
      </w:r>
      <w:proofErr w:type="spellStart"/>
      <w:r>
        <w:t>EventReportingStatus</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roofErr w:type="spellEnd"/>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proofErr w:type="spellStart"/>
            <w:r>
              <w:rPr>
                <w:lang w:eastAsia="zh-CN"/>
              </w:rPr>
              <w:t>eventReportCounter</w:t>
            </w:r>
            <w:proofErr w:type="spellEnd"/>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proofErr w:type="spellStart"/>
            <w:r>
              <w:rPr>
                <w:lang w:eastAsia="zh-CN"/>
              </w:rPr>
              <w:t>EventReportCounter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proofErr w:type="spellStart"/>
            <w:r>
              <w:rPr>
                <w:lang w:eastAsia="zh-CN"/>
              </w:rPr>
              <w:t>eventReportDuration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proofErr w:type="spellStart"/>
            <w:r>
              <w:t>EventReportDuration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3012" w:name="_Toc20150414"/>
      <w:bookmarkStart w:id="3013" w:name="_Toc25168661"/>
      <w:bookmarkStart w:id="3014" w:name="_Toc27593080"/>
      <w:bookmarkStart w:id="3015" w:name="_Toc34147951"/>
      <w:bookmarkStart w:id="3016" w:name="_Toc36463335"/>
      <w:bookmarkStart w:id="3017" w:name="_Toc43215175"/>
      <w:bookmarkStart w:id="3018" w:name="_Toc45032423"/>
      <w:bookmarkStart w:id="3019" w:name="_Toc49849912"/>
      <w:bookmarkStart w:id="3020" w:name="_Toc51873426"/>
      <w:bookmarkStart w:id="3021" w:name="_Toc56517554"/>
      <w:bookmarkStart w:id="3022" w:name="_Toc58594455"/>
      <w:bookmarkStart w:id="3023" w:name="_Toc67685965"/>
      <w:bookmarkStart w:id="3024" w:name="_Toc74993786"/>
      <w:bookmarkStart w:id="3025" w:name="_Toc82716374"/>
      <w:bookmarkStart w:id="3026" w:name="_Toc88818661"/>
      <w:bookmarkStart w:id="3027" w:name="_Toc90650583"/>
      <w:bookmarkStart w:id="3028" w:name="_Toc98506253"/>
      <w:bookmarkStart w:id="3029" w:name="_Toc106639538"/>
      <w:bookmarkStart w:id="3030" w:name="_Toc114779048"/>
      <w:bookmarkStart w:id="3031" w:name="_Toc122096965"/>
      <w:bookmarkStart w:id="3032" w:name="_Toc130844186"/>
      <w:bookmarkStart w:id="3033" w:name="_Toc138411892"/>
      <w:bookmarkStart w:id="3034" w:name="_Toc145956079"/>
      <w:bookmarkStart w:id="3035" w:name="_Toc153887514"/>
      <w:bookmarkStart w:id="3036" w:name="_Toc161905403"/>
      <w:bookmarkStart w:id="3037" w:name="_Toc170210006"/>
      <w:bookmarkStart w:id="3038" w:name="_Toc183618238"/>
      <w:bookmarkStart w:id="3039" w:name="_Toc186726542"/>
      <w:r>
        <w:t>6.1.6.2.33</w:t>
      </w:r>
      <w:r w:rsidRPr="003B2883">
        <w:tab/>
        <w:t>Type</w:t>
      </w:r>
      <w:r>
        <w:t xml:space="preserve">: </w:t>
      </w:r>
      <w:proofErr w:type="spellStart"/>
      <w:r>
        <w:t>UELocationInfo</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roofErr w:type="spellEnd"/>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proofErr w:type="spellStart"/>
            <w:r>
              <w:t>locationEstimate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proofErr w:type="spellStart"/>
            <w:r>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proofErr w:type="spellStart"/>
            <w:r>
              <w:t>ageOfLocationEstimate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proofErr w:type="spellStart"/>
            <w: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proofErr w:type="spellStart"/>
            <w:r>
              <w:t>timestampOfLocationEstimate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proofErr w:type="spellStart"/>
            <w:r>
              <w:t>velocityEstimate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proofErr w:type="spellStart"/>
            <w:r>
              <w:t>ageOfVelocityEstimate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proofErr w:type="spellStart"/>
            <w: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proofErr w:type="spellStart"/>
            <w:r>
              <w:t>timestampOfVelocityEstimate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3040" w:name="_Toc20150415"/>
      <w:bookmarkStart w:id="3041" w:name="_Toc25168662"/>
      <w:bookmarkStart w:id="3042" w:name="_Toc27593081"/>
      <w:bookmarkStart w:id="3043" w:name="_Toc34147952"/>
      <w:bookmarkStart w:id="3044" w:name="_Toc36463336"/>
      <w:bookmarkStart w:id="3045" w:name="_Toc43215176"/>
      <w:bookmarkStart w:id="3046" w:name="_Toc45032424"/>
      <w:bookmarkStart w:id="3047" w:name="_Toc49849913"/>
      <w:bookmarkStart w:id="3048" w:name="_Toc51873427"/>
      <w:bookmarkStart w:id="3049" w:name="_Toc56517555"/>
      <w:bookmarkStart w:id="3050" w:name="_Toc58594456"/>
      <w:bookmarkStart w:id="3051" w:name="_Toc67685966"/>
      <w:bookmarkStart w:id="3052" w:name="_Toc74993787"/>
      <w:bookmarkStart w:id="3053" w:name="_Toc82716375"/>
      <w:bookmarkStart w:id="3054" w:name="_Toc88818662"/>
      <w:bookmarkStart w:id="3055" w:name="_Toc90650584"/>
      <w:bookmarkStart w:id="3056" w:name="_Toc98506254"/>
      <w:bookmarkStart w:id="3057" w:name="_Toc106639539"/>
      <w:bookmarkStart w:id="3058" w:name="_Toc114779049"/>
      <w:bookmarkStart w:id="3059" w:name="_Toc122096966"/>
      <w:bookmarkStart w:id="3060" w:name="_Toc130844187"/>
      <w:bookmarkStart w:id="3061" w:name="_Toc138411893"/>
      <w:bookmarkStart w:id="3062" w:name="_Toc145956080"/>
      <w:bookmarkStart w:id="3063" w:name="_Toc153887515"/>
      <w:bookmarkStart w:id="3064" w:name="_Toc161905404"/>
      <w:bookmarkStart w:id="3065" w:name="_Toc170210007"/>
      <w:bookmarkStart w:id="3066" w:name="_Toc183618239"/>
      <w:bookmarkStart w:id="3067" w:name="_Toc186726543"/>
      <w:r w:rsidRPr="003B2883">
        <w:lastRenderedPageBreak/>
        <w:t>6.</w:t>
      </w:r>
      <w:r>
        <w:t>1</w:t>
      </w:r>
      <w:r w:rsidRPr="003B2883">
        <w:t>.6.2.</w:t>
      </w:r>
      <w:r>
        <w:t>34</w:t>
      </w:r>
      <w:r w:rsidRPr="003B2883">
        <w:tab/>
        <w:t xml:space="preserve">Type: </w:t>
      </w:r>
      <w:proofErr w:type="spellStart"/>
      <w:r>
        <w:rPr>
          <w:lang w:eastAsia="zh-CN"/>
        </w:rPr>
        <w:t>EventNotifyData</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roofErr w:type="spellEnd"/>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proofErr w:type="spellStart"/>
            <w:r>
              <w:t>s</w:t>
            </w:r>
            <w:r w:rsidR="00ED3499"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proofErr w:type="spellStart"/>
            <w:r>
              <w:t>g</w:t>
            </w:r>
            <w:r w:rsidR="00ED3499"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proofErr w:type="spellStart"/>
            <w:r w:rsidRPr="003B2883">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proofErr w:type="spellStart"/>
            <w:r>
              <w:t>supportedFeatures</w:t>
            </w:r>
            <w:proofErr w:type="spellEnd"/>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proofErr w:type="spellStart"/>
            <w:r>
              <w:t>SupportedFeatures</w:t>
            </w:r>
            <w:proofErr w:type="spellEnd"/>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proofErr w:type="spellStart"/>
            <w:r>
              <w:rPr>
                <w:lang w:val="en-US"/>
              </w:rPr>
              <w:t>haGnssMetrics</w:t>
            </w:r>
            <w:proofErr w:type="spellEnd"/>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proofErr w:type="spellStart"/>
            <w:r w:rsidRPr="009413E0">
              <w:rPr>
                <w:rFonts w:hint="eastAsia"/>
                <w:lang w:eastAsia="zh-CN"/>
              </w:rPr>
              <w:t>l</w:t>
            </w:r>
            <w:r w:rsidRPr="009413E0">
              <w:rPr>
                <w:lang w:eastAsia="zh-CN"/>
              </w:rPr>
              <w:t>osNlosMeasureInd</w:t>
            </w:r>
            <w:proofErr w:type="spellEnd"/>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proofErr w:type="spellStart"/>
            <w:r w:rsidRPr="009413E0">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proofErr w:type="spellStart"/>
            <w:r>
              <w:t>u</w:t>
            </w:r>
            <w:r w:rsidRPr="003E35B2">
              <w:t>pLocRep</w:t>
            </w:r>
            <w:r>
              <w:t>Stat</w:t>
            </w:r>
            <w:r>
              <w:rPr>
                <w:rFonts w:hint="eastAsia"/>
                <w:lang w:eastAsia="zh-CN"/>
              </w:rPr>
              <w:t>Af</w:t>
            </w:r>
            <w:proofErr w:type="spellEnd"/>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proofErr w:type="spellStart"/>
            <w:r>
              <w:t>relatedA</w:t>
            </w:r>
            <w:r w:rsidRPr="002651EC">
              <w:t>pplicationlayerId</w:t>
            </w:r>
            <w:proofErr w:type="spellEnd"/>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proofErr w:type="spellStart"/>
            <w:r w:rsidRPr="002651EC">
              <w:t>ApplicationlayerId</w:t>
            </w:r>
            <w:proofErr w:type="spellEnd"/>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proofErr w:type="spellStart"/>
            <w:r w:rsidRPr="000248F1">
              <w:rPr>
                <w:rFonts w:cs="Arial"/>
                <w:szCs w:val="18"/>
                <w:lang w:eastAsia="zh-CN"/>
              </w:rPr>
              <w:t>Ranging_SL</w:t>
            </w:r>
            <w:proofErr w:type="spellEnd"/>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proofErr w:type="spellStart"/>
            <w:r>
              <w:rPr>
                <w:lang w:eastAsia="zh-CN"/>
              </w:rPr>
              <w:t>distance</w:t>
            </w:r>
            <w:r w:rsidR="008A560C">
              <w:rPr>
                <w:lang w:eastAsia="zh-CN"/>
              </w:rPr>
              <w:t>Direction</w:t>
            </w:r>
            <w:proofErr w:type="spellEnd"/>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proofErr w:type="spellStart"/>
            <w:r>
              <w:rPr>
                <w:lang w:eastAsia="zh-CN"/>
              </w:rPr>
              <w:t>RangeDirection</w:t>
            </w:r>
            <w:proofErr w:type="spellEnd"/>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proofErr w:type="spellStart"/>
            <w:r w:rsidRPr="000248F1">
              <w:rPr>
                <w:rFonts w:cs="Arial"/>
                <w:szCs w:val="18"/>
                <w:lang w:eastAsia="zh-CN"/>
              </w:rPr>
              <w:t>Ranging_SL</w:t>
            </w:r>
            <w:proofErr w:type="spellEnd"/>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proofErr w:type="spellStart"/>
            <w:r w:rsidRPr="000248F1">
              <w:rPr>
                <w:rFonts w:cs="Arial"/>
                <w:szCs w:val="18"/>
                <w:lang w:eastAsia="zh-CN"/>
              </w:rPr>
              <w:t>Ranging_SL</w:t>
            </w:r>
            <w:proofErr w:type="spellEnd"/>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proofErr w:type="spellStart"/>
            <w:r w:rsidRPr="000248F1">
              <w:rPr>
                <w:rFonts w:cs="Arial"/>
                <w:szCs w:val="18"/>
                <w:lang w:eastAsia="zh-CN"/>
              </w:rPr>
              <w:t>Ranging_SL</w:t>
            </w:r>
            <w:proofErr w:type="spellEnd"/>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proofErr w:type="spellStart"/>
            <w:r>
              <w:rPr>
                <w:rFonts w:hint="eastAsia"/>
                <w:lang w:eastAsia="zh-CN"/>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proofErr w:type="spellStart"/>
            <w:r w:rsidRPr="000248F1">
              <w:rPr>
                <w:rFonts w:cs="Arial"/>
                <w:szCs w:val="18"/>
                <w:lang w:eastAsia="zh-CN"/>
              </w:rPr>
              <w:t>Ranging_SL</w:t>
            </w:r>
            <w:proofErr w:type="spellEnd"/>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proofErr w:type="spellStart"/>
            <w:r>
              <w:rPr>
                <w:lang w:eastAsia="zh-CN"/>
              </w:rPr>
              <w:t>integrityResult</w:t>
            </w:r>
            <w:proofErr w:type="spellEnd"/>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proofErr w:type="spellStart"/>
            <w:r>
              <w:t>IntegrityResult</w:t>
            </w:r>
            <w:proofErr w:type="spellEnd"/>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3068" w:name="_Toc34147953"/>
      <w:bookmarkStart w:id="3069" w:name="_Toc36463337"/>
      <w:bookmarkStart w:id="3070" w:name="_Toc43215177"/>
      <w:bookmarkStart w:id="3071" w:name="_Toc45032425"/>
      <w:bookmarkStart w:id="3072" w:name="_Toc49849914"/>
      <w:bookmarkStart w:id="3073" w:name="_Toc51873428"/>
      <w:bookmarkStart w:id="3074" w:name="_Toc56517556"/>
      <w:bookmarkStart w:id="3075" w:name="_Toc58594457"/>
      <w:bookmarkStart w:id="3076" w:name="_Toc67685967"/>
      <w:bookmarkStart w:id="3077" w:name="_Toc74993788"/>
      <w:bookmarkStart w:id="3078" w:name="_Toc82716376"/>
      <w:bookmarkStart w:id="3079" w:name="_Toc88818663"/>
      <w:bookmarkStart w:id="3080" w:name="_Toc90650585"/>
      <w:bookmarkStart w:id="3081" w:name="_Toc98506255"/>
      <w:bookmarkStart w:id="3082" w:name="_Toc106639540"/>
      <w:bookmarkStart w:id="3083" w:name="_Toc114779050"/>
      <w:bookmarkStart w:id="3084" w:name="_Toc122096967"/>
      <w:bookmarkStart w:id="3085" w:name="_Toc130844188"/>
      <w:bookmarkStart w:id="3086" w:name="_Toc138411894"/>
      <w:bookmarkStart w:id="3087" w:name="_Toc145956081"/>
      <w:bookmarkStart w:id="3088" w:name="_Toc153887516"/>
      <w:bookmarkStart w:id="3089" w:name="_Toc161905405"/>
      <w:bookmarkStart w:id="3090" w:name="_Toc170210008"/>
      <w:bookmarkStart w:id="3091" w:name="_Toc183618240"/>
      <w:bookmarkStart w:id="3092" w:name="_Toc186726544"/>
      <w:r>
        <w:t>6.1.6.2.35</w:t>
      </w:r>
      <w:r>
        <w:tab/>
        <w:t xml:space="preserve">Type: </w:t>
      </w:r>
      <w:proofErr w:type="spellStart"/>
      <w:r>
        <w:rPr>
          <w:lang w:eastAsia="zh-CN"/>
        </w:rPr>
        <w:t>UeConnectivityState</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roofErr w:type="spellEnd"/>
    </w:p>
    <w:p w14:paraId="3A0ADB98" w14:textId="77777777" w:rsidR="00EB7848" w:rsidRDefault="00EB7848" w:rsidP="00EB7848">
      <w:pPr>
        <w:pStyle w:val="TH"/>
      </w:pPr>
      <w:r>
        <w:rPr>
          <w:noProof/>
        </w:rPr>
        <w:t>Table </w:t>
      </w:r>
      <w:r>
        <w:t xml:space="preserve">6.1.6.2.35-1: </w:t>
      </w:r>
      <w:r>
        <w:rPr>
          <w:noProof/>
        </w:rPr>
        <w:t xml:space="preserve">Definition of type </w:t>
      </w:r>
      <w:proofErr w:type="spellStart"/>
      <w:r>
        <w:rPr>
          <w:lang w:eastAsia="zh-CN"/>
        </w:rPr>
        <w:t>UeConnectivityState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proofErr w:type="spellStart"/>
            <w:r>
              <w:t>accessType</w:t>
            </w:r>
            <w:proofErr w:type="spellEnd"/>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proofErr w:type="spellStart"/>
            <w:r>
              <w:t>AccessType</w:t>
            </w:r>
            <w:proofErr w:type="spellEnd"/>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proofErr w:type="spellStart"/>
            <w:r>
              <w:t>connectivitystate</w:t>
            </w:r>
            <w:proofErr w:type="spellEnd"/>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proofErr w:type="spellStart"/>
            <w:r w:rsidRPr="003B2883">
              <w:t>CmState</w:t>
            </w:r>
            <w:proofErr w:type="spellEnd"/>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3093" w:name="_Toc74993789"/>
      <w:bookmarkStart w:id="3094" w:name="_Toc82716377"/>
      <w:bookmarkStart w:id="3095" w:name="_Toc88818664"/>
      <w:bookmarkStart w:id="3096" w:name="_Toc90650586"/>
      <w:bookmarkStart w:id="3097" w:name="_Toc98506256"/>
      <w:bookmarkStart w:id="3098" w:name="_Toc106639541"/>
      <w:bookmarkStart w:id="3099" w:name="_Toc114779051"/>
      <w:bookmarkStart w:id="3100" w:name="_Toc122096968"/>
      <w:bookmarkStart w:id="3101" w:name="_Toc130844189"/>
      <w:bookmarkStart w:id="3102" w:name="_Toc138411895"/>
      <w:bookmarkStart w:id="3103" w:name="_Toc145956082"/>
      <w:bookmarkStart w:id="3104" w:name="_Toc153887517"/>
      <w:bookmarkStart w:id="3105" w:name="_Toc161905406"/>
      <w:bookmarkStart w:id="3106" w:name="_Toc170210009"/>
      <w:bookmarkStart w:id="3107" w:name="_Toc183618241"/>
      <w:bookmarkStart w:id="3108" w:name="_Toc186726545"/>
      <w:r>
        <w:t>6.1.6.2.</w:t>
      </w:r>
      <w:r w:rsidR="00C921E1">
        <w:rPr>
          <w:lang w:eastAsia="zh-CN"/>
        </w:rPr>
        <w:t>36</w:t>
      </w:r>
      <w:r>
        <w:tab/>
        <w:t xml:space="preserve">Type: </w:t>
      </w:r>
      <w:proofErr w:type="spellStart"/>
      <w:r>
        <w:rPr>
          <w:rFonts w:hint="eastAsia"/>
          <w:lang w:eastAsia="zh-CN"/>
        </w:rPr>
        <w:t>Local</w:t>
      </w:r>
      <w:r>
        <w:t>Origin</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roofErr w:type="spellEnd"/>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proofErr w:type="spellStart"/>
      <w:r>
        <w:rPr>
          <w:rFonts w:hint="eastAsia"/>
          <w:lang w:eastAsia="zh-CN"/>
        </w:rPr>
        <w:t>Local</w:t>
      </w:r>
      <w:r>
        <w:t>Origin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proofErr w:type="spellStart"/>
            <w:r>
              <w:rPr>
                <w:rFonts w:hint="eastAsia"/>
                <w:lang w:eastAsia="zh-CN"/>
              </w:rPr>
              <w:t>c</w:t>
            </w:r>
            <w:r w:rsidRPr="00A00A2E">
              <w:t>oordinateI</w:t>
            </w:r>
            <w:r>
              <w:rPr>
                <w:rFonts w:hint="eastAsia"/>
                <w:lang w:eastAsia="zh-CN"/>
              </w:rPr>
              <w:t>d</w:t>
            </w:r>
            <w:proofErr w:type="spellEnd"/>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proofErr w:type="spellStart"/>
            <w:r w:rsidRPr="00357A6F">
              <w:t>GeographicalCoordinates</w:t>
            </w:r>
            <w:proofErr w:type="spellEnd"/>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proofErr w:type="spellStart"/>
            <w:r>
              <w:t>GeographicArea</w:t>
            </w:r>
            <w:proofErr w:type="spellEnd"/>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proofErr w:type="spellStart"/>
            <w:r>
              <w:t>horizAxesOrientation</w:t>
            </w:r>
            <w:proofErr w:type="spellEnd"/>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proofErr w:type="spellStart"/>
            <w:r>
              <w:t>HorizAxesOrientation</w:t>
            </w:r>
            <w:proofErr w:type="spellEnd"/>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3109" w:name="_Toc74993790"/>
      <w:bookmarkStart w:id="3110" w:name="_Toc82716378"/>
      <w:bookmarkStart w:id="3111" w:name="_Toc88818665"/>
      <w:bookmarkStart w:id="3112" w:name="_Toc90650587"/>
      <w:bookmarkStart w:id="3113" w:name="_Toc98506257"/>
      <w:bookmarkStart w:id="3114" w:name="_Toc106639542"/>
      <w:bookmarkStart w:id="3115" w:name="_Toc114779052"/>
      <w:bookmarkStart w:id="3116" w:name="_Toc122096969"/>
      <w:bookmarkStart w:id="3117" w:name="_Toc130844190"/>
      <w:bookmarkStart w:id="3118" w:name="_Toc138411896"/>
      <w:bookmarkStart w:id="3119" w:name="_Toc145956083"/>
      <w:bookmarkStart w:id="3120" w:name="_Toc153887518"/>
      <w:bookmarkStart w:id="3121" w:name="_Toc161905407"/>
      <w:bookmarkStart w:id="3122" w:name="_Toc170210010"/>
      <w:bookmarkStart w:id="3123" w:name="_Toc183618242"/>
      <w:bookmarkStart w:id="3124" w:name="_Toc186726546"/>
      <w:r>
        <w:lastRenderedPageBreak/>
        <w:t>6.1.6.2.</w:t>
      </w:r>
      <w:r w:rsidR="00C921E1">
        <w:rPr>
          <w:lang w:eastAsia="zh-CN"/>
        </w:rPr>
        <w:t>37</w:t>
      </w:r>
      <w:r w:rsidR="00C921E1">
        <w:tab/>
      </w:r>
      <w:r w:rsidR="000E718A">
        <w:t xml:space="preserve">Type: </w:t>
      </w:r>
      <w:proofErr w:type="spellStart"/>
      <w:r w:rsidRPr="008D5DB3">
        <w:t>RelativeCartesianLocation</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roofErr w:type="spellEnd"/>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proofErr w:type="spellStart"/>
      <w:r w:rsidRPr="008D5DB3">
        <w:t>RelativeCartesianLocation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proofErr w:type="spellStart"/>
            <w:r w:rsidR="002E276C" w:rsidRPr="002D702E">
              <w:t>horizAxesOrientation</w:t>
            </w:r>
            <w:proofErr w:type="spellEnd"/>
            <w:r w:rsidR="002E276C" w:rsidRPr="002D702E">
              <w:rPr>
                <w:rFonts w:cs="Arial"/>
                <w:szCs w:val="18"/>
                <w:lang w:val="en-US" w:eastAsia="zh-CN"/>
              </w:rPr>
              <w:t xml:space="preserve"> is provided in the </w:t>
            </w:r>
            <w:proofErr w:type="spellStart"/>
            <w:r w:rsidR="002E276C" w:rsidRPr="002D702E">
              <w:rPr>
                <w:rFonts w:cs="Arial"/>
                <w:szCs w:val="18"/>
                <w:lang w:val="en-US" w:eastAsia="zh-CN"/>
              </w:rPr>
              <w:t>LocalOrigin</w:t>
            </w:r>
            <w:proofErr w:type="spellEnd"/>
            <w:r w:rsidR="002E276C" w:rsidRPr="002D702E">
              <w:rPr>
                <w:rFonts w:cs="Arial"/>
                <w:szCs w:val="18"/>
                <w:lang w:val="en-US" w:eastAsia="zh-CN"/>
              </w:rPr>
              <w:t xml:space="preserve">, in which case the local coordinate system is rotated clockwise horizontally by </w:t>
            </w:r>
            <w:proofErr w:type="spellStart"/>
            <w:r w:rsidR="002E276C" w:rsidRPr="002D702E">
              <w:t>horizAxesOrientation</w:t>
            </w:r>
            <w:proofErr w:type="spellEnd"/>
            <w:r w:rsidR="002E276C" w:rsidRPr="002D702E">
              <w:t>)</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proofErr w:type="spellStart"/>
            <w:r w:rsidR="00F544F1" w:rsidRPr="005D2C7A">
              <w:t>horizAxesOrientation</w:t>
            </w:r>
            <w:proofErr w:type="spellEnd"/>
            <w:r w:rsidR="00F544F1" w:rsidRPr="005D2C7A">
              <w:rPr>
                <w:rFonts w:cs="Arial"/>
                <w:szCs w:val="18"/>
                <w:lang w:val="en-US" w:eastAsia="zh-CN"/>
              </w:rPr>
              <w:t xml:space="preserve"> is provided in the </w:t>
            </w:r>
            <w:proofErr w:type="spellStart"/>
            <w:r w:rsidR="00F544F1" w:rsidRPr="005D2C7A">
              <w:rPr>
                <w:rFonts w:cs="Arial"/>
                <w:szCs w:val="18"/>
                <w:lang w:val="en-US" w:eastAsia="zh-CN"/>
              </w:rPr>
              <w:t>LocalOrigin</w:t>
            </w:r>
            <w:proofErr w:type="spellEnd"/>
            <w:r w:rsidR="00F544F1" w:rsidRPr="005D2C7A">
              <w:rPr>
                <w:rFonts w:cs="Arial"/>
                <w:szCs w:val="18"/>
                <w:lang w:val="en-US" w:eastAsia="zh-CN"/>
              </w:rPr>
              <w:t xml:space="preserve">, in which case the local coordinate system is rotated clockwise horizontally by </w:t>
            </w:r>
            <w:proofErr w:type="spellStart"/>
            <w:r w:rsidR="00F544F1" w:rsidRPr="005D2C7A">
              <w:t>horizAxesOrientation</w:t>
            </w:r>
            <w:proofErr w:type="spellEnd"/>
            <w:r w:rsidR="00F544F1" w:rsidRPr="005D2C7A">
              <w:t>)</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3125" w:name="_Toc66101648"/>
      <w:bookmarkStart w:id="3126" w:name="_Toc74993791"/>
      <w:bookmarkStart w:id="3127" w:name="_Toc82716379"/>
      <w:bookmarkStart w:id="3128" w:name="_Toc88818666"/>
      <w:bookmarkStart w:id="3129" w:name="_Toc90650588"/>
      <w:bookmarkStart w:id="3130" w:name="_Toc98506258"/>
      <w:bookmarkStart w:id="3131" w:name="_Toc106639543"/>
      <w:bookmarkStart w:id="3132" w:name="_Toc114779053"/>
      <w:bookmarkStart w:id="3133" w:name="_Toc122096970"/>
      <w:bookmarkStart w:id="3134" w:name="_Toc130844191"/>
      <w:bookmarkStart w:id="3135" w:name="_Toc138411897"/>
      <w:bookmarkStart w:id="3136" w:name="_Toc145956084"/>
      <w:bookmarkStart w:id="3137" w:name="_Toc153887519"/>
      <w:bookmarkStart w:id="3138" w:name="_Toc161905408"/>
      <w:bookmarkStart w:id="3139" w:name="_Toc170210011"/>
      <w:bookmarkStart w:id="3140" w:name="_Toc183618243"/>
      <w:bookmarkStart w:id="3141" w:name="_Toc186726547"/>
      <w:r>
        <w:t>6.1.6.2.</w:t>
      </w:r>
      <w:r w:rsidR="00C921E1">
        <w:rPr>
          <w:lang w:eastAsia="zh-CN"/>
        </w:rPr>
        <w:t>38</w:t>
      </w:r>
      <w:r>
        <w:tab/>
        <w:t xml:space="preserve">Type: </w:t>
      </w:r>
      <w:bookmarkEnd w:id="3125"/>
      <w:r w:rsidRPr="00774B8E">
        <w:t>Local2dPointUncertaintyEllipse</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proofErr w:type="spellStart"/>
            <w:r w:rsidRPr="002615F8">
              <w:t>localOrigin</w:t>
            </w:r>
            <w:proofErr w:type="spellEnd"/>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proofErr w:type="spellStart"/>
            <w:r w:rsidRPr="002615F8">
              <w:t>LocalOrigin</w:t>
            </w:r>
            <w:proofErr w:type="spellEnd"/>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proofErr w:type="spellStart"/>
            <w:r w:rsidRPr="008D5DB3">
              <w:t>RelativeCartesianLocation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proofErr w:type="spellStart"/>
            <w:r>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proofErr w:type="spellStart"/>
            <w:r>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proofErr w:type="spellStart"/>
            <w:r w:rsidR="00AC7583" w:rsidRPr="0089151E">
              <w:t>localOrigin</w:t>
            </w:r>
            <w:proofErr w:type="spellEnd"/>
            <w:r w:rsidR="00AC7583">
              <w:t xml:space="preserve">, where the </w:t>
            </w:r>
            <w:proofErr w:type="spellStart"/>
            <w:r w:rsidR="00AC7583" w:rsidRPr="0089151E">
              <w:t>orientationMajor</w:t>
            </w:r>
            <w:proofErr w:type="spellEnd"/>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3142" w:name="_Toc74993792"/>
      <w:bookmarkStart w:id="3143" w:name="_Toc82716380"/>
      <w:bookmarkStart w:id="3144" w:name="_Toc88818667"/>
      <w:bookmarkStart w:id="3145" w:name="_Toc90650589"/>
      <w:bookmarkStart w:id="3146" w:name="_Toc98506259"/>
      <w:bookmarkStart w:id="3147" w:name="_Toc106639544"/>
      <w:bookmarkStart w:id="3148" w:name="_Toc114779054"/>
      <w:bookmarkStart w:id="3149" w:name="_Toc122096971"/>
      <w:bookmarkStart w:id="3150" w:name="_Toc130844192"/>
      <w:bookmarkStart w:id="3151" w:name="_Toc138411898"/>
      <w:bookmarkStart w:id="3152" w:name="_Toc145956085"/>
      <w:bookmarkStart w:id="3153" w:name="_Toc153887520"/>
      <w:bookmarkStart w:id="3154" w:name="_Toc161905409"/>
      <w:bookmarkStart w:id="3155" w:name="_Toc170210012"/>
      <w:bookmarkStart w:id="3156" w:name="_Toc183618244"/>
      <w:bookmarkStart w:id="3157" w:name="_Toc186726548"/>
      <w:r>
        <w:lastRenderedPageBreak/>
        <w:t>6.1.6.2.</w:t>
      </w:r>
      <w:r w:rsidR="00C921E1">
        <w:rPr>
          <w:lang w:eastAsia="zh-CN"/>
        </w:rPr>
        <w:t>39</w:t>
      </w:r>
      <w:r>
        <w:tab/>
        <w:t xml:space="preserve">Type: </w:t>
      </w:r>
      <w:r w:rsidRPr="00C21B52">
        <w:t>Local3dPointUncertaintyEllipsoid</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proofErr w:type="spellStart"/>
            <w:r w:rsidRPr="002615F8">
              <w:t>localOrigin</w:t>
            </w:r>
            <w:proofErr w:type="spellEnd"/>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proofErr w:type="spellStart"/>
            <w:r w:rsidRPr="002615F8">
              <w:t>LocalOrigin</w:t>
            </w:r>
            <w:proofErr w:type="spellEnd"/>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proofErr w:type="spellStart"/>
            <w:r w:rsidRPr="008D5DB3">
              <w:t>RelativeCartesianLocation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proofErr w:type="spellStart"/>
            <w:r>
              <w:rPr>
                <w:rFonts w:hint="eastAsia"/>
                <w:lang w:eastAsia="zh-CN"/>
              </w:rPr>
              <w:t>u</w:t>
            </w:r>
            <w:r>
              <w:t>ncertainty</w:t>
            </w:r>
            <w:r w:rsidRPr="003158B5">
              <w:t>Ellipsoid</w:t>
            </w:r>
            <w:proofErr w:type="spellEnd"/>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proofErr w:type="spellStart"/>
            <w:r>
              <w:t>Uncertainty</w:t>
            </w:r>
            <w:r w:rsidRPr="003158B5">
              <w:t>Ellipsoid</w:t>
            </w:r>
            <w:proofErr w:type="spellEnd"/>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proofErr w:type="spellStart"/>
            <w:r w:rsidR="008B0365" w:rsidRPr="0089151E">
              <w:t>localOrigin</w:t>
            </w:r>
            <w:proofErr w:type="spellEnd"/>
            <w:r w:rsidR="008B0365">
              <w:t xml:space="preserve">, where the </w:t>
            </w:r>
            <w:proofErr w:type="spellStart"/>
            <w:r w:rsidR="008B0365" w:rsidRPr="0089151E">
              <w:t>orientationMajor</w:t>
            </w:r>
            <w:proofErr w:type="spellEnd"/>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proofErr w:type="spellStart"/>
            <w:r>
              <w:t>vConfidence</w:t>
            </w:r>
            <w:proofErr w:type="spellEnd"/>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3158" w:name="_Toc74993793"/>
      <w:bookmarkStart w:id="3159" w:name="_Toc82716381"/>
      <w:bookmarkStart w:id="3160" w:name="_Toc88818668"/>
      <w:bookmarkStart w:id="3161" w:name="_Toc90650590"/>
      <w:bookmarkStart w:id="3162" w:name="_Toc98506260"/>
      <w:bookmarkStart w:id="3163" w:name="_Toc106639545"/>
      <w:bookmarkStart w:id="3164" w:name="_Toc114779055"/>
      <w:bookmarkStart w:id="3165" w:name="_Toc122096972"/>
      <w:bookmarkStart w:id="3166" w:name="_Toc130844193"/>
      <w:bookmarkStart w:id="3167" w:name="_Toc138411899"/>
      <w:bookmarkStart w:id="3168" w:name="_Toc145956086"/>
      <w:bookmarkStart w:id="3169" w:name="_Toc153887521"/>
      <w:bookmarkStart w:id="3170" w:name="_Toc161905410"/>
      <w:bookmarkStart w:id="3171" w:name="_Toc170210013"/>
      <w:bookmarkStart w:id="3172" w:name="_Toc183618245"/>
      <w:bookmarkStart w:id="3173" w:name="_Toc186726549"/>
      <w:r>
        <w:t>6.1.6.2.</w:t>
      </w:r>
      <w:r w:rsidR="00C921E1">
        <w:rPr>
          <w:lang w:eastAsia="zh-CN"/>
        </w:rPr>
        <w:t>40</w:t>
      </w:r>
      <w:r>
        <w:tab/>
        <w:t xml:space="preserve">Type: </w:t>
      </w:r>
      <w:proofErr w:type="spellStart"/>
      <w:r>
        <w:t>Uncertainty</w:t>
      </w:r>
      <w:r w:rsidRPr="003158B5">
        <w:t>Ellipsoid</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roofErr w:type="spellEnd"/>
    </w:p>
    <w:p w14:paraId="576A1C14" w14:textId="6EFBD195" w:rsidR="002123F7" w:rsidRDefault="002123F7" w:rsidP="002123F7">
      <w:pPr>
        <w:pStyle w:val="TH"/>
      </w:pPr>
      <w:r>
        <w:rPr>
          <w:noProof/>
        </w:rPr>
        <w:t>Table </w:t>
      </w:r>
      <w:r>
        <w:t>6.1.6.2.</w:t>
      </w:r>
      <w:r w:rsidR="00502DC0">
        <w:t>40</w:t>
      </w:r>
      <w:r>
        <w:t xml:space="preserve">-1: </w:t>
      </w:r>
      <w:r>
        <w:rPr>
          <w:noProof/>
        </w:rPr>
        <w:t xml:space="preserve">Definition of type </w:t>
      </w:r>
      <w:proofErr w:type="spellStart"/>
      <w:r>
        <w:rPr>
          <w:noProof/>
        </w:rPr>
        <w:t>Uncertainty</w:t>
      </w:r>
      <w:r w:rsidRPr="003158B5">
        <w:t>Ellipsoid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proofErr w:type="spellStart"/>
            <w:r w:rsidRPr="00B32564">
              <w:rPr>
                <w:rFonts w:eastAsia="Microsoft YaHei UI"/>
              </w:rPr>
              <w:t>semiMajor</w:t>
            </w:r>
            <w:proofErr w:type="spellEnd"/>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proofErr w:type="spellStart"/>
            <w:r w:rsidRPr="00B32564">
              <w:rPr>
                <w:rFonts w:eastAsia="Microsoft YaHei UI"/>
              </w:rPr>
              <w:t>semiMinor</w:t>
            </w:r>
            <w:proofErr w:type="spellEnd"/>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proofErr w:type="spellStart"/>
            <w:r w:rsidRPr="00B32564">
              <w:rPr>
                <w:rFonts w:eastAsia="Microsoft YaHei UI"/>
              </w:rPr>
              <w:t>orientationMajor</w:t>
            </w:r>
            <w:proofErr w:type="spellEnd"/>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3174" w:name="_Toc74993794"/>
      <w:bookmarkStart w:id="3175" w:name="_Toc82716382"/>
      <w:bookmarkStart w:id="3176" w:name="_Toc88818669"/>
      <w:bookmarkStart w:id="3177" w:name="_Toc90650591"/>
      <w:bookmarkStart w:id="3178" w:name="_Toc98506261"/>
      <w:bookmarkStart w:id="3179" w:name="_Toc106639546"/>
      <w:bookmarkStart w:id="3180" w:name="_Toc114779056"/>
      <w:bookmarkStart w:id="3181" w:name="_Toc122096973"/>
      <w:bookmarkStart w:id="3182" w:name="_Toc130844194"/>
      <w:bookmarkStart w:id="3183" w:name="_Toc138411900"/>
      <w:bookmarkStart w:id="3184" w:name="_Toc145956087"/>
      <w:bookmarkStart w:id="3185" w:name="_Toc153887522"/>
      <w:bookmarkStart w:id="3186" w:name="_Toc161905411"/>
      <w:bookmarkStart w:id="3187" w:name="_Toc170210014"/>
      <w:bookmarkStart w:id="3188" w:name="_Toc183618246"/>
      <w:bookmarkStart w:id="3189" w:name="_Toc186726550"/>
      <w:r>
        <w:lastRenderedPageBreak/>
        <w:t>6.1.6.2.</w:t>
      </w:r>
      <w:r w:rsidR="00C921E1">
        <w:rPr>
          <w:lang w:eastAsia="zh-CN"/>
        </w:rPr>
        <w:t>41</w:t>
      </w:r>
      <w:r>
        <w:tab/>
        <w:t xml:space="preserve">Type: </w:t>
      </w:r>
      <w:proofErr w:type="spellStart"/>
      <w:r>
        <w:rPr>
          <w:rFonts w:hint="eastAsia"/>
          <w:lang w:eastAsia="zh-CN"/>
        </w:rPr>
        <w:t>LocalArea</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roofErr w:type="spellEnd"/>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3190" w:name="_Toc82716383"/>
      <w:bookmarkStart w:id="3191" w:name="_Toc88818670"/>
      <w:bookmarkStart w:id="3192" w:name="_Toc90650592"/>
      <w:bookmarkStart w:id="3193" w:name="_Toc98506262"/>
      <w:bookmarkStart w:id="3194" w:name="_Toc106639547"/>
      <w:bookmarkStart w:id="3195" w:name="_Toc114779057"/>
      <w:bookmarkStart w:id="3196" w:name="_Toc122096974"/>
      <w:bookmarkStart w:id="3197" w:name="_Toc130844195"/>
      <w:bookmarkStart w:id="3198" w:name="_Toc138411901"/>
      <w:bookmarkStart w:id="3199" w:name="_Toc145956088"/>
      <w:bookmarkStart w:id="3200" w:name="_Toc153887523"/>
      <w:bookmarkStart w:id="3201" w:name="_Toc161905412"/>
      <w:bookmarkStart w:id="3202" w:name="_Toc170210015"/>
      <w:bookmarkStart w:id="3203" w:name="_Toc183618247"/>
      <w:bookmarkStart w:id="3204" w:name="_Toc186726551"/>
      <w:r>
        <w:t>6.1.6.2.42</w:t>
      </w:r>
      <w:r>
        <w:tab/>
        <w:t xml:space="preserve">Type: </w:t>
      </w:r>
      <w:proofErr w:type="spellStart"/>
      <w:r>
        <w:t>UeAreaIndication</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roofErr w:type="spellEnd"/>
    </w:p>
    <w:p w14:paraId="09141E60" w14:textId="4AAEA477" w:rsidR="00302B36" w:rsidRDefault="00302B36" w:rsidP="00302B36">
      <w:pPr>
        <w:pStyle w:val="TH"/>
      </w:pPr>
      <w:r>
        <w:rPr>
          <w:noProof/>
        </w:rPr>
        <w:t>Table </w:t>
      </w:r>
      <w:r>
        <w:t xml:space="preserve">6.1.6.2.42-1: </w:t>
      </w:r>
      <w:r>
        <w:rPr>
          <w:noProof/>
        </w:rPr>
        <w:t xml:space="preserve">Definition of type </w:t>
      </w:r>
      <w:proofErr w:type="spellStart"/>
      <w:r>
        <w:t>UeAreaIndication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proofErr w:type="spellStart"/>
            <w:r w:rsidRPr="00B32564">
              <w:rPr>
                <w:rFonts w:eastAsia="Microsoft YaHei UI"/>
              </w:rPr>
              <w:t>internationalAreaInd</w:t>
            </w:r>
            <w:proofErr w:type="spellEnd"/>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proofErr w:type="spellStart"/>
            <w:r>
              <w:rPr>
                <w:rFonts w:eastAsia="Microsoft YaHei UI" w:cs="Arial"/>
                <w:color w:val="000000"/>
                <w:szCs w:val="18"/>
              </w:rPr>
              <w:t>boolean</w:t>
            </w:r>
            <w:proofErr w:type="spellEnd"/>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proofErr w:type="spellStart"/>
            <w:r w:rsidRPr="00B32564">
              <w:rPr>
                <w:rFonts w:eastAsia="Microsoft YaHei UI"/>
              </w:rPr>
              <w:t>internationalAreaInd</w:t>
            </w:r>
            <w:proofErr w:type="spellEnd"/>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3205" w:name="_Toc82716384"/>
      <w:bookmarkStart w:id="3206" w:name="_Toc88818671"/>
      <w:bookmarkStart w:id="3207" w:name="_Toc90650593"/>
      <w:bookmarkStart w:id="3208" w:name="_Toc98506263"/>
      <w:bookmarkStart w:id="3209" w:name="_Toc106639548"/>
      <w:bookmarkStart w:id="3210" w:name="_Toc114779058"/>
      <w:bookmarkStart w:id="3211" w:name="_Toc122096975"/>
      <w:bookmarkStart w:id="3212" w:name="_Toc130844196"/>
      <w:bookmarkStart w:id="3213" w:name="_Toc138411902"/>
      <w:bookmarkStart w:id="3214" w:name="_Toc145956089"/>
      <w:bookmarkStart w:id="3215" w:name="_Toc153887524"/>
      <w:bookmarkStart w:id="3216" w:name="_Toc161905413"/>
      <w:bookmarkStart w:id="3217" w:name="_Toc170210016"/>
      <w:bookmarkStart w:id="3218" w:name="_Toc183618248"/>
      <w:bookmarkStart w:id="3219" w:name="_Toc186726552"/>
      <w:r>
        <w:t>6.1.6.2.43</w:t>
      </w:r>
      <w:r>
        <w:tab/>
        <w:t xml:space="preserve">Type: </w:t>
      </w:r>
      <w:r w:rsidRPr="002F5B42">
        <w:rPr>
          <w:noProof/>
          <w:lang w:eastAsia="zh-CN"/>
        </w:rPr>
        <w:t>MinorLocationQoS</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1443287A" w14:textId="03C44044" w:rsidR="00164AAB" w:rsidRDefault="00164AAB" w:rsidP="00164AAB">
      <w:pPr>
        <w:pStyle w:val="TH"/>
      </w:pPr>
      <w:r>
        <w:rPr>
          <w:noProof/>
        </w:rPr>
        <w:t>Table </w:t>
      </w:r>
      <w:r>
        <w:t xml:space="preserve">6.1.6.2.43-1: </w:t>
      </w:r>
      <w:r>
        <w:rPr>
          <w:noProof/>
        </w:rPr>
        <w:t xml:space="preserve">Definition of type </w:t>
      </w:r>
      <w:proofErr w:type="spellStart"/>
      <w:r>
        <w:t>MinorLocationQoS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proofErr w:type="spellStart"/>
            <w:r>
              <w:t>hAccuracy</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proofErr w:type="spellStart"/>
            <w:r>
              <w:t>vAccuracy</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3220" w:name="_Toc138411903"/>
      <w:bookmarkStart w:id="3221" w:name="_Toc145956090"/>
      <w:bookmarkStart w:id="3222" w:name="_Toc153887525"/>
      <w:bookmarkStart w:id="3223" w:name="_Toc161905414"/>
      <w:bookmarkStart w:id="3224" w:name="_Toc170210017"/>
      <w:bookmarkStart w:id="3225" w:name="_Toc183618249"/>
      <w:bookmarkStart w:id="3226" w:name="_Toc186726553"/>
      <w:r>
        <w:t>6.1.</w:t>
      </w:r>
      <w:r>
        <w:rPr>
          <w:lang w:eastAsia="zh-CN"/>
        </w:rPr>
        <w:t>6</w:t>
      </w:r>
      <w:r>
        <w:t>.2.44</w:t>
      </w:r>
      <w:r>
        <w:tab/>
        <w:t xml:space="preserve">Type: </w:t>
      </w:r>
      <w:proofErr w:type="spellStart"/>
      <w:r>
        <w:t>MbsrInfo</w:t>
      </w:r>
      <w:bookmarkEnd w:id="3220"/>
      <w:bookmarkEnd w:id="3221"/>
      <w:bookmarkEnd w:id="3222"/>
      <w:bookmarkEnd w:id="3223"/>
      <w:bookmarkEnd w:id="3224"/>
      <w:bookmarkEnd w:id="3225"/>
      <w:bookmarkEnd w:id="3226"/>
      <w:proofErr w:type="spellEnd"/>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proofErr w:type="spellStart"/>
      <w:r>
        <w:t>MbsrInfo</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proofErr w:type="spellStart"/>
            <w:r>
              <w:t>ecgi</w:t>
            </w:r>
            <w:proofErr w:type="spellEnd"/>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proofErr w:type="spellStart"/>
            <w:r>
              <w:t>ncgi</w:t>
            </w:r>
            <w:proofErr w:type="spellEnd"/>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3227" w:name="_Toc145956091"/>
      <w:bookmarkStart w:id="3228" w:name="_Toc153887526"/>
      <w:bookmarkStart w:id="3229" w:name="_Toc161905415"/>
      <w:bookmarkStart w:id="3230" w:name="_Toc170210018"/>
      <w:bookmarkStart w:id="3231" w:name="_Toc183618250"/>
      <w:bookmarkStart w:id="3232" w:name="_Toc186726554"/>
      <w:r>
        <w:lastRenderedPageBreak/>
        <w:t>6.1.6.2.</w:t>
      </w:r>
      <w:r w:rsidR="00F212C4">
        <w:t>45</w:t>
      </w:r>
      <w:r>
        <w:tab/>
        <w:t xml:space="preserve">Type: </w:t>
      </w:r>
      <w:proofErr w:type="spellStart"/>
      <w:r>
        <w:t>LocMeasurementReq</w:t>
      </w:r>
      <w:bookmarkEnd w:id="3227"/>
      <w:bookmarkEnd w:id="3228"/>
      <w:bookmarkEnd w:id="3229"/>
      <w:bookmarkEnd w:id="3230"/>
      <w:bookmarkEnd w:id="3231"/>
      <w:bookmarkEnd w:id="3232"/>
      <w:proofErr w:type="spellEnd"/>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proofErr w:type="spellStart"/>
      <w:r>
        <w:t>LocMeasurementReq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proofErr w:type="spellStart"/>
            <w:r>
              <w:t>ecgi</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441908A8" w:rsidR="002C5C8B" w:rsidRDefault="002C5C8B" w:rsidP="0077140D">
            <w:pPr>
              <w:pStyle w:val="TAL"/>
              <w:rPr>
                <w:rFonts w:cs="Arial"/>
                <w:szCs w:val="18"/>
              </w:rPr>
            </w:pPr>
            <w:r>
              <w:rPr>
                <w:rFonts w:cs="Arial"/>
                <w:szCs w:val="18"/>
              </w:rPr>
              <w:t>E-UTRA Cell Identity (NOTE</w:t>
            </w:r>
            <w:r w:rsidR="00E457D7">
              <w:rPr>
                <w:rFonts w:cs="Arial"/>
                <w:szCs w:val="18"/>
              </w:rPr>
              <w:t> 1</w:t>
            </w:r>
            <w:r>
              <w:rPr>
                <w:rFonts w:cs="Arial"/>
                <w:szCs w:val="18"/>
              </w:rPr>
              <w:t>)</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proofErr w:type="spellStart"/>
            <w:r>
              <w:t>ncgi</w:t>
            </w:r>
            <w:proofErr w:type="spellEnd"/>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35F1C33C" w:rsidR="002C5C8B" w:rsidRPr="00E23F76" w:rsidRDefault="002C5C8B" w:rsidP="0077140D">
            <w:pPr>
              <w:pStyle w:val="TAL"/>
              <w:rPr>
                <w:rFonts w:cs="Arial"/>
                <w:szCs w:val="18"/>
              </w:rPr>
            </w:pPr>
            <w:r>
              <w:rPr>
                <w:rFonts w:cs="Arial"/>
                <w:szCs w:val="18"/>
              </w:rPr>
              <w:t>NR Cell Identity (NOTE</w:t>
            </w:r>
            <w:r w:rsidR="00E457D7">
              <w:rPr>
                <w:rFonts w:cs="Arial"/>
                <w:szCs w:val="18"/>
              </w:rPr>
              <w:t> 1</w:t>
            </w:r>
            <w:r>
              <w:rPr>
                <w:rFonts w:cs="Arial"/>
                <w:szCs w:val="18"/>
              </w:rPr>
              <w:t>)</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proofErr w:type="spellStart"/>
            <w:r>
              <w:t>preCalcuLocEstimate</w:t>
            </w:r>
            <w:proofErr w:type="spellEnd"/>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proofErr w:type="spellStart"/>
            <w:r>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proofErr w:type="spellStart"/>
            <w:r>
              <w:t>timestampOfPreCalcuLocEstimate</w:t>
            </w:r>
            <w:proofErr w:type="spellEnd"/>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proofErr w:type="spellStart"/>
            <w:r>
              <w:rPr>
                <w:lang w:eastAsia="zh-CN"/>
              </w:rPr>
              <w:t>timeWindows</w:t>
            </w:r>
            <w:proofErr w:type="spellEnd"/>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w:t>
            </w:r>
            <w:proofErr w:type="spellStart"/>
            <w:r>
              <w:rPr>
                <w:lang w:eastAsia="zh-CN"/>
              </w:rPr>
              <w:t>TimeWindow</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5B410D62" w:rsidR="007675B1" w:rsidRDefault="007675B1" w:rsidP="007675B1">
            <w:pPr>
              <w:pStyle w:val="TAL"/>
              <w:rPr>
                <w:lang w:eastAsia="zh-CN"/>
              </w:rPr>
            </w:pPr>
            <w:r>
              <w:rPr>
                <w:lang w:eastAsia="zh-CN"/>
              </w:rPr>
              <w:t>T</w:t>
            </w:r>
            <w:r w:rsidRPr="00833B82">
              <w:rPr>
                <w:lang w:eastAsia="zh-CN"/>
              </w:rPr>
              <w:t>ime windows for scheduling of PRU measurements</w:t>
            </w:r>
            <w:r w:rsidR="00E457D7">
              <w:rPr>
                <w:lang w:eastAsia="zh-CN"/>
              </w:rPr>
              <w:t xml:space="preserve"> </w:t>
            </w:r>
            <w:r w:rsidR="00E457D7" w:rsidRPr="001172B4">
              <w:rPr>
                <w:lang w:eastAsia="zh-CN"/>
              </w:rPr>
              <w:t>when UE assisted positioning is used</w:t>
            </w:r>
            <w:r w:rsidRPr="00833B82">
              <w:rPr>
                <w:lang w:eastAsia="zh-CN"/>
              </w:rPr>
              <w:t>.</w:t>
            </w:r>
            <w:r w:rsidR="00E457D7">
              <w:rPr>
                <w:rFonts w:cs="Arial"/>
                <w:szCs w:val="18"/>
              </w:rPr>
              <w:t xml:space="preserve"> (NOTE 2)</w:t>
            </w:r>
          </w:p>
        </w:tc>
      </w:tr>
      <w:tr w:rsidR="00A40F22" w14:paraId="5264E99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FB124EC" w14:textId="55BEEEC0" w:rsidR="00A40F22" w:rsidRDefault="00A40F22" w:rsidP="00A40F22">
            <w:pPr>
              <w:pStyle w:val="TAL"/>
              <w:rPr>
                <w:lang w:eastAsia="zh-CN"/>
              </w:rPr>
            </w:pPr>
            <w:proofErr w:type="spellStart"/>
            <w:r>
              <w:rPr>
                <w:lang w:eastAsia="zh-CN"/>
              </w:rPr>
              <w:t>timeWindowsNrppa</w:t>
            </w:r>
            <w:proofErr w:type="spellEnd"/>
          </w:p>
        </w:tc>
        <w:tc>
          <w:tcPr>
            <w:tcW w:w="2977" w:type="dxa"/>
            <w:tcBorders>
              <w:top w:val="single" w:sz="4" w:space="0" w:color="auto"/>
              <w:left w:val="single" w:sz="4" w:space="0" w:color="auto"/>
              <w:bottom w:val="single" w:sz="4" w:space="0" w:color="auto"/>
              <w:right w:val="single" w:sz="4" w:space="0" w:color="auto"/>
            </w:tcBorders>
          </w:tcPr>
          <w:p w14:paraId="49E25C5B" w14:textId="18DA1511" w:rsidR="00A40F22" w:rsidRDefault="00A40F22" w:rsidP="00A40F22">
            <w:pPr>
              <w:pStyle w:val="TAL"/>
              <w:rPr>
                <w:lang w:eastAsia="zh-CN"/>
              </w:rPr>
            </w:pPr>
            <w:proofErr w:type="spellStart"/>
            <w:r>
              <w:rPr>
                <w:lang w:eastAsia="zh-CN"/>
              </w:rPr>
              <w:t>TimeWindowsNrppa</w:t>
            </w:r>
            <w:proofErr w:type="spellEnd"/>
          </w:p>
        </w:tc>
        <w:tc>
          <w:tcPr>
            <w:tcW w:w="425" w:type="dxa"/>
            <w:tcBorders>
              <w:top w:val="single" w:sz="4" w:space="0" w:color="auto"/>
              <w:left w:val="single" w:sz="4" w:space="0" w:color="auto"/>
              <w:bottom w:val="single" w:sz="4" w:space="0" w:color="auto"/>
              <w:right w:val="single" w:sz="4" w:space="0" w:color="auto"/>
            </w:tcBorders>
          </w:tcPr>
          <w:p w14:paraId="0BFDFB2F" w14:textId="0166F470" w:rsidR="00A40F22" w:rsidRDefault="00A40F22" w:rsidP="00A40F22">
            <w:pPr>
              <w:pStyle w:val="TAC"/>
              <w:rPr>
                <w:lang w:eastAsia="zh-CN"/>
              </w:rPr>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999F1AC" w14:textId="65BC1632" w:rsidR="00A40F22" w:rsidRDefault="00A40F22" w:rsidP="00A40F22">
            <w:pPr>
              <w:pStyle w:val="TAL"/>
              <w:rPr>
                <w:lang w:eastAsia="zh-CN"/>
              </w:rPr>
            </w:pPr>
            <w:r>
              <w:t>0..1</w:t>
            </w:r>
          </w:p>
        </w:tc>
        <w:tc>
          <w:tcPr>
            <w:tcW w:w="3262" w:type="dxa"/>
            <w:tcBorders>
              <w:top w:val="single" w:sz="4" w:space="0" w:color="auto"/>
              <w:left w:val="single" w:sz="4" w:space="0" w:color="auto"/>
              <w:bottom w:val="single" w:sz="4" w:space="0" w:color="auto"/>
              <w:right w:val="single" w:sz="4" w:space="0" w:color="auto"/>
            </w:tcBorders>
          </w:tcPr>
          <w:p w14:paraId="11D924C9" w14:textId="5921BDF1" w:rsidR="00A40F22" w:rsidRDefault="00A40F22" w:rsidP="00A40F22">
            <w:pPr>
              <w:pStyle w:val="TAL"/>
              <w:rPr>
                <w:lang w:eastAsia="zh-CN"/>
              </w:rPr>
            </w:pPr>
            <w:r>
              <w:rPr>
                <w:lang w:eastAsia="zh-CN"/>
              </w:rPr>
              <w:t>T</w:t>
            </w:r>
            <w:r w:rsidRPr="00833B82">
              <w:rPr>
                <w:lang w:eastAsia="zh-CN"/>
              </w:rPr>
              <w:t>ime windows for scheduling of PRU measurements</w:t>
            </w:r>
            <w:r>
              <w:t xml:space="preserve"> </w:t>
            </w:r>
            <w:r w:rsidRPr="00BE0E26">
              <w:rPr>
                <w:lang w:eastAsia="zh-CN"/>
              </w:rPr>
              <w:t>when network assisted positioning is used</w:t>
            </w:r>
            <w:r w:rsidRPr="00833B82">
              <w:rPr>
                <w:lang w:eastAsia="zh-CN"/>
              </w:rPr>
              <w:t>.</w:t>
            </w:r>
            <w:r>
              <w:rPr>
                <w:rFonts w:cs="Arial"/>
                <w:szCs w:val="18"/>
              </w:rPr>
              <w:t xml:space="preserve"> (NOTE 2)</w:t>
            </w:r>
          </w:p>
        </w:tc>
      </w:tr>
      <w:tr w:rsidR="00A40F22"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93C6DF" w14:textId="77777777" w:rsidR="00A40F22" w:rsidRDefault="00A40F22" w:rsidP="00A40F22">
            <w:pPr>
              <w:pStyle w:val="TAN"/>
            </w:pPr>
            <w:r>
              <w:t>NOTE</w:t>
            </w:r>
            <w:r w:rsidR="007D2EF4">
              <w:t> 1</w:t>
            </w:r>
            <w:r>
              <w:t>:</w:t>
            </w:r>
            <w:r>
              <w:tab/>
              <w:t>Either the "</w:t>
            </w:r>
            <w:proofErr w:type="spellStart"/>
            <w:r>
              <w:t>ecgi</w:t>
            </w:r>
            <w:proofErr w:type="spellEnd"/>
            <w:r>
              <w:t>" attribute or the "</w:t>
            </w:r>
            <w:proofErr w:type="spellStart"/>
            <w:r>
              <w:t>ncgi</w:t>
            </w:r>
            <w:proofErr w:type="spellEnd"/>
            <w:r>
              <w:t>" attribute shall be included.</w:t>
            </w:r>
          </w:p>
          <w:p w14:paraId="37BE0530" w14:textId="1AAEDED6" w:rsidR="007D2EF4" w:rsidRDefault="007D2EF4" w:rsidP="00A40F22">
            <w:pPr>
              <w:pStyle w:val="TAN"/>
              <w:rPr>
                <w:rFonts w:cs="Arial"/>
                <w:szCs w:val="18"/>
              </w:rPr>
            </w:pPr>
            <w:r>
              <w:t>NOTE 2:</w:t>
            </w:r>
            <w:r>
              <w:tab/>
              <w:t>Either the "</w:t>
            </w:r>
            <w:proofErr w:type="spellStart"/>
            <w:r>
              <w:rPr>
                <w:lang w:eastAsia="zh-CN"/>
              </w:rPr>
              <w:t>timeWindows</w:t>
            </w:r>
            <w:proofErr w:type="spellEnd"/>
            <w:r>
              <w:t>" attribute or the "</w:t>
            </w:r>
            <w:proofErr w:type="spellStart"/>
            <w:r>
              <w:rPr>
                <w:lang w:eastAsia="zh-CN"/>
              </w:rPr>
              <w:t>timeWindowsNrppa</w:t>
            </w:r>
            <w:proofErr w:type="spellEnd"/>
            <w:r>
              <w:t>"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3233" w:name="_Toc145956092"/>
      <w:bookmarkStart w:id="3234" w:name="_Toc153887527"/>
      <w:bookmarkStart w:id="3235" w:name="_Toc161905416"/>
      <w:bookmarkStart w:id="3236" w:name="_Toc170210019"/>
      <w:bookmarkStart w:id="3237" w:name="_Toc183618251"/>
      <w:bookmarkStart w:id="3238" w:name="_Toc186726555"/>
      <w:r>
        <w:t>6.1.6.2.</w:t>
      </w:r>
      <w:r w:rsidR="00F212C4">
        <w:t>46</w:t>
      </w:r>
      <w:r>
        <w:tab/>
        <w:t xml:space="preserve">Type: </w:t>
      </w:r>
      <w:proofErr w:type="spellStart"/>
      <w:r>
        <w:t>LocMeasurementResp</w:t>
      </w:r>
      <w:bookmarkEnd w:id="3233"/>
      <w:bookmarkEnd w:id="3234"/>
      <w:bookmarkEnd w:id="3235"/>
      <w:bookmarkEnd w:id="3236"/>
      <w:bookmarkEnd w:id="3237"/>
      <w:bookmarkEnd w:id="3238"/>
      <w:proofErr w:type="spellEnd"/>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proofErr w:type="spellStart"/>
      <w:r>
        <w:t>LocMeasurementResp</w:t>
      </w:r>
      <w:proofErr w:type="spellEnd"/>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proofErr w:type="spellStart"/>
            <w:r>
              <w:rPr>
                <w:lang w:eastAsia="zh-CN"/>
              </w:rPr>
              <w:t>l</w:t>
            </w:r>
            <w:r>
              <w:rPr>
                <w:rFonts w:hint="eastAsia"/>
                <w:lang w:eastAsia="zh-CN"/>
              </w:rPr>
              <w:t>oc</w:t>
            </w:r>
            <w:r>
              <w:rPr>
                <w:lang w:eastAsia="zh-CN"/>
              </w:rPr>
              <w:t>Measurements</w:t>
            </w:r>
            <w:proofErr w:type="spellEnd"/>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proofErr w:type="spellStart"/>
            <w:r w:rsidR="002C5C8B">
              <w:rPr>
                <w:lang w:eastAsia="zh-CN"/>
              </w:rPr>
              <w:t>L</w:t>
            </w:r>
            <w:r w:rsidR="002C5C8B">
              <w:rPr>
                <w:rFonts w:hint="eastAsia"/>
                <w:lang w:eastAsia="zh-CN"/>
              </w:rPr>
              <w:t>oc</w:t>
            </w:r>
            <w:r w:rsidR="002C5C8B">
              <w:rPr>
                <w:lang w:eastAsia="zh-CN"/>
              </w:rPr>
              <w:t>Measurements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3239" w:name="_Toc145956093"/>
      <w:bookmarkStart w:id="3240" w:name="_Toc153887528"/>
      <w:bookmarkStart w:id="3241" w:name="_Toc161905417"/>
      <w:bookmarkStart w:id="3242" w:name="_Toc170210020"/>
      <w:bookmarkStart w:id="3243" w:name="_Toc183618252"/>
      <w:bookmarkStart w:id="3244" w:name="_Toc186726556"/>
      <w:r>
        <w:t>6.1.6.2.</w:t>
      </w:r>
      <w:r w:rsidR="00F212C4">
        <w:t>47</w:t>
      </w:r>
      <w:r>
        <w:tab/>
        <w:t xml:space="preserve">Type: </w:t>
      </w:r>
      <w:proofErr w:type="spellStart"/>
      <w:r>
        <w:rPr>
          <w:lang w:eastAsia="zh-CN"/>
        </w:rPr>
        <w:t>L</w:t>
      </w:r>
      <w:r>
        <w:rPr>
          <w:rFonts w:hint="eastAsia"/>
          <w:lang w:eastAsia="zh-CN"/>
        </w:rPr>
        <w:t>oc</w:t>
      </w:r>
      <w:r>
        <w:rPr>
          <w:lang w:eastAsia="zh-CN"/>
        </w:rPr>
        <w:t>Measurements</w:t>
      </w:r>
      <w:bookmarkEnd w:id="3239"/>
      <w:bookmarkEnd w:id="3240"/>
      <w:bookmarkEnd w:id="3241"/>
      <w:bookmarkEnd w:id="3242"/>
      <w:bookmarkEnd w:id="3243"/>
      <w:bookmarkEnd w:id="3244"/>
      <w:proofErr w:type="spellEnd"/>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proofErr w:type="spellStart"/>
      <w:r>
        <w:rPr>
          <w:lang w:eastAsia="zh-CN"/>
        </w:rPr>
        <w:t>L</w:t>
      </w:r>
      <w:r>
        <w:rPr>
          <w:rFonts w:hint="eastAsia"/>
          <w:lang w:eastAsia="zh-CN"/>
        </w:rPr>
        <w:t>oc</w:t>
      </w:r>
      <w:r>
        <w:rPr>
          <w:lang w:eastAsia="zh-CN"/>
        </w:rPr>
        <w:t>Measurements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proofErr w:type="spellStart"/>
            <w:r>
              <w:rPr>
                <w:lang w:eastAsia="zh-CN"/>
              </w:rPr>
              <w:t>locInfo</w:t>
            </w:r>
            <w:proofErr w:type="spellEnd"/>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proofErr w:type="spellStart"/>
            <w:r w:rsidRPr="00BF49CC">
              <w:rPr>
                <w:snapToGrid w:val="0"/>
              </w:rPr>
              <w:t>ProvideLocationInformation</w:t>
            </w:r>
            <w:proofErr w:type="spellEnd"/>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3245" w:name="_Toc145956094"/>
      <w:bookmarkStart w:id="3246" w:name="_Toc153887529"/>
      <w:bookmarkStart w:id="3247" w:name="_Toc161905418"/>
      <w:bookmarkStart w:id="3248" w:name="_Toc170210021"/>
      <w:bookmarkStart w:id="3249" w:name="_Toc183618253"/>
      <w:bookmarkStart w:id="3250" w:name="_Toc186726557"/>
      <w:r>
        <w:lastRenderedPageBreak/>
        <w:t>6.1.6.2.48</w:t>
      </w:r>
      <w:r>
        <w:tab/>
        <w:t xml:space="preserve">Type: </w:t>
      </w:r>
      <w:r>
        <w:rPr>
          <w:noProof/>
          <w:lang w:eastAsia="zh-CN"/>
        </w:rPr>
        <w:t>HighAccuracyGnssMetrics</w:t>
      </w:r>
      <w:bookmarkEnd w:id="3245"/>
      <w:bookmarkEnd w:id="3246"/>
      <w:bookmarkEnd w:id="3247"/>
      <w:bookmarkEnd w:id="3248"/>
      <w:bookmarkEnd w:id="3249"/>
      <w:bookmarkEnd w:id="3250"/>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proofErr w:type="spellStart"/>
            <w:r w:rsidRPr="005E3911">
              <w:t>nrOfUsedSatellites</w:t>
            </w:r>
            <w:proofErr w:type="spellEnd"/>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proofErr w:type="spellStart"/>
            <w:r w:rsidRPr="00C85E29">
              <w:t>h</w:t>
            </w:r>
            <w:r>
              <w:t>d</w:t>
            </w:r>
            <w:r w:rsidRPr="00C85E29">
              <w:t>opi</w:t>
            </w:r>
            <w:proofErr w:type="spellEnd"/>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proofErr w:type="spellStart"/>
            <w:r w:rsidRPr="00C85E29">
              <w:t>p</w:t>
            </w:r>
            <w:r>
              <w:t>d</w:t>
            </w:r>
            <w:r w:rsidRPr="00C85E29">
              <w:t>opi</w:t>
            </w:r>
            <w:proofErr w:type="spellEnd"/>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proofErr w:type="spellStart"/>
            <w:r w:rsidRPr="0059467C">
              <w:t>fixType</w:t>
            </w:r>
            <w:proofErr w:type="spellEnd"/>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proofErr w:type="spellStart"/>
            <w:r>
              <w:t>FixType</w:t>
            </w:r>
            <w:proofErr w:type="spellEnd"/>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3251" w:name="_Toc145956095"/>
      <w:bookmarkStart w:id="3252" w:name="_Toc153887530"/>
      <w:bookmarkStart w:id="3253" w:name="_Toc161905419"/>
      <w:bookmarkStart w:id="3254" w:name="_Toc170210022"/>
      <w:bookmarkStart w:id="3255" w:name="_Toc183618254"/>
      <w:bookmarkStart w:id="3256" w:name="_Toc186726558"/>
      <w:r>
        <w:t>6.1.6.2.49</w:t>
      </w:r>
      <w:r>
        <w:tab/>
        <w:t xml:space="preserve">Type: </w:t>
      </w:r>
      <w:proofErr w:type="spellStart"/>
      <w:r>
        <w:t>UpNotifyData</w:t>
      </w:r>
      <w:bookmarkEnd w:id="3251"/>
      <w:bookmarkEnd w:id="3252"/>
      <w:bookmarkEnd w:id="3253"/>
      <w:bookmarkEnd w:id="3254"/>
      <w:bookmarkEnd w:id="3255"/>
      <w:bookmarkEnd w:id="3256"/>
      <w:proofErr w:type="spellEnd"/>
    </w:p>
    <w:p w14:paraId="6FFF5227" w14:textId="17EDCB0B" w:rsidR="00DC263C" w:rsidRDefault="00DC263C" w:rsidP="00DC263C">
      <w:pPr>
        <w:pStyle w:val="TH"/>
      </w:pPr>
      <w:r>
        <w:rPr>
          <w:noProof/>
        </w:rPr>
        <w:t>Table </w:t>
      </w:r>
      <w:r>
        <w:t xml:space="preserve">6.1.6.2.49-1: </w:t>
      </w:r>
      <w:r>
        <w:rPr>
          <w:noProof/>
        </w:rPr>
        <w:t xml:space="preserve">Definition of type </w:t>
      </w:r>
      <w:proofErr w:type="spellStart"/>
      <w:r>
        <w:t>UpNotifyData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3257" w:name="_Hlk156291764"/>
            <w:proofErr w:type="spellStart"/>
            <w:r>
              <w:t>notifCorrelationId</w:t>
            </w:r>
            <w:bookmarkEnd w:id="3257"/>
            <w:proofErr w:type="spellEnd"/>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proofErr w:type="spellStart"/>
            <w: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proofErr w:type="spellStart"/>
            <w:r>
              <w:t>upConnectionS</w:t>
            </w:r>
            <w:r w:rsidRPr="00EC7E78">
              <w:t>tatus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proofErr w:type="spellStart"/>
            <w:r>
              <w:t>UpConnectionS</w:t>
            </w:r>
            <w:r w:rsidRPr="00EC7E78">
              <w:t>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proofErr w:type="spellStart"/>
            <w:r>
              <w:rPr>
                <w:lang w:val="en-US"/>
              </w:rPr>
              <w:t>targetLMFId</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4EB653" w14:textId="0AAE6613" w:rsidR="00DC263C" w:rsidRDefault="00FA4DCD" w:rsidP="0077140D">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77777777" w:rsidR="0096751F" w:rsidRDefault="0096751F" w:rsidP="0096751F">
            <w:pPr>
              <w:pStyle w:val="TAL"/>
              <w:rPr>
                <w:rFonts w:cs="Arial"/>
                <w:szCs w:val="18"/>
              </w:rPr>
            </w:pPr>
            <w:r>
              <w:rPr>
                <w:rFonts w:cs="Arial"/>
                <w:szCs w:val="18"/>
              </w:rPr>
              <w:t xml:space="preserve">This IE shall be present if the </w:t>
            </w:r>
            <w:proofErr w:type="spellStart"/>
            <w:r>
              <w:t>UpConnectionStatus</w:t>
            </w:r>
            <w:proofErr w:type="spellEnd"/>
            <w:r>
              <w:t xml:space="preserve">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3258" w:name="_Toc145956096"/>
    </w:p>
    <w:p w14:paraId="64C3ED68" w14:textId="70152F6D" w:rsidR="001C71F4" w:rsidRDefault="001C71F4" w:rsidP="001C71F4">
      <w:pPr>
        <w:pStyle w:val="Heading5"/>
      </w:pPr>
      <w:bookmarkStart w:id="3259" w:name="_Toc153887531"/>
      <w:bookmarkStart w:id="3260" w:name="_Toc161905420"/>
      <w:bookmarkStart w:id="3261" w:name="_Toc170210023"/>
      <w:bookmarkStart w:id="3262" w:name="_Toc183618255"/>
      <w:bookmarkStart w:id="3263" w:name="_Toc186726559"/>
      <w:r>
        <w:t>6.1.6.2.</w:t>
      </w:r>
      <w:r w:rsidR="00303CF4">
        <w:t>50</w:t>
      </w:r>
      <w:r>
        <w:tab/>
        <w:t xml:space="preserve">Type: </w:t>
      </w:r>
      <w:proofErr w:type="spellStart"/>
      <w:r>
        <w:t>UpSubscription</w:t>
      </w:r>
      <w:bookmarkEnd w:id="3258"/>
      <w:bookmarkEnd w:id="3259"/>
      <w:bookmarkEnd w:id="3260"/>
      <w:bookmarkEnd w:id="3261"/>
      <w:bookmarkEnd w:id="3262"/>
      <w:bookmarkEnd w:id="3263"/>
      <w:proofErr w:type="spellEnd"/>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proofErr w:type="spellStart"/>
      <w:r>
        <w:t>UpSubscription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proofErr w:type="spellStart"/>
            <w:r>
              <w:t>upNotifyCallBackU</w:t>
            </w:r>
            <w:r w:rsidR="00EE19DE">
              <w:t>ri</w:t>
            </w:r>
            <w:proofErr w:type="spellEnd"/>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proofErr w:type="spellStart"/>
            <w:r>
              <w:t>notifCorrelationId</w:t>
            </w:r>
            <w:proofErr w:type="spellEnd"/>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proofErr w:type="spellStart"/>
            <w: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proofErr w:type="spellStart"/>
            <w:r>
              <w:t>supi</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proofErr w:type="spellStart"/>
            <w:r>
              <w:t>gpsi</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3264" w:name="_Hlk143752206"/>
      <w:proofErr w:type="spellStart"/>
      <w:r w:rsidRPr="0070731B">
        <w:rPr>
          <w:rFonts w:ascii="Arial" w:hAnsi="Arial" w:hint="eastAsia"/>
          <w:sz w:val="22"/>
        </w:rPr>
        <w:t>R</w:t>
      </w:r>
      <w:r w:rsidRPr="0070731B">
        <w:rPr>
          <w:rFonts w:ascii="Arial" w:hAnsi="Arial"/>
          <w:sz w:val="22"/>
        </w:rPr>
        <w:t>elatedU</w:t>
      </w:r>
      <w:bookmarkEnd w:id="3264"/>
      <w:r w:rsidR="00B53298">
        <w:rPr>
          <w:rFonts w:ascii="Arial" w:hAnsi="Arial"/>
          <w:sz w:val="22"/>
        </w:rPr>
        <w:t>e</w:t>
      </w:r>
      <w:proofErr w:type="spellEnd"/>
    </w:p>
    <w:p w14:paraId="1BCA0E36" w14:textId="6BE6D021" w:rsidR="00B258E6" w:rsidRDefault="00B258E6" w:rsidP="00B258E6">
      <w:pPr>
        <w:pStyle w:val="TH"/>
        <w:rPr>
          <w:noProof/>
        </w:rPr>
      </w:pPr>
      <w:bookmarkStart w:id="3265"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proofErr w:type="spellStart"/>
            <w:r>
              <w:t>a</w:t>
            </w:r>
            <w:r w:rsidRPr="002651EC">
              <w:t>pplicationlayerId</w:t>
            </w:r>
            <w:proofErr w:type="spellEnd"/>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proofErr w:type="spellStart"/>
            <w:r w:rsidRPr="002651EC">
              <w:t>ApplicationlayerId</w:t>
            </w:r>
            <w:proofErr w:type="spellEnd"/>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proofErr w:type="spellStart"/>
            <w:r>
              <w:t>relatedU</w:t>
            </w:r>
            <w:r w:rsidR="00B53298">
              <w:t>e</w:t>
            </w:r>
            <w:r w:rsidRPr="003B2883">
              <w:t>Type</w:t>
            </w:r>
            <w:proofErr w:type="spellEnd"/>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proofErr w:type="spellStart"/>
            <w:r>
              <w:t>RelatedU</w:t>
            </w:r>
            <w:r w:rsidR="00B03D83">
              <w:t>e</w:t>
            </w:r>
            <w:r w:rsidRPr="003B2883">
              <w:t>Type</w:t>
            </w:r>
            <w:proofErr w:type="spellEnd"/>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r>
      <w:bookmarkEnd w:id="3265"/>
    </w:tbl>
    <w:p w14:paraId="562AA53D" w14:textId="36973482" w:rsidR="00B258E6" w:rsidRDefault="00B258E6" w:rsidP="00EB7848"/>
    <w:p w14:paraId="500F9A95" w14:textId="26BE41C9" w:rsidR="00963055" w:rsidRDefault="00963055" w:rsidP="00963055">
      <w:pPr>
        <w:pStyle w:val="Heading5"/>
      </w:pPr>
      <w:bookmarkStart w:id="3266" w:name="_Toc153887532"/>
      <w:bookmarkStart w:id="3267" w:name="_Toc161905421"/>
      <w:bookmarkStart w:id="3268" w:name="_Toc170210024"/>
      <w:bookmarkStart w:id="3269" w:name="_Toc183618256"/>
      <w:bookmarkStart w:id="3270" w:name="_Toc186726560"/>
      <w:r>
        <w:lastRenderedPageBreak/>
        <w:t>6.1.6.2.52</w:t>
      </w:r>
      <w:r>
        <w:tab/>
        <w:t xml:space="preserve">Type: </w:t>
      </w:r>
      <w:proofErr w:type="spellStart"/>
      <w:r>
        <w:t>UpConfig</w:t>
      </w:r>
      <w:bookmarkEnd w:id="3266"/>
      <w:bookmarkEnd w:id="3267"/>
      <w:bookmarkEnd w:id="3268"/>
      <w:bookmarkEnd w:id="3269"/>
      <w:bookmarkEnd w:id="3270"/>
      <w:proofErr w:type="spellEnd"/>
    </w:p>
    <w:p w14:paraId="01AA1CD3" w14:textId="624111B9" w:rsidR="00963055" w:rsidRDefault="00963055" w:rsidP="00963055">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proofErr w:type="spellStart"/>
            <w:r>
              <w:t>upNotifyCallBackU</w:t>
            </w:r>
            <w:r w:rsidR="00FF3CFE">
              <w:t>ri</w:t>
            </w:r>
            <w:proofErr w:type="spellEnd"/>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proofErr w:type="spellStart"/>
            <w:r>
              <w:rPr>
                <w:rFonts w:hint="eastAsia"/>
                <w:lang w:eastAsia="zh-CN"/>
              </w:rPr>
              <w:t>b</w:t>
            </w:r>
            <w:r>
              <w:rPr>
                <w:lang w:eastAsia="zh-CN"/>
              </w:rPr>
              <w:t>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proofErr w:type="spellStart"/>
            <w:r>
              <w:rPr>
                <w:lang w:val="en-US"/>
              </w:rP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 xml:space="preserve">At least one of the </w:t>
            </w:r>
            <w:proofErr w:type="spellStart"/>
            <w:r>
              <w:t>supi</w:t>
            </w:r>
            <w:proofErr w:type="spellEnd"/>
            <w:r>
              <w:t xml:space="preserve"> or </w:t>
            </w:r>
            <w:proofErr w:type="spellStart"/>
            <w:r>
              <w:t>gpsi</w:t>
            </w:r>
            <w:proofErr w:type="spellEnd"/>
            <w:r>
              <w:t xml:space="preserve"> shall be present in the </w:t>
            </w:r>
            <w:proofErr w:type="spellStart"/>
            <w:r>
              <w:t>UpConfig</w:t>
            </w:r>
            <w:proofErr w:type="spellEnd"/>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3271"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 xml:space="preserve">Type: </w:t>
      </w:r>
      <w:proofErr w:type="spellStart"/>
      <w:r w:rsidRPr="00B13011">
        <w:rPr>
          <w:rFonts w:ascii="Arial" w:hAnsi="Arial"/>
          <w:sz w:val="22"/>
        </w:rPr>
        <w:t>RangeDirection</w:t>
      </w:r>
      <w:bookmarkEnd w:id="3271"/>
      <w:proofErr w:type="spellEnd"/>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proofErr w:type="spellStart"/>
      <w:r>
        <w:rPr>
          <w:lang w:eastAsia="zh-CN"/>
        </w:rPr>
        <w:t>RangeDirection</w:t>
      </w:r>
      <w:proofErr w:type="spellEnd"/>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3B4DAB6B"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 xml:space="preserve">distance </w:t>
            </w:r>
            <w:r w:rsidR="00C67BB1">
              <w:t xml:space="preserve">expressed in metres </w:t>
            </w:r>
            <w:r>
              <w:t>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proofErr w:type="spellStart"/>
            <w:r>
              <w:t>azimuthDirection</w:t>
            </w:r>
            <w:proofErr w:type="spellEnd"/>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proofErr w:type="spellStart"/>
            <w:r>
              <w:t>elevationDirection</w:t>
            </w:r>
            <w:proofErr w:type="spellEnd"/>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3272"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3272"/>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proofErr w:type="spellStart"/>
            <w:r>
              <w:t>semiMinor</w:t>
            </w:r>
            <w:proofErr w:type="spellEnd"/>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proofErr w:type="spellStart"/>
            <w:r>
              <w:t>semiMajor</w:t>
            </w:r>
            <w:proofErr w:type="spellEnd"/>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proofErr w:type="spellStart"/>
            <w:r>
              <w:t>orientationAngle</w:t>
            </w:r>
            <w:proofErr w:type="spellEnd"/>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3273"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3273"/>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proofErr w:type="spellStart"/>
            <w:r>
              <w:t>semiMinor</w:t>
            </w:r>
            <w:proofErr w:type="spellEnd"/>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proofErr w:type="spellStart"/>
            <w:r>
              <w:t>semiMajor</w:t>
            </w:r>
            <w:proofErr w:type="spellEnd"/>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proofErr w:type="spellStart"/>
            <w:r>
              <w:t>verticalUncertainty</w:t>
            </w:r>
            <w:proofErr w:type="spellEnd"/>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proofErr w:type="spellStart"/>
            <w:r>
              <w:t>orientationAngle</w:t>
            </w:r>
            <w:proofErr w:type="spellEnd"/>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3274"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proofErr w:type="spellStart"/>
      <w:r>
        <w:rPr>
          <w:rFonts w:ascii="Arial" w:hAnsi="Arial"/>
          <w:sz w:val="22"/>
        </w:rPr>
        <w:t>Add</w:t>
      </w:r>
      <w:r w:rsidRPr="0056728E">
        <w:rPr>
          <w:rFonts w:ascii="Arial" w:hAnsi="Arial"/>
          <w:sz w:val="22"/>
        </w:rPr>
        <w:t>LocationData</w:t>
      </w:r>
      <w:r>
        <w:rPr>
          <w:rFonts w:ascii="Arial" w:hAnsi="Arial"/>
          <w:sz w:val="22"/>
        </w:rPr>
        <w:t>s</w:t>
      </w:r>
      <w:proofErr w:type="spellEnd"/>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 xml:space="preserve">Definition of type </w:t>
      </w:r>
      <w:proofErr w:type="spellStart"/>
      <w:r>
        <w:rPr>
          <w:noProof/>
        </w:rPr>
        <w:t>Add</w:t>
      </w:r>
      <w:r w:rsidRPr="0056728E">
        <w:rPr>
          <w:lang w:eastAsia="zh-CN"/>
        </w:rPr>
        <w:t>LocationData</w:t>
      </w:r>
      <w:r>
        <w:rPr>
          <w:lang w:eastAsia="zh-CN"/>
        </w:rPr>
        <w:t>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proofErr w:type="spellStart"/>
            <w:r>
              <w:t>add</w:t>
            </w:r>
            <w:r w:rsidRPr="0056728E">
              <w:t>LocationData</w:t>
            </w:r>
            <w:r>
              <w:t>s</w:t>
            </w:r>
            <w:proofErr w:type="spellEnd"/>
          </w:p>
        </w:tc>
        <w:tc>
          <w:tcPr>
            <w:tcW w:w="814" w:type="pct"/>
          </w:tcPr>
          <w:p w14:paraId="2EA4C19A" w14:textId="77777777" w:rsidR="004B0A15" w:rsidRDefault="004B0A15" w:rsidP="00502DFA">
            <w:pPr>
              <w:pStyle w:val="TAL"/>
              <w:rPr>
                <w:lang w:eastAsia="zh-CN"/>
              </w:rPr>
            </w:pPr>
            <w:r>
              <w:t>array(</w:t>
            </w:r>
            <w:proofErr w:type="spellStart"/>
            <w:r w:rsidRPr="0056728E">
              <w:t>LocationData</w:t>
            </w:r>
            <w:proofErr w:type="spellEnd"/>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proofErr w:type="spellStart"/>
            <w:r w:rsidRPr="0056728E">
              <w:t>LocationData</w:t>
            </w:r>
            <w:proofErr w:type="spellEnd"/>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proofErr w:type="spellStart"/>
      <w:r>
        <w:rPr>
          <w:rFonts w:ascii="Arial" w:hAnsi="Arial"/>
          <w:sz w:val="22"/>
        </w:rPr>
        <w:t>Add</w:t>
      </w:r>
      <w:r w:rsidRPr="00A10217">
        <w:rPr>
          <w:rFonts w:ascii="Arial" w:hAnsi="Arial"/>
          <w:sz w:val="22"/>
        </w:rPr>
        <w:t>EventNotifyData</w:t>
      </w:r>
      <w:r>
        <w:rPr>
          <w:rFonts w:ascii="Arial" w:hAnsi="Arial"/>
          <w:sz w:val="22"/>
        </w:rPr>
        <w:t>s</w:t>
      </w:r>
      <w:proofErr w:type="spellEnd"/>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proofErr w:type="spellStart"/>
      <w:r w:rsidR="00697122" w:rsidRPr="00697122">
        <w:rPr>
          <w:sz w:val="22"/>
        </w:rPr>
        <w:t>AddEventNotifyDatas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proofErr w:type="spellStart"/>
            <w:r>
              <w:t>a</w:t>
            </w:r>
            <w:r w:rsidRPr="00A10217">
              <w:t>ddEventNotifyDatas</w:t>
            </w:r>
            <w:proofErr w:type="spellEnd"/>
          </w:p>
        </w:tc>
        <w:tc>
          <w:tcPr>
            <w:tcW w:w="814" w:type="pct"/>
          </w:tcPr>
          <w:p w14:paraId="521691E4" w14:textId="21B93F5A" w:rsidR="004B0A15" w:rsidRDefault="004B0A15" w:rsidP="00502DFA">
            <w:pPr>
              <w:pStyle w:val="TAL"/>
              <w:rPr>
                <w:lang w:eastAsia="zh-CN"/>
              </w:rPr>
            </w:pPr>
            <w:r>
              <w:t>array(</w:t>
            </w:r>
            <w:proofErr w:type="spellStart"/>
            <w:r w:rsidR="00265039" w:rsidRPr="00265039">
              <w:t>EventNotifyData</w:t>
            </w:r>
            <w:proofErr w:type="spellEnd"/>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proofErr w:type="spellStart"/>
            <w:r w:rsidRPr="00A10217">
              <w:t>EventNotifyData</w:t>
            </w:r>
            <w:proofErr w:type="spellEnd"/>
            <w:r>
              <w:t>.</w:t>
            </w:r>
          </w:p>
        </w:tc>
        <w:tc>
          <w:tcPr>
            <w:tcW w:w="707" w:type="pct"/>
          </w:tcPr>
          <w:p w14:paraId="1DFE11B2" w14:textId="77777777" w:rsidR="004B0A15" w:rsidRDefault="004B0A15" w:rsidP="00502DFA">
            <w:pPr>
              <w:pStyle w:val="TAL"/>
              <w:rPr>
                <w:rFonts w:cs="Arial"/>
                <w:szCs w:val="18"/>
              </w:rPr>
            </w:pPr>
          </w:p>
        </w:tc>
      </w:tr>
      <w:bookmarkEnd w:id="3274"/>
    </w:tbl>
    <w:p w14:paraId="1EF8EC22" w14:textId="77777777" w:rsidR="004B0A15" w:rsidRPr="00396985" w:rsidRDefault="004B0A15" w:rsidP="004B0A15"/>
    <w:p w14:paraId="39F1936C" w14:textId="058F5339" w:rsidR="004B0A15" w:rsidRDefault="004B0A15" w:rsidP="004B0A15">
      <w:pPr>
        <w:pStyle w:val="Heading5"/>
      </w:pPr>
      <w:bookmarkStart w:id="3275" w:name="_Toc153887533"/>
      <w:bookmarkStart w:id="3276" w:name="_Toc161905422"/>
      <w:bookmarkStart w:id="3277" w:name="_Toc170210025"/>
      <w:bookmarkStart w:id="3278" w:name="_Toc183618257"/>
      <w:bookmarkStart w:id="3279" w:name="_Hlk149827298"/>
      <w:bookmarkStart w:id="3280" w:name="_Toc186726561"/>
      <w:r w:rsidRPr="00B55AF7">
        <w:t>6.1.6.2.</w:t>
      </w:r>
      <w:r w:rsidR="00950C85">
        <w:t>58</w:t>
      </w:r>
      <w:r>
        <w:tab/>
        <w:t xml:space="preserve">Type: </w:t>
      </w:r>
      <w:proofErr w:type="spellStart"/>
      <w:r w:rsidRPr="00B55AF7">
        <w:t>LocationData</w:t>
      </w:r>
      <w:r>
        <w:rPr>
          <w:lang w:eastAsia="zh-CN"/>
        </w:rPr>
        <w:t>Ext</w:t>
      </w:r>
      <w:bookmarkEnd w:id="3275"/>
      <w:bookmarkEnd w:id="3276"/>
      <w:bookmarkEnd w:id="3277"/>
      <w:bookmarkEnd w:id="3278"/>
      <w:bookmarkEnd w:id="3280"/>
      <w:proofErr w:type="spellEnd"/>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proofErr w:type="spellStart"/>
      <w:r w:rsidRPr="00B55AF7">
        <w:t>LocationData</w:t>
      </w:r>
      <w:r>
        <w:rPr>
          <w:lang w:eastAsia="zh-CN"/>
        </w:rPr>
        <w:t>Ext</w:t>
      </w:r>
      <w:proofErr w:type="spellEnd"/>
      <w:r>
        <w:rPr>
          <w:lang w:eastAsia="zh-CN"/>
        </w:rPr>
        <w:t xml:space="preserve">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proofErr w:type="spellStart"/>
            <w:r w:rsidRPr="00F0178D">
              <w:t>LocationData</w:t>
            </w:r>
            <w:proofErr w:type="spellEnd"/>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proofErr w:type="spellStart"/>
            <w:r>
              <w:rPr>
                <w:lang w:eastAsia="zh-CN"/>
              </w:rPr>
              <w:t>Add</w:t>
            </w:r>
            <w:r w:rsidRPr="00B55AF7">
              <w:t>LocationData</w:t>
            </w:r>
            <w:r>
              <w:rPr>
                <w:lang w:eastAsia="zh-CN"/>
              </w:rPr>
              <w:t>s</w:t>
            </w:r>
            <w:proofErr w:type="spellEnd"/>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3279"/>
    </w:tbl>
    <w:p w14:paraId="75ECA06A" w14:textId="77777777" w:rsidR="004B0A15" w:rsidRPr="00396985" w:rsidRDefault="004B0A15" w:rsidP="004B0A15"/>
    <w:p w14:paraId="68386522" w14:textId="012E6A8E" w:rsidR="004B0A15" w:rsidRDefault="004B0A15" w:rsidP="004B0A15">
      <w:pPr>
        <w:pStyle w:val="Heading5"/>
      </w:pPr>
      <w:bookmarkStart w:id="3281" w:name="_Toc153887534"/>
      <w:bookmarkStart w:id="3282" w:name="_Toc161905423"/>
      <w:bookmarkStart w:id="3283" w:name="_Toc170210026"/>
      <w:bookmarkStart w:id="3284" w:name="_Toc183618258"/>
      <w:bookmarkStart w:id="3285" w:name="_Toc186726562"/>
      <w:r w:rsidRPr="00B55AF7">
        <w:t>6.1.6.2.</w:t>
      </w:r>
      <w:r w:rsidR="00950C85">
        <w:t>59</w:t>
      </w:r>
      <w:r>
        <w:tab/>
        <w:t xml:space="preserve">Type: </w:t>
      </w:r>
      <w:proofErr w:type="spellStart"/>
      <w:r w:rsidRPr="00A10217">
        <w:t>EventNotifyData</w:t>
      </w:r>
      <w:r>
        <w:rPr>
          <w:lang w:eastAsia="zh-CN"/>
        </w:rPr>
        <w:t>Ext</w:t>
      </w:r>
      <w:bookmarkEnd w:id="3281"/>
      <w:bookmarkEnd w:id="3282"/>
      <w:bookmarkEnd w:id="3283"/>
      <w:bookmarkEnd w:id="3284"/>
      <w:bookmarkEnd w:id="3285"/>
      <w:proofErr w:type="spellEnd"/>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proofErr w:type="spellStart"/>
      <w:r w:rsidRPr="00BE70DA">
        <w:t>EventNotifyData</w:t>
      </w:r>
      <w:r>
        <w:rPr>
          <w:lang w:eastAsia="zh-CN"/>
        </w:rPr>
        <w:t>Ext</w:t>
      </w:r>
      <w:proofErr w:type="spellEnd"/>
      <w:r>
        <w:rPr>
          <w:lang w:eastAsia="zh-CN"/>
        </w:rPr>
        <w:t xml:space="preserve">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proofErr w:type="spellStart"/>
            <w:r w:rsidRPr="00BE70DA">
              <w:t>EventNotifyData</w:t>
            </w:r>
            <w:proofErr w:type="spellEnd"/>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proofErr w:type="spellStart"/>
            <w:r>
              <w:rPr>
                <w:lang w:eastAsia="zh-CN"/>
              </w:rPr>
              <w:t>Add</w:t>
            </w:r>
            <w:r w:rsidRPr="00374079">
              <w:rPr>
                <w:lang w:eastAsia="zh-CN"/>
              </w:rPr>
              <w:t>EventNotifyData</w:t>
            </w:r>
            <w:r>
              <w:rPr>
                <w:lang w:eastAsia="zh-CN"/>
              </w:rPr>
              <w:t>s</w:t>
            </w:r>
            <w:proofErr w:type="spellEnd"/>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3286" w:name="_Toc153887535"/>
      <w:bookmarkStart w:id="3287" w:name="_Toc161905424"/>
      <w:bookmarkStart w:id="3288" w:name="_Toc170210027"/>
      <w:bookmarkStart w:id="3289" w:name="_Toc183618259"/>
      <w:bookmarkStart w:id="3290" w:name="_Toc186726563"/>
      <w:r>
        <w:t>6.1.6.2.</w:t>
      </w:r>
      <w:r w:rsidR="005E520A">
        <w:t>60</w:t>
      </w:r>
      <w:r>
        <w:tab/>
        <w:t xml:space="preserve">Type: </w:t>
      </w:r>
      <w:proofErr w:type="spellStart"/>
      <w:r>
        <w:t>MappedLocationQoSEps</w:t>
      </w:r>
      <w:bookmarkEnd w:id="3286"/>
      <w:bookmarkEnd w:id="3287"/>
      <w:bookmarkEnd w:id="3288"/>
      <w:bookmarkEnd w:id="3289"/>
      <w:bookmarkEnd w:id="3290"/>
      <w:proofErr w:type="spellEnd"/>
    </w:p>
    <w:p w14:paraId="4C22F707" w14:textId="3BD988A8" w:rsidR="00BC3896" w:rsidRDefault="00BC3896" w:rsidP="00BC3896">
      <w:pPr>
        <w:pStyle w:val="TH"/>
      </w:pPr>
      <w:r>
        <w:rPr>
          <w:noProof/>
        </w:rPr>
        <w:t>Table </w:t>
      </w:r>
      <w:r>
        <w:t>6.1.6.2.</w:t>
      </w:r>
      <w:r w:rsidR="005E520A">
        <w:t>60</w:t>
      </w:r>
      <w:r>
        <w:t xml:space="preserve">-1: </w:t>
      </w:r>
      <w:r>
        <w:rPr>
          <w:noProof/>
        </w:rPr>
        <w:t xml:space="preserve">Definition of type </w:t>
      </w:r>
      <w:proofErr w:type="spellStart"/>
      <w:r>
        <w:rPr>
          <w:noProof/>
        </w:rPr>
        <w:t>Mapped</w:t>
      </w:r>
      <w:r>
        <w:t>LocationQoSEps</w:t>
      </w:r>
      <w:proofErr w:type="spellEnd"/>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proofErr w:type="spellStart"/>
            <w:r>
              <w:t>hAccuracy</w:t>
            </w:r>
            <w:proofErr w:type="spellEnd"/>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proofErr w:type="spellStart"/>
            <w:r>
              <w:t>vAccuracy</w:t>
            </w:r>
            <w:proofErr w:type="spellEnd"/>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3291" w:name="_Toc153887536"/>
      <w:bookmarkStart w:id="3292" w:name="_Toc161905425"/>
      <w:bookmarkStart w:id="3293" w:name="_Toc170210028"/>
      <w:bookmarkStart w:id="3294" w:name="_Toc183618260"/>
      <w:bookmarkStart w:id="3295" w:name="_Toc186726564"/>
      <w:r>
        <w:t>6.1.</w:t>
      </w:r>
      <w:r>
        <w:rPr>
          <w:lang w:eastAsia="zh-CN"/>
        </w:rPr>
        <w:t>6</w:t>
      </w:r>
      <w:r>
        <w:t>.2.</w:t>
      </w:r>
      <w:r w:rsidR="00123DCE">
        <w:t>61</w:t>
      </w:r>
      <w:r>
        <w:tab/>
        <w:t xml:space="preserve">Type: </w:t>
      </w:r>
      <w:proofErr w:type="spellStart"/>
      <w:r>
        <w:t>AdditionalUeInfo</w:t>
      </w:r>
      <w:bookmarkEnd w:id="3291"/>
      <w:bookmarkEnd w:id="3292"/>
      <w:bookmarkEnd w:id="3293"/>
      <w:bookmarkEnd w:id="3294"/>
      <w:bookmarkEnd w:id="3295"/>
      <w:proofErr w:type="spellEnd"/>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proofErr w:type="spellStart"/>
      <w:r>
        <w:t>AdditionalUeInfo</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3956724F"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1CBE316B" w14:textId="77777777" w:rsidR="003D558A" w:rsidRDefault="003D558A" w:rsidP="00502DFA">
            <w:pPr>
              <w:pStyle w:val="TAL"/>
              <w:rPr>
                <w:noProof/>
                <w:lang w:eastAsia="zh-CN"/>
              </w:rPr>
            </w:pPr>
            <w:proofErr w:type="spellStart"/>
            <w:r>
              <w:t>ecgi</w:t>
            </w:r>
            <w:proofErr w:type="spellEnd"/>
          </w:p>
        </w:tc>
        <w:tc>
          <w:tcPr>
            <w:tcW w:w="1444" w:type="dxa"/>
            <w:tcBorders>
              <w:top w:val="single" w:sz="4" w:space="0" w:color="auto"/>
              <w:left w:val="single" w:sz="4" w:space="0" w:color="auto"/>
              <w:bottom w:val="single" w:sz="4" w:space="0" w:color="auto"/>
              <w:right w:val="single" w:sz="4" w:space="0" w:color="auto"/>
            </w:tcBorders>
          </w:tcPr>
          <w:p w14:paraId="477A8C32" w14:textId="77777777" w:rsidR="003D558A" w:rsidRDefault="003D558A" w:rsidP="00502DFA">
            <w:pPr>
              <w:pStyle w:val="TAL"/>
              <w:rPr>
                <w:lang w:eastAsia="zh-CN"/>
              </w:rPr>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43612817"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BD09A"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48E5A0B" w14:textId="77777777" w:rsidR="003D558A" w:rsidRDefault="003D558A" w:rsidP="00502DFA">
            <w:pPr>
              <w:pStyle w:val="TAL"/>
            </w:pPr>
            <w:r>
              <w:rPr>
                <w:rFonts w:cs="Arial"/>
                <w:szCs w:val="18"/>
              </w:rPr>
              <w:t xml:space="preserve">E-UTRA Cell Identity of MBSR UE (i.e., IAB UE) </w:t>
            </w:r>
          </w:p>
        </w:tc>
        <w:tc>
          <w:tcPr>
            <w:tcW w:w="1430" w:type="dxa"/>
            <w:tcBorders>
              <w:top w:val="single" w:sz="4" w:space="0" w:color="auto"/>
              <w:left w:val="single" w:sz="4" w:space="0" w:color="auto"/>
              <w:bottom w:val="single" w:sz="4" w:space="0" w:color="auto"/>
              <w:right w:val="single" w:sz="4" w:space="0" w:color="auto"/>
            </w:tcBorders>
          </w:tcPr>
          <w:p w14:paraId="74213761" w14:textId="77777777" w:rsidR="003D558A" w:rsidRDefault="003D558A" w:rsidP="00502DFA">
            <w:pPr>
              <w:pStyle w:val="TAL"/>
              <w:rPr>
                <w:rFonts w:cs="Arial"/>
                <w:szCs w:val="18"/>
              </w:rPr>
            </w:pP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proofErr w:type="spellStart"/>
            <w:r>
              <w:t>ncgi</w:t>
            </w:r>
            <w:proofErr w:type="spellEnd"/>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77777777" w:rsidR="003D558A" w:rsidRDefault="003D558A" w:rsidP="00502DFA">
            <w:pPr>
              <w:pStyle w:val="TAL"/>
            </w:pPr>
            <w:r>
              <w:rPr>
                <w:rFonts w:cs="Arial"/>
                <w:szCs w:val="18"/>
              </w:rPr>
              <w:t>NR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Default="003D558A" w:rsidP="00EB7848"/>
    <w:p w14:paraId="7589B882" w14:textId="7372C0EB" w:rsidR="00EA584C" w:rsidRPr="00F86C98" w:rsidRDefault="00EA584C" w:rsidP="00EA584C">
      <w:pPr>
        <w:keepNext/>
        <w:keepLines/>
        <w:spacing w:before="120"/>
        <w:ind w:left="1701" w:hanging="1701"/>
        <w:outlineLvl w:val="4"/>
        <w:rPr>
          <w:rFonts w:ascii="Arial" w:hAnsi="Arial"/>
          <w:sz w:val="22"/>
          <w:lang w:eastAsia="zh-CN"/>
        </w:rPr>
      </w:pPr>
      <w:r w:rsidRPr="00F86C98">
        <w:rPr>
          <w:rFonts w:ascii="Arial" w:hAnsi="Arial"/>
          <w:sz w:val="22"/>
        </w:rPr>
        <w:lastRenderedPageBreak/>
        <w:t>6.1.</w:t>
      </w:r>
      <w:r w:rsidRPr="00F86C98">
        <w:rPr>
          <w:rFonts w:ascii="Arial" w:hAnsi="Arial"/>
          <w:sz w:val="22"/>
          <w:lang w:eastAsia="zh-CN"/>
        </w:rPr>
        <w:t>6</w:t>
      </w:r>
      <w:r w:rsidRPr="00F86C98">
        <w:rPr>
          <w:rFonts w:ascii="Arial" w:hAnsi="Arial"/>
          <w:sz w:val="22"/>
        </w:rPr>
        <w:t>.2.</w:t>
      </w:r>
      <w:r>
        <w:rPr>
          <w:rFonts w:ascii="Arial" w:hAnsi="Arial"/>
          <w:sz w:val="22"/>
        </w:rPr>
        <w:t>6</w:t>
      </w:r>
      <w:r w:rsidR="00804F7D">
        <w:rPr>
          <w:rFonts w:ascii="Arial" w:hAnsi="Arial"/>
          <w:sz w:val="22"/>
        </w:rPr>
        <w:t>2</w:t>
      </w:r>
      <w:r w:rsidRPr="00F86C98">
        <w:rPr>
          <w:rFonts w:ascii="Arial" w:hAnsi="Arial"/>
          <w:sz w:val="22"/>
        </w:rPr>
        <w:tab/>
        <w:t xml:space="preserve">Type: </w:t>
      </w:r>
      <w:bookmarkStart w:id="3296" w:name="_Hlk182973217"/>
      <w:proofErr w:type="spellStart"/>
      <w:r w:rsidRPr="002C30C8">
        <w:rPr>
          <w:rFonts w:ascii="Arial" w:hAnsi="Arial"/>
          <w:sz w:val="22"/>
        </w:rPr>
        <w:t>TimeWindowsNrppa</w:t>
      </w:r>
      <w:bookmarkEnd w:id="3296"/>
      <w:proofErr w:type="spellEnd"/>
    </w:p>
    <w:p w14:paraId="3F7852FB" w14:textId="2CA11104" w:rsidR="00EA584C" w:rsidRPr="00F86C98" w:rsidRDefault="00EA584C" w:rsidP="00EA584C">
      <w:pPr>
        <w:keepNext/>
        <w:keepLines/>
        <w:spacing w:before="60"/>
        <w:jc w:val="center"/>
        <w:rPr>
          <w:rFonts w:ascii="Arial" w:hAnsi="Arial" w:cs="Arial"/>
          <w:b/>
          <w:lang w:eastAsia="zh-CN"/>
        </w:rPr>
      </w:pPr>
      <w:r w:rsidRPr="00F86C98">
        <w:rPr>
          <w:rFonts w:ascii="Arial" w:hAnsi="Arial" w:cs="Arial"/>
          <w:b/>
          <w:noProof/>
        </w:rPr>
        <w:t>Table </w:t>
      </w:r>
      <w:r w:rsidRPr="00F86C98">
        <w:rPr>
          <w:rFonts w:ascii="Arial" w:hAnsi="Arial" w:cs="Arial"/>
          <w:b/>
        </w:rPr>
        <w:t>6.1.</w:t>
      </w:r>
      <w:r w:rsidRPr="00F86C98">
        <w:rPr>
          <w:rFonts w:ascii="Arial" w:hAnsi="Arial" w:cs="Arial"/>
          <w:b/>
          <w:lang w:eastAsia="zh-CN"/>
        </w:rPr>
        <w:t>6</w:t>
      </w:r>
      <w:r w:rsidRPr="00F86C98">
        <w:rPr>
          <w:rFonts w:ascii="Arial" w:hAnsi="Arial" w:cs="Arial"/>
          <w:b/>
        </w:rPr>
        <w:t>.2.</w:t>
      </w:r>
      <w:r>
        <w:rPr>
          <w:rFonts w:ascii="Arial" w:hAnsi="Arial" w:cs="Arial"/>
          <w:b/>
        </w:rPr>
        <w:t>6</w:t>
      </w:r>
      <w:r w:rsidR="00804F7D">
        <w:rPr>
          <w:rFonts w:ascii="Arial" w:hAnsi="Arial" w:cs="Arial"/>
          <w:b/>
        </w:rPr>
        <w:t>2</w:t>
      </w:r>
      <w:r w:rsidRPr="00F86C98">
        <w:rPr>
          <w:rFonts w:ascii="Arial" w:hAnsi="Arial" w:cs="Arial"/>
          <w:b/>
        </w:rPr>
        <w:t xml:space="preserve">-1: </w:t>
      </w:r>
      <w:r w:rsidRPr="00F86C98">
        <w:rPr>
          <w:rFonts w:ascii="Arial" w:hAnsi="Arial" w:cs="Arial"/>
          <w:b/>
          <w:noProof/>
        </w:rPr>
        <w:t xml:space="preserve">Definition of type </w:t>
      </w:r>
      <w:proofErr w:type="spellStart"/>
      <w:r w:rsidRPr="002C30C8">
        <w:rPr>
          <w:rFonts w:ascii="Arial" w:hAnsi="Arial" w:cs="Arial"/>
          <w:b/>
        </w:rPr>
        <w:t>TimeWindowsNrppa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A584C" w:rsidRPr="00F86C98" w14:paraId="3E44AA0C"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14357D"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54A8C4"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B556C"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8F17E"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4053FC5"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6C4FF9"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Applicability</w:t>
            </w:r>
          </w:p>
        </w:tc>
      </w:tr>
      <w:tr w:rsidR="00EA584C" w:rsidRPr="00F86C98" w14:paraId="02C77FC8"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6B3C56BD" w14:textId="77777777" w:rsidR="00EA584C" w:rsidRPr="00F86C98" w:rsidRDefault="00EA584C" w:rsidP="00D41288">
            <w:pPr>
              <w:keepNext/>
              <w:keepLines/>
              <w:spacing w:after="0"/>
              <w:rPr>
                <w:rFonts w:ascii="Arial" w:hAnsi="Arial"/>
                <w:noProof/>
                <w:sz w:val="18"/>
                <w:lang w:eastAsia="zh-CN"/>
              </w:rPr>
            </w:pPr>
            <w:bookmarkStart w:id="3297" w:name="_Hlk182973245"/>
            <w:proofErr w:type="spellStart"/>
            <w:r>
              <w:rPr>
                <w:rFonts w:ascii="Arial" w:hAnsi="Arial" w:cs="Arial" w:hint="eastAsia"/>
                <w:sz w:val="18"/>
                <w:lang w:eastAsia="zh-CN"/>
              </w:rPr>
              <w:t>measurementList</w:t>
            </w:r>
            <w:bookmarkEnd w:id="3297"/>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4D87C56" w14:textId="77777777" w:rsidR="00EA584C" w:rsidRPr="00F86C98" w:rsidRDefault="00EA584C" w:rsidP="00D41288">
            <w:pPr>
              <w:keepNext/>
              <w:keepLines/>
              <w:spacing w:after="0"/>
              <w:rPr>
                <w:rFonts w:ascii="Arial" w:hAnsi="Arial" w:cs="Arial"/>
                <w:sz w:val="18"/>
                <w:lang w:eastAsia="zh-CN"/>
              </w:rPr>
            </w:pPr>
            <w:proofErr w:type="spellStart"/>
            <w:r w:rsidRPr="003366C4">
              <w:rPr>
                <w:rFonts w:ascii="Arial" w:hAnsi="Arial" w:cs="Arial"/>
                <w:sz w:val="18"/>
                <w:lang w:eastAsia="zh-CN"/>
              </w:rPr>
              <w:t>TimeWindowInfoMeasurementList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26A379"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6559FD38"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48544A40"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Measurement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64B1599B" w14:textId="77777777" w:rsidR="00EA584C" w:rsidRPr="00F86C98" w:rsidRDefault="00EA584C" w:rsidP="00D41288">
            <w:pPr>
              <w:keepNext/>
              <w:keepLines/>
              <w:spacing w:after="0"/>
              <w:rPr>
                <w:rFonts w:ascii="Arial" w:hAnsi="Arial" w:cs="Arial"/>
                <w:sz w:val="18"/>
                <w:szCs w:val="18"/>
              </w:rPr>
            </w:pPr>
          </w:p>
        </w:tc>
      </w:tr>
      <w:tr w:rsidR="00EA584C" w:rsidRPr="00F86C98" w14:paraId="461ECC95"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3A7DC16C" w14:textId="77777777" w:rsidR="00EA584C" w:rsidRPr="00F86C98" w:rsidRDefault="00EA584C" w:rsidP="00D41288">
            <w:pPr>
              <w:keepNext/>
              <w:keepLines/>
              <w:spacing w:after="0"/>
              <w:rPr>
                <w:rFonts w:ascii="Arial" w:hAnsi="Arial"/>
                <w:noProof/>
                <w:sz w:val="18"/>
                <w:lang w:eastAsia="zh-CN"/>
              </w:rPr>
            </w:pPr>
            <w:bookmarkStart w:id="3298" w:name="_Hlk182973259"/>
            <w:proofErr w:type="spellStart"/>
            <w:r>
              <w:rPr>
                <w:rFonts w:ascii="Arial" w:hAnsi="Arial" w:cs="Arial" w:hint="eastAsia"/>
                <w:sz w:val="18"/>
                <w:lang w:eastAsia="zh-CN"/>
              </w:rPr>
              <w:t>srsList</w:t>
            </w:r>
            <w:bookmarkEnd w:id="3298"/>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57214B2" w14:textId="77777777" w:rsidR="00EA584C" w:rsidRPr="00F86C98" w:rsidRDefault="00EA584C" w:rsidP="00D41288">
            <w:pPr>
              <w:keepNext/>
              <w:keepLines/>
              <w:spacing w:after="0"/>
              <w:rPr>
                <w:rFonts w:ascii="Arial" w:hAnsi="Arial" w:cs="Arial"/>
                <w:sz w:val="18"/>
                <w:lang w:eastAsia="zh-CN"/>
              </w:rPr>
            </w:pPr>
            <w:proofErr w:type="spellStart"/>
            <w:r w:rsidRPr="003366C4">
              <w:rPr>
                <w:rFonts w:ascii="Arial" w:hAnsi="Arial" w:cs="Arial"/>
                <w:sz w:val="18"/>
                <w:lang w:eastAsia="zh-CN"/>
              </w:rPr>
              <w:t>TimeWindowInfoSrsList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90AD96"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3D5FFA75"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26181F5D"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SRS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067809DB" w14:textId="77777777" w:rsidR="00EA584C" w:rsidRPr="00F86C98" w:rsidRDefault="00EA584C" w:rsidP="00D41288">
            <w:pPr>
              <w:keepNext/>
              <w:keepLines/>
              <w:spacing w:after="0"/>
              <w:rPr>
                <w:rFonts w:ascii="Arial" w:hAnsi="Arial" w:cs="Arial"/>
                <w:sz w:val="18"/>
                <w:szCs w:val="18"/>
              </w:rPr>
            </w:pPr>
          </w:p>
        </w:tc>
      </w:tr>
      <w:tr w:rsidR="00EA584C" w:rsidRPr="00F86C98" w14:paraId="2E3AE339" w14:textId="77777777" w:rsidTr="00D41288">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69B488C" w14:textId="77777777" w:rsidR="00EA584C" w:rsidRPr="00F86C98" w:rsidRDefault="00EA584C" w:rsidP="00D41288">
            <w:pPr>
              <w:keepNext/>
              <w:keepLines/>
              <w:spacing w:after="0"/>
              <w:rPr>
                <w:rFonts w:ascii="Arial" w:hAnsi="Arial" w:cs="Arial"/>
                <w:sz w:val="18"/>
                <w:szCs w:val="18"/>
                <w:lang w:eastAsia="zh-CN"/>
              </w:rPr>
            </w:pPr>
            <w:r w:rsidRPr="007F0D70">
              <w:rPr>
                <w:rFonts w:ascii="Arial" w:hAnsi="Arial" w:cs="Arial"/>
                <w:sz w:val="18"/>
                <w:szCs w:val="18"/>
              </w:rPr>
              <w:t>NOTE:</w:t>
            </w:r>
            <w:r w:rsidRPr="007F0D70">
              <w:rPr>
                <w:rFonts w:ascii="Arial" w:hAnsi="Arial" w:cs="Arial"/>
                <w:sz w:val="18"/>
                <w:szCs w:val="18"/>
              </w:rPr>
              <w:tab/>
            </w:r>
            <w:r>
              <w:rPr>
                <w:rFonts w:ascii="Arial" w:hAnsi="Arial" w:cs="Arial" w:hint="eastAsia"/>
                <w:sz w:val="18"/>
                <w:szCs w:val="18"/>
                <w:lang w:eastAsia="zh-CN"/>
              </w:rPr>
              <w:t>A</w:t>
            </w:r>
            <w:r w:rsidRPr="005D17F3">
              <w:rPr>
                <w:rFonts w:ascii="Arial" w:hAnsi="Arial" w:cs="Arial"/>
                <w:sz w:val="18"/>
                <w:szCs w:val="18"/>
              </w:rPr>
              <w:t xml:space="preserve">t least one of attributes </w:t>
            </w:r>
            <w:proofErr w:type="spellStart"/>
            <w:r w:rsidRPr="005D17F3">
              <w:rPr>
                <w:rFonts w:ascii="Arial" w:hAnsi="Arial" w:cs="Arial" w:hint="eastAsia"/>
                <w:sz w:val="18"/>
                <w:szCs w:val="18"/>
              </w:rPr>
              <w:t>measurementList</w:t>
            </w:r>
            <w:proofErr w:type="spellEnd"/>
            <w:r w:rsidRPr="005D17F3">
              <w:rPr>
                <w:rFonts w:ascii="Arial" w:hAnsi="Arial" w:cs="Arial"/>
                <w:sz w:val="18"/>
                <w:szCs w:val="18"/>
              </w:rPr>
              <w:t xml:space="preserve">, </w:t>
            </w:r>
            <w:proofErr w:type="spellStart"/>
            <w:r w:rsidRPr="005D17F3">
              <w:rPr>
                <w:rFonts w:ascii="Arial" w:hAnsi="Arial" w:cs="Arial" w:hint="eastAsia"/>
                <w:sz w:val="18"/>
                <w:szCs w:val="18"/>
              </w:rPr>
              <w:t>srsList</w:t>
            </w:r>
            <w:proofErr w:type="spellEnd"/>
            <w:r w:rsidRPr="005D17F3">
              <w:rPr>
                <w:rFonts w:ascii="Arial" w:hAnsi="Arial" w:cs="Arial"/>
                <w:sz w:val="18"/>
                <w:szCs w:val="18"/>
              </w:rPr>
              <w:t xml:space="preserve"> shall be present</w:t>
            </w:r>
            <w:r w:rsidRPr="007F0D70">
              <w:rPr>
                <w:rFonts w:ascii="Arial" w:hAnsi="Arial" w:cs="Arial"/>
                <w:sz w:val="18"/>
                <w:szCs w:val="18"/>
              </w:rPr>
              <w:t>.</w:t>
            </w:r>
          </w:p>
        </w:tc>
      </w:tr>
    </w:tbl>
    <w:p w14:paraId="1B96F62B" w14:textId="77777777" w:rsidR="00EA584C" w:rsidRPr="000E3542" w:rsidRDefault="00EA584C" w:rsidP="00EB7848"/>
    <w:p w14:paraId="49DF59ED" w14:textId="77777777" w:rsidR="00EB7848" w:rsidRDefault="00EB7848" w:rsidP="00B32564">
      <w:pPr>
        <w:pStyle w:val="Heading4"/>
        <w:rPr>
          <w:lang w:val="en-US"/>
        </w:rPr>
      </w:pPr>
      <w:bookmarkStart w:id="3299" w:name="_Toc20150416"/>
      <w:bookmarkStart w:id="3300" w:name="_Toc25168663"/>
      <w:bookmarkStart w:id="3301" w:name="_Toc27593082"/>
      <w:bookmarkStart w:id="3302" w:name="_Toc34147954"/>
      <w:bookmarkStart w:id="3303" w:name="_Toc36463338"/>
      <w:bookmarkStart w:id="3304" w:name="_Toc43215178"/>
      <w:bookmarkStart w:id="3305" w:name="_Toc45032426"/>
      <w:bookmarkStart w:id="3306" w:name="_Toc49849915"/>
      <w:bookmarkStart w:id="3307" w:name="_Toc51873429"/>
      <w:bookmarkStart w:id="3308" w:name="_Toc56517557"/>
      <w:bookmarkStart w:id="3309" w:name="_Toc58594458"/>
      <w:bookmarkStart w:id="3310" w:name="_Toc67685968"/>
      <w:bookmarkStart w:id="3311" w:name="_Toc74993795"/>
      <w:bookmarkStart w:id="3312" w:name="_Toc82716385"/>
      <w:bookmarkStart w:id="3313" w:name="_Toc88818672"/>
      <w:bookmarkStart w:id="3314" w:name="_Toc90650594"/>
      <w:bookmarkStart w:id="3315" w:name="_Toc98506264"/>
      <w:bookmarkStart w:id="3316" w:name="_Toc106639549"/>
      <w:bookmarkStart w:id="3317" w:name="_Toc114779059"/>
      <w:bookmarkStart w:id="3318" w:name="_Toc122096976"/>
      <w:bookmarkStart w:id="3319" w:name="_Toc130844197"/>
      <w:bookmarkStart w:id="3320" w:name="_Toc138411904"/>
      <w:bookmarkStart w:id="3321" w:name="_Toc145956097"/>
      <w:bookmarkStart w:id="3322" w:name="_Toc153887537"/>
      <w:bookmarkStart w:id="3323" w:name="_Toc161905426"/>
      <w:bookmarkStart w:id="3324" w:name="_Toc170210029"/>
      <w:bookmarkStart w:id="3325" w:name="_Toc183618262"/>
      <w:bookmarkStart w:id="3326" w:name="_Toc1867265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1889BD48" w14:textId="77777777" w:rsidR="00EB7848" w:rsidRPr="00384E92" w:rsidRDefault="00EB7848" w:rsidP="00B32564">
      <w:pPr>
        <w:pStyle w:val="Heading5"/>
      </w:pPr>
      <w:bookmarkStart w:id="3327" w:name="_Toc20150417"/>
      <w:bookmarkStart w:id="3328" w:name="_Toc25168664"/>
      <w:bookmarkStart w:id="3329" w:name="_Toc27593083"/>
      <w:bookmarkStart w:id="3330" w:name="_Toc34147955"/>
      <w:bookmarkStart w:id="3331" w:name="_Toc36463339"/>
      <w:bookmarkStart w:id="3332" w:name="_Toc43215179"/>
      <w:bookmarkStart w:id="3333" w:name="_Toc45032427"/>
      <w:bookmarkStart w:id="3334" w:name="_Toc49849916"/>
      <w:bookmarkStart w:id="3335" w:name="_Toc51873430"/>
      <w:bookmarkStart w:id="3336" w:name="_Toc56517558"/>
      <w:bookmarkStart w:id="3337" w:name="_Toc58594459"/>
      <w:bookmarkStart w:id="3338" w:name="_Toc67685969"/>
      <w:bookmarkStart w:id="3339" w:name="_Toc74993796"/>
      <w:bookmarkStart w:id="3340" w:name="_Toc82716386"/>
      <w:bookmarkStart w:id="3341" w:name="_Toc88818673"/>
      <w:bookmarkStart w:id="3342" w:name="_Toc90650595"/>
      <w:bookmarkStart w:id="3343" w:name="_Toc98506265"/>
      <w:bookmarkStart w:id="3344" w:name="_Toc106639550"/>
      <w:bookmarkStart w:id="3345" w:name="_Toc114779060"/>
      <w:bookmarkStart w:id="3346" w:name="_Toc122096977"/>
      <w:bookmarkStart w:id="3347" w:name="_Toc130844198"/>
      <w:bookmarkStart w:id="3348" w:name="_Toc138411905"/>
      <w:bookmarkStart w:id="3349" w:name="_Toc145956098"/>
      <w:bookmarkStart w:id="3350" w:name="_Toc153887538"/>
      <w:bookmarkStart w:id="3351" w:name="_Toc161905427"/>
      <w:bookmarkStart w:id="3352" w:name="_Toc170210030"/>
      <w:bookmarkStart w:id="3353" w:name="_Toc183618263"/>
      <w:bookmarkStart w:id="3354" w:name="_Toc186726566"/>
      <w:r>
        <w:t>6.1.6.3.1</w:t>
      </w:r>
      <w:r w:rsidRPr="00384E92">
        <w:tab/>
        <w:t>Introduction</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3355" w:name="_Toc20150418"/>
      <w:bookmarkStart w:id="3356" w:name="_Toc25168665"/>
      <w:bookmarkStart w:id="3357" w:name="_Toc27593084"/>
      <w:bookmarkStart w:id="3358" w:name="_Toc34147956"/>
      <w:bookmarkStart w:id="3359" w:name="_Toc36463340"/>
      <w:bookmarkStart w:id="3360" w:name="_Toc43215180"/>
      <w:bookmarkStart w:id="3361" w:name="_Toc45032428"/>
      <w:bookmarkStart w:id="3362" w:name="_Toc49849917"/>
      <w:bookmarkStart w:id="3363" w:name="_Toc51873431"/>
      <w:bookmarkStart w:id="3364" w:name="_Toc56517559"/>
      <w:bookmarkStart w:id="3365" w:name="_Toc58594460"/>
      <w:bookmarkStart w:id="3366" w:name="_Toc67685970"/>
      <w:bookmarkStart w:id="3367" w:name="_Toc74993797"/>
      <w:bookmarkStart w:id="3368" w:name="_Toc82716387"/>
      <w:bookmarkStart w:id="3369" w:name="_Toc88818674"/>
      <w:bookmarkStart w:id="3370" w:name="_Toc90650596"/>
      <w:bookmarkStart w:id="3371" w:name="_Toc98506266"/>
      <w:bookmarkStart w:id="3372" w:name="_Toc106639551"/>
      <w:bookmarkStart w:id="3373" w:name="_Toc114779061"/>
      <w:bookmarkStart w:id="3374" w:name="_Toc122096978"/>
      <w:bookmarkStart w:id="3375" w:name="_Toc130844199"/>
      <w:bookmarkStart w:id="3376" w:name="_Toc138411906"/>
      <w:bookmarkStart w:id="3377" w:name="_Toc145956099"/>
      <w:bookmarkStart w:id="3378" w:name="_Toc153887539"/>
      <w:bookmarkStart w:id="3379" w:name="_Toc161905428"/>
      <w:bookmarkStart w:id="3380" w:name="_Toc170210031"/>
      <w:bookmarkStart w:id="3381" w:name="_Toc183618264"/>
      <w:bookmarkStart w:id="3382" w:name="_Toc186726567"/>
      <w:r>
        <w:t>6.1.6.3.2</w:t>
      </w:r>
      <w:r w:rsidRPr="00384E92">
        <w:tab/>
        <w:t>Simple data types</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proofErr w:type="spellStart"/>
            <w:r>
              <w:lastRenderedPageBreak/>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proofErr w:type="spellStart"/>
            <w:r>
              <w:rPr>
                <w:lang w:eastAsia="zh-CN"/>
              </w:rPr>
              <w:lastRenderedPageBreak/>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4FFC7D9D" w:rsidR="000B55DE" w:rsidRDefault="000B55DE" w:rsidP="000B55DE">
            <w:pPr>
              <w:pStyle w:val="TAL"/>
              <w:rPr>
                <w:lang w:eastAsia="zh-CN"/>
              </w:rPr>
            </w:pPr>
            <w:r>
              <w:rPr>
                <w:lang w:eastAsia="zh-CN"/>
              </w:rPr>
              <w:t>Time window of the target UE</w:t>
            </w:r>
            <w:r w:rsidR="00C57071" w:rsidRPr="0015454E">
              <w:rPr>
                <w:lang w:eastAsia="zh-CN"/>
              </w:rPr>
              <w:t xml:space="preserve"> when UE assisted positioning is used</w:t>
            </w:r>
            <w:r>
              <w:rPr>
                <w:lang w:eastAsia="zh-CN"/>
              </w:rPr>
              <w:t>.</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A6AA9" w:rsidRPr="00384E92" w14:paraId="33BB5D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3D7315" w14:textId="449E85CF" w:rsidR="00EA6AA9" w:rsidRDefault="00EA6AA9" w:rsidP="00EA6AA9">
            <w:pPr>
              <w:pStyle w:val="TAL"/>
              <w:rPr>
                <w:lang w:eastAsia="zh-CN"/>
              </w:rPr>
            </w:pPr>
            <w:proofErr w:type="spellStart"/>
            <w:r w:rsidRPr="007A2919">
              <w:rPr>
                <w:lang w:eastAsia="zh-CN"/>
              </w:rPr>
              <w:t>TimeWindowInfoMeasurementList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4D169" w14:textId="10802421"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1EF6B5DF" w14:textId="77777777" w:rsidR="00EA6AA9" w:rsidRDefault="00EA6AA9" w:rsidP="00EA6AA9">
            <w:pPr>
              <w:pStyle w:val="TAL"/>
              <w:rPr>
                <w:lang w:eastAsia="zh-CN"/>
              </w:rPr>
            </w:pPr>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79ABE21B" w14:textId="77777777" w:rsidR="00EA6AA9" w:rsidRDefault="00EA6AA9" w:rsidP="00EA6AA9">
            <w:pPr>
              <w:pStyle w:val="TAL"/>
              <w:rPr>
                <w:lang w:eastAsia="zh-CN"/>
              </w:rPr>
            </w:pPr>
          </w:p>
          <w:p w14:paraId="48926862" w14:textId="7CC4B642"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0F1470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FA6FC" w14:textId="04A9C945" w:rsidR="00EA6AA9" w:rsidRDefault="00EA6AA9" w:rsidP="00EA6AA9">
            <w:pPr>
              <w:pStyle w:val="TAL"/>
              <w:rPr>
                <w:lang w:eastAsia="zh-CN"/>
              </w:rPr>
            </w:pPr>
            <w:proofErr w:type="spellStart"/>
            <w:r w:rsidRPr="002078EA">
              <w:rPr>
                <w:lang w:eastAsia="zh-CN"/>
              </w:rPr>
              <w:t>TimeWindowInfoSrsList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5E397" w14:textId="009B1803"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58F4EA8E" w14:textId="77777777" w:rsidR="00EA6AA9" w:rsidRDefault="00EA6AA9" w:rsidP="00EA6AA9">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46D71DA8" w14:textId="77777777" w:rsidR="00EA6AA9" w:rsidRDefault="00EA6AA9" w:rsidP="00EA6AA9">
            <w:pPr>
              <w:pStyle w:val="TAL"/>
              <w:rPr>
                <w:lang w:eastAsia="zh-CN"/>
              </w:rPr>
            </w:pPr>
          </w:p>
          <w:p w14:paraId="7AC91415" w14:textId="757789E8"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EA6AA9" w:rsidRDefault="00EA6AA9" w:rsidP="00EA6AA9">
            <w:pPr>
              <w:pStyle w:val="TAL"/>
              <w:rPr>
                <w:lang w:eastAsia="zh-CN"/>
              </w:rPr>
            </w:pPr>
            <w:proofErr w:type="spellStart"/>
            <w:r>
              <w:rPr>
                <w:lang w:eastAsia="zh-CN"/>
              </w:rPr>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EA6AA9" w:rsidRDefault="00EA6AA9" w:rsidP="00EA6AA9">
            <w:pPr>
              <w:pStyle w:val="TAL"/>
              <w:rPr>
                <w:lang w:eastAsia="zh-CN"/>
              </w:rPr>
            </w:pPr>
            <w:r>
              <w:rPr>
                <w:lang w:eastAsia="zh-CN"/>
              </w:rPr>
              <w:t>Ranging/</w:t>
            </w:r>
            <w:proofErr w:type="spellStart"/>
            <w:r>
              <w:rPr>
                <w:lang w:eastAsia="zh-CN"/>
              </w:rPr>
              <w:t>Sidelink</w:t>
            </w:r>
            <w:proofErr w:type="spellEnd"/>
            <w:r>
              <w:rPr>
                <w:lang w:eastAsia="zh-CN"/>
              </w:rPr>
              <w:t xml:space="preserve"> Positioning Capability</w:t>
            </w:r>
            <w:r>
              <w:t xml:space="preserve"> supported by the UE</w:t>
            </w:r>
            <w:r>
              <w:rPr>
                <w:lang w:eastAsia="zh-CN"/>
              </w:rPr>
              <w:t>.</w:t>
            </w:r>
          </w:p>
          <w:p w14:paraId="3F767FAD" w14:textId="77777777" w:rsidR="00EA6AA9" w:rsidRDefault="00EA6AA9" w:rsidP="00EA6AA9">
            <w:pPr>
              <w:pStyle w:val="TAL"/>
              <w:rPr>
                <w:lang w:eastAsia="zh-CN"/>
              </w:rPr>
            </w:pPr>
          </w:p>
          <w:p w14:paraId="6735101A" w14:textId="7FBDF4FF" w:rsidR="00EA6AA9" w:rsidRDefault="00EA6AA9" w:rsidP="00EA6AA9">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bl>
    <w:p w14:paraId="3E8A96C7" w14:textId="0D1B3BFE" w:rsidR="00EB7848" w:rsidRDefault="00EB7848" w:rsidP="00EB7848"/>
    <w:p w14:paraId="65C719F2" w14:textId="77777777" w:rsidR="00EB7848" w:rsidRPr="00BC662F" w:rsidRDefault="00EB7848" w:rsidP="00B32564">
      <w:pPr>
        <w:pStyle w:val="Heading5"/>
      </w:pPr>
      <w:bookmarkStart w:id="3383" w:name="_Toc20150419"/>
      <w:bookmarkStart w:id="3384" w:name="_Toc25168666"/>
      <w:bookmarkStart w:id="3385" w:name="_Toc27593085"/>
      <w:bookmarkStart w:id="3386" w:name="_Toc34147957"/>
      <w:bookmarkStart w:id="3387" w:name="_Toc36463341"/>
      <w:bookmarkStart w:id="3388" w:name="_Toc43215181"/>
      <w:bookmarkStart w:id="3389" w:name="_Toc45032429"/>
      <w:bookmarkStart w:id="3390" w:name="_Toc49849918"/>
      <w:bookmarkStart w:id="3391" w:name="_Toc51873432"/>
      <w:bookmarkStart w:id="3392" w:name="_Toc56517560"/>
      <w:bookmarkStart w:id="3393" w:name="_Toc58594461"/>
      <w:bookmarkStart w:id="3394" w:name="_Toc67685971"/>
      <w:bookmarkStart w:id="3395" w:name="_Toc74993798"/>
      <w:bookmarkStart w:id="3396" w:name="_Toc82716388"/>
      <w:bookmarkStart w:id="3397" w:name="_Toc88818675"/>
      <w:bookmarkStart w:id="3398" w:name="_Toc90650597"/>
      <w:bookmarkStart w:id="3399" w:name="_Toc98506267"/>
      <w:bookmarkStart w:id="3400" w:name="_Toc106639552"/>
      <w:bookmarkStart w:id="3401" w:name="_Toc114779062"/>
      <w:bookmarkStart w:id="3402" w:name="_Toc122096979"/>
      <w:bookmarkStart w:id="3403" w:name="_Toc130844200"/>
      <w:bookmarkStart w:id="3404" w:name="_Toc138411907"/>
      <w:bookmarkStart w:id="3405" w:name="_Toc145956100"/>
      <w:bookmarkStart w:id="3406" w:name="_Toc153887540"/>
      <w:bookmarkStart w:id="3407" w:name="_Toc161905429"/>
      <w:bookmarkStart w:id="3408" w:name="_Toc170210032"/>
      <w:bookmarkStart w:id="3409" w:name="_Toc183618265"/>
      <w:bookmarkStart w:id="3410" w:name="_Toc186726568"/>
      <w:r>
        <w:t>6.1.6.3.3</w:t>
      </w:r>
      <w:r w:rsidRPr="00BC662F">
        <w:tab/>
        <w:t xml:space="preserve">Enumeration: </w:t>
      </w:r>
      <w:proofErr w:type="spellStart"/>
      <w:r>
        <w:t>ExternalClientType</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roofErr w:type="spellEnd"/>
    </w:p>
    <w:p w14:paraId="223B47F6" w14:textId="77777777" w:rsidR="00EB7848" w:rsidRPr="00384E92" w:rsidRDefault="00EB7848" w:rsidP="00EB7848">
      <w:r w:rsidRPr="00384E92">
        <w:t xml:space="preserve">The enumeration </w:t>
      </w:r>
      <w:proofErr w:type="spellStart"/>
      <w:r>
        <w:t>ExternalClientType</w:t>
      </w:r>
      <w:proofErr w:type="spellEnd"/>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 xml:space="preserve">Table 6.1.6.3.3-1: Enumeration </w:t>
      </w:r>
      <w:proofErr w:type="spellStart"/>
      <w:r>
        <w:t>ExternalClientType</w:t>
      </w:r>
      <w:proofErr w:type="spellEnd"/>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 xml:space="preserve">External client for ranging and </w:t>
            </w:r>
            <w:proofErr w:type="spellStart"/>
            <w:r>
              <w:t>sidelink</w:t>
            </w:r>
            <w:proofErr w:type="spellEnd"/>
            <w:r>
              <w:t xml:space="preserve">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3411" w:name="_Toc20150420"/>
      <w:bookmarkStart w:id="3412" w:name="_Toc25168667"/>
      <w:bookmarkStart w:id="3413" w:name="_Toc27593086"/>
      <w:bookmarkStart w:id="3414" w:name="_Toc34147958"/>
      <w:bookmarkStart w:id="3415" w:name="_Toc36463342"/>
      <w:bookmarkStart w:id="3416" w:name="_Toc43215182"/>
      <w:bookmarkStart w:id="3417" w:name="_Toc45032430"/>
      <w:bookmarkStart w:id="3418" w:name="_Toc49849919"/>
      <w:bookmarkStart w:id="3419" w:name="_Toc51873433"/>
      <w:bookmarkStart w:id="3420" w:name="_Toc56517561"/>
      <w:bookmarkStart w:id="3421" w:name="_Toc58594462"/>
      <w:bookmarkStart w:id="3422" w:name="_Toc67685972"/>
      <w:bookmarkStart w:id="3423" w:name="_Toc74993799"/>
      <w:bookmarkStart w:id="3424" w:name="_Toc82716389"/>
      <w:bookmarkStart w:id="3425" w:name="_Toc88818676"/>
      <w:bookmarkStart w:id="3426" w:name="_Toc90650598"/>
      <w:bookmarkStart w:id="3427" w:name="_Toc98506268"/>
      <w:bookmarkStart w:id="3428" w:name="_Toc106639553"/>
      <w:bookmarkStart w:id="3429" w:name="_Toc114779063"/>
      <w:bookmarkStart w:id="3430" w:name="_Toc122096980"/>
      <w:bookmarkStart w:id="3431" w:name="_Toc130844201"/>
      <w:bookmarkStart w:id="3432" w:name="_Toc138411908"/>
      <w:bookmarkStart w:id="3433" w:name="_Toc145956101"/>
      <w:bookmarkStart w:id="3434" w:name="_Toc153887541"/>
      <w:bookmarkStart w:id="3435" w:name="_Toc161905430"/>
      <w:bookmarkStart w:id="3436" w:name="_Toc170210033"/>
      <w:bookmarkStart w:id="3437" w:name="_Toc183618266"/>
      <w:bookmarkStart w:id="3438" w:name="_Toc186726569"/>
      <w:r>
        <w:t>6.1.6.3.4</w:t>
      </w:r>
      <w:r w:rsidRPr="00BC662F">
        <w:tab/>
        <w:t xml:space="preserve">Enumeration: </w:t>
      </w:r>
      <w:proofErr w:type="spellStart"/>
      <w:r>
        <w:t>SupportedGADShapes</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roofErr w:type="spellEnd"/>
    </w:p>
    <w:p w14:paraId="4AC70431" w14:textId="77777777" w:rsidR="00EB7848" w:rsidRDefault="00EB7848" w:rsidP="00EB7848">
      <w:r w:rsidRPr="00384E92">
        <w:t xml:space="preserve">The enumeration </w:t>
      </w:r>
      <w:proofErr w:type="spellStart"/>
      <w:r>
        <w:t>SupportedGADShapes</w:t>
      </w:r>
      <w:proofErr w:type="spellEnd"/>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 xml:space="preserve">Table 6.1.6.3.4-1: Enumeration </w:t>
      </w:r>
      <w:proofErr w:type="spellStart"/>
      <w:r>
        <w:t>SupportedGADShapes</w:t>
      </w:r>
      <w:proofErr w:type="spellEnd"/>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3439" w:name="_Toc20150421"/>
      <w:bookmarkStart w:id="3440" w:name="_Toc25168668"/>
      <w:bookmarkStart w:id="3441" w:name="_Toc27593087"/>
      <w:bookmarkStart w:id="3442" w:name="_Toc34147959"/>
      <w:bookmarkStart w:id="3443" w:name="_Toc36463343"/>
      <w:bookmarkStart w:id="3444" w:name="_Toc43215183"/>
      <w:bookmarkStart w:id="3445" w:name="_Toc45032431"/>
      <w:bookmarkStart w:id="3446" w:name="_Toc49849920"/>
      <w:bookmarkStart w:id="3447" w:name="_Toc51873434"/>
      <w:bookmarkStart w:id="3448" w:name="_Toc56517562"/>
      <w:bookmarkStart w:id="3449" w:name="_Toc58594463"/>
      <w:bookmarkStart w:id="3450" w:name="_Toc67685973"/>
      <w:bookmarkStart w:id="3451" w:name="_Toc74993800"/>
      <w:bookmarkStart w:id="3452" w:name="_Toc82716390"/>
      <w:bookmarkStart w:id="3453" w:name="_Toc88818677"/>
      <w:bookmarkStart w:id="3454" w:name="_Toc90650599"/>
      <w:bookmarkStart w:id="3455" w:name="_Toc98506269"/>
      <w:bookmarkStart w:id="3456" w:name="_Toc106639554"/>
      <w:bookmarkStart w:id="3457" w:name="_Toc114779064"/>
      <w:bookmarkStart w:id="3458" w:name="_Toc122096981"/>
      <w:bookmarkStart w:id="3459" w:name="_Toc130844202"/>
      <w:bookmarkStart w:id="3460" w:name="_Toc138411909"/>
      <w:bookmarkStart w:id="3461" w:name="_Toc145956102"/>
      <w:bookmarkStart w:id="3462" w:name="_Toc153887542"/>
      <w:bookmarkStart w:id="3463" w:name="_Toc161905431"/>
      <w:bookmarkStart w:id="3464" w:name="_Toc170210034"/>
      <w:bookmarkStart w:id="3465" w:name="_Toc183618267"/>
      <w:bookmarkStart w:id="3466" w:name="_Toc186726570"/>
      <w:r>
        <w:t>6.1.6.3.5</w:t>
      </w:r>
      <w:r w:rsidRPr="00BC662F">
        <w:tab/>
        <w:t>Enumeration:</w:t>
      </w:r>
      <w:r>
        <w:t xml:space="preserve"> </w:t>
      </w:r>
      <w:proofErr w:type="spellStart"/>
      <w:r>
        <w:t>ResponseTime</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proofErr w:type="spellEnd"/>
    </w:p>
    <w:p w14:paraId="76E46017" w14:textId="77777777" w:rsidR="00EB7848" w:rsidRPr="00384E92" w:rsidRDefault="00EB7848" w:rsidP="00EB7848">
      <w:r w:rsidRPr="00384E92">
        <w:t xml:space="preserve">The enumeration </w:t>
      </w:r>
      <w:proofErr w:type="spellStart"/>
      <w:r>
        <w:t>ResponseTime</w:t>
      </w:r>
      <w:proofErr w:type="spellEnd"/>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 xml:space="preserve">Table 6.1.6.3.5-1: Enumeration </w:t>
      </w:r>
      <w:proofErr w:type="spellStart"/>
      <w:r>
        <w:t>ResponseTime</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3467" w:name="_Toc20150422"/>
      <w:bookmarkStart w:id="3468" w:name="_Toc25168669"/>
      <w:bookmarkStart w:id="3469" w:name="_Toc27593088"/>
      <w:bookmarkStart w:id="3470" w:name="_Toc34147960"/>
      <w:bookmarkStart w:id="3471" w:name="_Toc36463344"/>
      <w:bookmarkStart w:id="3472" w:name="_Toc43215184"/>
      <w:bookmarkStart w:id="3473" w:name="_Toc45032432"/>
      <w:bookmarkStart w:id="3474" w:name="_Toc49849921"/>
      <w:bookmarkStart w:id="3475" w:name="_Toc51873435"/>
      <w:bookmarkStart w:id="3476" w:name="_Toc56517563"/>
      <w:bookmarkStart w:id="3477" w:name="_Toc58594464"/>
      <w:bookmarkStart w:id="3478" w:name="_Toc67685974"/>
      <w:bookmarkStart w:id="3479" w:name="_Toc74993801"/>
      <w:bookmarkStart w:id="3480" w:name="_Toc82716391"/>
      <w:bookmarkStart w:id="3481" w:name="_Toc88818678"/>
      <w:bookmarkStart w:id="3482" w:name="_Toc90650600"/>
      <w:bookmarkStart w:id="3483" w:name="_Toc98506270"/>
      <w:bookmarkStart w:id="3484" w:name="_Toc106639555"/>
      <w:bookmarkStart w:id="3485" w:name="_Toc114779065"/>
      <w:bookmarkStart w:id="3486" w:name="_Toc122096982"/>
      <w:bookmarkStart w:id="3487" w:name="_Toc130844203"/>
      <w:bookmarkStart w:id="3488" w:name="_Toc138411910"/>
      <w:bookmarkStart w:id="3489" w:name="_Toc145956103"/>
      <w:bookmarkStart w:id="3490" w:name="_Toc153887543"/>
      <w:bookmarkStart w:id="3491" w:name="_Toc161905432"/>
      <w:bookmarkStart w:id="3492" w:name="_Toc170210035"/>
      <w:bookmarkStart w:id="3493" w:name="_Toc183618268"/>
      <w:bookmarkStart w:id="3494" w:name="_Toc186726571"/>
      <w:r>
        <w:t>6.1.6.3.6</w:t>
      </w:r>
      <w:r w:rsidRPr="00BC662F">
        <w:tab/>
        <w:t>Enumeration:</w:t>
      </w:r>
      <w:r>
        <w:t xml:space="preserve"> </w:t>
      </w:r>
      <w:proofErr w:type="spellStart"/>
      <w:r>
        <w:t>PositioningMethod</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proofErr w:type="spellEnd"/>
    </w:p>
    <w:p w14:paraId="430C9653" w14:textId="77777777" w:rsidR="00EB7848" w:rsidRPr="00384E92" w:rsidRDefault="00EB7848" w:rsidP="00EB7848">
      <w:r w:rsidRPr="00384E92">
        <w:t xml:space="preserve">The enumeration </w:t>
      </w:r>
      <w:proofErr w:type="spellStart"/>
      <w:r>
        <w:t>PositioningMethod</w:t>
      </w:r>
      <w:proofErr w:type="spellEnd"/>
      <w:r w:rsidRPr="00384E92">
        <w:t xml:space="preserve"> represents </w:t>
      </w:r>
      <w:r>
        <w:t>the method used to determine the location of the UE</w:t>
      </w:r>
      <w:r w:rsidRPr="00384E92">
        <w:t>.</w:t>
      </w:r>
    </w:p>
    <w:p w14:paraId="54EFC585" w14:textId="77777777" w:rsidR="00EB7848" w:rsidRDefault="00EB7848" w:rsidP="00EB7848">
      <w:pPr>
        <w:pStyle w:val="TH"/>
      </w:pPr>
      <w:r>
        <w:t xml:space="preserve">Table 6.1.6.3.6-1: Enumeration </w:t>
      </w:r>
      <w:proofErr w:type="spellStart"/>
      <w:r>
        <w:t>PositioningMethod</w:t>
      </w:r>
      <w:proofErr w:type="spellEnd"/>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w:t>
            </w:r>
            <w:proofErr w:type="spellStart"/>
            <w:r>
              <w:rPr>
                <w:rFonts w:eastAsia="MS Mincho"/>
                <w:snapToGrid w:val="0"/>
              </w:rPr>
              <w:t>AoD</w:t>
            </w:r>
            <w:proofErr w:type="spellEnd"/>
            <w:r>
              <w:rPr>
                <w:rFonts w:eastAsia="MS Mincho"/>
                <w:snapToGrid w:val="0"/>
              </w:rPr>
              <w:t>)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w:t>
            </w:r>
            <w:proofErr w:type="spellStart"/>
            <w:r>
              <w:rPr>
                <w:rFonts w:eastAsia="MS Mincho"/>
                <w:snapToGrid w:val="0"/>
              </w:rPr>
              <w:t>AoA</w:t>
            </w:r>
            <w:proofErr w:type="spellEnd"/>
            <w:r>
              <w:rPr>
                <w:rFonts w:eastAsia="MS Mincho"/>
                <w:snapToGrid w:val="0"/>
              </w:rPr>
              <w:t>), including the Azimuth of Arrival (A-</w:t>
            </w:r>
            <w:proofErr w:type="spellStart"/>
            <w:r>
              <w:rPr>
                <w:rFonts w:eastAsia="MS Mincho"/>
                <w:snapToGrid w:val="0"/>
              </w:rPr>
              <w:t>AoA</w:t>
            </w:r>
            <w:proofErr w:type="spellEnd"/>
            <w:r>
              <w:rPr>
                <w:rFonts w:eastAsia="MS Mincho"/>
                <w:snapToGrid w:val="0"/>
              </w:rPr>
              <w:t>) and the Zenith of Arrival (Z-</w:t>
            </w:r>
            <w:proofErr w:type="spellStart"/>
            <w:r>
              <w:rPr>
                <w:rFonts w:eastAsia="MS Mincho"/>
                <w:snapToGrid w:val="0"/>
              </w:rPr>
              <w:t>AoA</w:t>
            </w:r>
            <w:proofErr w:type="spellEnd"/>
            <w:r>
              <w:rPr>
                <w:rFonts w:eastAsia="MS Mincho"/>
                <w:snapToGrid w:val="0"/>
              </w:rPr>
              <w:t>)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proofErr w:type="spellStart"/>
            <w:r w:rsidRPr="007270E7">
              <w:t>Sidelink</w:t>
            </w:r>
            <w:proofErr w:type="spellEnd"/>
            <w:r>
              <w:t xml:space="preserve"> </w:t>
            </w:r>
            <w:r>
              <w:rPr>
                <w:rFonts w:eastAsia="MS Mincho"/>
                <w:snapToGrid w:val="0"/>
              </w:rPr>
              <w:t xml:space="preserve">Time Difference of Arrival (TDOA) based on </w:t>
            </w:r>
            <w:proofErr w:type="spellStart"/>
            <w:r w:rsidRPr="007270E7">
              <w:t>Sidelink</w:t>
            </w:r>
            <w:proofErr w:type="spellEnd"/>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proofErr w:type="spellStart"/>
            <w:r w:rsidRPr="007270E7">
              <w:t>Sidelink</w:t>
            </w:r>
            <w:proofErr w:type="spellEnd"/>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proofErr w:type="spellStart"/>
            <w:r w:rsidRPr="007270E7">
              <w:t>Sidelink</w:t>
            </w:r>
            <w:proofErr w:type="spellEnd"/>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proofErr w:type="spellStart"/>
            <w:r>
              <w:t>Sidelink</w:t>
            </w:r>
            <w:proofErr w:type="spellEnd"/>
            <w:r>
              <w:t xml:space="preserve">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3495" w:name="_Toc20150423"/>
      <w:bookmarkStart w:id="3496" w:name="_Toc25168670"/>
      <w:bookmarkStart w:id="3497" w:name="_Toc27593089"/>
      <w:bookmarkStart w:id="3498" w:name="_Toc34147961"/>
      <w:bookmarkStart w:id="3499" w:name="_Toc36463345"/>
      <w:bookmarkStart w:id="3500" w:name="_Toc43215185"/>
      <w:bookmarkStart w:id="3501" w:name="_Toc45032433"/>
      <w:bookmarkStart w:id="3502" w:name="_Toc49849922"/>
      <w:bookmarkStart w:id="3503" w:name="_Toc51873436"/>
      <w:bookmarkStart w:id="3504" w:name="_Toc56517564"/>
      <w:bookmarkStart w:id="3505" w:name="_Toc58594465"/>
      <w:bookmarkStart w:id="3506" w:name="_Toc67685975"/>
      <w:bookmarkStart w:id="3507" w:name="_Toc74993802"/>
      <w:bookmarkStart w:id="3508" w:name="_Toc82716392"/>
      <w:bookmarkStart w:id="3509" w:name="_Toc88818679"/>
      <w:bookmarkStart w:id="3510" w:name="_Toc90650601"/>
      <w:bookmarkStart w:id="3511" w:name="_Toc98506271"/>
      <w:bookmarkStart w:id="3512" w:name="_Toc106639556"/>
      <w:bookmarkStart w:id="3513" w:name="_Toc114779066"/>
      <w:bookmarkStart w:id="3514" w:name="_Toc122096983"/>
      <w:bookmarkStart w:id="3515" w:name="_Toc130844204"/>
      <w:bookmarkStart w:id="3516" w:name="_Toc138411911"/>
      <w:bookmarkStart w:id="3517" w:name="_Toc145956104"/>
      <w:bookmarkStart w:id="3518" w:name="_Toc153887544"/>
      <w:bookmarkStart w:id="3519"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3520" w:name="_Toc170210036"/>
      <w:bookmarkStart w:id="3521" w:name="_Toc183618269"/>
      <w:bookmarkStart w:id="3522" w:name="_Toc186726572"/>
      <w:r>
        <w:lastRenderedPageBreak/>
        <w:t>6.1.6.3.7</w:t>
      </w:r>
      <w:r w:rsidRPr="00BC662F">
        <w:tab/>
        <w:t>Enumeration:</w:t>
      </w:r>
      <w:r>
        <w:t xml:space="preserve"> </w:t>
      </w:r>
      <w:proofErr w:type="spellStart"/>
      <w:r>
        <w:t>PositioningMode</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roofErr w:type="spellEnd"/>
    </w:p>
    <w:p w14:paraId="7E681500" w14:textId="77777777" w:rsidR="00EB7848" w:rsidRPr="00384E92" w:rsidRDefault="00EB7848" w:rsidP="00EB7848">
      <w:r w:rsidRPr="00384E92">
        <w:t xml:space="preserve">The enumeration </w:t>
      </w:r>
      <w:proofErr w:type="spellStart"/>
      <w:r>
        <w:t>PositioningMode</w:t>
      </w:r>
      <w:proofErr w:type="spellEnd"/>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 xml:space="preserve">Table 6.1.6.3.7-1: Enumeration </w:t>
      </w:r>
      <w:proofErr w:type="spellStart"/>
      <w:r>
        <w:t>PositioningMode</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3523" w:name="_Toc20150424"/>
      <w:bookmarkStart w:id="3524" w:name="_Toc25168671"/>
      <w:bookmarkStart w:id="3525" w:name="_Toc27593090"/>
      <w:bookmarkStart w:id="3526" w:name="_Toc34147962"/>
      <w:bookmarkStart w:id="3527" w:name="_Toc36463346"/>
      <w:bookmarkStart w:id="3528" w:name="_Toc43215186"/>
      <w:bookmarkStart w:id="3529" w:name="_Toc45032434"/>
      <w:bookmarkStart w:id="3530" w:name="_Toc49849923"/>
      <w:bookmarkStart w:id="3531" w:name="_Toc51873437"/>
      <w:bookmarkStart w:id="3532" w:name="_Toc56517565"/>
      <w:bookmarkStart w:id="3533" w:name="_Toc58594466"/>
      <w:bookmarkStart w:id="3534" w:name="_Toc67685976"/>
      <w:bookmarkStart w:id="3535" w:name="_Toc74993803"/>
      <w:bookmarkStart w:id="3536" w:name="_Toc82716393"/>
      <w:bookmarkStart w:id="3537" w:name="_Toc88818680"/>
      <w:bookmarkStart w:id="3538" w:name="_Toc90650602"/>
      <w:bookmarkStart w:id="3539" w:name="_Toc98506272"/>
      <w:bookmarkStart w:id="3540" w:name="_Toc106639557"/>
      <w:bookmarkStart w:id="3541" w:name="_Toc114779067"/>
      <w:bookmarkStart w:id="3542" w:name="_Toc122096984"/>
      <w:bookmarkStart w:id="3543" w:name="_Toc130844205"/>
      <w:bookmarkStart w:id="3544" w:name="_Toc138411912"/>
      <w:bookmarkStart w:id="3545" w:name="_Toc145956105"/>
      <w:bookmarkStart w:id="3546" w:name="_Toc153887545"/>
      <w:bookmarkStart w:id="3547" w:name="_Toc161905434"/>
      <w:bookmarkStart w:id="3548" w:name="_Toc170210037"/>
      <w:bookmarkStart w:id="3549" w:name="_Toc183618270"/>
      <w:bookmarkStart w:id="3550" w:name="_Toc186726573"/>
      <w:r>
        <w:t>6.1.6.3.8</w:t>
      </w:r>
      <w:r w:rsidRPr="00BC662F">
        <w:tab/>
        <w:t>Enumeration:</w:t>
      </w:r>
      <w:r>
        <w:t xml:space="preserve"> </w:t>
      </w:r>
      <w:proofErr w:type="spellStart"/>
      <w:r>
        <w:t>GnssId</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roofErr w:type="spellEnd"/>
    </w:p>
    <w:p w14:paraId="2BC56BED" w14:textId="77777777" w:rsidR="00EB7848" w:rsidRPr="00384E92" w:rsidRDefault="00EB7848" w:rsidP="00EB7848">
      <w:r w:rsidRPr="00384E92">
        <w:t xml:space="preserve">The enumeration </w:t>
      </w:r>
      <w:proofErr w:type="spellStart"/>
      <w:r>
        <w:t>GnssId</w:t>
      </w:r>
      <w:proofErr w:type="spellEnd"/>
      <w:r w:rsidRPr="00384E92">
        <w:t xml:space="preserve"> represents </w:t>
      </w:r>
      <w:r>
        <w:t>the different GNSS systems</w:t>
      </w:r>
      <w:r w:rsidRPr="00384E92">
        <w:t>.</w:t>
      </w:r>
    </w:p>
    <w:p w14:paraId="4FCA37B1" w14:textId="77777777" w:rsidR="00EB7848" w:rsidRDefault="00EB7848" w:rsidP="00EB7848">
      <w:pPr>
        <w:pStyle w:val="TH"/>
      </w:pPr>
      <w:r>
        <w:t xml:space="preserve">Table 6.1.6.3.8-1: Enumeration </w:t>
      </w:r>
      <w:proofErr w:type="spellStart"/>
      <w:r>
        <w:t>GnssId</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proofErr w:type="spellStart"/>
            <w:r w:rsidRPr="00C614E7">
              <w:t>BeiDou</w:t>
            </w:r>
            <w:proofErr w:type="spellEnd"/>
            <w:r w:rsidRPr="00C614E7">
              <w:t xml:space="preserve">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3551" w:name="_Toc20150425"/>
      <w:bookmarkStart w:id="3552" w:name="_Toc25168672"/>
      <w:bookmarkStart w:id="3553" w:name="_Toc27593091"/>
      <w:bookmarkStart w:id="3554" w:name="_Toc34147963"/>
      <w:bookmarkStart w:id="3555" w:name="_Toc36463347"/>
      <w:bookmarkStart w:id="3556" w:name="_Toc43215187"/>
      <w:bookmarkStart w:id="3557" w:name="_Toc45032435"/>
      <w:bookmarkStart w:id="3558" w:name="_Toc49849924"/>
      <w:bookmarkStart w:id="3559" w:name="_Toc51873438"/>
      <w:bookmarkStart w:id="3560" w:name="_Toc56517566"/>
      <w:bookmarkStart w:id="3561" w:name="_Toc58594467"/>
      <w:bookmarkStart w:id="3562" w:name="_Toc67685977"/>
      <w:bookmarkStart w:id="3563" w:name="_Toc74993804"/>
      <w:bookmarkStart w:id="3564" w:name="_Toc82716394"/>
      <w:bookmarkStart w:id="3565" w:name="_Toc88818681"/>
      <w:bookmarkStart w:id="3566" w:name="_Toc90650603"/>
      <w:bookmarkStart w:id="3567" w:name="_Toc98506273"/>
      <w:bookmarkStart w:id="3568" w:name="_Toc106639558"/>
      <w:bookmarkStart w:id="3569" w:name="_Toc114779068"/>
      <w:bookmarkStart w:id="3570" w:name="_Toc122096985"/>
      <w:bookmarkStart w:id="3571" w:name="_Toc130844206"/>
      <w:bookmarkStart w:id="3572" w:name="_Toc138411913"/>
      <w:bookmarkStart w:id="3573" w:name="_Toc145956106"/>
      <w:bookmarkStart w:id="3574" w:name="_Toc153887546"/>
      <w:bookmarkStart w:id="3575" w:name="_Toc161905435"/>
      <w:bookmarkStart w:id="3576" w:name="_Toc170210038"/>
      <w:bookmarkStart w:id="3577" w:name="_Toc183618271"/>
      <w:bookmarkStart w:id="3578" w:name="_Toc186726574"/>
      <w:r>
        <w:t>6.1.6.3.9</w:t>
      </w:r>
      <w:r w:rsidRPr="00BC662F">
        <w:tab/>
        <w:t>Enumeration:</w:t>
      </w:r>
      <w:r>
        <w:t xml:space="preserve"> Usage</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3579" w:name="_Toc20150426"/>
      <w:bookmarkStart w:id="3580" w:name="_Toc25168673"/>
      <w:bookmarkStart w:id="3581" w:name="_Toc27593092"/>
      <w:bookmarkStart w:id="3582" w:name="_Toc34147964"/>
      <w:bookmarkStart w:id="3583" w:name="_Toc36463348"/>
      <w:bookmarkStart w:id="3584" w:name="_Toc43215188"/>
      <w:bookmarkStart w:id="3585" w:name="_Toc45032436"/>
      <w:bookmarkStart w:id="3586" w:name="_Toc49849925"/>
      <w:bookmarkStart w:id="3587" w:name="_Toc51873439"/>
      <w:bookmarkStart w:id="3588" w:name="_Toc56517567"/>
      <w:bookmarkStart w:id="3589" w:name="_Toc58594468"/>
      <w:bookmarkStart w:id="3590" w:name="_Toc67685978"/>
      <w:bookmarkStart w:id="3591" w:name="_Toc74993805"/>
      <w:bookmarkStart w:id="3592" w:name="_Toc82716395"/>
      <w:bookmarkStart w:id="3593" w:name="_Toc88818682"/>
      <w:bookmarkStart w:id="3594" w:name="_Toc90650604"/>
      <w:bookmarkStart w:id="3595" w:name="_Toc98506274"/>
      <w:bookmarkStart w:id="3596" w:name="_Toc106639559"/>
      <w:bookmarkStart w:id="3597" w:name="_Toc114779069"/>
      <w:bookmarkStart w:id="3598" w:name="_Toc122096986"/>
      <w:bookmarkStart w:id="3599" w:name="_Toc130844207"/>
      <w:bookmarkStart w:id="3600" w:name="_Toc138411914"/>
      <w:bookmarkStart w:id="3601" w:name="_Toc145956107"/>
      <w:bookmarkStart w:id="3602" w:name="_Toc153887547"/>
      <w:bookmarkStart w:id="3603" w:name="_Toc161905436"/>
      <w:bookmarkStart w:id="3604" w:name="_Toc170210039"/>
      <w:bookmarkStart w:id="3605" w:name="_Toc183618272"/>
      <w:bookmarkStart w:id="3606" w:name="_Toc186726575"/>
      <w:r>
        <w:t>6.1.6.3.10</w:t>
      </w:r>
      <w:r w:rsidRPr="00BC662F">
        <w:tab/>
        <w:t>Enumeration:</w:t>
      </w:r>
      <w:r>
        <w:t xml:space="preserve"> </w:t>
      </w:r>
      <w:proofErr w:type="spellStart"/>
      <w:r>
        <w:t>LcsPriority</w:t>
      </w:r>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proofErr w:type="spellEnd"/>
    </w:p>
    <w:p w14:paraId="15230011" w14:textId="77777777" w:rsidR="00EB7848" w:rsidRPr="00384E92" w:rsidRDefault="00EB7848" w:rsidP="00EB7848">
      <w:r w:rsidRPr="00384E92">
        <w:t xml:space="preserve">The enumeration </w:t>
      </w:r>
      <w:proofErr w:type="spellStart"/>
      <w:r>
        <w:t>LcsPriority</w:t>
      </w:r>
      <w:proofErr w:type="spellEnd"/>
      <w:r w:rsidRPr="00384E92">
        <w:t xml:space="preserve"> represents </w:t>
      </w:r>
      <w:r>
        <w:t>the priority of the LCS client</w:t>
      </w:r>
      <w:r w:rsidRPr="00384E92">
        <w:t>.</w:t>
      </w:r>
    </w:p>
    <w:p w14:paraId="7AC6530E" w14:textId="77777777" w:rsidR="00EB7848" w:rsidRDefault="00EB7848" w:rsidP="00EB7848">
      <w:pPr>
        <w:pStyle w:val="TH"/>
      </w:pPr>
      <w:r>
        <w:t xml:space="preserve">Table 6.1.6.3.10-1: Enumeration </w:t>
      </w:r>
      <w:proofErr w:type="spellStart"/>
      <w:r>
        <w:t>LcsPriority</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3607" w:name="_Toc20150427"/>
      <w:bookmarkStart w:id="3608" w:name="_Toc25168674"/>
      <w:bookmarkStart w:id="3609" w:name="_Toc27593093"/>
      <w:bookmarkStart w:id="3610" w:name="_Toc34147965"/>
      <w:bookmarkStart w:id="3611" w:name="_Toc36463349"/>
      <w:bookmarkStart w:id="3612" w:name="_Toc43215189"/>
      <w:bookmarkStart w:id="3613" w:name="_Toc45032437"/>
      <w:bookmarkStart w:id="3614" w:name="_Toc49849926"/>
      <w:bookmarkStart w:id="3615" w:name="_Toc51873440"/>
      <w:bookmarkStart w:id="3616" w:name="_Toc56517568"/>
      <w:bookmarkStart w:id="3617" w:name="_Toc58594469"/>
      <w:bookmarkStart w:id="3618" w:name="_Toc67685979"/>
      <w:bookmarkStart w:id="3619" w:name="_Toc74993806"/>
      <w:bookmarkStart w:id="3620" w:name="_Toc82716396"/>
      <w:bookmarkStart w:id="3621" w:name="_Toc88818683"/>
      <w:bookmarkStart w:id="3622" w:name="_Toc90650605"/>
      <w:bookmarkStart w:id="3623" w:name="_Toc98506275"/>
      <w:bookmarkStart w:id="3624" w:name="_Toc106639560"/>
      <w:bookmarkStart w:id="3625" w:name="_Toc114779070"/>
      <w:bookmarkStart w:id="3626" w:name="_Toc122096987"/>
      <w:bookmarkStart w:id="3627" w:name="_Toc130844208"/>
      <w:bookmarkStart w:id="3628" w:name="_Toc138411915"/>
      <w:bookmarkStart w:id="3629" w:name="_Toc145956108"/>
      <w:bookmarkStart w:id="3630" w:name="_Toc153887548"/>
      <w:bookmarkStart w:id="3631" w:name="_Toc161905437"/>
      <w:bookmarkStart w:id="3632" w:name="_Toc170210040"/>
      <w:bookmarkStart w:id="3633" w:name="_Toc183618273"/>
      <w:bookmarkStart w:id="3634" w:name="_Toc186726576"/>
      <w:r>
        <w:lastRenderedPageBreak/>
        <w:t>6.1.6.3.11</w:t>
      </w:r>
      <w:r w:rsidRPr="00BC662F">
        <w:tab/>
        <w:t>Enumeration:</w:t>
      </w:r>
      <w:r w:rsidRPr="00E661BE">
        <w:t xml:space="preserve"> </w:t>
      </w:r>
      <w:proofErr w:type="spellStart"/>
      <w:r w:rsidRPr="00E661BE">
        <w:t>VelocityRequested</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roofErr w:type="spellEnd"/>
    </w:p>
    <w:p w14:paraId="543E83C4" w14:textId="77777777" w:rsidR="00EB7848" w:rsidRPr="00384E92" w:rsidRDefault="00EB7848" w:rsidP="00B32564">
      <w:r w:rsidRPr="00B32564">
        <w:t xml:space="preserve">The enumeration </w:t>
      </w:r>
      <w:proofErr w:type="spellStart"/>
      <w:r w:rsidRPr="00B32564">
        <w:t>VelocityRequested</w:t>
      </w:r>
      <w:proofErr w:type="spellEnd"/>
      <w:r w:rsidRPr="00B32564">
        <w:t xml:space="preserve">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proofErr w:type="spellStart"/>
      <w:r w:rsidRPr="00E661BE">
        <w:t>VelocityRequested</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3635" w:name="_Toc20150428"/>
      <w:bookmarkStart w:id="3636" w:name="_Toc25168675"/>
      <w:bookmarkStart w:id="3637" w:name="_Toc27593094"/>
      <w:bookmarkStart w:id="3638" w:name="_Toc34147966"/>
      <w:bookmarkStart w:id="3639" w:name="_Toc36463350"/>
      <w:bookmarkStart w:id="3640" w:name="_Toc43215190"/>
      <w:bookmarkStart w:id="3641" w:name="_Toc45032438"/>
      <w:bookmarkStart w:id="3642" w:name="_Toc49849927"/>
      <w:bookmarkStart w:id="3643" w:name="_Toc51873441"/>
      <w:bookmarkStart w:id="3644" w:name="_Toc56517569"/>
      <w:bookmarkStart w:id="3645" w:name="_Toc58594470"/>
      <w:bookmarkStart w:id="3646" w:name="_Toc67685980"/>
      <w:bookmarkStart w:id="3647" w:name="_Toc74993807"/>
      <w:bookmarkStart w:id="3648" w:name="_Toc82716397"/>
      <w:bookmarkStart w:id="3649" w:name="_Toc88818684"/>
      <w:bookmarkStart w:id="3650" w:name="_Toc90650606"/>
      <w:bookmarkStart w:id="3651" w:name="_Toc98506276"/>
      <w:bookmarkStart w:id="3652" w:name="_Toc106639561"/>
      <w:bookmarkStart w:id="3653" w:name="_Toc114779071"/>
      <w:bookmarkStart w:id="3654" w:name="_Toc122096988"/>
      <w:bookmarkStart w:id="3655" w:name="_Toc130844209"/>
      <w:bookmarkStart w:id="3656" w:name="_Toc138411916"/>
      <w:bookmarkStart w:id="3657" w:name="_Toc145956109"/>
      <w:bookmarkStart w:id="3658" w:name="_Toc153887549"/>
      <w:bookmarkStart w:id="3659" w:name="_Toc161905438"/>
      <w:bookmarkStart w:id="3660" w:name="_Toc170210041"/>
      <w:bookmarkStart w:id="3661" w:name="_Toc183618274"/>
      <w:bookmarkStart w:id="3662" w:name="_Toc186726577"/>
      <w:r>
        <w:t>6.1.6.3.12</w:t>
      </w:r>
      <w:r w:rsidRPr="00BC662F">
        <w:tab/>
        <w:t>Enumeration:</w:t>
      </w:r>
      <w:r w:rsidRPr="00E661BE">
        <w:t xml:space="preserve"> </w:t>
      </w:r>
      <w:proofErr w:type="spellStart"/>
      <w:r w:rsidRPr="0088594C">
        <w:t>AccuracyFulfilmentIndicator</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roofErr w:type="spellEnd"/>
    </w:p>
    <w:p w14:paraId="414EB989" w14:textId="77777777" w:rsidR="00EB7848" w:rsidRPr="00384E92" w:rsidRDefault="00EB7848" w:rsidP="00EB7848">
      <w:r w:rsidRPr="00384E92">
        <w:t xml:space="preserve">The enumeration </w:t>
      </w:r>
      <w:proofErr w:type="spellStart"/>
      <w:r w:rsidRPr="0088594C">
        <w:t>AccuracyFulfilmentIndicator</w:t>
      </w:r>
      <w:proofErr w:type="spellEnd"/>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proofErr w:type="spellStart"/>
      <w:r w:rsidRPr="0088594C">
        <w:t>AccuracyFulfilmentIndicator</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3663" w:name="_Toc20150429"/>
      <w:bookmarkStart w:id="3664" w:name="_Toc25168676"/>
      <w:bookmarkStart w:id="3665" w:name="_Toc27593095"/>
      <w:bookmarkStart w:id="3666" w:name="_Toc34147967"/>
      <w:bookmarkStart w:id="3667" w:name="_Toc36463351"/>
      <w:bookmarkStart w:id="3668" w:name="_Toc43215191"/>
      <w:bookmarkStart w:id="3669" w:name="_Toc45032439"/>
      <w:bookmarkStart w:id="3670" w:name="_Toc49849928"/>
      <w:bookmarkStart w:id="3671" w:name="_Toc51873442"/>
      <w:bookmarkStart w:id="3672" w:name="_Toc56517570"/>
      <w:bookmarkStart w:id="3673" w:name="_Toc58594471"/>
      <w:bookmarkStart w:id="3674" w:name="_Toc67685981"/>
      <w:bookmarkStart w:id="3675" w:name="_Toc74993808"/>
      <w:bookmarkStart w:id="3676" w:name="_Toc82716398"/>
      <w:bookmarkStart w:id="3677" w:name="_Toc88818685"/>
      <w:bookmarkStart w:id="3678" w:name="_Toc90650607"/>
      <w:bookmarkStart w:id="3679" w:name="_Toc98506277"/>
      <w:bookmarkStart w:id="3680" w:name="_Toc106639562"/>
      <w:bookmarkStart w:id="3681" w:name="_Toc114779072"/>
      <w:bookmarkStart w:id="3682" w:name="_Toc122096989"/>
      <w:bookmarkStart w:id="3683" w:name="_Toc130844210"/>
      <w:bookmarkStart w:id="3684" w:name="_Toc138411917"/>
      <w:bookmarkStart w:id="3685" w:name="_Toc145956110"/>
      <w:bookmarkStart w:id="3686" w:name="_Toc153887550"/>
      <w:bookmarkStart w:id="3687" w:name="_Toc161905439"/>
      <w:bookmarkStart w:id="3688" w:name="_Toc170210042"/>
      <w:bookmarkStart w:id="3689" w:name="_Toc183618275"/>
      <w:bookmarkStart w:id="3690" w:name="_Toc186726578"/>
      <w:r>
        <w:t>6.1.6.3.13</w:t>
      </w:r>
      <w:r w:rsidRPr="00BC662F">
        <w:tab/>
        <w:t>Enumeration:</w:t>
      </w:r>
      <w:r w:rsidRPr="00E661BE">
        <w:t xml:space="preserve"> </w:t>
      </w:r>
      <w:proofErr w:type="spellStart"/>
      <w:r>
        <w:t>VerticalDirection</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roofErr w:type="spellEnd"/>
    </w:p>
    <w:p w14:paraId="4F09DBEC" w14:textId="77777777" w:rsidR="00EB7848" w:rsidRPr="00384E92" w:rsidRDefault="00EB7848" w:rsidP="00EB7848">
      <w:r w:rsidRPr="00384E92">
        <w:t xml:space="preserve">The enumeration </w:t>
      </w:r>
      <w:proofErr w:type="spellStart"/>
      <w:r>
        <w:t>VerticalDirection</w:t>
      </w:r>
      <w:proofErr w:type="spellEnd"/>
      <w:r w:rsidRPr="00384E92">
        <w:t xml:space="preserve"> represents </w:t>
      </w:r>
      <w:r>
        <w:t>the direction (upward/downward) of the vertical speed</w:t>
      </w:r>
      <w:r w:rsidRPr="00384E92">
        <w:t>.</w:t>
      </w:r>
    </w:p>
    <w:p w14:paraId="4846C7B2" w14:textId="77777777" w:rsidR="00EB7848" w:rsidRDefault="00EB7848" w:rsidP="00EB7848">
      <w:pPr>
        <w:pStyle w:val="TH"/>
      </w:pPr>
      <w:r>
        <w:t xml:space="preserve">Table 6.1.6.3.13-1: Enumeration </w:t>
      </w:r>
      <w:proofErr w:type="spellStart"/>
      <w:r>
        <w:t>VerticalDirection</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3691" w:name="_Toc20150430"/>
      <w:bookmarkStart w:id="3692" w:name="_Toc25168677"/>
      <w:bookmarkStart w:id="3693" w:name="_Toc27593096"/>
      <w:bookmarkStart w:id="3694" w:name="_Toc34147968"/>
      <w:bookmarkStart w:id="3695" w:name="_Toc36463352"/>
      <w:bookmarkStart w:id="3696" w:name="_Toc43215192"/>
      <w:bookmarkStart w:id="3697" w:name="_Toc45032440"/>
      <w:bookmarkStart w:id="3698" w:name="_Toc49849929"/>
      <w:bookmarkStart w:id="3699" w:name="_Toc51873443"/>
      <w:bookmarkStart w:id="3700" w:name="_Toc56517571"/>
      <w:bookmarkStart w:id="3701" w:name="_Toc58594472"/>
      <w:bookmarkStart w:id="3702" w:name="_Toc67685982"/>
      <w:bookmarkStart w:id="3703" w:name="_Toc74993809"/>
      <w:bookmarkStart w:id="3704" w:name="_Toc82716399"/>
      <w:bookmarkStart w:id="3705" w:name="_Toc88818686"/>
      <w:bookmarkStart w:id="3706" w:name="_Toc90650608"/>
      <w:bookmarkStart w:id="3707" w:name="_Toc98506278"/>
      <w:bookmarkStart w:id="3708" w:name="_Toc106639563"/>
      <w:bookmarkStart w:id="3709" w:name="_Toc114779073"/>
      <w:bookmarkStart w:id="3710" w:name="_Toc122096990"/>
      <w:bookmarkStart w:id="3711" w:name="_Toc130844211"/>
      <w:bookmarkStart w:id="3712" w:name="_Toc138411918"/>
      <w:bookmarkStart w:id="3713" w:name="_Toc145956111"/>
      <w:bookmarkStart w:id="3714" w:name="_Toc153887551"/>
      <w:bookmarkStart w:id="3715" w:name="_Toc161905440"/>
      <w:bookmarkStart w:id="3716" w:name="_Toc170210043"/>
      <w:bookmarkStart w:id="3717" w:name="_Toc183618276"/>
      <w:bookmarkStart w:id="3718" w:name="_Toc186726579"/>
      <w:r>
        <w:t>6.1.6.3.14</w:t>
      </w:r>
      <w:r w:rsidRPr="003B2883">
        <w:tab/>
        <w:t xml:space="preserve">Enumeration: </w:t>
      </w:r>
      <w:proofErr w:type="spellStart"/>
      <w:r>
        <w:t>LdrType</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roofErr w:type="spellEnd"/>
    </w:p>
    <w:p w14:paraId="78655731" w14:textId="77777777" w:rsidR="00EB7848" w:rsidRPr="003B2883" w:rsidRDefault="00EB7848" w:rsidP="00EB7848">
      <w:pPr>
        <w:pStyle w:val="TH"/>
      </w:pPr>
      <w:r w:rsidRPr="003B2883">
        <w:t>Table </w:t>
      </w:r>
      <w:r>
        <w:t>6.1.6.3.14</w:t>
      </w:r>
      <w:r w:rsidRPr="003B2883">
        <w:t xml:space="preserve">-1: Enumeration </w:t>
      </w:r>
      <w:proofErr w:type="spellStart"/>
      <w:r>
        <w:t>LdrType</w:t>
      </w:r>
      <w:proofErr w:type="spellEnd"/>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3719" w:name="_Toc20150431"/>
      <w:bookmarkStart w:id="3720" w:name="_Toc25168678"/>
      <w:bookmarkStart w:id="3721" w:name="_Toc27593097"/>
      <w:bookmarkStart w:id="3722" w:name="_Toc34147969"/>
      <w:bookmarkStart w:id="3723" w:name="_Toc36463353"/>
      <w:bookmarkStart w:id="3724" w:name="_Toc43215193"/>
      <w:bookmarkStart w:id="3725" w:name="_Toc45032441"/>
      <w:bookmarkStart w:id="3726" w:name="_Toc49849930"/>
      <w:bookmarkStart w:id="3727" w:name="_Toc51873444"/>
      <w:bookmarkStart w:id="3728" w:name="_Toc56517572"/>
      <w:bookmarkStart w:id="3729" w:name="_Toc58594473"/>
      <w:bookmarkStart w:id="3730" w:name="_Toc67685983"/>
      <w:bookmarkStart w:id="3731" w:name="_Toc74993810"/>
      <w:bookmarkStart w:id="3732" w:name="_Toc82716400"/>
      <w:bookmarkStart w:id="3733" w:name="_Toc88818687"/>
      <w:bookmarkStart w:id="3734" w:name="_Toc90650609"/>
      <w:bookmarkStart w:id="3735" w:name="_Toc98506279"/>
      <w:bookmarkStart w:id="3736" w:name="_Toc106639564"/>
      <w:bookmarkStart w:id="3737" w:name="_Toc114779074"/>
      <w:bookmarkStart w:id="3738" w:name="_Toc122096991"/>
      <w:bookmarkStart w:id="3739" w:name="_Toc130844212"/>
      <w:bookmarkStart w:id="3740" w:name="_Toc138411919"/>
      <w:bookmarkStart w:id="3741" w:name="_Toc145956112"/>
      <w:bookmarkStart w:id="3742" w:name="_Toc153887552"/>
      <w:bookmarkStart w:id="3743" w:name="_Toc161905441"/>
      <w:bookmarkStart w:id="3744" w:name="_Toc170210044"/>
      <w:bookmarkStart w:id="3745" w:name="_Toc183618277"/>
      <w:bookmarkStart w:id="3746" w:name="_Toc186726580"/>
      <w:r>
        <w:t>6.1.6.3.15</w:t>
      </w:r>
      <w:r w:rsidRPr="00BC662F">
        <w:tab/>
        <w:t>Enumeration</w:t>
      </w:r>
      <w:r>
        <w:t xml:space="preserve">: </w:t>
      </w:r>
      <w:proofErr w:type="spellStart"/>
      <w:r>
        <w:t>ReportingAreaType</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roofErr w:type="spellEnd"/>
    </w:p>
    <w:p w14:paraId="678E29E6" w14:textId="77777777" w:rsidR="00EB7848" w:rsidRPr="00384E92" w:rsidRDefault="00EB7848" w:rsidP="00EB7848">
      <w:r w:rsidRPr="00384E92">
        <w:t xml:space="preserve">The enumeration </w:t>
      </w:r>
      <w:proofErr w:type="spellStart"/>
      <w:r>
        <w:t>ReportingAreaType</w:t>
      </w:r>
      <w:proofErr w:type="spellEnd"/>
      <w:r>
        <w:t xml:space="preserve"> indicates the type of a reporting area</w:t>
      </w:r>
      <w:r w:rsidRPr="00384E92">
        <w:t>.</w:t>
      </w:r>
    </w:p>
    <w:p w14:paraId="53EA45AE" w14:textId="77777777" w:rsidR="00EB7848" w:rsidRDefault="00EB7848" w:rsidP="00EB7848">
      <w:pPr>
        <w:pStyle w:val="TH"/>
      </w:pPr>
      <w:r>
        <w:t xml:space="preserve">Table 6.1.6.3.15-1: Enumeration </w:t>
      </w:r>
      <w:proofErr w:type="spellStart"/>
      <w:r>
        <w:t>ReportingAreaType</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3747" w:name="_Toc20150432"/>
      <w:bookmarkStart w:id="3748" w:name="_Toc25168679"/>
      <w:bookmarkStart w:id="3749" w:name="_Toc27593098"/>
      <w:bookmarkStart w:id="3750" w:name="_Toc34147970"/>
      <w:bookmarkStart w:id="3751" w:name="_Toc36463354"/>
      <w:bookmarkStart w:id="3752" w:name="_Toc43215194"/>
      <w:bookmarkStart w:id="3753" w:name="_Toc45032442"/>
      <w:bookmarkStart w:id="3754" w:name="_Toc49849931"/>
      <w:bookmarkStart w:id="3755" w:name="_Toc51873445"/>
      <w:bookmarkStart w:id="3756" w:name="_Toc56517573"/>
      <w:bookmarkStart w:id="3757" w:name="_Toc58594474"/>
      <w:bookmarkStart w:id="3758" w:name="_Toc67685984"/>
      <w:bookmarkStart w:id="3759" w:name="_Toc74993811"/>
      <w:bookmarkStart w:id="3760" w:name="_Toc82716401"/>
      <w:bookmarkStart w:id="3761" w:name="_Toc88818688"/>
      <w:bookmarkStart w:id="3762" w:name="_Toc90650610"/>
      <w:bookmarkStart w:id="3763" w:name="_Toc98506280"/>
      <w:bookmarkStart w:id="3764" w:name="_Toc106639565"/>
      <w:bookmarkStart w:id="3765" w:name="_Toc114779075"/>
      <w:bookmarkStart w:id="3766" w:name="_Toc122096992"/>
      <w:bookmarkStart w:id="3767" w:name="_Toc130844213"/>
      <w:bookmarkStart w:id="3768" w:name="_Toc138411920"/>
      <w:bookmarkStart w:id="3769" w:name="_Toc145956113"/>
      <w:bookmarkStart w:id="3770" w:name="_Toc153887553"/>
      <w:bookmarkStart w:id="3771" w:name="_Toc161905442"/>
      <w:r>
        <w:lastRenderedPageBreak/>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3772" w:name="_Toc170210045"/>
      <w:bookmarkStart w:id="3773" w:name="_Toc183618278"/>
      <w:bookmarkStart w:id="3774" w:name="_Toc186726581"/>
      <w:r>
        <w:t>6.1.6.3.16</w:t>
      </w:r>
      <w:r w:rsidRPr="00BC662F">
        <w:tab/>
        <w:t>Enumeration</w:t>
      </w:r>
      <w:r>
        <w:t xml:space="preserve">: </w:t>
      </w:r>
      <w:proofErr w:type="spellStart"/>
      <w:r>
        <w:t>OccurrenceInfo</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roofErr w:type="spellEnd"/>
    </w:p>
    <w:p w14:paraId="11E4BCC9" w14:textId="77777777" w:rsidR="00EB7848" w:rsidRPr="00384E92" w:rsidRDefault="00EB7848" w:rsidP="00EB7848">
      <w:r w:rsidRPr="00384E92">
        <w:t xml:space="preserve">The enumeration </w:t>
      </w:r>
      <w:proofErr w:type="spellStart"/>
      <w:r>
        <w:t>OccurrenceInfo</w:t>
      </w:r>
      <w:proofErr w:type="spellEnd"/>
      <w:r>
        <w:t xml:space="preserve"> indicates whether event reporting is one time</w:t>
      </w:r>
      <w:r w:rsidRPr="00384E92">
        <w:t>.</w:t>
      </w:r>
    </w:p>
    <w:p w14:paraId="0F2B20AC" w14:textId="77777777" w:rsidR="00EB7848" w:rsidRDefault="00EB7848" w:rsidP="00EB7848">
      <w:pPr>
        <w:pStyle w:val="TH"/>
      </w:pPr>
      <w:r>
        <w:t xml:space="preserve">Table 6.1.6.3.16-1: Enumeration </w:t>
      </w:r>
      <w:proofErr w:type="spellStart"/>
      <w:r>
        <w:t>AreaType</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3775" w:name="_Toc20150433"/>
      <w:bookmarkStart w:id="3776" w:name="_Toc25168680"/>
      <w:bookmarkStart w:id="3777" w:name="_Toc27593099"/>
      <w:bookmarkStart w:id="3778" w:name="_Toc34147971"/>
      <w:bookmarkStart w:id="3779" w:name="_Toc36463355"/>
      <w:bookmarkStart w:id="3780" w:name="_Toc43215195"/>
      <w:bookmarkStart w:id="3781" w:name="_Toc45032443"/>
      <w:bookmarkStart w:id="3782" w:name="_Toc49849932"/>
      <w:bookmarkStart w:id="3783" w:name="_Toc51873446"/>
      <w:bookmarkStart w:id="3784" w:name="_Toc56517574"/>
      <w:bookmarkStart w:id="3785" w:name="_Toc58594475"/>
      <w:bookmarkStart w:id="3786" w:name="_Toc67685985"/>
      <w:bookmarkStart w:id="3787" w:name="_Toc74993812"/>
      <w:bookmarkStart w:id="3788" w:name="_Toc82716402"/>
      <w:bookmarkStart w:id="3789" w:name="_Toc88818689"/>
      <w:bookmarkStart w:id="3790" w:name="_Toc90650611"/>
      <w:bookmarkStart w:id="3791" w:name="_Toc98506281"/>
      <w:bookmarkStart w:id="3792" w:name="_Toc106639566"/>
      <w:bookmarkStart w:id="3793" w:name="_Toc114779076"/>
      <w:bookmarkStart w:id="3794" w:name="_Toc122096993"/>
      <w:bookmarkStart w:id="3795" w:name="_Toc130844214"/>
      <w:bookmarkStart w:id="3796" w:name="_Toc138411921"/>
      <w:bookmarkStart w:id="3797" w:name="_Toc145956114"/>
      <w:bookmarkStart w:id="3798" w:name="_Toc153887554"/>
      <w:bookmarkStart w:id="3799" w:name="_Toc161905443"/>
      <w:bookmarkStart w:id="3800" w:name="_Toc170210046"/>
      <w:bookmarkStart w:id="3801" w:name="_Toc183618279"/>
      <w:bookmarkStart w:id="3802" w:name="_Toc186726582"/>
      <w:r>
        <w:t>6.1.6.3.17</w:t>
      </w:r>
      <w:r w:rsidRPr="00BC662F">
        <w:tab/>
        <w:t>Enumeration</w:t>
      </w:r>
      <w:r>
        <w:t xml:space="preserve">: </w:t>
      </w:r>
      <w:proofErr w:type="spellStart"/>
      <w:r>
        <w:t>ReportingAccessType</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roofErr w:type="spellEnd"/>
    </w:p>
    <w:p w14:paraId="15095ACB" w14:textId="77777777" w:rsidR="00EB7848" w:rsidRPr="00384E92" w:rsidRDefault="00EB7848" w:rsidP="00EB7848">
      <w:r w:rsidRPr="00384E92">
        <w:t>The enumeration</w:t>
      </w:r>
      <w:r>
        <w:t xml:space="preserve"> </w:t>
      </w:r>
      <w:proofErr w:type="spellStart"/>
      <w:r>
        <w:t>ReportingAccessType</w:t>
      </w:r>
      <w:proofErr w:type="spellEnd"/>
      <w:r>
        <w:t xml:space="preserve"> indicates an allowed access type for event reporting</w:t>
      </w:r>
      <w:r w:rsidRPr="00384E92">
        <w:t>.</w:t>
      </w:r>
    </w:p>
    <w:p w14:paraId="22ECCF6D" w14:textId="77777777" w:rsidR="00EB7848" w:rsidRDefault="00EB7848" w:rsidP="00EB7848">
      <w:pPr>
        <w:pStyle w:val="TH"/>
      </w:pPr>
      <w:r>
        <w:t xml:space="preserve">Table 6.1.6.3.17-1: Enumeration </w:t>
      </w:r>
      <w:proofErr w:type="spellStart"/>
      <w:r>
        <w:t>ReportingAccessType</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3803" w:name="_Toc20150434"/>
      <w:bookmarkStart w:id="3804" w:name="_Toc25168681"/>
      <w:bookmarkStart w:id="3805" w:name="_Toc27593100"/>
      <w:bookmarkStart w:id="3806" w:name="_Toc34147972"/>
      <w:bookmarkStart w:id="3807" w:name="_Toc36463356"/>
      <w:bookmarkStart w:id="3808" w:name="_Toc43215196"/>
      <w:bookmarkStart w:id="3809" w:name="_Toc45032444"/>
      <w:bookmarkStart w:id="3810" w:name="_Toc49849933"/>
      <w:bookmarkStart w:id="3811" w:name="_Toc51873447"/>
      <w:bookmarkStart w:id="3812" w:name="_Toc56517575"/>
      <w:bookmarkStart w:id="3813" w:name="_Toc58594476"/>
      <w:bookmarkStart w:id="3814" w:name="_Toc67685986"/>
      <w:bookmarkStart w:id="3815" w:name="_Toc74993813"/>
      <w:bookmarkStart w:id="3816" w:name="_Toc82716403"/>
      <w:bookmarkStart w:id="3817" w:name="_Toc88818690"/>
      <w:bookmarkStart w:id="3818" w:name="_Toc90650612"/>
      <w:bookmarkStart w:id="3819" w:name="_Toc98506282"/>
      <w:bookmarkStart w:id="3820" w:name="_Toc106639567"/>
      <w:bookmarkStart w:id="3821" w:name="_Toc114779077"/>
      <w:bookmarkStart w:id="3822" w:name="_Toc122096994"/>
      <w:bookmarkStart w:id="3823" w:name="_Toc130844215"/>
      <w:bookmarkStart w:id="3824" w:name="_Toc138411922"/>
      <w:bookmarkStart w:id="3825" w:name="_Toc145956115"/>
      <w:bookmarkStart w:id="3826" w:name="_Toc153887555"/>
      <w:bookmarkStart w:id="3827" w:name="_Toc161905444"/>
      <w:bookmarkStart w:id="3828" w:name="_Toc170210047"/>
      <w:bookmarkStart w:id="3829" w:name="_Toc183618280"/>
      <w:bookmarkStart w:id="3830" w:name="_Toc186726583"/>
      <w:r>
        <w:t>6.1.6.3.18</w:t>
      </w:r>
      <w:r w:rsidRPr="003B2883">
        <w:tab/>
        <w:t xml:space="preserve">Enumeration: </w:t>
      </w:r>
      <w:proofErr w:type="spellStart"/>
      <w:r>
        <w:t>Event</w:t>
      </w:r>
      <w:r w:rsidRPr="003B2883">
        <w:t>Class</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roofErr w:type="spellEnd"/>
    </w:p>
    <w:p w14:paraId="04E63B92" w14:textId="77777777" w:rsidR="00EB7848" w:rsidRPr="003B2883" w:rsidRDefault="00EB7848" w:rsidP="00EB7848">
      <w:pPr>
        <w:pStyle w:val="TH"/>
      </w:pPr>
      <w:r w:rsidRPr="003B2883">
        <w:t>Table </w:t>
      </w:r>
      <w:r>
        <w:t>6.1.6.3.18</w:t>
      </w:r>
      <w:r w:rsidRPr="003B2883">
        <w:t xml:space="preserve">-1: Enumeration </w:t>
      </w:r>
      <w:proofErr w:type="spellStart"/>
      <w:r>
        <w:t>Event</w:t>
      </w:r>
      <w:r w:rsidRPr="003B2883">
        <w:t>Class</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w:t>
            </w:r>
            <w:proofErr w:type="spellStart"/>
            <w:r>
              <w:t>EventReport</w:t>
            </w:r>
            <w:proofErr w:type="spellEnd"/>
            <w:r>
              <w:t xml:space="preserve">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3831" w:name="_Toc20150435"/>
      <w:bookmarkStart w:id="3832" w:name="_Toc25168682"/>
      <w:bookmarkStart w:id="3833" w:name="_Toc27593101"/>
      <w:bookmarkStart w:id="3834" w:name="_Toc34147973"/>
      <w:bookmarkStart w:id="3835" w:name="_Toc36463357"/>
      <w:bookmarkStart w:id="3836" w:name="_Toc43215197"/>
      <w:bookmarkStart w:id="3837" w:name="_Toc45032445"/>
      <w:bookmarkStart w:id="3838" w:name="_Toc49849934"/>
      <w:bookmarkStart w:id="3839" w:name="_Toc51873448"/>
      <w:bookmarkStart w:id="3840" w:name="_Toc56517576"/>
      <w:bookmarkStart w:id="3841" w:name="_Toc58594477"/>
      <w:bookmarkStart w:id="3842" w:name="_Toc67685987"/>
      <w:bookmarkStart w:id="3843" w:name="_Toc74993814"/>
      <w:bookmarkStart w:id="3844" w:name="_Toc82716404"/>
      <w:bookmarkStart w:id="3845" w:name="_Toc88818691"/>
      <w:bookmarkStart w:id="3846" w:name="_Toc90650613"/>
      <w:bookmarkStart w:id="3847" w:name="_Toc98506283"/>
      <w:bookmarkStart w:id="3848" w:name="_Toc106639568"/>
      <w:bookmarkStart w:id="3849" w:name="_Toc114779078"/>
      <w:bookmarkStart w:id="3850" w:name="_Toc122096995"/>
      <w:bookmarkStart w:id="3851" w:name="_Toc130844216"/>
      <w:bookmarkStart w:id="3852" w:name="_Toc138411923"/>
      <w:bookmarkStart w:id="3853" w:name="_Toc145956116"/>
      <w:bookmarkStart w:id="3854" w:name="_Toc153887556"/>
      <w:bookmarkStart w:id="3855" w:name="_Toc161905445"/>
      <w:bookmarkStart w:id="3856" w:name="_Toc170210048"/>
      <w:bookmarkStart w:id="3857" w:name="_Toc183618281"/>
      <w:bookmarkStart w:id="3858" w:name="_Toc186726584"/>
      <w:r>
        <w:lastRenderedPageBreak/>
        <w:t>6.1.6.3.19</w:t>
      </w:r>
      <w:r w:rsidRPr="003B2883">
        <w:tab/>
        <w:t xml:space="preserve">Enumeration: </w:t>
      </w:r>
      <w:proofErr w:type="spellStart"/>
      <w:r>
        <w:t>ReportedEventType</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roofErr w:type="spellEnd"/>
    </w:p>
    <w:p w14:paraId="7CEEBDF7" w14:textId="77777777" w:rsidR="00EB7848" w:rsidRPr="003B2883" w:rsidRDefault="00EB7848" w:rsidP="00EB7848">
      <w:pPr>
        <w:pStyle w:val="TH"/>
      </w:pPr>
      <w:r w:rsidRPr="003B2883">
        <w:t>Table </w:t>
      </w:r>
      <w:r>
        <w:t>6.1.6.3.19</w:t>
      </w:r>
      <w:r w:rsidRPr="003B2883">
        <w:t xml:space="preserve">-1: Enumeration </w:t>
      </w:r>
      <w:proofErr w:type="spellStart"/>
      <w:r>
        <w:t>ReportedEventType</w:t>
      </w:r>
      <w:proofErr w:type="spellEnd"/>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3859" w:name="_Toc20150436"/>
      <w:bookmarkStart w:id="3860" w:name="_Toc25168683"/>
      <w:bookmarkStart w:id="3861" w:name="_Toc27593102"/>
      <w:bookmarkStart w:id="3862" w:name="_Toc34147974"/>
      <w:bookmarkStart w:id="3863" w:name="_Toc36463358"/>
      <w:bookmarkStart w:id="3864" w:name="_Toc43215198"/>
      <w:bookmarkStart w:id="3865" w:name="_Toc45032446"/>
      <w:bookmarkStart w:id="3866" w:name="_Toc49849935"/>
      <w:bookmarkStart w:id="3867" w:name="_Toc51873449"/>
      <w:bookmarkStart w:id="3868" w:name="_Toc56517577"/>
      <w:bookmarkStart w:id="3869" w:name="_Toc58594478"/>
      <w:bookmarkStart w:id="3870" w:name="_Toc67685988"/>
      <w:bookmarkStart w:id="3871" w:name="_Toc74993815"/>
      <w:bookmarkStart w:id="3872" w:name="_Toc82716405"/>
      <w:bookmarkStart w:id="3873" w:name="_Toc88818692"/>
      <w:bookmarkStart w:id="3874" w:name="_Toc90650614"/>
      <w:bookmarkStart w:id="3875" w:name="_Toc98506284"/>
      <w:bookmarkStart w:id="3876" w:name="_Toc106639569"/>
      <w:bookmarkStart w:id="3877" w:name="_Toc114779079"/>
      <w:bookmarkStart w:id="3878" w:name="_Toc122096996"/>
      <w:bookmarkStart w:id="3879" w:name="_Toc130844217"/>
      <w:bookmarkStart w:id="3880" w:name="_Toc138411924"/>
      <w:bookmarkStart w:id="3881" w:name="_Toc145956117"/>
      <w:bookmarkStart w:id="3882" w:name="_Toc153887557"/>
      <w:bookmarkStart w:id="3883" w:name="_Toc161905446"/>
      <w:bookmarkStart w:id="3884" w:name="_Toc170210049"/>
      <w:bookmarkStart w:id="3885" w:name="_Toc183618282"/>
      <w:bookmarkStart w:id="3886" w:name="_Toc186726585"/>
      <w:r>
        <w:t>6.1.6.3.20</w:t>
      </w:r>
      <w:r w:rsidRPr="003B2883">
        <w:tab/>
        <w:t>Enumeration</w:t>
      </w:r>
      <w:r>
        <w:t xml:space="preserve">: </w:t>
      </w:r>
      <w:proofErr w:type="spellStart"/>
      <w:r>
        <w:t>TerminationCause</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proofErr w:type="spellEnd"/>
    </w:p>
    <w:p w14:paraId="190E877B" w14:textId="77777777" w:rsidR="00EB7848" w:rsidRPr="003B2883" w:rsidRDefault="00EB7848" w:rsidP="00EB7848">
      <w:pPr>
        <w:pStyle w:val="TH"/>
      </w:pPr>
      <w:r w:rsidRPr="003B2883">
        <w:t>Table </w:t>
      </w:r>
      <w:r>
        <w:t>6.1.6.3.20</w:t>
      </w:r>
      <w:r w:rsidRPr="003B2883">
        <w:t xml:space="preserve">-1: Enumeration </w:t>
      </w:r>
      <w:proofErr w:type="spellStart"/>
      <w:r>
        <w:t>TerminationCause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3887" w:name="_Toc25168684"/>
      <w:bookmarkStart w:id="3888" w:name="_Toc27593103"/>
      <w:bookmarkStart w:id="3889" w:name="_Toc34147975"/>
      <w:bookmarkStart w:id="3890" w:name="_Toc36463359"/>
      <w:bookmarkStart w:id="3891" w:name="_Toc43215199"/>
      <w:bookmarkStart w:id="3892" w:name="_Toc45032447"/>
      <w:bookmarkStart w:id="3893" w:name="_Toc49849936"/>
      <w:bookmarkStart w:id="3894" w:name="_Toc51873450"/>
      <w:bookmarkStart w:id="3895" w:name="_Toc56517578"/>
      <w:bookmarkStart w:id="3896" w:name="_Toc58594479"/>
      <w:bookmarkStart w:id="3897" w:name="_Toc67685989"/>
      <w:bookmarkStart w:id="3898" w:name="_Toc74993816"/>
      <w:bookmarkStart w:id="3899" w:name="_Toc82716406"/>
      <w:bookmarkStart w:id="3900" w:name="_Toc88818693"/>
      <w:bookmarkStart w:id="3901" w:name="_Toc90650615"/>
      <w:bookmarkStart w:id="3902" w:name="_Toc98506285"/>
      <w:bookmarkStart w:id="3903" w:name="_Toc106639570"/>
      <w:bookmarkStart w:id="3904" w:name="_Toc114779080"/>
      <w:bookmarkStart w:id="3905" w:name="_Toc122096997"/>
      <w:bookmarkStart w:id="3906" w:name="_Toc130844218"/>
      <w:bookmarkStart w:id="3907" w:name="_Toc138411925"/>
      <w:bookmarkStart w:id="3908" w:name="_Toc145956118"/>
      <w:bookmarkStart w:id="3909" w:name="_Toc153887558"/>
      <w:bookmarkStart w:id="3910" w:name="_Toc161905447"/>
      <w:bookmarkStart w:id="3911" w:name="_Toc170210050"/>
      <w:bookmarkStart w:id="3912" w:name="_Toc183618283"/>
      <w:bookmarkStart w:id="3913" w:name="_Toc186726586"/>
      <w:r w:rsidRPr="00EB7848">
        <w:t>6.1.6.3.21</w:t>
      </w:r>
      <w:r w:rsidRPr="00EB7848">
        <w:tab/>
        <w:t xml:space="preserve">Enumeration: </w:t>
      </w:r>
      <w:proofErr w:type="spellStart"/>
      <w:r w:rsidRPr="00EB7848">
        <w:rPr>
          <w:lang w:eastAsia="zh-CN"/>
        </w:rPr>
        <w:t>LcsQosClass</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roofErr w:type="spellEnd"/>
    </w:p>
    <w:p w14:paraId="7BCF9E32" w14:textId="77777777" w:rsidR="00EB7848" w:rsidRPr="00EB7848" w:rsidRDefault="00EB7848" w:rsidP="00EB7848">
      <w:pPr>
        <w:pStyle w:val="TH"/>
      </w:pPr>
      <w:r>
        <w:t xml:space="preserve">Table 6.1.6.3.21-1: Enumeration </w:t>
      </w:r>
      <w:proofErr w:type="spellStart"/>
      <w:r>
        <w:rPr>
          <w:lang w:eastAsia="zh-CN"/>
        </w:rPr>
        <w:t>LcsQosClass</w:t>
      </w:r>
      <w:proofErr w:type="spellEnd"/>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3914" w:name="_Toc34147976"/>
      <w:bookmarkStart w:id="3915" w:name="_Toc36463360"/>
      <w:bookmarkStart w:id="3916" w:name="_Toc43215200"/>
      <w:bookmarkStart w:id="3917" w:name="_Toc45032448"/>
      <w:bookmarkStart w:id="3918" w:name="_Toc49849937"/>
      <w:bookmarkStart w:id="3919" w:name="_Toc51873451"/>
      <w:bookmarkStart w:id="3920" w:name="_Toc56517579"/>
      <w:bookmarkStart w:id="3921" w:name="_Toc58594480"/>
      <w:bookmarkStart w:id="3922" w:name="_Toc67685990"/>
      <w:bookmarkStart w:id="3923" w:name="_Toc74993817"/>
      <w:bookmarkStart w:id="3924" w:name="_Toc82716407"/>
      <w:bookmarkStart w:id="3925" w:name="_Toc88818694"/>
      <w:bookmarkStart w:id="3926" w:name="_Toc90650616"/>
      <w:bookmarkStart w:id="3927" w:name="_Toc98506286"/>
      <w:bookmarkStart w:id="3928" w:name="_Toc106639571"/>
      <w:bookmarkStart w:id="3929" w:name="_Toc114779081"/>
      <w:bookmarkStart w:id="3930" w:name="_Toc122096998"/>
      <w:bookmarkStart w:id="3931" w:name="_Toc130844219"/>
      <w:bookmarkStart w:id="3932" w:name="_Toc138411926"/>
      <w:bookmarkStart w:id="3933" w:name="_Toc145956119"/>
      <w:bookmarkStart w:id="3934" w:name="_Toc153887559"/>
      <w:bookmarkStart w:id="3935" w:name="_Toc161905448"/>
      <w:bookmarkStart w:id="3936" w:name="_Toc170210051"/>
      <w:bookmarkStart w:id="3937" w:name="_Toc183618284"/>
      <w:bookmarkStart w:id="3938" w:name="_Toc186726587"/>
      <w:r>
        <w:t>6.1.6.3.22</w:t>
      </w:r>
      <w:r>
        <w:tab/>
        <w:t xml:space="preserve">Enumeration: </w:t>
      </w:r>
      <w:proofErr w:type="spellStart"/>
      <w:r w:rsidRPr="0031710B">
        <w:rPr>
          <w:lang w:eastAsia="zh-CN"/>
        </w:rPr>
        <w:t>UeLocationServiceInd</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roofErr w:type="spellEnd"/>
    </w:p>
    <w:p w14:paraId="47E5168D" w14:textId="77777777" w:rsidR="00EB7848" w:rsidRDefault="00EB7848" w:rsidP="00EB7848">
      <w:pPr>
        <w:pStyle w:val="TH"/>
      </w:pPr>
      <w:r>
        <w:t xml:space="preserve">Table 6.1.6.3.22-1: Enumeration </w:t>
      </w:r>
      <w:proofErr w:type="spellStart"/>
      <w:r w:rsidRPr="0031710B">
        <w:t>UeLocationServiceInd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3939" w:name="_Toc138411927"/>
      <w:bookmarkStart w:id="3940" w:name="_Toc145956120"/>
      <w:bookmarkStart w:id="3941" w:name="_Toc153887560"/>
      <w:bookmarkStart w:id="3942" w:name="_Toc161905449"/>
      <w:bookmarkStart w:id="3943" w:name="_Toc170210052"/>
      <w:bookmarkStart w:id="3944" w:name="_Toc183618285"/>
      <w:bookmarkStart w:id="3945" w:name="_Toc186726588"/>
      <w:r>
        <w:t>6.1.6.3.</w:t>
      </w:r>
      <w:r w:rsidR="006F709B">
        <w:t>23</w:t>
      </w:r>
      <w:r>
        <w:tab/>
      </w:r>
      <w:r w:rsidR="00AC3DAF">
        <w:t xml:space="preserve">Enumeration: </w:t>
      </w:r>
      <w:proofErr w:type="spellStart"/>
      <w:r w:rsidR="00AC3DAF">
        <w:rPr>
          <w:lang w:eastAsia="zh-CN"/>
        </w:rPr>
        <w:t>IndoorOutdoorInd</w:t>
      </w:r>
      <w:bookmarkEnd w:id="3939"/>
      <w:bookmarkEnd w:id="3940"/>
      <w:bookmarkEnd w:id="3941"/>
      <w:bookmarkEnd w:id="3942"/>
      <w:bookmarkEnd w:id="3943"/>
      <w:bookmarkEnd w:id="3944"/>
      <w:bookmarkEnd w:id="3945"/>
      <w:proofErr w:type="spellEnd"/>
    </w:p>
    <w:p w14:paraId="46DC6CC2" w14:textId="24DB8E37" w:rsidR="00E67D36" w:rsidRDefault="00E67D36" w:rsidP="00E67D36">
      <w:pPr>
        <w:pStyle w:val="TH"/>
      </w:pPr>
      <w:r>
        <w:t>Table 6.1.6.3.</w:t>
      </w:r>
      <w:r w:rsidR="0050139A">
        <w:t>23</w:t>
      </w:r>
      <w:r>
        <w:t xml:space="preserve">-1: Enumeration </w:t>
      </w:r>
      <w:proofErr w:type="spellStart"/>
      <w:r w:rsidRPr="00EE2E59">
        <w:t>IndoorOutdoorInd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3946" w:name="_Toc122096358"/>
      <w:bookmarkStart w:id="3947" w:name="_Toc138411643"/>
      <w:bookmarkStart w:id="3948" w:name="_Toc145956121"/>
      <w:bookmarkStart w:id="3949" w:name="_Toc153887561"/>
      <w:bookmarkStart w:id="3950" w:name="_Toc161905450"/>
      <w:bookmarkStart w:id="3951" w:name="_Toc170210053"/>
      <w:bookmarkStart w:id="3952" w:name="_Toc183618286"/>
      <w:bookmarkStart w:id="3953" w:name="_Toc186726589"/>
      <w:r>
        <w:lastRenderedPageBreak/>
        <w:t>6.1.6.3.24</w:t>
      </w:r>
      <w:r>
        <w:tab/>
        <w:t xml:space="preserve">Enumeration: </w:t>
      </w:r>
      <w:bookmarkEnd w:id="3946"/>
      <w:bookmarkEnd w:id="3947"/>
      <w:proofErr w:type="spellStart"/>
      <w:r>
        <w:rPr>
          <w:lang w:eastAsia="zh-CN"/>
        </w:rPr>
        <w:t>FixType</w:t>
      </w:r>
      <w:bookmarkEnd w:id="3948"/>
      <w:bookmarkEnd w:id="3949"/>
      <w:bookmarkEnd w:id="3950"/>
      <w:bookmarkEnd w:id="3951"/>
      <w:bookmarkEnd w:id="3952"/>
      <w:bookmarkEnd w:id="3953"/>
      <w:proofErr w:type="spellEnd"/>
    </w:p>
    <w:p w14:paraId="2528F0C2" w14:textId="59820306" w:rsidR="00826671" w:rsidRDefault="00826671" w:rsidP="00826671">
      <w:pPr>
        <w:pStyle w:val="TH"/>
      </w:pPr>
      <w:r>
        <w:t xml:space="preserve">Table 6.1.6.3.24-1: Enumeration </w:t>
      </w:r>
      <w:proofErr w:type="spellStart"/>
      <w:r>
        <w:rPr>
          <w:lang w:eastAsia="zh-CN"/>
        </w:rPr>
        <w:t>FixType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3954" w:name="_Toc145956122"/>
      <w:bookmarkStart w:id="3955" w:name="_Toc153887562"/>
      <w:bookmarkStart w:id="3956" w:name="_Toc161905451"/>
      <w:bookmarkStart w:id="3957" w:name="_Toc170210054"/>
      <w:bookmarkStart w:id="3958" w:name="_Toc183618287"/>
      <w:bookmarkStart w:id="3959" w:name="_Toc186726590"/>
      <w:r>
        <w:t>6.1.6.3.25</w:t>
      </w:r>
      <w:r>
        <w:tab/>
        <w:t xml:space="preserve">Enumeration: </w:t>
      </w:r>
      <w:proofErr w:type="spellStart"/>
      <w:r w:rsidRPr="009413E0">
        <w:rPr>
          <w:lang w:eastAsia="zh-CN"/>
        </w:rPr>
        <w:t>LosNlosMeasureInd</w:t>
      </w:r>
      <w:bookmarkEnd w:id="3954"/>
      <w:bookmarkEnd w:id="3955"/>
      <w:bookmarkEnd w:id="3956"/>
      <w:bookmarkEnd w:id="3957"/>
      <w:bookmarkEnd w:id="3958"/>
      <w:bookmarkEnd w:id="3959"/>
      <w:proofErr w:type="spellEnd"/>
    </w:p>
    <w:p w14:paraId="6EC504D8" w14:textId="06AB730B" w:rsidR="00E90831" w:rsidRDefault="00E90831" w:rsidP="00E90831">
      <w:pPr>
        <w:pStyle w:val="TH"/>
      </w:pPr>
      <w:r>
        <w:t xml:space="preserve">Table 6.1.6.3.25-1: Enumeration </w:t>
      </w:r>
      <w:proofErr w:type="spellStart"/>
      <w:r w:rsidRPr="009413E0">
        <w:rPr>
          <w:lang w:eastAsia="zh-CN"/>
        </w:rPr>
        <w:t>LosNlosMeasureInd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3960" w:name="_Toc145956123"/>
      <w:bookmarkStart w:id="3961" w:name="_Toc153887563"/>
      <w:bookmarkStart w:id="3962" w:name="_Toc161905452"/>
      <w:bookmarkStart w:id="3963" w:name="_Toc170210055"/>
      <w:bookmarkStart w:id="3964" w:name="_Toc183618288"/>
      <w:bookmarkStart w:id="3965" w:name="_Toc186726591"/>
      <w:r>
        <w:t>6.1.6.3.26</w:t>
      </w:r>
      <w:r>
        <w:tab/>
        <w:t xml:space="preserve">Enumeration: </w:t>
      </w:r>
      <w:proofErr w:type="spellStart"/>
      <w:r>
        <w:t>UpConnectionS</w:t>
      </w:r>
      <w:r w:rsidRPr="00EC7E78">
        <w:t>tatus</w:t>
      </w:r>
      <w:bookmarkEnd w:id="3960"/>
      <w:bookmarkEnd w:id="3961"/>
      <w:bookmarkEnd w:id="3962"/>
      <w:bookmarkEnd w:id="3963"/>
      <w:bookmarkEnd w:id="3964"/>
      <w:bookmarkEnd w:id="3965"/>
      <w:proofErr w:type="spellEnd"/>
    </w:p>
    <w:p w14:paraId="23D1948E" w14:textId="77777777" w:rsidR="00516E01" w:rsidRDefault="00516E01" w:rsidP="00516E01">
      <w:r>
        <w:t xml:space="preserve">The enumeration </w:t>
      </w:r>
      <w:proofErr w:type="spellStart"/>
      <w:r>
        <w:t>UpConnectionS</w:t>
      </w:r>
      <w:r w:rsidRPr="00EC7E78">
        <w:t>tatus</w:t>
      </w:r>
      <w:proofErr w:type="spellEnd"/>
      <w:r>
        <w:t xml:space="preserve"> indicates the UP Connection S</w:t>
      </w:r>
      <w:r w:rsidRPr="00EC7E78">
        <w:t>tatus</w:t>
      </w:r>
      <w:r>
        <w:t>.</w:t>
      </w:r>
    </w:p>
    <w:p w14:paraId="3A3CC894" w14:textId="2449CE07" w:rsidR="00516E01" w:rsidRDefault="00516E01" w:rsidP="00516E01">
      <w:pPr>
        <w:pStyle w:val="TH"/>
      </w:pPr>
      <w:r>
        <w:t xml:space="preserve">Table 6.1.6.3.26-1: Enumeration </w:t>
      </w:r>
      <w:proofErr w:type="spellStart"/>
      <w:r>
        <w:t>UpConnectionS</w:t>
      </w:r>
      <w:r w:rsidRPr="00EC7E78">
        <w:t>tatus</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1D3D2D69" w:rsidR="00516E01" w:rsidRDefault="00516E01" w:rsidP="0077140D">
            <w:pPr>
              <w:pStyle w:val="TAL"/>
            </w:pPr>
            <w:r>
              <w:t xml:space="preserve">UP Connection </w:t>
            </w:r>
            <w:r w:rsidR="00F45B18">
              <w:t>Move</w:t>
            </w:r>
            <w:r>
              <w:t xml:space="preserve"> Indication</w:t>
            </w:r>
          </w:p>
        </w:tc>
      </w:tr>
    </w:tbl>
    <w:p w14:paraId="6EB87B99" w14:textId="0185BA2E" w:rsidR="00516E01" w:rsidRDefault="00516E01" w:rsidP="00EB7848"/>
    <w:p w14:paraId="2D851AF0" w14:textId="4F70AA2E" w:rsidR="00EF3D7B" w:rsidRDefault="00EF3D7B" w:rsidP="00EF3D7B">
      <w:pPr>
        <w:pStyle w:val="Heading5"/>
      </w:pPr>
      <w:bookmarkStart w:id="3966" w:name="_Toc145956124"/>
      <w:bookmarkStart w:id="3967" w:name="_Toc153887564"/>
      <w:bookmarkStart w:id="3968" w:name="_Toc161905453"/>
      <w:bookmarkStart w:id="3969" w:name="_Toc170210056"/>
      <w:bookmarkStart w:id="3970" w:name="_Toc183618289"/>
      <w:bookmarkStart w:id="3971" w:name="_Toc186726592"/>
      <w:r w:rsidRPr="003B2883">
        <w:t>6.</w:t>
      </w:r>
      <w:r>
        <w:t>1</w:t>
      </w:r>
      <w:r w:rsidRPr="003B2883">
        <w:t>.6.3.</w:t>
      </w:r>
      <w:r w:rsidR="00D773A8">
        <w:t>27</w:t>
      </w:r>
      <w:r w:rsidRPr="003B2883">
        <w:tab/>
        <w:t xml:space="preserve">Enumeration: </w:t>
      </w:r>
      <w:proofErr w:type="spellStart"/>
      <w:r>
        <w:t>RangingSlResult</w:t>
      </w:r>
      <w:bookmarkEnd w:id="3966"/>
      <w:bookmarkEnd w:id="3967"/>
      <w:bookmarkEnd w:id="3968"/>
      <w:bookmarkEnd w:id="3969"/>
      <w:bookmarkEnd w:id="3970"/>
      <w:bookmarkEnd w:id="3971"/>
      <w:proofErr w:type="spellEnd"/>
    </w:p>
    <w:p w14:paraId="666739F5" w14:textId="77777777" w:rsidR="00EF3D7B" w:rsidRPr="003B2883" w:rsidRDefault="00EF3D7B" w:rsidP="00EF3D7B">
      <w:pPr>
        <w:rPr>
          <w:color w:val="000000"/>
        </w:rPr>
      </w:pPr>
      <w:r w:rsidRPr="005F771F">
        <w:t xml:space="preserve">The enumeration </w:t>
      </w:r>
      <w:proofErr w:type="spellStart"/>
      <w:r>
        <w:t>RangingSlResult</w:t>
      </w:r>
      <w:proofErr w:type="spellEnd"/>
      <w:r w:rsidRPr="005F771F">
        <w:t xml:space="preserve"> represents the type of </w:t>
      </w:r>
      <w:r w:rsidRPr="008476CF">
        <w:t xml:space="preserve">result requested for ranging and </w:t>
      </w:r>
      <w:proofErr w:type="spellStart"/>
      <w:r w:rsidRPr="008476CF">
        <w:t>sidelink</w:t>
      </w:r>
      <w:proofErr w:type="spellEnd"/>
      <w:r w:rsidRPr="008476CF">
        <w:t xml:space="preserve"> positioning</w:t>
      </w:r>
      <w:r w:rsidRPr="005F771F">
        <w:t>.</w:t>
      </w:r>
    </w:p>
    <w:p w14:paraId="212764DE" w14:textId="3982D3D6" w:rsidR="00EF3D7B" w:rsidRPr="003B2883" w:rsidRDefault="00EF3D7B" w:rsidP="00EF3D7B">
      <w:pPr>
        <w:pStyle w:val="TH"/>
      </w:pPr>
      <w:r w:rsidRPr="003B2883">
        <w:lastRenderedPageBreak/>
        <w:t>Table 6.</w:t>
      </w:r>
      <w:r>
        <w:t>1</w:t>
      </w:r>
      <w:r w:rsidRPr="003B2883">
        <w:t>.6.3.</w:t>
      </w:r>
      <w:r w:rsidR="00D773A8">
        <w:t>27</w:t>
      </w:r>
      <w:r w:rsidRPr="003B2883">
        <w:t xml:space="preserve">-1: Enumeration </w:t>
      </w:r>
      <w:proofErr w:type="spellStart"/>
      <w:r>
        <w:t>RangingSlResult</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3972" w:name="_Toc145956125"/>
      <w:bookmarkStart w:id="3973" w:name="_Toc153887565"/>
      <w:bookmarkStart w:id="3974" w:name="_Toc161905454"/>
      <w:bookmarkStart w:id="3975" w:name="_Toc170210057"/>
      <w:bookmarkStart w:id="3976" w:name="_Toc183618290"/>
      <w:bookmarkStart w:id="3977" w:name="_Toc186726593"/>
      <w:r>
        <w:t>6.1.6.3.</w:t>
      </w:r>
      <w:r w:rsidR="00D773A8">
        <w:t>28</w:t>
      </w:r>
      <w:r w:rsidRPr="00BC662F">
        <w:tab/>
        <w:t xml:space="preserve">Enumeration: </w:t>
      </w:r>
      <w:proofErr w:type="spellStart"/>
      <w:r>
        <w:t>RelatedU</w:t>
      </w:r>
      <w:r w:rsidR="001B1456">
        <w:t>e</w:t>
      </w:r>
      <w:r w:rsidRPr="003B2883">
        <w:t>Type</w:t>
      </w:r>
      <w:bookmarkEnd w:id="3972"/>
      <w:bookmarkEnd w:id="3973"/>
      <w:bookmarkEnd w:id="3974"/>
      <w:bookmarkEnd w:id="3975"/>
      <w:bookmarkEnd w:id="3976"/>
      <w:bookmarkEnd w:id="3977"/>
      <w:proofErr w:type="spellEnd"/>
    </w:p>
    <w:p w14:paraId="08CE5012" w14:textId="1938A7CB" w:rsidR="00EF3D7B" w:rsidRPr="00384E92" w:rsidRDefault="00EF3D7B" w:rsidP="00EF3D7B">
      <w:r w:rsidRPr="00384E92">
        <w:t xml:space="preserve">The enumeration </w:t>
      </w:r>
      <w:proofErr w:type="spellStart"/>
      <w:r>
        <w:t>RelatedU</w:t>
      </w:r>
      <w:r w:rsidR="001B1456">
        <w:t>e</w:t>
      </w:r>
      <w:r w:rsidRPr="003B2883">
        <w:t>Type</w:t>
      </w:r>
      <w:proofErr w:type="spellEnd"/>
      <w:r w:rsidRPr="00384E92">
        <w:t xml:space="preserve"> represents </w:t>
      </w:r>
      <w:r>
        <w:t xml:space="preserve">the different roles of UE for ranging and </w:t>
      </w:r>
      <w:proofErr w:type="spellStart"/>
      <w:r>
        <w:t>sidelink</w:t>
      </w:r>
      <w:proofErr w:type="spellEnd"/>
      <w:r>
        <w:t xml:space="preserve"> positioning service</w:t>
      </w:r>
      <w:r w:rsidRPr="00384E92">
        <w:t>.</w:t>
      </w:r>
    </w:p>
    <w:p w14:paraId="6DE2781C" w14:textId="2D89CBDF" w:rsidR="00EF3D7B" w:rsidRDefault="00EF3D7B" w:rsidP="00EF3D7B">
      <w:pPr>
        <w:pStyle w:val="TH"/>
      </w:pPr>
      <w:r>
        <w:t>Table 6.1.6.3.</w:t>
      </w:r>
      <w:r w:rsidR="00D773A8">
        <w:t>28</w:t>
      </w:r>
      <w:r>
        <w:t xml:space="preserve">-1: Enumeration </w:t>
      </w:r>
      <w:proofErr w:type="spellStart"/>
      <w:r>
        <w:rPr>
          <w:lang w:eastAsia="zh-CN"/>
        </w:rPr>
        <w:t>RelatedU</w:t>
      </w:r>
      <w:r w:rsidR="001B1456">
        <w:rPr>
          <w:lang w:eastAsia="zh-CN"/>
        </w:rPr>
        <w:t>e</w:t>
      </w:r>
      <w:r>
        <w:rPr>
          <w:lang w:eastAsia="zh-CN"/>
        </w:rPr>
        <w:t>Type</w:t>
      </w:r>
      <w:proofErr w:type="spellEnd"/>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 xml:space="preserve">UE as located UE for the ranging and </w:t>
            </w:r>
            <w:proofErr w:type="spellStart"/>
            <w:r>
              <w:t>sidelink</w:t>
            </w:r>
            <w:proofErr w:type="spellEnd"/>
            <w:r>
              <w:t xml:space="preserve">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 xml:space="preserve">UE as reference UE for the ranging and </w:t>
            </w:r>
            <w:proofErr w:type="spellStart"/>
            <w:r>
              <w:t>sidelink</w:t>
            </w:r>
            <w:proofErr w:type="spellEnd"/>
            <w:r>
              <w:t xml:space="preserve"> positioning service</w:t>
            </w:r>
          </w:p>
        </w:tc>
      </w:tr>
    </w:tbl>
    <w:p w14:paraId="287F6C57" w14:textId="2A60DECC" w:rsidR="00EF3D7B" w:rsidRDefault="00EF3D7B" w:rsidP="00EB7848"/>
    <w:p w14:paraId="7C29AFE3" w14:textId="471170C4" w:rsidR="006F65F2" w:rsidRDefault="006F65F2" w:rsidP="006F65F2">
      <w:pPr>
        <w:pStyle w:val="Heading5"/>
      </w:pPr>
      <w:bookmarkStart w:id="3978" w:name="_Toc153887566"/>
      <w:bookmarkStart w:id="3979" w:name="_Toc161905455"/>
      <w:bookmarkStart w:id="3980" w:name="_Toc170210058"/>
      <w:bookmarkStart w:id="3981" w:name="_Toc183618291"/>
      <w:bookmarkStart w:id="3982" w:name="_Toc186726594"/>
      <w:r>
        <w:t>6.1.6.3.29</w:t>
      </w:r>
      <w:r>
        <w:tab/>
        <w:t xml:space="preserve">Enumeration: </w:t>
      </w:r>
      <w:proofErr w:type="spellStart"/>
      <w:r>
        <w:rPr>
          <w:lang w:eastAsia="zh-CN"/>
        </w:rPr>
        <w:t>LcsUpConnectionInd</w:t>
      </w:r>
      <w:bookmarkEnd w:id="3978"/>
      <w:bookmarkEnd w:id="3979"/>
      <w:bookmarkEnd w:id="3980"/>
      <w:bookmarkEnd w:id="3981"/>
      <w:bookmarkEnd w:id="3982"/>
      <w:proofErr w:type="spellEnd"/>
    </w:p>
    <w:p w14:paraId="664D82FC" w14:textId="77777777" w:rsidR="006F65F2" w:rsidRDefault="006F65F2" w:rsidP="006F65F2">
      <w:r>
        <w:t xml:space="preserve">The enumeration </w:t>
      </w:r>
      <w:proofErr w:type="spellStart"/>
      <w:r>
        <w:rPr>
          <w:lang w:eastAsia="zh-CN"/>
        </w:rPr>
        <w:t>LcsUpConnectionInd</w:t>
      </w:r>
      <w:proofErr w:type="spellEnd"/>
      <w:r>
        <w:t xml:space="preserve"> indicates the LCS UP Connection Indication.</w:t>
      </w:r>
    </w:p>
    <w:p w14:paraId="46A6F090" w14:textId="6A631DD5" w:rsidR="006F65F2" w:rsidRDefault="006F65F2" w:rsidP="006F65F2">
      <w:pPr>
        <w:pStyle w:val="TH"/>
      </w:pPr>
      <w:r>
        <w:t xml:space="preserve">Table 6.1.6.3.29-1: Enumeration </w:t>
      </w:r>
      <w:proofErr w:type="spellStart"/>
      <w:r>
        <w:rPr>
          <w:lang w:eastAsia="zh-CN"/>
        </w:rPr>
        <w:t>LcsUpConnectionInd</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3983" w:name="_Toc153887567"/>
      <w:bookmarkStart w:id="3984" w:name="_Toc161905456"/>
      <w:bookmarkStart w:id="3985" w:name="_Toc170210059"/>
      <w:bookmarkStart w:id="3986" w:name="_Toc183618292"/>
      <w:bookmarkStart w:id="3987" w:name="_Toc186726595"/>
      <w:r>
        <w:lastRenderedPageBreak/>
        <w:t>6.1.6.3.30</w:t>
      </w:r>
      <w:r w:rsidRPr="00BC662F">
        <w:tab/>
        <w:t xml:space="preserve">Enumeration: </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bookmarkEnd w:id="3983"/>
      <w:bookmarkEnd w:id="3984"/>
      <w:bookmarkEnd w:id="3985"/>
      <w:bookmarkEnd w:id="3986"/>
      <w:bookmarkEnd w:id="3987"/>
      <w:proofErr w:type="spellEnd"/>
    </w:p>
    <w:p w14:paraId="0DCD4C27" w14:textId="77777777" w:rsidR="007338BA" w:rsidRPr="00384E92" w:rsidRDefault="007338BA" w:rsidP="007338BA">
      <w:pPr>
        <w:pStyle w:val="TAL"/>
      </w:pPr>
      <w:r w:rsidRPr="00384E92">
        <w:t xml:space="preserve">The enumeration </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Pr="00387BE7" w:rsidRDefault="007338BA" w:rsidP="00EB7848"/>
    <w:p w14:paraId="7810EFB0" w14:textId="77777777" w:rsidR="00EB7848" w:rsidRDefault="00EB7848" w:rsidP="00B32564">
      <w:pPr>
        <w:pStyle w:val="Heading4"/>
      </w:pPr>
      <w:bookmarkStart w:id="3988" w:name="_Toc25073996"/>
      <w:bookmarkStart w:id="3989" w:name="_Toc27584636"/>
      <w:bookmarkStart w:id="3990" w:name="_Toc34147977"/>
      <w:bookmarkStart w:id="3991" w:name="_Toc36463361"/>
      <w:bookmarkStart w:id="3992" w:name="_Toc43215201"/>
      <w:bookmarkStart w:id="3993" w:name="_Toc45032449"/>
      <w:bookmarkStart w:id="3994" w:name="_Toc49849938"/>
      <w:bookmarkStart w:id="3995" w:name="_Toc51873452"/>
      <w:bookmarkStart w:id="3996" w:name="_Toc56517580"/>
      <w:bookmarkStart w:id="3997" w:name="_Toc58594481"/>
      <w:bookmarkStart w:id="3998" w:name="_Toc67685991"/>
      <w:bookmarkStart w:id="3999" w:name="_Toc74993818"/>
      <w:bookmarkStart w:id="4000" w:name="_Toc82716408"/>
      <w:bookmarkStart w:id="4001" w:name="_Toc88818695"/>
      <w:bookmarkStart w:id="4002" w:name="_Toc90650617"/>
      <w:bookmarkStart w:id="4003" w:name="_Toc98506287"/>
      <w:bookmarkStart w:id="4004" w:name="_Toc106639572"/>
      <w:bookmarkStart w:id="4005" w:name="_Toc114779082"/>
      <w:bookmarkStart w:id="4006" w:name="_Toc122096999"/>
      <w:bookmarkStart w:id="4007" w:name="_Toc130844220"/>
      <w:bookmarkStart w:id="4008" w:name="_Toc138411928"/>
      <w:bookmarkStart w:id="4009" w:name="_Toc145956126"/>
      <w:bookmarkStart w:id="4010" w:name="_Toc153887568"/>
      <w:bookmarkStart w:id="4011" w:name="_Toc161905457"/>
      <w:bookmarkStart w:id="4012" w:name="_Toc170210060"/>
      <w:bookmarkStart w:id="4013" w:name="_Toc183618293"/>
      <w:bookmarkStart w:id="4014" w:name="_Toc25073998"/>
      <w:bookmarkStart w:id="4015" w:name="_Toc27584638"/>
      <w:bookmarkStart w:id="4016" w:name="_Toc20150437"/>
      <w:bookmarkStart w:id="4017" w:name="_Toc25168685"/>
      <w:bookmarkStart w:id="4018" w:name="_Toc27593104"/>
      <w:bookmarkStart w:id="4019" w:name="_Toc186726596"/>
      <w:r>
        <w:t>6.1.6.4</w:t>
      </w:r>
      <w:r>
        <w:tab/>
        <w:t>Binary data</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9"/>
    </w:p>
    <w:p w14:paraId="3CC82FFE" w14:textId="77777777" w:rsidR="00EB7848" w:rsidRDefault="00EB7848" w:rsidP="00B32564">
      <w:pPr>
        <w:pStyle w:val="Heading5"/>
        <w:rPr>
          <w:lang w:val="en-US"/>
        </w:rPr>
      </w:pPr>
      <w:bookmarkStart w:id="4020" w:name="_Toc25073997"/>
      <w:bookmarkStart w:id="4021" w:name="_Toc27584637"/>
      <w:bookmarkStart w:id="4022" w:name="_Toc34147978"/>
      <w:bookmarkStart w:id="4023" w:name="_Toc36463362"/>
      <w:bookmarkStart w:id="4024" w:name="_Toc43215202"/>
      <w:bookmarkStart w:id="4025" w:name="_Toc45032450"/>
      <w:bookmarkStart w:id="4026" w:name="_Toc49849939"/>
      <w:bookmarkStart w:id="4027" w:name="_Toc51873453"/>
      <w:bookmarkStart w:id="4028" w:name="_Toc56517581"/>
      <w:bookmarkStart w:id="4029" w:name="_Toc58594482"/>
      <w:bookmarkStart w:id="4030" w:name="_Toc67685992"/>
      <w:bookmarkStart w:id="4031" w:name="_Toc74993819"/>
      <w:bookmarkStart w:id="4032" w:name="_Toc82716409"/>
      <w:bookmarkStart w:id="4033" w:name="_Toc88818696"/>
      <w:bookmarkStart w:id="4034" w:name="_Toc90650618"/>
      <w:bookmarkStart w:id="4035" w:name="_Toc98506288"/>
      <w:bookmarkStart w:id="4036" w:name="_Toc106639573"/>
      <w:bookmarkStart w:id="4037" w:name="_Toc114779083"/>
      <w:bookmarkStart w:id="4038" w:name="_Toc122097000"/>
      <w:bookmarkStart w:id="4039" w:name="_Toc130844221"/>
      <w:bookmarkStart w:id="4040" w:name="_Toc138411929"/>
      <w:bookmarkStart w:id="4041" w:name="_Toc145956127"/>
      <w:bookmarkStart w:id="4042" w:name="_Toc153887569"/>
      <w:bookmarkStart w:id="4043" w:name="_Toc161905458"/>
      <w:bookmarkStart w:id="4044" w:name="_Toc170210061"/>
      <w:bookmarkStart w:id="4045" w:name="_Toc183618294"/>
      <w:bookmarkStart w:id="4046" w:name="_Toc186726597"/>
      <w:r>
        <w:rPr>
          <w:lang w:val="en-US"/>
        </w:rPr>
        <w:t>6.1.6.4.1</w:t>
      </w:r>
      <w:r>
        <w:rPr>
          <w:lang w:val="en-US"/>
        </w:rPr>
        <w:tab/>
        <w:t>Introduction</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4047" w:name="_Toc34147979"/>
      <w:bookmarkStart w:id="4048" w:name="_Toc36463363"/>
      <w:bookmarkStart w:id="4049" w:name="_Toc43215203"/>
      <w:bookmarkStart w:id="4050" w:name="_Toc45032451"/>
      <w:bookmarkStart w:id="4051" w:name="_Toc49849940"/>
      <w:bookmarkStart w:id="4052" w:name="_Toc51873454"/>
      <w:bookmarkStart w:id="4053" w:name="_Toc56517582"/>
      <w:bookmarkStart w:id="4054" w:name="_Toc58594483"/>
      <w:bookmarkStart w:id="4055" w:name="_Toc67685993"/>
      <w:bookmarkStart w:id="4056" w:name="_Toc74993820"/>
      <w:bookmarkStart w:id="4057" w:name="_Toc82716410"/>
      <w:bookmarkStart w:id="4058" w:name="_Toc88818697"/>
      <w:bookmarkStart w:id="4059" w:name="_Toc90650619"/>
      <w:bookmarkStart w:id="4060" w:name="_Toc98506289"/>
      <w:bookmarkStart w:id="4061" w:name="_Toc106639574"/>
      <w:bookmarkStart w:id="4062" w:name="_Toc114779084"/>
      <w:bookmarkStart w:id="4063" w:name="_Toc122097001"/>
      <w:bookmarkStart w:id="4064" w:name="_Toc130844222"/>
      <w:bookmarkStart w:id="4065" w:name="_Toc138411930"/>
      <w:bookmarkStart w:id="4066" w:name="_Toc145956128"/>
      <w:bookmarkStart w:id="4067" w:name="_Toc153887570"/>
      <w:bookmarkStart w:id="4068" w:name="_Toc161905459"/>
      <w:bookmarkStart w:id="4069" w:name="_Toc170210062"/>
      <w:bookmarkStart w:id="4070" w:name="_Toc183618295"/>
      <w:bookmarkStart w:id="4071" w:name="_Toc186726598"/>
      <w:r>
        <w:rPr>
          <w:lang w:val="en-US"/>
        </w:rPr>
        <w:t>6.1.6.4.2</w:t>
      </w:r>
      <w:r>
        <w:rPr>
          <w:lang w:val="en-US"/>
        </w:rPr>
        <w:tab/>
        <w:t>LPP Message</w:t>
      </w:r>
      <w:bookmarkEnd w:id="4014"/>
      <w:bookmarkEnd w:id="4015"/>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4072" w:name="_Toc34147980"/>
      <w:bookmarkStart w:id="4073" w:name="_Toc36463364"/>
      <w:bookmarkStart w:id="4074" w:name="_Toc43215204"/>
      <w:bookmarkStart w:id="4075" w:name="_Toc45032452"/>
      <w:bookmarkStart w:id="4076" w:name="_Toc49849941"/>
      <w:bookmarkStart w:id="4077" w:name="_Toc51873455"/>
      <w:bookmarkStart w:id="4078" w:name="_Toc56517583"/>
      <w:bookmarkStart w:id="4079" w:name="_Toc58594484"/>
      <w:bookmarkStart w:id="4080" w:name="_Toc67685994"/>
      <w:bookmarkStart w:id="4081" w:name="_Toc74993821"/>
      <w:bookmarkStart w:id="4082" w:name="_Toc82716411"/>
      <w:bookmarkStart w:id="4083" w:name="_Toc88818698"/>
      <w:bookmarkStart w:id="4084" w:name="_Toc90650620"/>
      <w:bookmarkStart w:id="4085" w:name="_Toc98506290"/>
      <w:bookmarkStart w:id="4086" w:name="_Toc106639575"/>
      <w:bookmarkStart w:id="4087" w:name="_Toc114779085"/>
      <w:bookmarkStart w:id="4088" w:name="_Toc122097002"/>
      <w:bookmarkStart w:id="4089" w:name="_Toc130844223"/>
      <w:bookmarkStart w:id="4090" w:name="_Toc138411931"/>
      <w:bookmarkStart w:id="4091" w:name="_Toc145956129"/>
      <w:bookmarkStart w:id="4092" w:name="_Toc153887571"/>
      <w:bookmarkStart w:id="4093" w:name="_Toc161905460"/>
      <w:bookmarkStart w:id="4094" w:name="_Toc170210063"/>
      <w:bookmarkStart w:id="4095" w:name="_Toc183618296"/>
      <w:bookmarkStart w:id="4096" w:name="_Toc186726599"/>
      <w:r>
        <w:t>6.1.7</w:t>
      </w:r>
      <w:r>
        <w:tab/>
        <w:t>Error Handling</w:t>
      </w:r>
      <w:bookmarkEnd w:id="4016"/>
      <w:bookmarkEnd w:id="4017"/>
      <w:bookmarkEnd w:id="4018"/>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p>
    <w:p w14:paraId="34939AA2" w14:textId="77777777" w:rsidR="00EB7848" w:rsidRDefault="00EB7848" w:rsidP="00B32564">
      <w:pPr>
        <w:pStyle w:val="Heading4"/>
      </w:pPr>
      <w:bookmarkStart w:id="4097" w:name="_Toc20150438"/>
      <w:bookmarkStart w:id="4098" w:name="_Toc25168686"/>
      <w:bookmarkStart w:id="4099" w:name="_Toc27593105"/>
      <w:bookmarkStart w:id="4100" w:name="_Toc34147981"/>
      <w:bookmarkStart w:id="4101" w:name="_Toc36463365"/>
      <w:bookmarkStart w:id="4102" w:name="_Toc43215205"/>
      <w:bookmarkStart w:id="4103" w:name="_Toc45032453"/>
      <w:bookmarkStart w:id="4104" w:name="_Toc49849942"/>
      <w:bookmarkStart w:id="4105" w:name="_Toc51873456"/>
      <w:bookmarkStart w:id="4106" w:name="_Toc56517584"/>
      <w:bookmarkStart w:id="4107" w:name="_Toc58594485"/>
      <w:bookmarkStart w:id="4108" w:name="_Toc67685995"/>
      <w:bookmarkStart w:id="4109" w:name="_Toc74993822"/>
      <w:bookmarkStart w:id="4110" w:name="_Toc82716412"/>
      <w:bookmarkStart w:id="4111" w:name="_Toc88818699"/>
      <w:bookmarkStart w:id="4112" w:name="_Toc90650621"/>
      <w:bookmarkStart w:id="4113" w:name="_Toc98506291"/>
      <w:bookmarkStart w:id="4114" w:name="_Toc106639576"/>
      <w:bookmarkStart w:id="4115" w:name="_Toc114779086"/>
      <w:bookmarkStart w:id="4116" w:name="_Toc122097003"/>
      <w:bookmarkStart w:id="4117" w:name="_Toc130844224"/>
      <w:bookmarkStart w:id="4118" w:name="_Toc138411932"/>
      <w:bookmarkStart w:id="4119" w:name="_Toc145956130"/>
      <w:bookmarkStart w:id="4120" w:name="_Toc153887572"/>
      <w:bookmarkStart w:id="4121" w:name="_Toc161905461"/>
      <w:bookmarkStart w:id="4122" w:name="_Toc170210064"/>
      <w:bookmarkStart w:id="4123" w:name="_Toc183618297"/>
      <w:bookmarkStart w:id="4124" w:name="_Toc186726600"/>
      <w:r>
        <w:t>6.1.7.1</w:t>
      </w:r>
      <w:r>
        <w:tab/>
        <w:t>General</w:t>
      </w:r>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4125" w:name="_Toc20150439"/>
      <w:bookmarkStart w:id="4126" w:name="_Toc25168687"/>
      <w:bookmarkStart w:id="4127" w:name="_Toc27593106"/>
      <w:bookmarkStart w:id="4128" w:name="_Toc34147982"/>
      <w:bookmarkStart w:id="4129" w:name="_Toc36463366"/>
      <w:bookmarkStart w:id="4130" w:name="_Toc43215206"/>
      <w:bookmarkStart w:id="4131" w:name="_Toc45032454"/>
      <w:bookmarkStart w:id="4132" w:name="_Toc49849943"/>
      <w:bookmarkStart w:id="4133" w:name="_Toc51873457"/>
      <w:bookmarkStart w:id="4134" w:name="_Toc56517585"/>
      <w:bookmarkStart w:id="4135" w:name="_Toc58594486"/>
      <w:bookmarkStart w:id="4136" w:name="_Toc67685996"/>
      <w:bookmarkStart w:id="4137" w:name="_Toc74993823"/>
      <w:bookmarkStart w:id="4138" w:name="_Toc82716413"/>
      <w:bookmarkStart w:id="4139" w:name="_Toc88818700"/>
      <w:bookmarkStart w:id="4140" w:name="_Toc90650622"/>
      <w:bookmarkStart w:id="4141" w:name="_Toc98506292"/>
      <w:bookmarkStart w:id="4142" w:name="_Toc106639577"/>
      <w:bookmarkStart w:id="4143" w:name="_Toc114779087"/>
      <w:bookmarkStart w:id="4144" w:name="_Toc122097004"/>
      <w:bookmarkStart w:id="4145" w:name="_Toc130844225"/>
      <w:bookmarkStart w:id="4146" w:name="_Toc138411933"/>
      <w:bookmarkStart w:id="4147" w:name="_Toc145956131"/>
      <w:bookmarkStart w:id="4148" w:name="_Toc153887573"/>
      <w:bookmarkStart w:id="4149" w:name="_Toc161905462"/>
      <w:bookmarkStart w:id="4150" w:name="_Toc170210065"/>
      <w:bookmarkStart w:id="4151" w:name="_Toc183618298"/>
      <w:bookmarkStart w:id="4152" w:name="_Toc186726601"/>
      <w:r>
        <w:t>6.1.7.2</w:t>
      </w:r>
      <w:r>
        <w:tab/>
        <w:t>Protocol Errors</w:t>
      </w:r>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4153" w:name="_Toc20150440"/>
      <w:bookmarkStart w:id="4154" w:name="_Toc25168688"/>
      <w:bookmarkStart w:id="4155" w:name="_Toc27593107"/>
      <w:bookmarkStart w:id="4156" w:name="_Toc34147983"/>
      <w:bookmarkStart w:id="4157" w:name="_Toc36463367"/>
      <w:bookmarkStart w:id="4158" w:name="_Toc43215207"/>
      <w:bookmarkStart w:id="4159" w:name="_Toc45032455"/>
      <w:bookmarkStart w:id="4160" w:name="_Toc49849944"/>
      <w:bookmarkStart w:id="4161" w:name="_Toc51873458"/>
      <w:bookmarkStart w:id="4162" w:name="_Toc56517586"/>
      <w:bookmarkStart w:id="4163" w:name="_Toc58594487"/>
      <w:bookmarkStart w:id="4164" w:name="_Toc67685997"/>
      <w:bookmarkStart w:id="4165" w:name="_Toc74993824"/>
      <w:bookmarkStart w:id="4166" w:name="_Toc82716414"/>
      <w:bookmarkStart w:id="4167" w:name="_Toc88818701"/>
      <w:bookmarkStart w:id="4168" w:name="_Toc90650623"/>
      <w:bookmarkStart w:id="4169" w:name="_Toc98506293"/>
      <w:bookmarkStart w:id="4170" w:name="_Toc106639578"/>
      <w:bookmarkStart w:id="4171" w:name="_Toc114779088"/>
      <w:bookmarkStart w:id="4172" w:name="_Toc122097005"/>
      <w:bookmarkStart w:id="4173" w:name="_Toc130844226"/>
      <w:bookmarkStart w:id="4174" w:name="_Toc138411934"/>
      <w:bookmarkStart w:id="4175" w:name="_Toc145956132"/>
      <w:bookmarkStart w:id="4176" w:name="_Toc153887574"/>
      <w:bookmarkStart w:id="4177" w:name="_Toc161905463"/>
      <w:bookmarkStart w:id="4178" w:name="_Toc170210066"/>
      <w:bookmarkStart w:id="4179" w:name="_Toc183618299"/>
      <w:bookmarkStart w:id="4180" w:name="_Toc186726602"/>
      <w:r>
        <w:t>6.1.7.3</w:t>
      </w:r>
      <w:r>
        <w:tab/>
        <w:t>Application Errors</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p>
    <w:p w14:paraId="221AA2D3" w14:textId="77777777" w:rsidR="00EB7848" w:rsidRDefault="00EB7848" w:rsidP="00EB7848">
      <w:r>
        <w:t xml:space="preserve">The application errors defined for the </w:t>
      </w:r>
      <w:proofErr w:type="spellStart"/>
      <w:r>
        <w:t>Nlmf_Location</w:t>
      </w:r>
      <w:proofErr w:type="spellEnd"/>
      <w:r>
        <w:t xml:space="preserve">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4181" w:name="_Toc20150441"/>
      <w:bookmarkStart w:id="4182" w:name="_Toc25168689"/>
      <w:bookmarkStart w:id="4183" w:name="_Toc27593108"/>
      <w:bookmarkStart w:id="4184" w:name="_Toc34147984"/>
      <w:bookmarkStart w:id="4185" w:name="_Toc36463368"/>
      <w:bookmarkStart w:id="4186" w:name="_Toc43215208"/>
      <w:bookmarkStart w:id="4187" w:name="_Toc45032456"/>
      <w:bookmarkStart w:id="4188" w:name="_Toc49849945"/>
      <w:bookmarkStart w:id="4189" w:name="_Toc51873459"/>
      <w:bookmarkStart w:id="4190" w:name="_Toc56517587"/>
      <w:bookmarkStart w:id="4191" w:name="_Toc58594488"/>
      <w:bookmarkStart w:id="4192" w:name="_Toc67685998"/>
      <w:bookmarkStart w:id="4193" w:name="_Toc74993825"/>
      <w:bookmarkStart w:id="4194" w:name="_Toc82716415"/>
      <w:bookmarkStart w:id="4195" w:name="_Toc88818702"/>
      <w:bookmarkStart w:id="4196" w:name="_Toc90650624"/>
      <w:bookmarkStart w:id="4197" w:name="_Toc98506294"/>
      <w:bookmarkStart w:id="4198" w:name="_Toc106639579"/>
      <w:bookmarkStart w:id="4199" w:name="_Toc114779089"/>
      <w:bookmarkStart w:id="4200" w:name="_Toc122097006"/>
      <w:bookmarkStart w:id="4201" w:name="_Toc130844227"/>
      <w:bookmarkStart w:id="4202" w:name="_Toc138411935"/>
      <w:bookmarkStart w:id="4203" w:name="_Toc145956133"/>
      <w:bookmarkStart w:id="4204" w:name="_Toc153887575"/>
      <w:bookmarkStart w:id="4205" w:name="_Toc161905464"/>
      <w:bookmarkStart w:id="4206" w:name="_Toc170210067"/>
      <w:bookmarkStart w:id="4207" w:name="_Toc183618300"/>
      <w:bookmarkStart w:id="4208" w:name="_Toc186726603"/>
      <w:r>
        <w:rPr>
          <w:lang w:val="en-US"/>
        </w:rPr>
        <w:lastRenderedPageBreak/>
        <w:t>6.1.8</w:t>
      </w:r>
      <w:r>
        <w:rPr>
          <w:lang w:val="en-US"/>
        </w:rPr>
        <w:tab/>
        <w:t>Security</w:t>
      </w:r>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p>
    <w:p w14:paraId="5CBD3548" w14:textId="77777777" w:rsidR="00EB7848" w:rsidRDefault="00EB7848" w:rsidP="00EB7848">
      <w:pPr>
        <w:rPr>
          <w:lang w:val="en-US"/>
        </w:rPr>
      </w:pPr>
      <w:r>
        <w:rPr>
          <w:lang w:val="en-US"/>
        </w:rPr>
        <w:t xml:space="preserve">As indicated in 3GPP TS 33.501 [9], the access to the </w:t>
      </w:r>
      <w:proofErr w:type="spellStart"/>
      <w:r>
        <w:rPr>
          <w:lang w:val="en-US"/>
        </w:rPr>
        <w:t>Nlmf_Location</w:t>
      </w:r>
      <w:proofErr w:type="spellEnd"/>
      <w:r>
        <w:rPr>
          <w:lang w:val="en-US"/>
        </w:rPr>
        <w:t xml:space="preserve">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w:t>
      </w:r>
      <w:proofErr w:type="spellStart"/>
      <w:r>
        <w:rPr>
          <w:lang w:val="en-US"/>
        </w:rPr>
        <w:t>Nlmf_Location</w:t>
      </w:r>
      <w:proofErr w:type="spellEnd"/>
      <w:r>
        <w:rPr>
          <w:lang w:val="en-US"/>
        </w:rPr>
        <w:t xml:space="preserve">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Nlmf_Location</w:t>
      </w:r>
      <w:proofErr w:type="spellEnd"/>
      <w:r>
        <w:rPr>
          <w:lang w:val="en-US"/>
        </w:rPr>
        <w:t xml:space="preserve"> service.</w:t>
      </w:r>
    </w:p>
    <w:p w14:paraId="7AB2F35A" w14:textId="0EB405FC" w:rsidR="00EB7848" w:rsidRDefault="00EB7848" w:rsidP="00EB7848">
      <w:pPr>
        <w:rPr>
          <w:lang w:val="en-US"/>
        </w:rPr>
      </w:pPr>
      <w:r>
        <w:rPr>
          <w:lang w:val="en-US"/>
        </w:rPr>
        <w:t xml:space="preserve">The </w:t>
      </w:r>
      <w:proofErr w:type="spellStart"/>
      <w:r>
        <w:rPr>
          <w:lang w:val="en-US"/>
        </w:rPr>
        <w:t>Nlmf_Location</w:t>
      </w:r>
      <w:proofErr w:type="spellEnd"/>
      <w:r>
        <w:rPr>
          <w:lang w:val="en-US"/>
        </w:rPr>
        <w:t xml:space="preserve">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proofErr w:type="spellStart"/>
      <w:r>
        <w:rPr>
          <w:lang w:val="en-US"/>
        </w:rPr>
        <w:t>Nlmf_Location</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proofErr w:type="spellStart"/>
            <w:r w:rsidR="002374DD">
              <w:t>nlmf</w:t>
            </w:r>
            <w:proofErr w:type="spellEnd"/>
            <w:r w:rsidR="002374DD">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proofErr w:type="spellStart"/>
            <w:r w:rsidRPr="00E617E9">
              <w:t>Nlmf_Location</w:t>
            </w:r>
            <w:proofErr w:type="spellEnd"/>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proofErr w:type="spellStart"/>
            <w:r w:rsidR="002374DD">
              <w:t>nlmf-</w:t>
            </w:r>
            <w:r>
              <w:t>loc:determine-location:invoke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proofErr w:type="spellStart"/>
            <w:r w:rsidR="002374DD">
              <w:t>nlmf-</w:t>
            </w:r>
            <w:r>
              <w:t>loc:cancel-location:invoke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proofErr w:type="spellStart"/>
            <w:r w:rsidR="002374DD">
              <w:t>nlmf-</w:t>
            </w:r>
            <w:r>
              <w:t>loc:location-context-transfer:invoke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proofErr w:type="spellStart"/>
            <w:r w:rsidR="002374DD">
              <w:t>nlmf</w:t>
            </w:r>
            <w:proofErr w:type="spellEnd"/>
            <w:r w:rsidR="002374DD">
              <w:t>-</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proofErr w:type="spellStart"/>
            <w:r w:rsidR="002374DD">
              <w:t>nlmf-</w:t>
            </w:r>
            <w:r>
              <w:t>loc:up-subscription</w:t>
            </w:r>
            <w:r w:rsidR="008E3B6B">
              <w:t>s</w:t>
            </w:r>
            <w:r>
              <w:t>:invoke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w:t>
            </w:r>
            <w:proofErr w:type="spellStart"/>
            <w:r>
              <w:t>nlmf-loc:</w:t>
            </w:r>
            <w:r w:rsidR="001E60DD">
              <w:rPr>
                <w:lang w:eastAsia="zh-CN"/>
              </w:rPr>
              <w:t>configure</w:t>
            </w:r>
            <w:r w:rsidR="001E60DD">
              <w:t>-</w:t>
            </w:r>
            <w:r>
              <w:t>up:invoke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4209" w:name="_Toc11342351"/>
      <w:bookmarkStart w:id="4210" w:name="_Toc36460757"/>
      <w:bookmarkStart w:id="4211" w:name="_Toc45029965"/>
      <w:bookmarkStart w:id="4212" w:name="_Toc57026388"/>
      <w:bookmarkStart w:id="4213" w:name="_Toc67685999"/>
      <w:bookmarkStart w:id="4214" w:name="_Toc74993826"/>
      <w:bookmarkStart w:id="4215" w:name="_Toc82716416"/>
      <w:bookmarkStart w:id="4216" w:name="_Toc88818703"/>
      <w:bookmarkStart w:id="4217" w:name="_Toc90650625"/>
      <w:bookmarkStart w:id="4218" w:name="_Toc98506295"/>
      <w:bookmarkStart w:id="4219" w:name="_Toc106639580"/>
      <w:bookmarkStart w:id="4220" w:name="_Toc114779090"/>
      <w:bookmarkStart w:id="4221" w:name="_Toc122097007"/>
      <w:bookmarkStart w:id="4222" w:name="_Toc130844228"/>
      <w:bookmarkStart w:id="4223" w:name="_Toc138411936"/>
      <w:bookmarkStart w:id="4224" w:name="_Toc145956134"/>
      <w:bookmarkStart w:id="4225" w:name="_Toc153887576"/>
      <w:bookmarkStart w:id="4226" w:name="_Toc161905465"/>
      <w:bookmarkStart w:id="4227" w:name="_Toc170210068"/>
      <w:bookmarkStart w:id="4228" w:name="_Toc183618301"/>
      <w:bookmarkStart w:id="4229" w:name="_Toc186726604"/>
      <w:r w:rsidRPr="00AA440E">
        <w:rPr>
          <w:lang w:eastAsia="zh-CN"/>
        </w:rPr>
        <w:t>6.1.</w:t>
      </w:r>
      <w:r>
        <w:rPr>
          <w:lang w:eastAsia="zh-CN"/>
        </w:rPr>
        <w:t>9</w:t>
      </w:r>
      <w:r w:rsidRPr="00AA440E">
        <w:rPr>
          <w:lang w:eastAsia="zh-CN"/>
        </w:rPr>
        <w:tab/>
        <w:t>Feature Negotiation</w:t>
      </w:r>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7E615C71" w14:textId="48E48239" w:rsidR="005C50CC" w:rsidRDefault="005C50CC" w:rsidP="005C50CC">
      <w:r>
        <w:t>The features in table </w:t>
      </w:r>
      <w:r w:rsidR="007F333B">
        <w:t>6.1.9</w:t>
      </w:r>
      <w:r>
        <w:t xml:space="preserve">-1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 xml:space="preserve">upport of </w:t>
            </w:r>
            <w:proofErr w:type="spellStart"/>
            <w:r>
              <w:rPr>
                <w:lang w:eastAsia="zh-CN"/>
              </w:rPr>
              <w:t>Mlutiple</w:t>
            </w:r>
            <w:proofErr w:type="spellEnd"/>
            <w:r>
              <w:rPr>
                <w:lang w:eastAsia="zh-CN"/>
              </w:rPr>
              <w:t xml:space="preserv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 xml:space="preserve">upport of Ranging and </w:t>
            </w:r>
            <w:proofErr w:type="spellStart"/>
            <w:r>
              <w:rPr>
                <w:lang w:eastAsia="zh-CN"/>
              </w:rPr>
              <w:t>Sidelink</w:t>
            </w:r>
            <w:proofErr w:type="spellEnd"/>
            <w:r>
              <w:rPr>
                <w:lang w:eastAsia="zh-CN"/>
              </w:rPr>
              <w:t xml:space="preserve">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 xml:space="preserve">indicates the support of Ranging and </w:t>
            </w:r>
            <w:proofErr w:type="spellStart"/>
            <w:r w:rsidR="004D3C9D">
              <w:rPr>
                <w:lang w:eastAsia="zh-CN"/>
              </w:rPr>
              <w:t>Sidelink</w:t>
            </w:r>
            <w:proofErr w:type="spellEnd"/>
            <w:r w:rsidR="004D3C9D">
              <w:rPr>
                <w:lang w:eastAsia="zh-CN"/>
              </w:rPr>
              <w:t xml:space="preserve">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r w:rsidR="001B471C" w:rsidRPr="002002FF" w14:paraId="2795EF4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11B230B0" w14:textId="59722D97" w:rsidR="001B471C" w:rsidRDefault="00481126" w:rsidP="001B471C">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7C027E77" w14:textId="65C8274C" w:rsidR="001B471C" w:rsidRDefault="001B471C" w:rsidP="001B471C">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06BA93B8" w14:textId="4A987ABB" w:rsidR="001B471C" w:rsidRDefault="001B471C" w:rsidP="001B471C">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56A935E5" w14:textId="77777777" w:rsidR="001B471C" w:rsidRDefault="001B471C" w:rsidP="001B471C">
            <w:pPr>
              <w:pStyle w:val="TAL"/>
              <w:tabs>
                <w:tab w:val="left" w:pos="4237"/>
              </w:tabs>
              <w:rPr>
                <w:lang w:eastAsia="zh-CN"/>
              </w:rPr>
            </w:pPr>
            <w:r>
              <w:rPr>
                <w:lang w:eastAsia="zh-CN"/>
              </w:rPr>
              <w:t>Cancel Immediate Location</w:t>
            </w:r>
          </w:p>
          <w:p w14:paraId="3485637D" w14:textId="77777777" w:rsidR="001B471C" w:rsidRDefault="001B471C" w:rsidP="001B471C">
            <w:pPr>
              <w:pStyle w:val="TAL"/>
              <w:tabs>
                <w:tab w:val="left" w:pos="4237"/>
              </w:tabs>
              <w:rPr>
                <w:lang w:eastAsia="zh-CN"/>
              </w:rPr>
            </w:pPr>
          </w:p>
          <w:p w14:paraId="3EC1B051" w14:textId="7C468F51" w:rsidR="001B471C" w:rsidRDefault="001B471C" w:rsidP="001B471C">
            <w:pPr>
              <w:pStyle w:val="TAL"/>
              <w:tabs>
                <w:tab w:val="left" w:pos="4237"/>
              </w:tabs>
              <w:rPr>
                <w:lang w:eastAsia="zh-CN"/>
              </w:rPr>
            </w:pPr>
            <w:r>
              <w:rPr>
                <w:lang w:eastAsia="zh-CN"/>
              </w:rPr>
              <w:t>This feature indicates the support of cancellation of immediate location i.e. 5G-MT-LR / 5G-MO-LR.</w:t>
            </w:r>
          </w:p>
        </w:tc>
      </w:tr>
    </w:tbl>
    <w:p w14:paraId="3E2EC1A7" w14:textId="6C164AB6" w:rsidR="00EB7848" w:rsidRDefault="00EB7848" w:rsidP="00EB7848"/>
    <w:p w14:paraId="7B6644F5" w14:textId="19C0FAF0" w:rsidR="00467CA0" w:rsidRDefault="00467CA0" w:rsidP="00B32564">
      <w:pPr>
        <w:pStyle w:val="Heading3"/>
        <w:rPr>
          <w:lang w:val="en-US"/>
        </w:rPr>
      </w:pPr>
      <w:bookmarkStart w:id="4230" w:name="_Toc25074008"/>
      <w:bookmarkStart w:id="4231" w:name="_Toc34063200"/>
      <w:bookmarkStart w:id="4232" w:name="_Toc43120185"/>
      <w:bookmarkStart w:id="4233" w:name="_Toc49768242"/>
      <w:bookmarkStart w:id="4234" w:name="_Toc51867092"/>
      <w:bookmarkStart w:id="4235" w:name="_Toc67686000"/>
      <w:bookmarkStart w:id="4236" w:name="_Toc74993827"/>
      <w:bookmarkStart w:id="4237" w:name="_Toc82716417"/>
      <w:bookmarkStart w:id="4238" w:name="_Toc88818704"/>
      <w:bookmarkStart w:id="4239" w:name="_Toc90650626"/>
      <w:bookmarkStart w:id="4240" w:name="_Toc98506296"/>
      <w:bookmarkStart w:id="4241" w:name="_Toc106639581"/>
      <w:bookmarkStart w:id="4242" w:name="_Toc114779091"/>
      <w:bookmarkStart w:id="4243" w:name="_Toc122097008"/>
      <w:bookmarkStart w:id="4244" w:name="_Toc130844229"/>
      <w:bookmarkStart w:id="4245" w:name="_Toc138411937"/>
      <w:bookmarkStart w:id="4246" w:name="_Toc145956135"/>
      <w:bookmarkStart w:id="4247" w:name="_Toc153887577"/>
      <w:bookmarkStart w:id="4248" w:name="_Toc161905466"/>
      <w:bookmarkStart w:id="4249" w:name="_Toc170210069"/>
      <w:bookmarkStart w:id="4250" w:name="_Toc183618302"/>
      <w:bookmarkStart w:id="4251" w:name="_Toc186726605"/>
      <w:r>
        <w:rPr>
          <w:lang w:val="en-US"/>
        </w:rPr>
        <w:t>6.1.</w:t>
      </w:r>
      <w:r w:rsidR="00457BD2">
        <w:rPr>
          <w:lang w:val="en-US"/>
        </w:rPr>
        <w:t>10</w:t>
      </w:r>
      <w:r>
        <w:rPr>
          <w:lang w:val="en-US"/>
        </w:rPr>
        <w:tab/>
      </w:r>
      <w:bookmarkEnd w:id="4230"/>
      <w:bookmarkEnd w:id="4231"/>
      <w:bookmarkEnd w:id="4232"/>
      <w:bookmarkEnd w:id="4233"/>
      <w:bookmarkEnd w:id="4234"/>
      <w:r>
        <w:rPr>
          <w:lang w:val="en-US"/>
        </w:rPr>
        <w:t>HTTP redirection</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4252" w:name="_Toc25168690"/>
      <w:bookmarkStart w:id="4253" w:name="_Toc27593109"/>
      <w:bookmarkStart w:id="4254" w:name="_Toc34147985"/>
      <w:bookmarkStart w:id="4255" w:name="_Toc36463369"/>
      <w:bookmarkStart w:id="4256" w:name="_Toc43215209"/>
      <w:bookmarkStart w:id="4257" w:name="_Toc45032457"/>
      <w:bookmarkStart w:id="4258" w:name="_Toc49849946"/>
      <w:bookmarkStart w:id="4259" w:name="_Toc51873460"/>
      <w:bookmarkStart w:id="4260" w:name="_Toc56517588"/>
      <w:bookmarkStart w:id="4261" w:name="_Toc58594489"/>
      <w:bookmarkStart w:id="4262" w:name="_Toc67686001"/>
      <w:bookmarkStart w:id="4263" w:name="_Toc74993828"/>
      <w:bookmarkStart w:id="4264" w:name="_Toc82716418"/>
      <w:bookmarkStart w:id="4265" w:name="_Toc88818705"/>
      <w:bookmarkStart w:id="4266" w:name="_Toc90650627"/>
      <w:bookmarkStart w:id="4267" w:name="_Toc98506297"/>
      <w:bookmarkStart w:id="4268" w:name="_Toc106639582"/>
      <w:bookmarkStart w:id="4269" w:name="_Toc114779092"/>
      <w:bookmarkStart w:id="4270" w:name="_Toc122097009"/>
      <w:bookmarkStart w:id="4271" w:name="_Toc130844230"/>
      <w:bookmarkStart w:id="4272" w:name="_Toc138411938"/>
      <w:bookmarkStart w:id="4273" w:name="_Toc145956136"/>
      <w:bookmarkStart w:id="4274" w:name="_Toc153887578"/>
      <w:bookmarkStart w:id="4275" w:name="_Toc161905467"/>
      <w:bookmarkStart w:id="4276" w:name="_Toc170210070"/>
      <w:bookmarkStart w:id="4277" w:name="_Toc183618303"/>
      <w:bookmarkStart w:id="4278" w:name="_Toc186726606"/>
      <w:r>
        <w:rPr>
          <w:lang w:eastAsia="zh-CN"/>
        </w:rPr>
        <w:t>6.2</w:t>
      </w:r>
      <w:r>
        <w:tab/>
      </w:r>
      <w:proofErr w:type="spellStart"/>
      <w:r>
        <w:t>Nlmf_Broadcast</w:t>
      </w:r>
      <w:proofErr w:type="spellEnd"/>
      <w:r>
        <w:t xml:space="preserve"> Service API</w:t>
      </w:r>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p>
    <w:p w14:paraId="6B444DB1" w14:textId="77777777" w:rsidR="00EB7848" w:rsidRDefault="00EB7848" w:rsidP="00B32564">
      <w:pPr>
        <w:pStyle w:val="Heading3"/>
      </w:pPr>
      <w:bookmarkStart w:id="4279" w:name="_Toc25168691"/>
      <w:bookmarkStart w:id="4280" w:name="_Toc27593110"/>
      <w:bookmarkStart w:id="4281" w:name="_Toc34147986"/>
      <w:bookmarkStart w:id="4282" w:name="_Toc36463370"/>
      <w:bookmarkStart w:id="4283" w:name="_Toc43215210"/>
      <w:bookmarkStart w:id="4284" w:name="_Toc45032458"/>
      <w:bookmarkStart w:id="4285" w:name="_Toc49849947"/>
      <w:bookmarkStart w:id="4286" w:name="_Toc51873461"/>
      <w:bookmarkStart w:id="4287" w:name="_Toc56517589"/>
      <w:bookmarkStart w:id="4288" w:name="_Toc58594490"/>
      <w:bookmarkStart w:id="4289" w:name="_Toc67686002"/>
      <w:bookmarkStart w:id="4290" w:name="_Toc74993829"/>
      <w:bookmarkStart w:id="4291" w:name="_Toc82716419"/>
      <w:bookmarkStart w:id="4292" w:name="_Toc88818706"/>
      <w:bookmarkStart w:id="4293" w:name="_Toc90650628"/>
      <w:bookmarkStart w:id="4294" w:name="_Toc98506298"/>
      <w:bookmarkStart w:id="4295" w:name="_Toc106639583"/>
      <w:bookmarkStart w:id="4296" w:name="_Toc114779093"/>
      <w:bookmarkStart w:id="4297" w:name="_Toc122097010"/>
      <w:bookmarkStart w:id="4298" w:name="_Toc130844231"/>
      <w:bookmarkStart w:id="4299" w:name="_Toc138411939"/>
      <w:bookmarkStart w:id="4300" w:name="_Toc145956137"/>
      <w:bookmarkStart w:id="4301" w:name="_Toc153887579"/>
      <w:bookmarkStart w:id="4302" w:name="_Toc161905468"/>
      <w:bookmarkStart w:id="4303" w:name="_Toc170210071"/>
      <w:bookmarkStart w:id="4304" w:name="_Toc183618304"/>
      <w:bookmarkStart w:id="4305" w:name="_Toc186726607"/>
      <w:r>
        <w:t>6.2.1</w:t>
      </w:r>
      <w:r>
        <w:tab/>
        <w:t>API URI</w:t>
      </w:r>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nlmf</w:t>
      </w:r>
      <w:proofErr w:type="spellEnd"/>
      <w:r>
        <w:t>-broadcast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4306" w:name="_Toc25168692"/>
      <w:bookmarkStart w:id="4307" w:name="_Toc27593111"/>
      <w:bookmarkStart w:id="4308" w:name="_Toc34147987"/>
      <w:bookmarkStart w:id="4309" w:name="_Toc36463371"/>
      <w:bookmarkStart w:id="4310" w:name="_Toc43215211"/>
      <w:bookmarkStart w:id="4311" w:name="_Toc45032459"/>
      <w:bookmarkStart w:id="4312" w:name="_Toc49849948"/>
      <w:bookmarkStart w:id="4313" w:name="_Toc51873462"/>
      <w:bookmarkStart w:id="4314" w:name="_Toc56517590"/>
      <w:bookmarkStart w:id="4315" w:name="_Toc58594491"/>
      <w:bookmarkStart w:id="4316" w:name="_Toc67686003"/>
      <w:bookmarkStart w:id="4317" w:name="_Toc74993830"/>
      <w:bookmarkStart w:id="4318" w:name="_Toc82716420"/>
      <w:bookmarkStart w:id="4319" w:name="_Toc88818707"/>
      <w:bookmarkStart w:id="4320" w:name="_Toc90650629"/>
      <w:bookmarkStart w:id="4321" w:name="_Toc98506299"/>
      <w:bookmarkStart w:id="4322" w:name="_Toc106639584"/>
      <w:bookmarkStart w:id="4323" w:name="_Toc114779094"/>
      <w:bookmarkStart w:id="4324" w:name="_Toc122097011"/>
      <w:bookmarkStart w:id="4325" w:name="_Toc130844232"/>
      <w:bookmarkStart w:id="4326" w:name="_Toc138411940"/>
      <w:bookmarkStart w:id="4327" w:name="_Toc145956138"/>
      <w:bookmarkStart w:id="4328" w:name="_Toc153887580"/>
      <w:bookmarkStart w:id="4329" w:name="_Toc161905469"/>
      <w:bookmarkStart w:id="4330" w:name="_Toc170210072"/>
      <w:bookmarkStart w:id="4331" w:name="_Toc183618305"/>
      <w:bookmarkStart w:id="4332" w:name="_Toc186726608"/>
      <w:r>
        <w:t>6.2.2</w:t>
      </w:r>
      <w:r>
        <w:tab/>
        <w:t>Usage of HTTP</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p>
    <w:p w14:paraId="0C7C9707" w14:textId="77777777" w:rsidR="00EB7848" w:rsidRDefault="00EB7848" w:rsidP="00B32564">
      <w:pPr>
        <w:pStyle w:val="Heading4"/>
      </w:pPr>
      <w:bookmarkStart w:id="4333" w:name="_Toc25168693"/>
      <w:bookmarkStart w:id="4334" w:name="_Toc27593112"/>
      <w:bookmarkStart w:id="4335" w:name="_Toc34147988"/>
      <w:bookmarkStart w:id="4336" w:name="_Toc36463372"/>
      <w:bookmarkStart w:id="4337" w:name="_Toc43215212"/>
      <w:bookmarkStart w:id="4338" w:name="_Toc45032460"/>
      <w:bookmarkStart w:id="4339" w:name="_Toc49849949"/>
      <w:bookmarkStart w:id="4340" w:name="_Toc51873463"/>
      <w:bookmarkStart w:id="4341" w:name="_Toc56517591"/>
      <w:bookmarkStart w:id="4342" w:name="_Toc58594492"/>
      <w:bookmarkStart w:id="4343" w:name="_Toc67686004"/>
      <w:bookmarkStart w:id="4344" w:name="_Toc74993831"/>
      <w:bookmarkStart w:id="4345" w:name="_Toc82716421"/>
      <w:bookmarkStart w:id="4346" w:name="_Toc88818708"/>
      <w:bookmarkStart w:id="4347" w:name="_Toc90650630"/>
      <w:bookmarkStart w:id="4348" w:name="_Toc98506300"/>
      <w:bookmarkStart w:id="4349" w:name="_Toc106639585"/>
      <w:bookmarkStart w:id="4350" w:name="_Toc114779095"/>
      <w:bookmarkStart w:id="4351" w:name="_Toc122097012"/>
      <w:bookmarkStart w:id="4352" w:name="_Toc130844233"/>
      <w:bookmarkStart w:id="4353" w:name="_Toc138411941"/>
      <w:bookmarkStart w:id="4354" w:name="_Toc145956139"/>
      <w:bookmarkStart w:id="4355" w:name="_Toc153887581"/>
      <w:bookmarkStart w:id="4356" w:name="_Toc161905470"/>
      <w:bookmarkStart w:id="4357" w:name="_Toc170210073"/>
      <w:bookmarkStart w:id="4358" w:name="_Toc183618306"/>
      <w:bookmarkStart w:id="4359" w:name="_Toc186726609"/>
      <w:r>
        <w:t>6.2.2.1</w:t>
      </w:r>
      <w:r>
        <w:tab/>
        <w:t>General</w:t>
      </w:r>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 xml:space="preserve">HTTP messages and bodies for the </w:t>
      </w:r>
      <w:proofErr w:type="spellStart"/>
      <w:r>
        <w:t>Nlmf_Location</w:t>
      </w:r>
      <w:proofErr w:type="spellEnd"/>
      <w:r>
        <w:t xml:space="preserve"> service shall comply with the OpenAPI [14] specification contained in Annex A.</w:t>
      </w:r>
    </w:p>
    <w:p w14:paraId="59075275" w14:textId="77777777" w:rsidR="00EB7848" w:rsidRDefault="00EB7848" w:rsidP="00B32564">
      <w:pPr>
        <w:pStyle w:val="Heading4"/>
      </w:pPr>
      <w:bookmarkStart w:id="4360" w:name="_Toc25168694"/>
      <w:bookmarkStart w:id="4361" w:name="_Toc27593113"/>
      <w:bookmarkStart w:id="4362" w:name="_Toc34147989"/>
      <w:bookmarkStart w:id="4363" w:name="_Toc36463373"/>
      <w:bookmarkStart w:id="4364" w:name="_Toc43215213"/>
      <w:bookmarkStart w:id="4365" w:name="_Toc45032461"/>
      <w:bookmarkStart w:id="4366" w:name="_Toc49849950"/>
      <w:bookmarkStart w:id="4367" w:name="_Toc51873464"/>
      <w:bookmarkStart w:id="4368" w:name="_Toc56517592"/>
      <w:bookmarkStart w:id="4369" w:name="_Toc58594493"/>
      <w:bookmarkStart w:id="4370" w:name="_Toc67686005"/>
      <w:bookmarkStart w:id="4371" w:name="_Toc74993832"/>
      <w:bookmarkStart w:id="4372" w:name="_Toc82716422"/>
      <w:bookmarkStart w:id="4373" w:name="_Toc88818709"/>
      <w:bookmarkStart w:id="4374" w:name="_Toc90650631"/>
      <w:bookmarkStart w:id="4375" w:name="_Toc98506301"/>
      <w:bookmarkStart w:id="4376" w:name="_Toc106639586"/>
      <w:bookmarkStart w:id="4377" w:name="_Toc114779096"/>
      <w:bookmarkStart w:id="4378" w:name="_Toc122097013"/>
      <w:bookmarkStart w:id="4379" w:name="_Toc130844234"/>
      <w:bookmarkStart w:id="4380" w:name="_Toc138411942"/>
      <w:bookmarkStart w:id="4381" w:name="_Toc145956140"/>
      <w:bookmarkStart w:id="4382" w:name="_Toc153887582"/>
      <w:bookmarkStart w:id="4383" w:name="_Toc161905471"/>
      <w:bookmarkStart w:id="4384" w:name="_Toc170210074"/>
      <w:bookmarkStart w:id="4385" w:name="_Toc183618307"/>
      <w:bookmarkStart w:id="4386" w:name="_Toc186726610"/>
      <w:r>
        <w:t>6.2.2.2</w:t>
      </w:r>
      <w:r>
        <w:tab/>
        <w:t>HTTP Standard Headers</w:t>
      </w:r>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p>
    <w:p w14:paraId="08F33B42" w14:textId="77777777" w:rsidR="00EB7848" w:rsidRDefault="00EB7848" w:rsidP="00B32564">
      <w:pPr>
        <w:pStyle w:val="Heading5"/>
        <w:rPr>
          <w:lang w:eastAsia="zh-CN"/>
        </w:rPr>
      </w:pPr>
      <w:bookmarkStart w:id="4387" w:name="_Toc25168695"/>
      <w:bookmarkStart w:id="4388" w:name="_Toc27593114"/>
      <w:bookmarkStart w:id="4389" w:name="_Toc34147990"/>
      <w:bookmarkStart w:id="4390" w:name="_Toc36463374"/>
      <w:bookmarkStart w:id="4391" w:name="_Toc43215214"/>
      <w:bookmarkStart w:id="4392" w:name="_Toc45032462"/>
      <w:bookmarkStart w:id="4393" w:name="_Toc49849951"/>
      <w:bookmarkStart w:id="4394" w:name="_Toc51873465"/>
      <w:bookmarkStart w:id="4395" w:name="_Toc56517593"/>
      <w:bookmarkStart w:id="4396" w:name="_Toc58594494"/>
      <w:bookmarkStart w:id="4397" w:name="_Toc67686006"/>
      <w:bookmarkStart w:id="4398" w:name="_Toc74993833"/>
      <w:bookmarkStart w:id="4399" w:name="_Toc82716423"/>
      <w:bookmarkStart w:id="4400" w:name="_Toc88818710"/>
      <w:bookmarkStart w:id="4401" w:name="_Toc90650632"/>
      <w:bookmarkStart w:id="4402" w:name="_Toc98506302"/>
      <w:bookmarkStart w:id="4403" w:name="_Toc106639587"/>
      <w:bookmarkStart w:id="4404" w:name="_Toc114779097"/>
      <w:bookmarkStart w:id="4405" w:name="_Toc122097014"/>
      <w:bookmarkStart w:id="4406" w:name="_Toc130844235"/>
      <w:bookmarkStart w:id="4407" w:name="_Toc138411943"/>
      <w:bookmarkStart w:id="4408" w:name="_Toc145956141"/>
      <w:bookmarkStart w:id="4409" w:name="_Toc153887583"/>
      <w:bookmarkStart w:id="4410" w:name="_Toc161905472"/>
      <w:bookmarkStart w:id="4411" w:name="_Toc170210075"/>
      <w:bookmarkStart w:id="4412" w:name="_Toc183618308"/>
      <w:bookmarkStart w:id="4413" w:name="_Toc186726611"/>
      <w:r>
        <w:t>6.2.2.2.1</w:t>
      </w:r>
      <w:r>
        <w:rPr>
          <w:lang w:eastAsia="zh-CN"/>
        </w:rPr>
        <w:tab/>
        <w:t>General</w:t>
      </w:r>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p>
    <w:p w14:paraId="763503E7" w14:textId="77777777" w:rsidR="00EB7848" w:rsidRDefault="00EB7848" w:rsidP="00B32564">
      <w:pPr>
        <w:pStyle w:val="Heading5"/>
      </w:pPr>
      <w:bookmarkStart w:id="4414" w:name="_Toc25168696"/>
      <w:bookmarkStart w:id="4415" w:name="_Toc27593115"/>
      <w:bookmarkStart w:id="4416" w:name="_Toc34147991"/>
      <w:bookmarkStart w:id="4417" w:name="_Toc36463375"/>
      <w:bookmarkStart w:id="4418" w:name="_Toc43215215"/>
      <w:bookmarkStart w:id="4419" w:name="_Toc45032463"/>
      <w:bookmarkStart w:id="4420" w:name="_Toc49849952"/>
      <w:bookmarkStart w:id="4421" w:name="_Toc51873466"/>
      <w:bookmarkStart w:id="4422" w:name="_Toc56517594"/>
      <w:bookmarkStart w:id="4423" w:name="_Toc58594495"/>
      <w:bookmarkStart w:id="4424" w:name="_Toc67686007"/>
      <w:bookmarkStart w:id="4425" w:name="_Toc74993834"/>
      <w:bookmarkStart w:id="4426" w:name="_Toc82716424"/>
      <w:bookmarkStart w:id="4427" w:name="_Toc88818711"/>
      <w:bookmarkStart w:id="4428" w:name="_Toc90650633"/>
      <w:bookmarkStart w:id="4429" w:name="_Toc98506303"/>
      <w:bookmarkStart w:id="4430" w:name="_Toc106639588"/>
      <w:bookmarkStart w:id="4431" w:name="_Toc114779098"/>
      <w:bookmarkStart w:id="4432" w:name="_Toc122097015"/>
      <w:bookmarkStart w:id="4433" w:name="_Toc130844236"/>
      <w:bookmarkStart w:id="4434" w:name="_Toc138411944"/>
      <w:bookmarkStart w:id="4435" w:name="_Toc145956142"/>
      <w:bookmarkStart w:id="4436" w:name="_Toc153887584"/>
      <w:bookmarkStart w:id="4437" w:name="_Toc161905473"/>
      <w:bookmarkStart w:id="4438" w:name="_Toc170210076"/>
      <w:bookmarkStart w:id="4439" w:name="_Toc183618309"/>
      <w:bookmarkStart w:id="4440" w:name="_Toc186726612"/>
      <w:r>
        <w:t>6.2.2.2.2</w:t>
      </w:r>
      <w:r>
        <w:tab/>
        <w:t>Content type</w:t>
      </w:r>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w:t>
      </w:r>
      <w:proofErr w:type="spellStart"/>
      <w:r>
        <w:t>problem+json</w:t>
      </w:r>
      <w:proofErr w:type="spellEnd"/>
      <w:r>
        <w:t>".</w:t>
      </w:r>
    </w:p>
    <w:p w14:paraId="7E5D84B9" w14:textId="77777777" w:rsidR="00EB7848" w:rsidRDefault="00EB7848" w:rsidP="00B32564">
      <w:pPr>
        <w:pStyle w:val="Heading4"/>
      </w:pPr>
      <w:bookmarkStart w:id="4441" w:name="_Toc25168697"/>
      <w:bookmarkStart w:id="4442" w:name="_Toc27593116"/>
      <w:bookmarkStart w:id="4443" w:name="_Toc34147992"/>
      <w:bookmarkStart w:id="4444" w:name="_Toc36463376"/>
      <w:bookmarkStart w:id="4445" w:name="_Toc43215216"/>
      <w:bookmarkStart w:id="4446" w:name="_Toc45032464"/>
      <w:bookmarkStart w:id="4447" w:name="_Toc49849953"/>
      <w:bookmarkStart w:id="4448" w:name="_Toc51873467"/>
      <w:bookmarkStart w:id="4449" w:name="_Toc56517595"/>
      <w:bookmarkStart w:id="4450" w:name="_Toc58594496"/>
      <w:bookmarkStart w:id="4451" w:name="_Toc67686008"/>
      <w:bookmarkStart w:id="4452" w:name="_Toc74993835"/>
      <w:bookmarkStart w:id="4453" w:name="_Toc82716425"/>
      <w:bookmarkStart w:id="4454" w:name="_Toc88818712"/>
      <w:bookmarkStart w:id="4455" w:name="_Toc90650634"/>
      <w:bookmarkStart w:id="4456" w:name="_Toc98506304"/>
      <w:bookmarkStart w:id="4457" w:name="_Toc106639589"/>
      <w:bookmarkStart w:id="4458" w:name="_Toc114779099"/>
      <w:bookmarkStart w:id="4459" w:name="_Toc122097016"/>
      <w:bookmarkStart w:id="4460" w:name="_Toc130844237"/>
      <w:bookmarkStart w:id="4461" w:name="_Toc138411945"/>
      <w:bookmarkStart w:id="4462" w:name="_Toc145956143"/>
      <w:bookmarkStart w:id="4463" w:name="_Toc153887585"/>
      <w:bookmarkStart w:id="4464" w:name="_Toc161905474"/>
      <w:bookmarkStart w:id="4465" w:name="_Toc170210077"/>
      <w:bookmarkStart w:id="4466" w:name="_Toc183618310"/>
      <w:bookmarkStart w:id="4467" w:name="_Toc186726613"/>
      <w:r>
        <w:t>6.2.2.3</w:t>
      </w:r>
      <w:r>
        <w:tab/>
        <w:t>HTTP custom headers</w:t>
      </w:r>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p>
    <w:p w14:paraId="64B9A577" w14:textId="77777777" w:rsidR="00EB7848" w:rsidRDefault="00EB7848" w:rsidP="00B32564">
      <w:pPr>
        <w:pStyle w:val="Heading5"/>
        <w:rPr>
          <w:lang w:eastAsia="zh-CN"/>
        </w:rPr>
      </w:pPr>
      <w:bookmarkStart w:id="4468" w:name="_Toc25168698"/>
      <w:bookmarkStart w:id="4469" w:name="_Toc27593117"/>
      <w:bookmarkStart w:id="4470" w:name="_Toc34147993"/>
      <w:bookmarkStart w:id="4471" w:name="_Toc36463377"/>
      <w:bookmarkStart w:id="4472" w:name="_Toc43215217"/>
      <w:bookmarkStart w:id="4473" w:name="_Toc45032465"/>
      <w:bookmarkStart w:id="4474" w:name="_Toc49849954"/>
      <w:bookmarkStart w:id="4475" w:name="_Toc51873468"/>
      <w:bookmarkStart w:id="4476" w:name="_Toc56517596"/>
      <w:bookmarkStart w:id="4477" w:name="_Toc58594497"/>
      <w:bookmarkStart w:id="4478" w:name="_Toc67686009"/>
      <w:bookmarkStart w:id="4479" w:name="_Toc74993836"/>
      <w:bookmarkStart w:id="4480" w:name="_Toc82716426"/>
      <w:bookmarkStart w:id="4481" w:name="_Toc88818713"/>
      <w:bookmarkStart w:id="4482" w:name="_Toc90650635"/>
      <w:bookmarkStart w:id="4483" w:name="_Toc98506305"/>
      <w:bookmarkStart w:id="4484" w:name="_Toc106639590"/>
      <w:bookmarkStart w:id="4485" w:name="_Toc114779100"/>
      <w:bookmarkStart w:id="4486" w:name="_Toc122097017"/>
      <w:bookmarkStart w:id="4487" w:name="_Toc130844238"/>
      <w:bookmarkStart w:id="4488" w:name="_Toc138411946"/>
      <w:bookmarkStart w:id="4489" w:name="_Toc145956144"/>
      <w:bookmarkStart w:id="4490" w:name="_Toc153887586"/>
      <w:bookmarkStart w:id="4491" w:name="_Toc161905475"/>
      <w:bookmarkStart w:id="4492" w:name="_Toc170210078"/>
      <w:bookmarkStart w:id="4493" w:name="_Toc183618311"/>
      <w:bookmarkStart w:id="4494" w:name="_Toc186726614"/>
      <w:r>
        <w:t>6.2.2.3.1</w:t>
      </w:r>
      <w:r>
        <w:rPr>
          <w:lang w:eastAsia="zh-CN"/>
        </w:rPr>
        <w:tab/>
        <w:t>General</w:t>
      </w:r>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4495" w:name="_Toc25168699"/>
      <w:bookmarkStart w:id="4496" w:name="_Toc27593118"/>
      <w:bookmarkStart w:id="4497" w:name="_Toc34147994"/>
      <w:bookmarkStart w:id="4498" w:name="_Toc36463378"/>
      <w:bookmarkStart w:id="4499" w:name="_Toc43215218"/>
      <w:bookmarkStart w:id="4500" w:name="_Toc45032466"/>
      <w:bookmarkStart w:id="4501" w:name="_Toc49849955"/>
      <w:bookmarkStart w:id="4502" w:name="_Toc51873469"/>
      <w:bookmarkStart w:id="4503" w:name="_Toc56517597"/>
      <w:bookmarkStart w:id="4504" w:name="_Toc58594498"/>
      <w:bookmarkStart w:id="4505" w:name="_Toc67686010"/>
      <w:bookmarkStart w:id="4506" w:name="_Toc74993837"/>
      <w:bookmarkStart w:id="4507" w:name="_Toc82716427"/>
      <w:bookmarkStart w:id="4508" w:name="_Toc88818714"/>
      <w:bookmarkStart w:id="4509" w:name="_Toc90650636"/>
      <w:bookmarkStart w:id="4510" w:name="_Toc98506306"/>
      <w:bookmarkStart w:id="4511" w:name="_Toc106639591"/>
      <w:bookmarkStart w:id="4512" w:name="_Toc114779101"/>
      <w:bookmarkStart w:id="4513" w:name="_Toc122097018"/>
      <w:bookmarkStart w:id="4514" w:name="_Toc130844239"/>
      <w:bookmarkStart w:id="4515" w:name="_Toc138411947"/>
      <w:bookmarkStart w:id="4516" w:name="_Toc145956145"/>
      <w:bookmarkStart w:id="4517" w:name="_Toc153887587"/>
      <w:bookmarkStart w:id="4518" w:name="_Toc161905476"/>
      <w:bookmarkStart w:id="4519" w:name="_Toc170210079"/>
      <w:bookmarkStart w:id="4520" w:name="_Toc183618312"/>
      <w:bookmarkStart w:id="4521" w:name="_Toc186726615"/>
      <w:r>
        <w:t>6.2.3</w:t>
      </w:r>
      <w:r>
        <w:tab/>
        <w:t>Resources</w:t>
      </w:r>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p>
    <w:p w14:paraId="0B41BE80" w14:textId="77777777" w:rsidR="00EB7848" w:rsidRDefault="00EB7848" w:rsidP="00B32564">
      <w:pPr>
        <w:pStyle w:val="Heading4"/>
      </w:pPr>
      <w:bookmarkStart w:id="4522" w:name="_Toc25168700"/>
      <w:bookmarkStart w:id="4523" w:name="_Toc27593119"/>
      <w:bookmarkStart w:id="4524" w:name="_Toc34147995"/>
      <w:bookmarkStart w:id="4525" w:name="_Toc36463379"/>
      <w:bookmarkStart w:id="4526" w:name="_Toc43215219"/>
      <w:bookmarkStart w:id="4527" w:name="_Toc45032467"/>
      <w:bookmarkStart w:id="4528" w:name="_Toc49849956"/>
      <w:bookmarkStart w:id="4529" w:name="_Toc51873470"/>
      <w:bookmarkStart w:id="4530" w:name="_Toc56517598"/>
      <w:bookmarkStart w:id="4531" w:name="_Toc58594499"/>
      <w:bookmarkStart w:id="4532" w:name="_Toc67686011"/>
      <w:bookmarkStart w:id="4533" w:name="_Toc74993838"/>
      <w:bookmarkStart w:id="4534" w:name="_Toc82716428"/>
      <w:bookmarkStart w:id="4535" w:name="_Toc88818715"/>
      <w:bookmarkStart w:id="4536" w:name="_Toc90650637"/>
      <w:bookmarkStart w:id="4537" w:name="_Toc98506307"/>
      <w:bookmarkStart w:id="4538" w:name="_Toc106639592"/>
      <w:bookmarkStart w:id="4539" w:name="_Toc114779102"/>
      <w:bookmarkStart w:id="4540" w:name="_Toc122097019"/>
      <w:bookmarkStart w:id="4541" w:name="_Toc130844240"/>
      <w:bookmarkStart w:id="4542" w:name="_Toc138411948"/>
      <w:bookmarkStart w:id="4543" w:name="_Toc145956146"/>
      <w:bookmarkStart w:id="4544" w:name="_Toc153887588"/>
      <w:bookmarkStart w:id="4545" w:name="_Toc161905477"/>
      <w:bookmarkStart w:id="4546" w:name="_Toc170210080"/>
      <w:bookmarkStart w:id="4547" w:name="_Toc183618313"/>
      <w:bookmarkStart w:id="4548" w:name="_Toc186726616"/>
      <w:r>
        <w:t>6.2.3.1</w:t>
      </w:r>
      <w:r>
        <w:tab/>
        <w:t>Overview</w:t>
      </w:r>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p>
    <w:p w14:paraId="7435FA08" w14:textId="77777777" w:rsidR="00EB7848" w:rsidRDefault="00EB7848" w:rsidP="00EB7848">
      <w:r>
        <w:t xml:space="preserve">The structure of the Resource URIs of the </w:t>
      </w:r>
      <w:proofErr w:type="spellStart"/>
      <w:r>
        <w:t>Nlmf_Broadcast</w:t>
      </w:r>
      <w:proofErr w:type="spellEnd"/>
      <w:r>
        <w:t xml:space="preserve">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45pt" o:ole="">
            <v:imagedata r:id="rId43" o:title=""/>
          </v:shape>
          <o:OLEObject Type="Embed" ProgID="Visio.Drawing.11" ShapeID="_x0000_i1041" DrawAspect="Content" ObjectID="_1797339486" r:id="rId44"/>
        </w:object>
      </w:r>
    </w:p>
    <w:p w14:paraId="263AF1E4" w14:textId="77777777" w:rsidR="00EB7848" w:rsidRDefault="00EB7848" w:rsidP="009179F6">
      <w:pPr>
        <w:pStyle w:val="TF"/>
      </w:pPr>
      <w:r>
        <w:t xml:space="preserve">Figure 6.2.3.1-1: Resource URI structure of the </w:t>
      </w:r>
      <w:proofErr w:type="spellStart"/>
      <w:r>
        <w:t>Nlmf_Broadcast</w:t>
      </w:r>
      <w:proofErr w:type="spellEnd"/>
      <w:r>
        <w:t xml:space="preserve"> API</w:t>
      </w:r>
    </w:p>
    <w:p w14:paraId="3E5E7439" w14:textId="77777777" w:rsidR="00EB7848" w:rsidRDefault="00EB7848" w:rsidP="00B32564">
      <w:pPr>
        <w:pStyle w:val="Heading3"/>
      </w:pPr>
      <w:bookmarkStart w:id="4549" w:name="_Toc25168701"/>
      <w:bookmarkStart w:id="4550" w:name="_Toc27593120"/>
      <w:bookmarkStart w:id="4551" w:name="_Toc34147996"/>
      <w:bookmarkStart w:id="4552" w:name="_Toc36463380"/>
      <w:bookmarkStart w:id="4553" w:name="_Toc43215220"/>
      <w:bookmarkStart w:id="4554" w:name="_Toc45032468"/>
      <w:bookmarkStart w:id="4555" w:name="_Toc49849957"/>
      <w:bookmarkStart w:id="4556" w:name="_Toc51873471"/>
      <w:bookmarkStart w:id="4557" w:name="_Toc56517599"/>
      <w:bookmarkStart w:id="4558" w:name="_Toc58594500"/>
      <w:bookmarkStart w:id="4559" w:name="_Toc67686012"/>
      <w:bookmarkStart w:id="4560" w:name="_Toc74993839"/>
      <w:bookmarkStart w:id="4561" w:name="_Toc82716429"/>
      <w:bookmarkStart w:id="4562" w:name="_Toc88818716"/>
      <w:bookmarkStart w:id="4563" w:name="_Toc90650638"/>
      <w:bookmarkStart w:id="4564" w:name="_Toc98506308"/>
      <w:bookmarkStart w:id="4565" w:name="_Toc106639593"/>
      <w:bookmarkStart w:id="4566" w:name="_Toc114779103"/>
      <w:bookmarkStart w:id="4567" w:name="_Toc122097020"/>
      <w:bookmarkStart w:id="4568" w:name="_Toc130844241"/>
      <w:bookmarkStart w:id="4569" w:name="_Toc138411949"/>
      <w:bookmarkStart w:id="4570" w:name="_Toc145956147"/>
      <w:bookmarkStart w:id="4571" w:name="_Toc153887589"/>
      <w:bookmarkStart w:id="4572" w:name="_Toc161905478"/>
      <w:bookmarkStart w:id="4573" w:name="_Toc170210081"/>
      <w:bookmarkStart w:id="4574" w:name="_Toc183618314"/>
      <w:bookmarkStart w:id="4575" w:name="_Toc186726617"/>
      <w:r>
        <w:t>6.2.4</w:t>
      </w:r>
      <w:r>
        <w:tab/>
        <w:t>Custom Operations without associated resources</w:t>
      </w:r>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
    <w:p w14:paraId="489D719E" w14:textId="77777777" w:rsidR="00EB7848" w:rsidRDefault="00EB7848" w:rsidP="00B32564">
      <w:pPr>
        <w:pStyle w:val="Heading4"/>
      </w:pPr>
      <w:bookmarkStart w:id="4576" w:name="_Toc25168702"/>
      <w:bookmarkStart w:id="4577" w:name="_Toc27593121"/>
      <w:bookmarkStart w:id="4578" w:name="_Toc34147997"/>
      <w:bookmarkStart w:id="4579" w:name="_Toc36463381"/>
      <w:bookmarkStart w:id="4580" w:name="_Toc43215221"/>
      <w:bookmarkStart w:id="4581" w:name="_Toc45032469"/>
      <w:bookmarkStart w:id="4582" w:name="_Toc49849958"/>
      <w:bookmarkStart w:id="4583" w:name="_Toc51873472"/>
      <w:bookmarkStart w:id="4584" w:name="_Toc56517600"/>
      <w:bookmarkStart w:id="4585" w:name="_Toc58594501"/>
      <w:bookmarkStart w:id="4586" w:name="_Toc67686013"/>
      <w:bookmarkStart w:id="4587" w:name="_Toc74993840"/>
      <w:bookmarkStart w:id="4588" w:name="_Toc82716430"/>
      <w:bookmarkStart w:id="4589" w:name="_Toc88818717"/>
      <w:bookmarkStart w:id="4590" w:name="_Toc90650639"/>
      <w:bookmarkStart w:id="4591" w:name="_Toc98506309"/>
      <w:bookmarkStart w:id="4592" w:name="_Toc106639594"/>
      <w:bookmarkStart w:id="4593" w:name="_Toc114779104"/>
      <w:bookmarkStart w:id="4594" w:name="_Toc122097021"/>
      <w:bookmarkStart w:id="4595" w:name="_Toc130844242"/>
      <w:bookmarkStart w:id="4596" w:name="_Toc138411950"/>
      <w:bookmarkStart w:id="4597" w:name="_Toc145956148"/>
      <w:bookmarkStart w:id="4598" w:name="_Toc153887590"/>
      <w:bookmarkStart w:id="4599" w:name="_Toc161905479"/>
      <w:bookmarkStart w:id="4600" w:name="_Toc170210082"/>
      <w:bookmarkStart w:id="4601" w:name="_Toc183618315"/>
      <w:bookmarkStart w:id="4602" w:name="_Toc186726618"/>
      <w:r>
        <w:t>6.2.4.1</w:t>
      </w:r>
      <w:r>
        <w:tab/>
        <w:t>Overview</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4603" w:name="_Toc25168703"/>
      <w:bookmarkStart w:id="4604" w:name="_Toc27593122"/>
      <w:bookmarkStart w:id="4605" w:name="_Toc34147998"/>
      <w:bookmarkStart w:id="4606" w:name="_Toc36463382"/>
      <w:bookmarkStart w:id="4607" w:name="_Toc43215222"/>
      <w:bookmarkStart w:id="4608" w:name="_Toc45032470"/>
      <w:bookmarkStart w:id="4609" w:name="_Toc49849959"/>
      <w:bookmarkStart w:id="4610" w:name="_Toc51873473"/>
      <w:bookmarkStart w:id="4611" w:name="_Toc56517601"/>
      <w:bookmarkStart w:id="4612" w:name="_Toc58594502"/>
      <w:bookmarkStart w:id="4613" w:name="_Toc67686014"/>
      <w:bookmarkStart w:id="4614" w:name="_Toc74993841"/>
      <w:bookmarkStart w:id="4615" w:name="_Toc82716431"/>
      <w:bookmarkStart w:id="4616" w:name="_Toc88818718"/>
      <w:bookmarkStart w:id="4617" w:name="_Toc90650640"/>
      <w:bookmarkStart w:id="4618" w:name="_Toc98506310"/>
      <w:bookmarkStart w:id="4619" w:name="_Toc106639595"/>
      <w:bookmarkStart w:id="4620" w:name="_Toc114779105"/>
      <w:bookmarkStart w:id="4621" w:name="_Toc122097022"/>
      <w:bookmarkStart w:id="4622" w:name="_Toc130844243"/>
      <w:bookmarkStart w:id="4623" w:name="_Toc138411951"/>
      <w:bookmarkStart w:id="4624" w:name="_Toc145956149"/>
      <w:bookmarkStart w:id="4625" w:name="_Toc153887591"/>
      <w:bookmarkStart w:id="4626" w:name="_Toc161905480"/>
      <w:bookmarkStart w:id="4627" w:name="_Toc170210083"/>
      <w:bookmarkStart w:id="4628" w:name="_Toc183618316"/>
      <w:bookmarkStart w:id="4629" w:name="_Toc186726619"/>
      <w:r>
        <w:t>6.2.4.4</w:t>
      </w:r>
      <w:r>
        <w:tab/>
        <w:t>Operation: cipher-key-data</w:t>
      </w:r>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p>
    <w:p w14:paraId="31BAC605" w14:textId="77777777" w:rsidR="00EB7848" w:rsidRDefault="00EB7848" w:rsidP="00B32564">
      <w:pPr>
        <w:pStyle w:val="Heading5"/>
      </w:pPr>
      <w:bookmarkStart w:id="4630" w:name="_Toc25168704"/>
      <w:bookmarkStart w:id="4631" w:name="_Toc27593123"/>
      <w:bookmarkStart w:id="4632" w:name="_Toc34147999"/>
      <w:bookmarkStart w:id="4633" w:name="_Toc36463383"/>
      <w:bookmarkStart w:id="4634" w:name="_Toc43215223"/>
      <w:bookmarkStart w:id="4635" w:name="_Toc45032471"/>
      <w:bookmarkStart w:id="4636" w:name="_Toc49849960"/>
      <w:bookmarkStart w:id="4637" w:name="_Toc51873474"/>
      <w:bookmarkStart w:id="4638" w:name="_Toc56517602"/>
      <w:bookmarkStart w:id="4639" w:name="_Toc58594503"/>
      <w:bookmarkStart w:id="4640" w:name="_Toc67686015"/>
      <w:bookmarkStart w:id="4641" w:name="_Toc74993842"/>
      <w:bookmarkStart w:id="4642" w:name="_Toc82716432"/>
      <w:bookmarkStart w:id="4643" w:name="_Toc88818719"/>
      <w:bookmarkStart w:id="4644" w:name="_Toc90650641"/>
      <w:bookmarkStart w:id="4645" w:name="_Toc98506311"/>
      <w:bookmarkStart w:id="4646" w:name="_Toc106639596"/>
      <w:bookmarkStart w:id="4647" w:name="_Toc114779106"/>
      <w:bookmarkStart w:id="4648" w:name="_Toc122097023"/>
      <w:bookmarkStart w:id="4649" w:name="_Toc130844244"/>
      <w:bookmarkStart w:id="4650" w:name="_Toc138411952"/>
      <w:bookmarkStart w:id="4651" w:name="_Toc145956150"/>
      <w:bookmarkStart w:id="4652" w:name="_Toc153887592"/>
      <w:bookmarkStart w:id="4653" w:name="_Toc161905481"/>
      <w:bookmarkStart w:id="4654" w:name="_Toc170210084"/>
      <w:bookmarkStart w:id="4655" w:name="_Toc183618317"/>
      <w:bookmarkStart w:id="4656" w:name="_Toc186726620"/>
      <w:r>
        <w:t>6.2.4.4.1</w:t>
      </w:r>
      <w:r>
        <w:tab/>
        <w:t>Description</w:t>
      </w:r>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4657" w:name="_Toc25168705"/>
      <w:bookmarkStart w:id="4658" w:name="_Toc27593124"/>
      <w:bookmarkStart w:id="4659" w:name="_Toc34148000"/>
      <w:bookmarkStart w:id="4660" w:name="_Toc36463384"/>
      <w:bookmarkStart w:id="4661" w:name="_Toc43215224"/>
      <w:bookmarkStart w:id="4662" w:name="_Toc45032472"/>
      <w:bookmarkStart w:id="4663" w:name="_Toc49849961"/>
      <w:bookmarkStart w:id="4664" w:name="_Toc51873475"/>
      <w:bookmarkStart w:id="4665" w:name="_Toc56517603"/>
      <w:bookmarkStart w:id="4666" w:name="_Toc58594504"/>
      <w:bookmarkStart w:id="4667" w:name="_Toc67686016"/>
      <w:bookmarkStart w:id="4668" w:name="_Toc74993843"/>
      <w:bookmarkStart w:id="4669" w:name="_Toc82716433"/>
      <w:bookmarkStart w:id="4670" w:name="_Toc88818720"/>
      <w:bookmarkStart w:id="4671" w:name="_Toc90650642"/>
      <w:bookmarkStart w:id="4672" w:name="_Toc98506312"/>
      <w:bookmarkStart w:id="4673" w:name="_Toc106639597"/>
      <w:bookmarkStart w:id="4674" w:name="_Toc114779107"/>
      <w:bookmarkStart w:id="4675" w:name="_Toc122097024"/>
      <w:bookmarkStart w:id="4676" w:name="_Toc130844245"/>
      <w:bookmarkStart w:id="4677" w:name="_Toc138411953"/>
      <w:bookmarkStart w:id="4678" w:name="_Toc145956151"/>
      <w:bookmarkStart w:id="4679" w:name="_Toc153887593"/>
      <w:bookmarkStart w:id="4680" w:name="_Toc161905482"/>
      <w:bookmarkStart w:id="4681" w:name="_Toc170210085"/>
      <w:bookmarkStart w:id="4682" w:name="_Toc183618318"/>
      <w:bookmarkStart w:id="4683" w:name="_Toc186726621"/>
      <w:r>
        <w:t>6.2.4.4.2</w:t>
      </w:r>
      <w:r>
        <w:tab/>
        <w:t>Operation Definition</w:t>
      </w:r>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proofErr w:type="spellStart"/>
            <w:r>
              <w:t>CipherRequestData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proofErr w:type="spellStart"/>
            <w:r>
              <w:t>CipherResponseData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 xml:space="preserve">Upon success, a response body is returned indicating whether the LMF has ciphering key data. The ciphering key data is returned separately in a </w:t>
            </w:r>
            <w:proofErr w:type="spellStart"/>
            <w:r>
              <w:t>CipheringKeyData</w:t>
            </w:r>
            <w:proofErr w:type="spellEnd"/>
            <w:r>
              <w:t xml:space="preserve">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proofErr w:type="spellStart"/>
            <w:r>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proofErr w:type="spellStart"/>
            <w:r>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proofErr w:type="spellStart"/>
            <w:r>
              <w:t>ProblemDetails</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4684"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4684"/>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4685" w:name="_Toc25168706"/>
      <w:bookmarkStart w:id="4686" w:name="_Toc27593125"/>
      <w:bookmarkStart w:id="4687" w:name="_Toc34148001"/>
      <w:bookmarkStart w:id="4688" w:name="_Toc36463385"/>
      <w:bookmarkStart w:id="4689" w:name="_Toc43215225"/>
      <w:bookmarkStart w:id="4690" w:name="_Toc45032473"/>
      <w:bookmarkStart w:id="4691" w:name="_Toc49849962"/>
      <w:bookmarkStart w:id="4692" w:name="_Toc51873476"/>
      <w:bookmarkStart w:id="4693" w:name="_Toc56517604"/>
      <w:bookmarkStart w:id="4694" w:name="_Toc58594505"/>
      <w:bookmarkStart w:id="4695" w:name="_Toc67686017"/>
      <w:bookmarkStart w:id="4696" w:name="_Toc74993844"/>
      <w:bookmarkStart w:id="4697" w:name="_Toc82716434"/>
      <w:bookmarkStart w:id="4698" w:name="_Toc88818721"/>
      <w:bookmarkStart w:id="4699" w:name="_Toc90650643"/>
      <w:bookmarkStart w:id="4700" w:name="_Toc98506313"/>
      <w:bookmarkStart w:id="4701" w:name="_Toc106639598"/>
      <w:bookmarkStart w:id="4702" w:name="_Toc114779108"/>
      <w:bookmarkStart w:id="4703" w:name="_Toc122097025"/>
      <w:bookmarkStart w:id="4704" w:name="_Toc130844246"/>
      <w:bookmarkStart w:id="4705" w:name="_Toc138411954"/>
      <w:bookmarkStart w:id="4706" w:name="_Toc145956152"/>
      <w:bookmarkStart w:id="4707" w:name="_Toc153887594"/>
      <w:bookmarkStart w:id="4708" w:name="_Toc161905483"/>
      <w:bookmarkStart w:id="4709" w:name="_Toc170210086"/>
      <w:bookmarkStart w:id="4710" w:name="_Toc183618319"/>
      <w:bookmarkStart w:id="4711" w:name="_Toc186726622"/>
      <w:r>
        <w:t>6.2.5</w:t>
      </w:r>
      <w:r>
        <w:tab/>
        <w:t>Notifications</w:t>
      </w:r>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p>
    <w:p w14:paraId="59CEF37C" w14:textId="77777777" w:rsidR="00EB7848" w:rsidRDefault="00EB7848" w:rsidP="00B32564">
      <w:pPr>
        <w:pStyle w:val="Heading4"/>
      </w:pPr>
      <w:bookmarkStart w:id="4712" w:name="_Toc25168707"/>
      <w:bookmarkStart w:id="4713" w:name="_Toc27593126"/>
      <w:bookmarkStart w:id="4714" w:name="_Toc34148002"/>
      <w:bookmarkStart w:id="4715" w:name="_Toc36463386"/>
      <w:bookmarkStart w:id="4716" w:name="_Toc43215226"/>
      <w:bookmarkStart w:id="4717" w:name="_Toc45032474"/>
      <w:bookmarkStart w:id="4718" w:name="_Toc49849963"/>
      <w:bookmarkStart w:id="4719" w:name="_Toc51873477"/>
      <w:bookmarkStart w:id="4720" w:name="_Toc56517605"/>
      <w:bookmarkStart w:id="4721" w:name="_Toc58594506"/>
      <w:bookmarkStart w:id="4722" w:name="_Toc67686018"/>
      <w:bookmarkStart w:id="4723" w:name="_Toc74993845"/>
      <w:bookmarkStart w:id="4724" w:name="_Toc82716435"/>
      <w:bookmarkStart w:id="4725" w:name="_Toc88818722"/>
      <w:bookmarkStart w:id="4726" w:name="_Toc90650644"/>
      <w:bookmarkStart w:id="4727" w:name="_Toc98506314"/>
      <w:bookmarkStart w:id="4728" w:name="_Toc106639599"/>
      <w:bookmarkStart w:id="4729" w:name="_Toc114779109"/>
      <w:bookmarkStart w:id="4730" w:name="_Toc122097026"/>
      <w:bookmarkStart w:id="4731" w:name="_Toc130844247"/>
      <w:bookmarkStart w:id="4732" w:name="_Toc138411955"/>
      <w:bookmarkStart w:id="4733" w:name="_Toc145956153"/>
      <w:bookmarkStart w:id="4734" w:name="_Toc153887595"/>
      <w:bookmarkStart w:id="4735" w:name="_Toc161905484"/>
      <w:bookmarkStart w:id="4736" w:name="_Toc170210087"/>
      <w:bookmarkStart w:id="4737" w:name="_Toc183618320"/>
      <w:bookmarkStart w:id="4738" w:name="_Toc186726623"/>
      <w:r>
        <w:t>6.2.5.1</w:t>
      </w:r>
      <w:r>
        <w:tab/>
      </w:r>
      <w:proofErr w:type="spellStart"/>
      <w:r>
        <w:t>CipheringKeyData</w:t>
      </w:r>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proofErr w:type="spellEnd"/>
    </w:p>
    <w:p w14:paraId="735FCADD" w14:textId="77777777" w:rsidR="00EB7848" w:rsidRDefault="00EB7848" w:rsidP="00B32564">
      <w:pPr>
        <w:pStyle w:val="Heading5"/>
      </w:pPr>
      <w:bookmarkStart w:id="4739" w:name="_Toc25168708"/>
      <w:bookmarkStart w:id="4740" w:name="_Toc27593127"/>
      <w:bookmarkStart w:id="4741" w:name="_Toc34148003"/>
      <w:bookmarkStart w:id="4742" w:name="_Toc36463387"/>
      <w:bookmarkStart w:id="4743" w:name="_Toc43215227"/>
      <w:bookmarkStart w:id="4744" w:name="_Toc45032475"/>
      <w:bookmarkStart w:id="4745" w:name="_Toc49849964"/>
      <w:bookmarkStart w:id="4746" w:name="_Toc51873478"/>
      <w:bookmarkStart w:id="4747" w:name="_Toc56517606"/>
      <w:bookmarkStart w:id="4748" w:name="_Toc58594507"/>
      <w:bookmarkStart w:id="4749" w:name="_Toc67686019"/>
      <w:bookmarkStart w:id="4750" w:name="_Toc74993846"/>
      <w:bookmarkStart w:id="4751" w:name="_Toc82716436"/>
      <w:bookmarkStart w:id="4752" w:name="_Toc88818723"/>
      <w:bookmarkStart w:id="4753" w:name="_Toc90650645"/>
      <w:bookmarkStart w:id="4754" w:name="_Toc98506315"/>
      <w:bookmarkStart w:id="4755" w:name="_Toc106639600"/>
      <w:bookmarkStart w:id="4756" w:name="_Toc114779110"/>
      <w:bookmarkStart w:id="4757" w:name="_Toc122097027"/>
      <w:bookmarkStart w:id="4758" w:name="_Toc130844248"/>
      <w:bookmarkStart w:id="4759" w:name="_Toc138411956"/>
      <w:bookmarkStart w:id="4760" w:name="_Toc145956154"/>
      <w:bookmarkStart w:id="4761" w:name="_Toc153887596"/>
      <w:bookmarkStart w:id="4762" w:name="_Toc161905485"/>
      <w:bookmarkStart w:id="4763" w:name="_Toc170210088"/>
      <w:bookmarkStart w:id="4764" w:name="_Toc183618321"/>
      <w:bookmarkStart w:id="4765" w:name="_Toc186726624"/>
      <w:r>
        <w:t>6.2.5.1.1</w:t>
      </w:r>
      <w:r>
        <w:tab/>
        <w:t>Description</w:t>
      </w:r>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3CF672ED" w14:textId="77777777" w:rsidR="00EB7848" w:rsidRDefault="00EB7848" w:rsidP="00EB7848">
      <w:r>
        <w:t xml:space="preserve">The </w:t>
      </w:r>
      <w:proofErr w:type="spellStart"/>
      <w:r>
        <w:t>CipheringKeyData</w:t>
      </w:r>
      <w:proofErr w:type="spellEnd"/>
      <w:r>
        <w:t xml:space="preserve"> operation is used to notify the occurrence of new ciphering key information to a consumer NF (e.g. AMF).</w:t>
      </w:r>
    </w:p>
    <w:p w14:paraId="55A3C4A4" w14:textId="77777777" w:rsidR="00EB7848" w:rsidRDefault="00EB7848" w:rsidP="00B32564">
      <w:pPr>
        <w:pStyle w:val="Heading5"/>
      </w:pPr>
      <w:bookmarkStart w:id="4766" w:name="_Toc25168709"/>
      <w:bookmarkStart w:id="4767" w:name="_Toc27593128"/>
      <w:bookmarkStart w:id="4768" w:name="_Toc34148004"/>
      <w:bookmarkStart w:id="4769" w:name="_Toc36463388"/>
      <w:bookmarkStart w:id="4770" w:name="_Toc43215228"/>
      <w:bookmarkStart w:id="4771" w:name="_Toc45032476"/>
      <w:bookmarkStart w:id="4772" w:name="_Toc49849965"/>
      <w:bookmarkStart w:id="4773" w:name="_Toc51873479"/>
      <w:bookmarkStart w:id="4774" w:name="_Toc56517607"/>
      <w:bookmarkStart w:id="4775" w:name="_Toc58594508"/>
      <w:bookmarkStart w:id="4776" w:name="_Toc67686020"/>
      <w:bookmarkStart w:id="4777" w:name="_Toc74993847"/>
      <w:bookmarkStart w:id="4778" w:name="_Toc82716437"/>
      <w:bookmarkStart w:id="4779" w:name="_Toc88818724"/>
      <w:bookmarkStart w:id="4780" w:name="_Toc90650646"/>
      <w:bookmarkStart w:id="4781" w:name="_Toc98506316"/>
      <w:bookmarkStart w:id="4782" w:name="_Toc106639601"/>
      <w:bookmarkStart w:id="4783" w:name="_Toc114779111"/>
      <w:bookmarkStart w:id="4784" w:name="_Toc122097028"/>
      <w:bookmarkStart w:id="4785" w:name="_Toc130844249"/>
      <w:bookmarkStart w:id="4786" w:name="_Toc138411957"/>
      <w:bookmarkStart w:id="4787" w:name="_Toc145956155"/>
      <w:bookmarkStart w:id="4788" w:name="_Toc153887597"/>
      <w:bookmarkStart w:id="4789" w:name="_Toc161905486"/>
      <w:bookmarkStart w:id="4790" w:name="_Toc170210089"/>
      <w:bookmarkStart w:id="4791" w:name="_Toc183618322"/>
      <w:bookmarkStart w:id="4792" w:name="_Toc186726625"/>
      <w:r>
        <w:t>6.2.5.1.2</w:t>
      </w:r>
      <w:r>
        <w:tab/>
        <w:t>Notification Definition</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p>
    <w:p w14:paraId="06BB998E" w14:textId="77777777" w:rsidR="00EB7848" w:rsidRDefault="00EB7848" w:rsidP="00EB7848">
      <w:r>
        <w:t>Callback URI: {</w:t>
      </w:r>
      <w:proofErr w:type="spellStart"/>
      <w:r>
        <w:rPr>
          <w:lang w:eastAsia="zh-CN"/>
        </w:rPr>
        <w:t>amfCallBackURI</w:t>
      </w:r>
      <w:proofErr w:type="spellEnd"/>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4793" w:name="_Toc25168710"/>
      <w:bookmarkStart w:id="4794" w:name="_Toc27593129"/>
      <w:bookmarkStart w:id="4795" w:name="_Toc34148005"/>
      <w:bookmarkStart w:id="4796" w:name="_Toc36463389"/>
      <w:bookmarkStart w:id="4797" w:name="_Toc43215229"/>
      <w:bookmarkStart w:id="4798" w:name="_Toc45032477"/>
      <w:bookmarkStart w:id="4799" w:name="_Toc49849966"/>
      <w:bookmarkStart w:id="4800" w:name="_Toc51873480"/>
      <w:bookmarkStart w:id="4801" w:name="_Toc56517608"/>
      <w:bookmarkStart w:id="4802" w:name="_Toc58594509"/>
      <w:bookmarkStart w:id="4803" w:name="_Toc67686021"/>
      <w:bookmarkStart w:id="4804" w:name="_Toc74993848"/>
      <w:bookmarkStart w:id="4805" w:name="_Toc82716438"/>
      <w:bookmarkStart w:id="4806" w:name="_Toc88818725"/>
      <w:bookmarkStart w:id="4807" w:name="_Toc90650647"/>
      <w:bookmarkStart w:id="4808" w:name="_Toc98506317"/>
      <w:bookmarkStart w:id="4809" w:name="_Toc106639602"/>
      <w:bookmarkStart w:id="4810" w:name="_Toc114779112"/>
      <w:bookmarkStart w:id="4811" w:name="_Toc122097029"/>
      <w:bookmarkStart w:id="4812" w:name="_Toc130844250"/>
      <w:bookmarkStart w:id="4813" w:name="_Toc138411958"/>
      <w:bookmarkStart w:id="4814" w:name="_Toc145956156"/>
      <w:bookmarkStart w:id="4815" w:name="_Toc153887598"/>
      <w:bookmarkStart w:id="4816" w:name="_Toc161905487"/>
      <w:bookmarkStart w:id="4817" w:name="_Toc170210090"/>
      <w:bookmarkStart w:id="4818" w:name="_Toc183618323"/>
      <w:bookmarkStart w:id="4819" w:name="_Toc186726626"/>
      <w:r>
        <w:t>6.2.5.1.3</w:t>
      </w:r>
      <w:r>
        <w:tab/>
        <w:t>Notification Standard Methods</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42D71566" w14:textId="77777777" w:rsidR="00EB7848" w:rsidRDefault="00EB7848" w:rsidP="001760B3">
      <w:pPr>
        <w:pStyle w:val="H6"/>
      </w:pPr>
      <w:bookmarkStart w:id="4820" w:name="_Toc25168711"/>
      <w:bookmarkStart w:id="4821" w:name="_Toc27593130"/>
      <w:bookmarkStart w:id="4822" w:name="_Toc34148006"/>
      <w:bookmarkStart w:id="4823" w:name="_Toc36463390"/>
      <w:bookmarkStart w:id="4824" w:name="_Toc43215230"/>
      <w:bookmarkStart w:id="4825" w:name="_Toc45032478"/>
      <w:bookmarkStart w:id="4826" w:name="_Toc49849967"/>
      <w:bookmarkStart w:id="4827" w:name="_Toc51873481"/>
      <w:bookmarkStart w:id="4828" w:name="_Toc56517609"/>
      <w:bookmarkStart w:id="4829" w:name="_Toc58594510"/>
      <w:bookmarkStart w:id="4830" w:name="_Toc67686022"/>
      <w:bookmarkStart w:id="4831" w:name="_Toc74993849"/>
      <w:bookmarkStart w:id="4832" w:name="_Toc82716439"/>
      <w:bookmarkStart w:id="4833" w:name="_Toc88818726"/>
      <w:bookmarkStart w:id="4834" w:name="_Toc90650648"/>
      <w:r>
        <w:t>6.2.5.1.3.1</w:t>
      </w:r>
      <w:r>
        <w:tab/>
      </w:r>
      <w:r>
        <w:rPr>
          <w:lang w:eastAsia="zh-CN"/>
        </w:rPr>
        <w:t>POST</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proofErr w:type="spellStart"/>
            <w:r>
              <w:t>CipheringKeyInfo</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4835" w:name="_PERM_MCCTEMPBM_CRPT90020119___2" w:colFirst="4" w:colLast="4"/>
            <w:proofErr w:type="spellStart"/>
            <w:r>
              <w:t>CipheringKeyResponse</w:t>
            </w:r>
            <w:proofErr w:type="spellEnd"/>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4835"/>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proofErr w:type="spellStart"/>
            <w:r>
              <w:t>RedirectResponse</w:t>
            </w:r>
            <w:proofErr w:type="spellEnd"/>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proofErr w:type="spellStart"/>
            <w:r>
              <w:t>RedirectResponse</w:t>
            </w:r>
            <w:proofErr w:type="spellEnd"/>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proofErr w:type="spellStart"/>
            <w:r>
              <w:t>ProblemDetails</w:t>
            </w:r>
            <w:proofErr w:type="spellEnd"/>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4836"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4836"/>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4837" w:name="_Toc25168712"/>
      <w:bookmarkStart w:id="4838" w:name="_Toc27593131"/>
      <w:bookmarkStart w:id="4839" w:name="_Toc34148007"/>
      <w:bookmarkStart w:id="4840" w:name="_Toc36463391"/>
      <w:bookmarkStart w:id="4841" w:name="_Toc43215231"/>
      <w:bookmarkStart w:id="4842" w:name="_Toc45032479"/>
      <w:bookmarkStart w:id="4843" w:name="_Toc49849968"/>
      <w:bookmarkStart w:id="4844" w:name="_Toc51873482"/>
      <w:bookmarkStart w:id="4845" w:name="_Toc56517610"/>
      <w:bookmarkStart w:id="4846" w:name="_Toc58594511"/>
      <w:bookmarkStart w:id="4847" w:name="_Toc67686023"/>
      <w:bookmarkStart w:id="4848" w:name="_Toc74993850"/>
      <w:bookmarkStart w:id="4849" w:name="_Toc82716440"/>
      <w:bookmarkStart w:id="4850" w:name="_Toc88818727"/>
      <w:bookmarkStart w:id="4851" w:name="_Toc90650649"/>
      <w:bookmarkStart w:id="4852" w:name="_Toc98506318"/>
      <w:bookmarkStart w:id="4853" w:name="_Toc106639603"/>
      <w:bookmarkStart w:id="4854" w:name="_Toc114779113"/>
      <w:bookmarkStart w:id="4855" w:name="_Toc122097030"/>
      <w:bookmarkStart w:id="4856" w:name="_Toc130844251"/>
      <w:bookmarkStart w:id="4857" w:name="_Toc138411959"/>
      <w:bookmarkStart w:id="4858" w:name="_Toc145956157"/>
      <w:bookmarkStart w:id="4859" w:name="_Toc153887599"/>
      <w:bookmarkStart w:id="4860" w:name="_Toc161905488"/>
      <w:bookmarkStart w:id="4861" w:name="_Toc170210091"/>
      <w:bookmarkStart w:id="4862" w:name="_Toc183618324"/>
      <w:bookmarkStart w:id="4863" w:name="_Toc186726627"/>
      <w:r>
        <w:t>6.2.6</w:t>
      </w:r>
      <w:r>
        <w:tab/>
        <w:t>Data Model</w:t>
      </w:r>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689CC388" w14:textId="77777777" w:rsidR="00EB7848" w:rsidRDefault="00EB7848" w:rsidP="00B32564">
      <w:pPr>
        <w:pStyle w:val="Heading4"/>
      </w:pPr>
      <w:bookmarkStart w:id="4864" w:name="_Toc25168713"/>
      <w:bookmarkStart w:id="4865" w:name="_Toc27593132"/>
      <w:bookmarkStart w:id="4866" w:name="_Toc34148008"/>
      <w:bookmarkStart w:id="4867" w:name="_Toc36463392"/>
      <w:bookmarkStart w:id="4868" w:name="_Toc43215232"/>
      <w:bookmarkStart w:id="4869" w:name="_Toc45032480"/>
      <w:bookmarkStart w:id="4870" w:name="_Toc49849969"/>
      <w:bookmarkStart w:id="4871" w:name="_Toc51873483"/>
      <w:bookmarkStart w:id="4872" w:name="_Toc56517611"/>
      <w:bookmarkStart w:id="4873" w:name="_Toc58594512"/>
      <w:bookmarkStart w:id="4874" w:name="_Toc67686024"/>
      <w:bookmarkStart w:id="4875" w:name="_Toc74993851"/>
      <w:bookmarkStart w:id="4876" w:name="_Toc82716441"/>
      <w:bookmarkStart w:id="4877" w:name="_Toc88818728"/>
      <w:bookmarkStart w:id="4878" w:name="_Toc90650650"/>
      <w:bookmarkStart w:id="4879" w:name="_Toc98506319"/>
      <w:bookmarkStart w:id="4880" w:name="_Toc106639604"/>
      <w:bookmarkStart w:id="4881" w:name="_Toc114779114"/>
      <w:bookmarkStart w:id="4882" w:name="_Toc122097031"/>
      <w:bookmarkStart w:id="4883" w:name="_Toc130844252"/>
      <w:bookmarkStart w:id="4884" w:name="_Toc138411960"/>
      <w:bookmarkStart w:id="4885" w:name="_Toc145956158"/>
      <w:bookmarkStart w:id="4886" w:name="_Toc153887600"/>
      <w:bookmarkStart w:id="4887" w:name="_Toc161905489"/>
      <w:bookmarkStart w:id="4888" w:name="_Toc170210092"/>
      <w:bookmarkStart w:id="4889" w:name="_Toc183618325"/>
      <w:bookmarkStart w:id="4890" w:name="_Toc186726628"/>
      <w:r>
        <w:t>6.2.6.1</w:t>
      </w:r>
      <w:r>
        <w:tab/>
        <w:t>General</w:t>
      </w:r>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 xml:space="preserve">6.2.6.1-1 specifies the data types defined for the </w:t>
      </w:r>
      <w:proofErr w:type="spellStart"/>
      <w:r>
        <w:t>Nlmf_Broadcast</w:t>
      </w:r>
      <w:proofErr w:type="spellEnd"/>
      <w:r>
        <w:t xml:space="preserve"> service based interface protocol.</w:t>
      </w:r>
    </w:p>
    <w:p w14:paraId="7BD0E215" w14:textId="77777777" w:rsidR="00EB7848" w:rsidRDefault="00EB7848" w:rsidP="00EB7848">
      <w:pPr>
        <w:pStyle w:val="TH"/>
      </w:pPr>
      <w:r>
        <w:t>Table</w:t>
      </w:r>
      <w:r>
        <w:rPr>
          <w:lang w:eastAsia="zh-CN"/>
        </w:rPr>
        <w:t> </w:t>
      </w:r>
      <w:r>
        <w:t xml:space="preserve">6.2.6.1-1: </w:t>
      </w:r>
      <w:proofErr w:type="spellStart"/>
      <w:r>
        <w:t>Nlmf_Broadcast</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proofErr w:type="spellStart"/>
            <w:r>
              <w:t>CipheringKeyInfo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proofErr w:type="spellStart"/>
            <w:r>
              <w:t>CipheringKeyResponse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proofErr w:type="spellStart"/>
            <w:r>
              <w:t>CipheringDataSet</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proofErr w:type="spellStart"/>
            <w:r>
              <w:t>CipheringSetReport</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proofErr w:type="spellStart"/>
            <w:r>
              <w:t>CipherRequestData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proofErr w:type="spellStart"/>
            <w:r>
              <w:t>CipherResponseData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proofErr w:type="spellStart"/>
            <w:r>
              <w:t>CipheringSetID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proofErr w:type="spellStart"/>
            <w:r>
              <w:t>CipheringKey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proofErr w:type="spellStart"/>
            <w:r>
              <w:t>ValidityDuration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proofErr w:type="spellStart"/>
            <w:r>
              <w:t>StorageOutcome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proofErr w:type="spellStart"/>
            <w:r>
              <w:t>DataAvailability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 xml:space="preserve">6.2.6.1-2 specifies data types re-used by the </w:t>
      </w:r>
      <w:proofErr w:type="spellStart"/>
      <w:r>
        <w:t>Nlmf_Broadcast</w:t>
      </w:r>
      <w:proofErr w:type="spellEnd"/>
      <w:r>
        <w:t xml:space="preserve"> service based interface protocol from other specifications, including a reference to their respective specifications and when needed, a short description of their use within the </w:t>
      </w:r>
      <w:proofErr w:type="spellStart"/>
      <w:r>
        <w:t>Nlmf</w:t>
      </w:r>
      <w:r w:rsidR="00E63546">
        <w:t>_Broadcast</w:t>
      </w:r>
      <w:proofErr w:type="spellEnd"/>
      <w:r>
        <w:t xml:space="preserve"> service based interface.</w:t>
      </w:r>
    </w:p>
    <w:p w14:paraId="036294FE" w14:textId="77777777" w:rsidR="00EB7848" w:rsidRDefault="00EB7848" w:rsidP="00EB7848">
      <w:pPr>
        <w:pStyle w:val="TH"/>
      </w:pPr>
      <w:r>
        <w:t>Table</w:t>
      </w:r>
      <w:r>
        <w:rPr>
          <w:lang w:eastAsia="zh-CN"/>
        </w:rPr>
        <w:t> </w:t>
      </w:r>
      <w:r>
        <w:t xml:space="preserve">6.2.6.1-2: </w:t>
      </w:r>
      <w:proofErr w:type="spellStart"/>
      <w:r>
        <w:t>Nlmf_Broadcast</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proofErr w:type="spellStart"/>
            <w:r>
              <w:t>DateTime</w:t>
            </w:r>
            <w:proofErr w:type="spellEnd"/>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proofErr w:type="spellStart"/>
            <w:r w:rsidRPr="00CF3750">
              <w:t>SupportedFeatures</w:t>
            </w:r>
            <w:proofErr w:type="spellEnd"/>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proofErr w:type="spellStart"/>
            <w:r>
              <w:t>RedirectResponse</w:t>
            </w:r>
            <w:proofErr w:type="spellEnd"/>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4891" w:name="_Toc25168714"/>
      <w:bookmarkStart w:id="4892" w:name="_Toc27593133"/>
      <w:bookmarkStart w:id="4893" w:name="_Toc34148009"/>
      <w:bookmarkStart w:id="4894" w:name="_Toc36463393"/>
      <w:bookmarkStart w:id="4895" w:name="_Toc43215233"/>
      <w:bookmarkStart w:id="4896" w:name="_Toc45032481"/>
      <w:bookmarkStart w:id="4897" w:name="_Toc49849970"/>
      <w:bookmarkStart w:id="4898" w:name="_Toc51873484"/>
      <w:bookmarkStart w:id="4899" w:name="_Toc56517612"/>
      <w:bookmarkStart w:id="4900" w:name="_Toc58594513"/>
      <w:bookmarkStart w:id="4901" w:name="_Toc67686025"/>
      <w:bookmarkStart w:id="4902" w:name="_Toc74993852"/>
      <w:bookmarkStart w:id="4903" w:name="_Toc82716442"/>
      <w:bookmarkStart w:id="4904" w:name="_Toc88818729"/>
      <w:bookmarkStart w:id="4905" w:name="_Toc90650651"/>
      <w:bookmarkStart w:id="4906" w:name="_Toc98506320"/>
      <w:bookmarkStart w:id="4907" w:name="_Toc106639605"/>
      <w:bookmarkStart w:id="4908" w:name="_Toc114779115"/>
      <w:bookmarkStart w:id="4909" w:name="_Toc122097032"/>
      <w:bookmarkStart w:id="4910" w:name="_Toc130844253"/>
      <w:bookmarkStart w:id="4911" w:name="_Toc138411961"/>
      <w:bookmarkStart w:id="4912" w:name="_Toc145956159"/>
      <w:bookmarkStart w:id="4913" w:name="_Toc153887601"/>
      <w:bookmarkStart w:id="4914" w:name="_Toc161905490"/>
      <w:bookmarkStart w:id="4915" w:name="_Toc170210093"/>
      <w:bookmarkStart w:id="4916" w:name="_Toc183618326"/>
      <w:bookmarkStart w:id="4917" w:name="_Toc186726629"/>
      <w:r>
        <w:rPr>
          <w:lang w:val="en-US"/>
        </w:rPr>
        <w:t>6.2.6.2</w:t>
      </w:r>
      <w:r>
        <w:rPr>
          <w:lang w:val="en-US"/>
        </w:rPr>
        <w:tab/>
        <w:t>Structured data types</w:t>
      </w:r>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p>
    <w:p w14:paraId="1D03A0F8" w14:textId="77777777" w:rsidR="00EB7848" w:rsidRDefault="00EB7848" w:rsidP="00B32564">
      <w:pPr>
        <w:pStyle w:val="Heading5"/>
      </w:pPr>
      <w:bookmarkStart w:id="4918" w:name="_Toc25168715"/>
      <w:bookmarkStart w:id="4919" w:name="_Toc27593134"/>
      <w:bookmarkStart w:id="4920" w:name="_Toc34148010"/>
      <w:bookmarkStart w:id="4921" w:name="_Toc36463394"/>
      <w:bookmarkStart w:id="4922" w:name="_Toc43215234"/>
      <w:bookmarkStart w:id="4923" w:name="_Toc45032482"/>
      <w:bookmarkStart w:id="4924" w:name="_Toc49849971"/>
      <w:bookmarkStart w:id="4925" w:name="_Toc51873485"/>
      <w:bookmarkStart w:id="4926" w:name="_Toc56517613"/>
      <w:bookmarkStart w:id="4927" w:name="_Toc58594514"/>
      <w:bookmarkStart w:id="4928" w:name="_Toc67686026"/>
      <w:bookmarkStart w:id="4929" w:name="_Toc74993853"/>
      <w:bookmarkStart w:id="4930" w:name="_Toc82716443"/>
      <w:bookmarkStart w:id="4931" w:name="_Toc88818730"/>
      <w:bookmarkStart w:id="4932" w:name="_Toc90650652"/>
      <w:bookmarkStart w:id="4933" w:name="_Toc98506321"/>
      <w:bookmarkStart w:id="4934" w:name="_Toc106639606"/>
      <w:bookmarkStart w:id="4935" w:name="_Toc114779116"/>
      <w:bookmarkStart w:id="4936" w:name="_Toc122097033"/>
      <w:bookmarkStart w:id="4937" w:name="_Toc130844254"/>
      <w:bookmarkStart w:id="4938" w:name="_Toc138411962"/>
      <w:bookmarkStart w:id="4939" w:name="_Toc145956160"/>
      <w:bookmarkStart w:id="4940" w:name="_Toc153887602"/>
      <w:bookmarkStart w:id="4941" w:name="_Toc161905491"/>
      <w:bookmarkStart w:id="4942" w:name="_Toc170210094"/>
      <w:bookmarkStart w:id="4943" w:name="_Toc183618327"/>
      <w:bookmarkStart w:id="4944" w:name="_Toc186726630"/>
      <w:r>
        <w:t>6.2.6.2.1</w:t>
      </w:r>
      <w:r>
        <w:tab/>
        <w:t>Introduction</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4945" w:name="_Toc25168716"/>
      <w:bookmarkStart w:id="4946" w:name="_Toc27593135"/>
      <w:bookmarkStart w:id="4947" w:name="_Toc34148011"/>
      <w:bookmarkStart w:id="4948" w:name="_Toc36463395"/>
      <w:bookmarkStart w:id="4949" w:name="_Toc43215235"/>
      <w:bookmarkStart w:id="4950" w:name="_Toc45032483"/>
      <w:bookmarkStart w:id="4951" w:name="_Toc49849972"/>
      <w:bookmarkStart w:id="4952" w:name="_Toc51873486"/>
      <w:bookmarkStart w:id="4953" w:name="_Toc56517614"/>
      <w:bookmarkStart w:id="4954" w:name="_Toc58594515"/>
      <w:bookmarkStart w:id="4955" w:name="_Toc67686027"/>
      <w:bookmarkStart w:id="4956" w:name="_Toc74993854"/>
      <w:bookmarkStart w:id="4957" w:name="_Toc82716444"/>
      <w:bookmarkStart w:id="4958" w:name="_Toc88818731"/>
      <w:bookmarkStart w:id="4959" w:name="_Toc90650653"/>
      <w:bookmarkStart w:id="4960" w:name="_Toc98506322"/>
      <w:bookmarkStart w:id="4961" w:name="_Toc106639607"/>
      <w:bookmarkStart w:id="4962" w:name="_Toc114779117"/>
      <w:bookmarkStart w:id="4963" w:name="_Toc122097034"/>
      <w:bookmarkStart w:id="4964" w:name="_Toc130844255"/>
      <w:bookmarkStart w:id="4965" w:name="_Toc138411963"/>
      <w:bookmarkStart w:id="4966" w:name="_Toc145956161"/>
      <w:bookmarkStart w:id="4967" w:name="_Toc153887603"/>
      <w:bookmarkStart w:id="4968" w:name="_Toc161905492"/>
      <w:bookmarkStart w:id="4969" w:name="_Toc170210095"/>
      <w:bookmarkStart w:id="4970" w:name="_Toc183618328"/>
      <w:bookmarkStart w:id="4971" w:name="_Toc186726631"/>
      <w:r>
        <w:lastRenderedPageBreak/>
        <w:t>6.2.6.2.2</w:t>
      </w:r>
      <w:r>
        <w:tab/>
        <w:t xml:space="preserve">Type: </w:t>
      </w:r>
      <w:proofErr w:type="spellStart"/>
      <w:r>
        <w:t>CipheringKeyInfo</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roofErr w:type="spellEnd"/>
    </w:p>
    <w:p w14:paraId="63EFF30D" w14:textId="77777777" w:rsidR="00EB7848" w:rsidRDefault="00EB7848" w:rsidP="00EB7848">
      <w:pPr>
        <w:pStyle w:val="TH"/>
      </w:pPr>
      <w:r>
        <w:rPr>
          <w:noProof/>
        </w:rPr>
        <w:t>Table </w:t>
      </w:r>
      <w:r>
        <w:t xml:space="preserve">6.2.6.2.2-1: </w:t>
      </w:r>
      <w:r>
        <w:rPr>
          <w:noProof/>
        </w:rPr>
        <w:t xml:space="preserve">Definition of type </w:t>
      </w:r>
      <w:proofErr w:type="spellStart"/>
      <w:r>
        <w:t>CipheringKeyInfo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proofErr w:type="spellStart"/>
            <w:r>
              <w:t>cipheringData</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w:t>
            </w:r>
            <w:proofErr w:type="spellStart"/>
            <w:r>
              <w:t>CipheringDataSet</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4972" w:name="_Toc25168717"/>
      <w:bookmarkStart w:id="4973" w:name="_Toc27593136"/>
      <w:bookmarkStart w:id="4974" w:name="_Toc34148012"/>
      <w:bookmarkStart w:id="4975" w:name="_Toc36463396"/>
      <w:bookmarkStart w:id="4976" w:name="_Toc43215236"/>
      <w:bookmarkStart w:id="4977" w:name="_Toc45032484"/>
      <w:bookmarkStart w:id="4978" w:name="_Toc49849973"/>
      <w:bookmarkStart w:id="4979" w:name="_Toc51873487"/>
      <w:bookmarkStart w:id="4980" w:name="_Toc56517615"/>
      <w:bookmarkStart w:id="4981" w:name="_Toc58594516"/>
      <w:bookmarkStart w:id="4982" w:name="_Toc67686028"/>
      <w:bookmarkStart w:id="4983" w:name="_Toc74993855"/>
      <w:bookmarkStart w:id="4984" w:name="_Toc82716445"/>
      <w:bookmarkStart w:id="4985" w:name="_Toc88818732"/>
      <w:bookmarkStart w:id="4986" w:name="_Toc90650654"/>
      <w:bookmarkStart w:id="4987" w:name="_Toc98506323"/>
      <w:bookmarkStart w:id="4988" w:name="_Toc106639608"/>
      <w:bookmarkStart w:id="4989" w:name="_Toc114779118"/>
      <w:bookmarkStart w:id="4990" w:name="_Toc122097035"/>
      <w:bookmarkStart w:id="4991" w:name="_Toc130844256"/>
      <w:bookmarkStart w:id="4992" w:name="_Toc138411964"/>
      <w:bookmarkStart w:id="4993" w:name="_Toc145956162"/>
      <w:bookmarkStart w:id="4994" w:name="_Toc153887604"/>
      <w:bookmarkStart w:id="4995" w:name="_Toc161905493"/>
      <w:bookmarkStart w:id="4996" w:name="_Toc170210096"/>
      <w:bookmarkStart w:id="4997" w:name="_Toc183618329"/>
      <w:bookmarkStart w:id="4998" w:name="_Toc186726632"/>
      <w:r>
        <w:t>6.2.6.2.3</w:t>
      </w:r>
      <w:r>
        <w:tab/>
        <w:t xml:space="preserve">Type: </w:t>
      </w:r>
      <w:proofErr w:type="spellStart"/>
      <w:r>
        <w:t>CipheringKeyResponse</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proofErr w:type="spellEnd"/>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proofErr w:type="spellStart"/>
            <w:r>
              <w:t>cipheringDataReport</w:t>
            </w:r>
            <w:proofErr w:type="spellEnd"/>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w:t>
            </w:r>
            <w:proofErr w:type="spellStart"/>
            <w:r>
              <w:t>CipheringSetReport</w:t>
            </w:r>
            <w:proofErr w:type="spellEnd"/>
            <w:r>
              <w: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4999" w:name="_Toc25168718"/>
      <w:bookmarkStart w:id="5000" w:name="_Toc27593137"/>
      <w:bookmarkStart w:id="5001" w:name="_Toc34148013"/>
      <w:bookmarkStart w:id="5002" w:name="_Toc36463397"/>
      <w:bookmarkStart w:id="5003" w:name="_Toc43215237"/>
      <w:bookmarkStart w:id="5004" w:name="_Toc45032485"/>
      <w:bookmarkStart w:id="5005" w:name="_Toc49849974"/>
      <w:bookmarkStart w:id="5006" w:name="_Toc51873488"/>
      <w:bookmarkStart w:id="5007" w:name="_Toc56517616"/>
      <w:bookmarkStart w:id="5008" w:name="_Toc58594517"/>
      <w:bookmarkStart w:id="5009" w:name="_Toc67686029"/>
      <w:bookmarkStart w:id="5010" w:name="_Toc74993856"/>
      <w:bookmarkStart w:id="5011" w:name="_Toc82716446"/>
      <w:bookmarkStart w:id="5012" w:name="_Toc88818733"/>
      <w:bookmarkStart w:id="5013" w:name="_Toc90650655"/>
      <w:bookmarkStart w:id="5014" w:name="_Toc98506324"/>
      <w:bookmarkStart w:id="5015" w:name="_Toc106639609"/>
      <w:bookmarkStart w:id="5016" w:name="_Toc114779119"/>
      <w:bookmarkStart w:id="5017" w:name="_Toc122097036"/>
      <w:bookmarkStart w:id="5018" w:name="_Toc130844257"/>
      <w:bookmarkStart w:id="5019" w:name="_Toc138411965"/>
      <w:bookmarkStart w:id="5020" w:name="_Toc145956163"/>
      <w:bookmarkStart w:id="5021" w:name="_Toc153887605"/>
      <w:bookmarkStart w:id="5022" w:name="_Toc161905494"/>
      <w:bookmarkStart w:id="5023" w:name="_Toc170210097"/>
      <w:bookmarkStart w:id="5024" w:name="_Toc183618330"/>
      <w:bookmarkStart w:id="5025" w:name="_Toc186726633"/>
      <w:r>
        <w:lastRenderedPageBreak/>
        <w:t>6.2.6.2.4</w:t>
      </w:r>
      <w:r>
        <w:tab/>
        <w:t xml:space="preserve">Type: </w:t>
      </w:r>
      <w:proofErr w:type="spellStart"/>
      <w:r>
        <w:t>CipheringDataSet</w:t>
      </w:r>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proofErr w:type="spellEnd"/>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proofErr w:type="spellStart"/>
            <w:r>
              <w:t>cipheringSetID</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proofErr w:type="spellStart"/>
            <w:r>
              <w:t>CipheringSetID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proofErr w:type="spellStart"/>
            <w:r>
              <w:t>cipheringKey</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proofErr w:type="spellStart"/>
            <w:r>
              <w:t>CipheringKey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proofErr w:type="spellStart"/>
            <w:r>
              <w:rPr>
                <w:rStyle w:val="TALChar"/>
                <w:bCs/>
              </w:rPr>
              <w:lastRenderedPageBreak/>
              <w:t>ltePosSibTypes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5026"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5027" w:name="_PERM_MCCTEMPBM_CRPT90020125___2"/>
            <w:bookmarkEnd w:id="5026"/>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5028" w:name="_PERM_MCCTEMPBM_CRPT90020126___2"/>
            <w:bookmarkEnd w:id="5027"/>
          </w:p>
          <w:bookmarkEnd w:id="5028"/>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5029"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5030" w:name="_PERM_MCCTEMPBM_CRPT90020128___2"/>
            <w:bookmarkEnd w:id="5029"/>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5031" w:name="_PERM_MCCTEMPBM_CRPT90020129___2"/>
            <w:bookmarkEnd w:id="5030"/>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5032" w:name="_PERM_MCCTEMPBM_CRPT90020130___2"/>
            <w:bookmarkEnd w:id="5031"/>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5032"/>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proofErr w:type="spellStart"/>
            <w:r>
              <w:rPr>
                <w:rStyle w:val="TALChar"/>
                <w:bCs/>
              </w:rPr>
              <w:lastRenderedPageBreak/>
              <w:t>nrPosSibTypes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5033"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5034" w:name="_PERM_MCCTEMPBM_CRPT90020132___2"/>
            <w:bookmarkEnd w:id="5033"/>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5035" w:name="_PERM_MCCTEMPBM_CRPT90020133___2"/>
            <w:bookmarkEnd w:id="5034"/>
          </w:p>
          <w:bookmarkEnd w:id="5035"/>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5036"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5037" w:name="_PERM_MCCTEMPBM_CRPT90020135___2"/>
            <w:bookmarkEnd w:id="5036"/>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5038" w:name="_PERM_MCCTEMPBM_CRPT90020136___2"/>
            <w:bookmarkEnd w:id="5037"/>
          </w:p>
          <w:bookmarkEnd w:id="5038"/>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proofErr w:type="spellStart"/>
            <w:r w:rsidRPr="00B32564">
              <w:rPr>
                <w:bCs/>
              </w:rPr>
              <w:lastRenderedPageBreak/>
              <w:t>validityStartTime</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5039" w:name="_PERM_MCCTEMPBM_CRPT90020137___2"/>
            <w:r>
              <w:t>This IE contains the UTC time when the ciphering data set becomes valid.</w:t>
            </w:r>
            <w:bookmarkEnd w:id="5039"/>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proofErr w:type="spellStart"/>
            <w:r w:rsidRPr="00B32564">
              <w:rPr>
                <w:bCs/>
              </w:rPr>
              <w:t>validityDuration</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5040" w:name="_PERM_MCCTEMPBM_CRPT90020138___2"/>
            <w:r>
              <w:t>The validity duration of the ciphering data set.</w:t>
            </w:r>
            <w:bookmarkEnd w:id="5040"/>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proofErr w:type="spellStart"/>
            <w:r>
              <w:rPr>
                <w:rStyle w:val="TALChar"/>
                <w:bCs/>
              </w:rPr>
              <w:t>taiList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5041" w:name="_PERM_MCCTEMPBM_CRPT90020139___2"/>
            <w:r>
              <w:t>0..1</w:t>
            </w:r>
            <w:bookmarkEnd w:id="5041"/>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 xml:space="preserve">NOTE 1: At least one of </w:t>
            </w:r>
            <w:proofErr w:type="spellStart"/>
            <w:r>
              <w:t>ltesibTypes</w:t>
            </w:r>
            <w:proofErr w:type="spellEnd"/>
            <w:r>
              <w:t xml:space="preserve"> IE and </w:t>
            </w:r>
            <w:proofErr w:type="spellStart"/>
            <w:r>
              <w:t>nrsibTypes</w:t>
            </w:r>
            <w:proofErr w:type="spellEnd"/>
            <w:r>
              <w:t xml:space="preserve">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5042" w:name="_Toc25168719"/>
      <w:bookmarkStart w:id="5043" w:name="_Toc27593138"/>
      <w:bookmarkStart w:id="5044" w:name="_Toc34148014"/>
      <w:bookmarkStart w:id="5045" w:name="_Toc36463398"/>
      <w:bookmarkStart w:id="5046" w:name="_Toc43215238"/>
      <w:bookmarkStart w:id="5047" w:name="_Toc45032486"/>
      <w:bookmarkStart w:id="5048" w:name="_Toc49849975"/>
      <w:bookmarkStart w:id="5049" w:name="_Toc51873489"/>
      <w:bookmarkStart w:id="5050" w:name="_Toc56517617"/>
      <w:bookmarkStart w:id="5051" w:name="_Toc58594518"/>
      <w:bookmarkStart w:id="5052" w:name="_Toc67686030"/>
      <w:bookmarkStart w:id="5053" w:name="_Toc74993857"/>
      <w:bookmarkStart w:id="5054" w:name="_Toc82716447"/>
      <w:bookmarkStart w:id="5055" w:name="_Toc88818734"/>
      <w:bookmarkStart w:id="5056" w:name="_Toc90650656"/>
      <w:bookmarkStart w:id="5057" w:name="_Toc98506325"/>
      <w:bookmarkStart w:id="5058" w:name="_Toc106639610"/>
      <w:bookmarkStart w:id="5059" w:name="_Toc114779120"/>
      <w:bookmarkStart w:id="5060" w:name="_Toc122097037"/>
      <w:bookmarkStart w:id="5061" w:name="_Toc130844258"/>
      <w:bookmarkStart w:id="5062" w:name="_Toc138411966"/>
      <w:bookmarkStart w:id="5063" w:name="_Toc145956164"/>
      <w:bookmarkStart w:id="5064" w:name="_Toc153887606"/>
      <w:bookmarkStart w:id="5065" w:name="_Toc161905495"/>
      <w:bookmarkStart w:id="5066" w:name="_Toc170210098"/>
      <w:bookmarkStart w:id="5067" w:name="_Toc183618331"/>
      <w:bookmarkStart w:id="5068" w:name="_Toc186726634"/>
      <w:r>
        <w:t>6.2.6.2.5</w:t>
      </w:r>
      <w:r>
        <w:tab/>
        <w:t xml:space="preserve">Type: </w:t>
      </w:r>
      <w:proofErr w:type="spellStart"/>
      <w:r>
        <w:t>CipheringSetReport</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proofErr w:type="spellEnd"/>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proofErr w:type="spellStart"/>
            <w:r>
              <w:t>cipheringSetID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proofErr w:type="spellStart"/>
            <w:r>
              <w:t>CipheringSetID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proofErr w:type="spellStart"/>
            <w:r>
              <w:t>storageOutcome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proofErr w:type="spellStart"/>
            <w:r>
              <w:t>StorageOutcome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5069" w:name="_Toc25168720"/>
      <w:bookmarkStart w:id="5070" w:name="_Toc27593139"/>
      <w:bookmarkStart w:id="5071" w:name="_Toc34148015"/>
      <w:bookmarkStart w:id="5072" w:name="_Toc36463399"/>
      <w:bookmarkStart w:id="5073" w:name="_Toc43215239"/>
      <w:bookmarkStart w:id="5074" w:name="_Toc45032487"/>
      <w:bookmarkStart w:id="5075" w:name="_Toc49849976"/>
      <w:bookmarkStart w:id="5076" w:name="_Toc51873490"/>
      <w:bookmarkStart w:id="5077" w:name="_Toc56517618"/>
      <w:bookmarkStart w:id="5078" w:name="_Toc58594519"/>
      <w:bookmarkStart w:id="5079" w:name="_Toc67686031"/>
      <w:bookmarkStart w:id="5080" w:name="_Toc74993858"/>
      <w:bookmarkStart w:id="5081" w:name="_Toc82716448"/>
      <w:bookmarkStart w:id="5082" w:name="_Toc88818735"/>
      <w:bookmarkStart w:id="5083" w:name="_Toc90650657"/>
      <w:bookmarkStart w:id="5084" w:name="_Toc98506326"/>
      <w:bookmarkStart w:id="5085" w:name="_Toc106639611"/>
      <w:bookmarkStart w:id="5086" w:name="_Toc114779121"/>
      <w:bookmarkStart w:id="5087" w:name="_Toc122097038"/>
      <w:bookmarkStart w:id="5088" w:name="_Toc130844259"/>
      <w:bookmarkStart w:id="5089" w:name="_Toc138411967"/>
      <w:bookmarkStart w:id="5090" w:name="_Toc145956165"/>
      <w:bookmarkStart w:id="5091" w:name="_Toc153887607"/>
      <w:bookmarkStart w:id="5092" w:name="_Toc161905496"/>
      <w:bookmarkStart w:id="5093" w:name="_Toc170210099"/>
      <w:bookmarkStart w:id="5094" w:name="_Toc183618332"/>
      <w:bookmarkStart w:id="5095" w:name="_Toc186726635"/>
      <w:r>
        <w:lastRenderedPageBreak/>
        <w:t>6.2.6.2.6</w:t>
      </w:r>
      <w:r>
        <w:tab/>
        <w:t xml:space="preserve">Type: </w:t>
      </w:r>
      <w:proofErr w:type="spellStart"/>
      <w:r>
        <w:t>CipherRequestData</w:t>
      </w:r>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proofErr w:type="spellEnd"/>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proofErr w:type="spellStart"/>
            <w:r>
              <w:t>amfCallBackURI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5096" w:name="_Toc25168721"/>
      <w:bookmarkStart w:id="5097" w:name="_Toc27593140"/>
      <w:bookmarkStart w:id="5098" w:name="_Toc34148016"/>
      <w:bookmarkStart w:id="5099" w:name="_Toc36463400"/>
      <w:bookmarkStart w:id="5100" w:name="_Toc43215240"/>
      <w:bookmarkStart w:id="5101" w:name="_Toc45032488"/>
      <w:bookmarkStart w:id="5102" w:name="_Toc49849977"/>
      <w:bookmarkStart w:id="5103" w:name="_Toc51873491"/>
      <w:bookmarkStart w:id="5104" w:name="_Toc56517619"/>
      <w:bookmarkStart w:id="5105" w:name="_Toc58594520"/>
      <w:bookmarkStart w:id="5106" w:name="_Toc67686032"/>
      <w:bookmarkStart w:id="5107" w:name="_Toc74993859"/>
      <w:bookmarkStart w:id="5108" w:name="_Toc82716449"/>
      <w:bookmarkStart w:id="5109" w:name="_Toc88818736"/>
      <w:bookmarkStart w:id="5110" w:name="_Toc90650658"/>
      <w:bookmarkStart w:id="5111" w:name="_Toc98506327"/>
      <w:bookmarkStart w:id="5112" w:name="_Toc106639612"/>
      <w:bookmarkStart w:id="5113" w:name="_Toc114779122"/>
      <w:bookmarkStart w:id="5114" w:name="_Toc122097039"/>
      <w:bookmarkStart w:id="5115" w:name="_Toc130844260"/>
      <w:bookmarkStart w:id="5116" w:name="_Toc138411968"/>
      <w:bookmarkStart w:id="5117" w:name="_Toc145956166"/>
      <w:bookmarkStart w:id="5118" w:name="_Toc153887608"/>
      <w:bookmarkStart w:id="5119" w:name="_Toc161905497"/>
      <w:bookmarkStart w:id="5120" w:name="_Toc170210100"/>
      <w:bookmarkStart w:id="5121" w:name="_Toc183618333"/>
      <w:bookmarkStart w:id="5122" w:name="_Toc186726636"/>
      <w:r>
        <w:t>6.2.6.2.7</w:t>
      </w:r>
      <w:r>
        <w:tab/>
        <w:t xml:space="preserve">Type: </w:t>
      </w:r>
      <w:proofErr w:type="spellStart"/>
      <w:r>
        <w:t>CipherResponseData</w:t>
      </w:r>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proofErr w:type="spellEnd"/>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proofErr w:type="spellStart"/>
            <w:r>
              <w:rPr>
                <w:lang w:eastAsia="zh-CN"/>
              </w:rPr>
              <w:t>dataAvailability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proofErr w:type="spellStart"/>
            <w:r>
              <w:rPr>
                <w:lang w:eastAsia="zh-CN"/>
              </w:rPr>
              <w:t>DataAvailability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5123" w:name="_Toc25168722"/>
      <w:bookmarkStart w:id="5124" w:name="_Toc27593141"/>
      <w:bookmarkStart w:id="5125" w:name="_Toc34148017"/>
      <w:bookmarkStart w:id="5126" w:name="_Toc36463401"/>
      <w:bookmarkStart w:id="5127" w:name="_Toc43215241"/>
      <w:bookmarkStart w:id="5128" w:name="_Toc45032489"/>
      <w:bookmarkStart w:id="5129" w:name="_Toc49849978"/>
      <w:bookmarkStart w:id="5130" w:name="_Toc51873492"/>
      <w:bookmarkStart w:id="5131" w:name="_Toc56517620"/>
      <w:bookmarkStart w:id="5132" w:name="_Toc58594521"/>
      <w:bookmarkStart w:id="5133" w:name="_Toc67686033"/>
      <w:bookmarkStart w:id="5134" w:name="_Toc74993860"/>
      <w:bookmarkStart w:id="5135" w:name="_Toc82716450"/>
      <w:bookmarkStart w:id="5136" w:name="_Toc88818737"/>
      <w:bookmarkStart w:id="5137" w:name="_Toc90650659"/>
      <w:bookmarkStart w:id="5138" w:name="_Toc98506328"/>
      <w:bookmarkStart w:id="5139" w:name="_Toc106639613"/>
      <w:bookmarkStart w:id="5140" w:name="_Toc114779123"/>
      <w:bookmarkStart w:id="5141" w:name="_Toc122097040"/>
      <w:bookmarkStart w:id="5142" w:name="_Toc130844261"/>
      <w:bookmarkStart w:id="5143" w:name="_Toc138411969"/>
      <w:bookmarkStart w:id="5144" w:name="_Toc145956167"/>
      <w:bookmarkStart w:id="5145" w:name="_Toc153887609"/>
      <w:bookmarkStart w:id="5146" w:name="_Toc161905498"/>
      <w:bookmarkStart w:id="5147" w:name="_Toc170210101"/>
      <w:bookmarkStart w:id="5148" w:name="_Toc183618334"/>
      <w:bookmarkStart w:id="5149" w:name="_Toc186726637"/>
      <w:r>
        <w:rPr>
          <w:lang w:val="en-US"/>
        </w:rPr>
        <w:t>6.2.6.3</w:t>
      </w:r>
      <w:r>
        <w:rPr>
          <w:lang w:val="en-US"/>
        </w:rPr>
        <w:tab/>
        <w:t>Simple data types and enumerations</w:t>
      </w:r>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p>
    <w:p w14:paraId="4E236F7E" w14:textId="77777777" w:rsidR="00EB7848" w:rsidRDefault="00EB7848" w:rsidP="00B32564">
      <w:pPr>
        <w:pStyle w:val="Heading5"/>
      </w:pPr>
      <w:bookmarkStart w:id="5150" w:name="_Toc25168723"/>
      <w:bookmarkStart w:id="5151" w:name="_Toc27593142"/>
      <w:bookmarkStart w:id="5152" w:name="_Toc34148018"/>
      <w:bookmarkStart w:id="5153" w:name="_Toc36463402"/>
      <w:bookmarkStart w:id="5154" w:name="_Toc43215242"/>
      <w:bookmarkStart w:id="5155" w:name="_Toc45032490"/>
      <w:bookmarkStart w:id="5156" w:name="_Toc49849979"/>
      <w:bookmarkStart w:id="5157" w:name="_Toc51873493"/>
      <w:bookmarkStart w:id="5158" w:name="_Toc56517621"/>
      <w:bookmarkStart w:id="5159" w:name="_Toc58594522"/>
      <w:bookmarkStart w:id="5160" w:name="_Toc67686034"/>
      <w:bookmarkStart w:id="5161" w:name="_Toc74993861"/>
      <w:bookmarkStart w:id="5162" w:name="_Toc82716451"/>
      <w:bookmarkStart w:id="5163" w:name="_Toc88818738"/>
      <w:bookmarkStart w:id="5164" w:name="_Toc90650660"/>
      <w:bookmarkStart w:id="5165" w:name="_Toc98506329"/>
      <w:bookmarkStart w:id="5166" w:name="_Toc106639614"/>
      <w:bookmarkStart w:id="5167" w:name="_Toc114779124"/>
      <w:bookmarkStart w:id="5168" w:name="_Toc122097041"/>
      <w:bookmarkStart w:id="5169" w:name="_Toc130844262"/>
      <w:bookmarkStart w:id="5170" w:name="_Toc138411970"/>
      <w:bookmarkStart w:id="5171" w:name="_Toc145956168"/>
      <w:bookmarkStart w:id="5172" w:name="_Toc153887610"/>
      <w:bookmarkStart w:id="5173" w:name="_Toc161905499"/>
      <w:bookmarkStart w:id="5174" w:name="_Toc170210102"/>
      <w:bookmarkStart w:id="5175" w:name="_Toc183618335"/>
      <w:bookmarkStart w:id="5176" w:name="_Toc186726638"/>
      <w:r>
        <w:t>6.2.6.3.1</w:t>
      </w:r>
      <w:r>
        <w:tab/>
        <w:t>Introduction</w:t>
      </w:r>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5177" w:name="_Toc25168724"/>
      <w:bookmarkStart w:id="5178" w:name="_Toc27593143"/>
      <w:bookmarkStart w:id="5179" w:name="_Toc34148019"/>
      <w:bookmarkStart w:id="5180" w:name="_Toc36463403"/>
      <w:bookmarkStart w:id="5181" w:name="_Toc43215243"/>
      <w:bookmarkStart w:id="5182" w:name="_Toc45032491"/>
      <w:bookmarkStart w:id="5183" w:name="_Toc49849980"/>
      <w:bookmarkStart w:id="5184" w:name="_Toc51873494"/>
      <w:bookmarkStart w:id="5185" w:name="_Toc56517622"/>
      <w:bookmarkStart w:id="5186" w:name="_Toc58594523"/>
      <w:bookmarkStart w:id="5187" w:name="_Toc67686035"/>
      <w:bookmarkStart w:id="5188" w:name="_Toc74993862"/>
      <w:bookmarkStart w:id="5189" w:name="_Toc82716452"/>
      <w:bookmarkStart w:id="5190" w:name="_Toc88818739"/>
      <w:bookmarkStart w:id="5191" w:name="_Toc90650661"/>
      <w:bookmarkStart w:id="5192" w:name="_Toc98506330"/>
      <w:bookmarkStart w:id="5193" w:name="_Toc106639615"/>
      <w:bookmarkStart w:id="5194" w:name="_Toc114779125"/>
      <w:bookmarkStart w:id="5195" w:name="_Toc122097042"/>
      <w:bookmarkStart w:id="5196" w:name="_Toc130844263"/>
      <w:bookmarkStart w:id="5197" w:name="_Toc138411971"/>
      <w:bookmarkStart w:id="5198" w:name="_Toc145956169"/>
      <w:bookmarkStart w:id="5199" w:name="_Toc153887611"/>
      <w:bookmarkStart w:id="5200" w:name="_Toc161905500"/>
      <w:bookmarkStart w:id="5201" w:name="_Toc170210103"/>
      <w:bookmarkStart w:id="5202" w:name="_Toc183618336"/>
      <w:bookmarkStart w:id="5203" w:name="_Toc186726639"/>
      <w:r>
        <w:t>6.2.6.3.2</w:t>
      </w:r>
      <w:r>
        <w:tab/>
        <w:t>Simple data types</w:t>
      </w:r>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proofErr w:type="spellStart"/>
            <w:r>
              <w:t>CipheringSetID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proofErr w:type="spellStart"/>
            <w:r>
              <w:t>CipheringKey</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proofErr w:type="spellStart"/>
            <w:r>
              <w:t>ValidityDuration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5204" w:name="_Toc25168725"/>
      <w:bookmarkStart w:id="5205" w:name="_Toc27593144"/>
      <w:bookmarkStart w:id="5206" w:name="_Toc34148020"/>
      <w:bookmarkStart w:id="5207" w:name="_Toc36463404"/>
      <w:bookmarkStart w:id="5208" w:name="_Toc43215244"/>
      <w:bookmarkStart w:id="5209" w:name="_Toc45032492"/>
      <w:bookmarkStart w:id="5210" w:name="_Toc49849981"/>
      <w:bookmarkStart w:id="5211" w:name="_Toc51873495"/>
      <w:bookmarkStart w:id="5212" w:name="_Toc56517623"/>
      <w:bookmarkStart w:id="5213" w:name="_Toc58594524"/>
      <w:bookmarkStart w:id="5214" w:name="_Toc67686036"/>
      <w:bookmarkStart w:id="5215" w:name="_Toc74993863"/>
      <w:bookmarkStart w:id="5216" w:name="_Toc82716453"/>
      <w:bookmarkStart w:id="5217" w:name="_Toc88818740"/>
      <w:bookmarkStart w:id="5218" w:name="_Toc90650662"/>
      <w:bookmarkStart w:id="5219" w:name="_Toc98506331"/>
      <w:bookmarkStart w:id="5220" w:name="_Toc106639616"/>
      <w:bookmarkStart w:id="5221" w:name="_Toc114779126"/>
      <w:bookmarkStart w:id="5222" w:name="_Toc122097043"/>
      <w:bookmarkStart w:id="5223" w:name="_Toc130844264"/>
      <w:bookmarkStart w:id="5224" w:name="_Toc138411972"/>
      <w:bookmarkStart w:id="5225" w:name="_Toc145956170"/>
      <w:bookmarkStart w:id="5226" w:name="_Toc153887612"/>
      <w:bookmarkStart w:id="5227" w:name="_Toc161905501"/>
      <w:bookmarkStart w:id="5228" w:name="_Toc170210104"/>
      <w:bookmarkStart w:id="5229" w:name="_Toc183618337"/>
      <w:bookmarkStart w:id="5230" w:name="_Toc186726640"/>
      <w:r>
        <w:t>6.2.6.3.3</w:t>
      </w:r>
      <w:r>
        <w:tab/>
        <w:t xml:space="preserve">Enumeration: </w:t>
      </w:r>
      <w:proofErr w:type="spellStart"/>
      <w:r>
        <w:t>StorageOutcome</w:t>
      </w:r>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proofErr w:type="spellEnd"/>
    </w:p>
    <w:p w14:paraId="1BE75FCD" w14:textId="77777777" w:rsidR="00EB7848" w:rsidRDefault="00EB7848" w:rsidP="00EB7848">
      <w:r>
        <w:t xml:space="preserve">The enumeration </w:t>
      </w:r>
      <w:proofErr w:type="spellStart"/>
      <w:r>
        <w:t>StorageOutcome</w:t>
      </w:r>
      <w:proofErr w:type="spellEnd"/>
      <w:r>
        <w:t xml:space="preserve"> represents the outcome of cipher set data storage at the service consumer NF.</w:t>
      </w:r>
    </w:p>
    <w:p w14:paraId="1652EC54" w14:textId="77777777" w:rsidR="00EB7848" w:rsidRDefault="00EB7848" w:rsidP="00EB7848">
      <w:pPr>
        <w:pStyle w:val="TH"/>
      </w:pPr>
      <w:r>
        <w:t xml:space="preserve">Table 6.2.6.3.3-1: Enumeration </w:t>
      </w:r>
      <w:proofErr w:type="spellStart"/>
      <w:r>
        <w:t>StorageOutcome</w:t>
      </w:r>
      <w:proofErr w:type="spellEnd"/>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5231" w:name="_Toc25168726"/>
      <w:bookmarkStart w:id="5232" w:name="_Toc27593145"/>
      <w:bookmarkStart w:id="5233" w:name="_Toc34148021"/>
      <w:bookmarkStart w:id="5234" w:name="_Toc36463405"/>
      <w:bookmarkStart w:id="5235" w:name="_Toc43215245"/>
      <w:bookmarkStart w:id="5236" w:name="_Toc45032493"/>
      <w:bookmarkStart w:id="5237" w:name="_Toc49849982"/>
      <w:bookmarkStart w:id="5238" w:name="_Toc51873496"/>
      <w:bookmarkStart w:id="5239" w:name="_Toc56517624"/>
      <w:bookmarkStart w:id="5240" w:name="_Toc58594525"/>
      <w:bookmarkStart w:id="5241" w:name="_Toc67686037"/>
      <w:bookmarkStart w:id="5242" w:name="_Toc74993864"/>
      <w:bookmarkStart w:id="5243" w:name="_Toc82716454"/>
      <w:bookmarkStart w:id="5244" w:name="_Toc88818741"/>
      <w:bookmarkStart w:id="5245" w:name="_Toc90650663"/>
      <w:bookmarkStart w:id="5246" w:name="_Toc98506332"/>
      <w:bookmarkStart w:id="5247" w:name="_Toc106639617"/>
      <w:bookmarkStart w:id="5248" w:name="_Toc114779127"/>
      <w:bookmarkStart w:id="5249" w:name="_Toc122097044"/>
      <w:bookmarkStart w:id="5250" w:name="_Toc130844265"/>
      <w:bookmarkStart w:id="5251" w:name="_Toc138411973"/>
      <w:bookmarkStart w:id="5252" w:name="_Toc145956171"/>
      <w:bookmarkStart w:id="5253" w:name="_Toc153887613"/>
      <w:bookmarkStart w:id="5254" w:name="_Toc161905502"/>
      <w:bookmarkStart w:id="5255" w:name="_Toc170210105"/>
      <w:bookmarkStart w:id="5256" w:name="_Toc183618338"/>
      <w:bookmarkStart w:id="5257" w:name="_Toc186726641"/>
      <w:r>
        <w:t>6.2.6.3.4</w:t>
      </w:r>
      <w:r>
        <w:tab/>
        <w:t xml:space="preserve">Enumeration: </w:t>
      </w:r>
      <w:proofErr w:type="spellStart"/>
      <w:r>
        <w:t>DataAvailability</w:t>
      </w:r>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roofErr w:type="spellEnd"/>
    </w:p>
    <w:p w14:paraId="520C4D2A" w14:textId="77777777" w:rsidR="00EB7848" w:rsidRDefault="00EB7848" w:rsidP="00EB7848">
      <w:r>
        <w:t xml:space="preserve">The enumeration </w:t>
      </w:r>
      <w:proofErr w:type="spellStart"/>
      <w:r>
        <w:t>DataAvailability</w:t>
      </w:r>
      <w:proofErr w:type="spellEnd"/>
      <w:r>
        <w:t xml:space="preserve"> represents the availability of ciphering key data at an LMF.</w:t>
      </w:r>
    </w:p>
    <w:p w14:paraId="3CF92704" w14:textId="77777777" w:rsidR="00EB7848" w:rsidRDefault="00EB7848" w:rsidP="00EB7848">
      <w:pPr>
        <w:pStyle w:val="TH"/>
      </w:pPr>
      <w:r>
        <w:lastRenderedPageBreak/>
        <w:t xml:space="preserve">Table 6.2.6.3.4-1: Enumeration </w:t>
      </w:r>
      <w:proofErr w:type="spellStart"/>
      <w:r>
        <w:t>DataAvailability</w:t>
      </w:r>
      <w:proofErr w:type="spellEnd"/>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5258" w:name="_Toc25168727"/>
      <w:bookmarkStart w:id="5259" w:name="_Toc27593146"/>
      <w:bookmarkStart w:id="5260" w:name="_Toc34148022"/>
      <w:bookmarkStart w:id="5261" w:name="_Toc36463406"/>
      <w:bookmarkStart w:id="5262" w:name="_Toc43215246"/>
      <w:bookmarkStart w:id="5263" w:name="_Toc45032494"/>
      <w:bookmarkStart w:id="5264" w:name="_Toc49849983"/>
      <w:bookmarkStart w:id="5265" w:name="_Toc51873497"/>
      <w:bookmarkStart w:id="5266" w:name="_Toc56517625"/>
      <w:bookmarkStart w:id="5267" w:name="_Toc58594526"/>
      <w:bookmarkStart w:id="5268" w:name="_Toc67686038"/>
      <w:bookmarkStart w:id="5269" w:name="_Toc74993865"/>
      <w:bookmarkStart w:id="5270" w:name="_Toc82716455"/>
      <w:bookmarkStart w:id="5271" w:name="_Toc88818742"/>
      <w:bookmarkStart w:id="5272" w:name="_Toc90650664"/>
      <w:bookmarkStart w:id="5273" w:name="_Toc98506333"/>
      <w:bookmarkStart w:id="5274" w:name="_Toc106639618"/>
      <w:bookmarkStart w:id="5275" w:name="_Toc114779128"/>
      <w:bookmarkStart w:id="5276" w:name="_Toc122097045"/>
      <w:bookmarkStart w:id="5277" w:name="_Toc130844266"/>
      <w:bookmarkStart w:id="5278" w:name="_Toc138411974"/>
      <w:bookmarkStart w:id="5279" w:name="_Toc145956172"/>
      <w:bookmarkStart w:id="5280" w:name="_Toc153887614"/>
      <w:bookmarkStart w:id="5281" w:name="_Toc161905503"/>
      <w:bookmarkStart w:id="5282" w:name="_Toc170210106"/>
      <w:bookmarkStart w:id="5283" w:name="_Toc183618339"/>
      <w:bookmarkStart w:id="5284" w:name="_Toc186726642"/>
      <w:r>
        <w:t>6.2.7</w:t>
      </w:r>
      <w:r>
        <w:tab/>
        <w:t>Error Handling</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p>
    <w:p w14:paraId="5EBCE21B" w14:textId="77777777" w:rsidR="00EB7848" w:rsidRDefault="00EB7848" w:rsidP="00B32564">
      <w:pPr>
        <w:pStyle w:val="Heading4"/>
      </w:pPr>
      <w:bookmarkStart w:id="5285" w:name="_Toc25168728"/>
      <w:bookmarkStart w:id="5286" w:name="_Toc27593147"/>
      <w:bookmarkStart w:id="5287" w:name="_Toc34148023"/>
      <w:bookmarkStart w:id="5288" w:name="_Toc36463407"/>
      <w:bookmarkStart w:id="5289" w:name="_Toc43215247"/>
      <w:bookmarkStart w:id="5290" w:name="_Toc45032495"/>
      <w:bookmarkStart w:id="5291" w:name="_Toc49849984"/>
      <w:bookmarkStart w:id="5292" w:name="_Toc51873498"/>
      <w:bookmarkStart w:id="5293" w:name="_Toc56517626"/>
      <w:bookmarkStart w:id="5294" w:name="_Toc58594527"/>
      <w:bookmarkStart w:id="5295" w:name="_Toc67686039"/>
      <w:bookmarkStart w:id="5296" w:name="_Toc74993866"/>
      <w:bookmarkStart w:id="5297" w:name="_Toc82716456"/>
      <w:bookmarkStart w:id="5298" w:name="_Toc88818743"/>
      <w:bookmarkStart w:id="5299" w:name="_Toc90650665"/>
      <w:bookmarkStart w:id="5300" w:name="_Toc98506334"/>
      <w:bookmarkStart w:id="5301" w:name="_Toc106639619"/>
      <w:bookmarkStart w:id="5302" w:name="_Toc114779129"/>
      <w:bookmarkStart w:id="5303" w:name="_Toc122097046"/>
      <w:bookmarkStart w:id="5304" w:name="_Toc130844267"/>
      <w:bookmarkStart w:id="5305" w:name="_Toc138411975"/>
      <w:bookmarkStart w:id="5306" w:name="_Toc145956173"/>
      <w:bookmarkStart w:id="5307" w:name="_Toc153887615"/>
      <w:bookmarkStart w:id="5308" w:name="_Toc161905504"/>
      <w:bookmarkStart w:id="5309" w:name="_Toc170210107"/>
      <w:bookmarkStart w:id="5310" w:name="_Toc183618340"/>
      <w:bookmarkStart w:id="5311" w:name="_Toc186726643"/>
      <w:r>
        <w:t>6.2.7.1</w:t>
      </w:r>
      <w:r>
        <w:tab/>
        <w:t>General</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5312" w:name="_Toc25168729"/>
      <w:bookmarkStart w:id="5313" w:name="_Toc27593148"/>
      <w:bookmarkStart w:id="5314" w:name="_Toc34148024"/>
      <w:bookmarkStart w:id="5315" w:name="_Toc36463408"/>
      <w:bookmarkStart w:id="5316" w:name="_Toc43215248"/>
      <w:bookmarkStart w:id="5317" w:name="_Toc45032496"/>
      <w:bookmarkStart w:id="5318" w:name="_Toc49849985"/>
      <w:bookmarkStart w:id="5319" w:name="_Toc51873499"/>
      <w:bookmarkStart w:id="5320" w:name="_Toc56517627"/>
      <w:bookmarkStart w:id="5321" w:name="_Toc58594528"/>
      <w:bookmarkStart w:id="5322" w:name="_Toc67686040"/>
      <w:bookmarkStart w:id="5323" w:name="_Toc74993867"/>
      <w:bookmarkStart w:id="5324" w:name="_Toc82716457"/>
      <w:bookmarkStart w:id="5325" w:name="_Toc88818744"/>
      <w:bookmarkStart w:id="5326" w:name="_Toc90650666"/>
      <w:bookmarkStart w:id="5327" w:name="_Toc98506335"/>
      <w:bookmarkStart w:id="5328" w:name="_Toc106639620"/>
      <w:bookmarkStart w:id="5329" w:name="_Toc114779130"/>
      <w:bookmarkStart w:id="5330" w:name="_Toc122097047"/>
      <w:bookmarkStart w:id="5331" w:name="_Toc130844268"/>
      <w:bookmarkStart w:id="5332" w:name="_Toc138411976"/>
      <w:bookmarkStart w:id="5333" w:name="_Toc145956174"/>
      <w:bookmarkStart w:id="5334" w:name="_Toc153887616"/>
      <w:bookmarkStart w:id="5335" w:name="_Toc161905505"/>
      <w:bookmarkStart w:id="5336" w:name="_Toc170210108"/>
      <w:bookmarkStart w:id="5337" w:name="_Toc183618341"/>
      <w:bookmarkStart w:id="5338" w:name="_Toc186726644"/>
      <w:r>
        <w:t>6.2.7.2</w:t>
      </w:r>
      <w:r>
        <w:tab/>
        <w:t>Protocol Errors</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5339" w:name="_Toc25168730"/>
      <w:bookmarkStart w:id="5340" w:name="_Toc27593149"/>
      <w:bookmarkStart w:id="5341" w:name="_Toc34148025"/>
      <w:bookmarkStart w:id="5342" w:name="_Toc36463409"/>
      <w:bookmarkStart w:id="5343" w:name="_Toc43215249"/>
      <w:bookmarkStart w:id="5344" w:name="_Toc45032497"/>
      <w:bookmarkStart w:id="5345" w:name="_Toc49849986"/>
      <w:bookmarkStart w:id="5346" w:name="_Toc51873500"/>
      <w:bookmarkStart w:id="5347" w:name="_Toc56517628"/>
      <w:bookmarkStart w:id="5348" w:name="_Toc58594529"/>
      <w:bookmarkStart w:id="5349" w:name="_Toc67686041"/>
      <w:bookmarkStart w:id="5350" w:name="_Toc74993868"/>
      <w:bookmarkStart w:id="5351" w:name="_Toc82716458"/>
      <w:bookmarkStart w:id="5352" w:name="_Toc88818745"/>
      <w:bookmarkStart w:id="5353" w:name="_Toc90650667"/>
      <w:bookmarkStart w:id="5354" w:name="_Toc98506336"/>
      <w:bookmarkStart w:id="5355" w:name="_Toc106639621"/>
      <w:bookmarkStart w:id="5356" w:name="_Toc114779131"/>
      <w:bookmarkStart w:id="5357" w:name="_Toc122097048"/>
      <w:bookmarkStart w:id="5358" w:name="_Toc130844269"/>
      <w:bookmarkStart w:id="5359" w:name="_Toc138411977"/>
      <w:bookmarkStart w:id="5360" w:name="_Toc145956175"/>
      <w:bookmarkStart w:id="5361" w:name="_Toc153887617"/>
      <w:bookmarkStart w:id="5362" w:name="_Toc161905506"/>
      <w:bookmarkStart w:id="5363" w:name="_Toc170210109"/>
      <w:bookmarkStart w:id="5364" w:name="_Toc183618342"/>
      <w:bookmarkStart w:id="5365" w:name="_Toc186726645"/>
      <w:r>
        <w:t>6.2.7.3</w:t>
      </w:r>
      <w:r>
        <w:tab/>
        <w:t>Application Errors</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p>
    <w:p w14:paraId="4CC1723D" w14:textId="77777777" w:rsidR="00EB7848" w:rsidRDefault="00EB7848" w:rsidP="00EB7848">
      <w:r>
        <w:t xml:space="preserve">The application errors defined for the </w:t>
      </w:r>
      <w:proofErr w:type="spellStart"/>
      <w:r>
        <w:t>Nlmf_Broadcast</w:t>
      </w:r>
      <w:proofErr w:type="spellEnd"/>
      <w:r>
        <w:t xml:space="preserve">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5366" w:name="_Toc25168731"/>
      <w:bookmarkStart w:id="5367" w:name="_Toc27593150"/>
      <w:bookmarkStart w:id="5368" w:name="_Toc34148026"/>
      <w:bookmarkStart w:id="5369" w:name="_Toc36463410"/>
      <w:bookmarkStart w:id="5370" w:name="_Toc43215250"/>
      <w:bookmarkStart w:id="5371" w:name="_Toc45032498"/>
      <w:bookmarkStart w:id="5372" w:name="_Toc49849987"/>
      <w:bookmarkStart w:id="5373" w:name="_Toc51873501"/>
      <w:bookmarkStart w:id="5374" w:name="_Toc56517629"/>
      <w:bookmarkStart w:id="5375" w:name="_Toc58594530"/>
      <w:bookmarkStart w:id="5376" w:name="_Toc67686042"/>
      <w:bookmarkStart w:id="5377" w:name="_Toc74993869"/>
      <w:bookmarkStart w:id="5378" w:name="_Toc82716459"/>
      <w:bookmarkStart w:id="5379" w:name="_Toc88818746"/>
      <w:bookmarkStart w:id="5380" w:name="_Toc90650668"/>
      <w:bookmarkStart w:id="5381" w:name="_Toc98506337"/>
      <w:bookmarkStart w:id="5382" w:name="_Toc106639622"/>
      <w:bookmarkStart w:id="5383" w:name="_Toc114779132"/>
      <w:bookmarkStart w:id="5384" w:name="_Toc122097049"/>
      <w:bookmarkStart w:id="5385" w:name="_Toc130844270"/>
      <w:bookmarkStart w:id="5386" w:name="_Toc138411978"/>
      <w:bookmarkStart w:id="5387" w:name="_Toc145956176"/>
      <w:bookmarkStart w:id="5388" w:name="_Toc153887618"/>
      <w:bookmarkStart w:id="5389" w:name="_Toc161905507"/>
      <w:bookmarkStart w:id="5390" w:name="_Toc170210110"/>
      <w:bookmarkStart w:id="5391" w:name="_Toc183618343"/>
      <w:bookmarkStart w:id="5392" w:name="_Toc186726646"/>
      <w:r>
        <w:rPr>
          <w:lang w:val="en-US"/>
        </w:rPr>
        <w:t>6.2.8</w:t>
      </w:r>
      <w:r>
        <w:rPr>
          <w:lang w:val="en-US"/>
        </w:rPr>
        <w:tab/>
        <w:t>Security</w:t>
      </w:r>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00ACB77A" w14:textId="2CBF616D" w:rsidR="00EB7848" w:rsidRDefault="00EB7848" w:rsidP="00EB7848">
      <w:pPr>
        <w:rPr>
          <w:lang w:val="en-US"/>
        </w:rPr>
      </w:pPr>
      <w:r>
        <w:rPr>
          <w:lang w:val="en-US"/>
        </w:rPr>
        <w:t xml:space="preserve">The </w:t>
      </w:r>
      <w:proofErr w:type="spellStart"/>
      <w:r>
        <w:rPr>
          <w:lang w:val="en-US"/>
        </w:rPr>
        <w:t>Nlmf_Broadcast</w:t>
      </w:r>
      <w:proofErr w:type="spellEnd"/>
      <w:r>
        <w:rPr>
          <w:lang w:val="en-US"/>
        </w:rPr>
        <w:t xml:space="preserve">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5393" w:name="_Toc67686043"/>
      <w:bookmarkStart w:id="5394" w:name="_Toc74993870"/>
      <w:bookmarkStart w:id="5395" w:name="_Toc82716460"/>
      <w:bookmarkStart w:id="5396" w:name="_Toc88818747"/>
      <w:bookmarkStart w:id="5397" w:name="_Toc90650669"/>
      <w:bookmarkStart w:id="5398" w:name="_Toc98506338"/>
      <w:bookmarkStart w:id="5399" w:name="_Toc106639623"/>
      <w:bookmarkStart w:id="5400" w:name="_Toc114779133"/>
      <w:bookmarkStart w:id="5401" w:name="_Toc122097050"/>
      <w:bookmarkStart w:id="5402" w:name="_Toc130844271"/>
      <w:bookmarkStart w:id="5403" w:name="_Toc138411979"/>
      <w:bookmarkStart w:id="5404" w:name="_Toc145956177"/>
      <w:bookmarkStart w:id="5405" w:name="_Toc153887619"/>
      <w:bookmarkStart w:id="5406" w:name="_Toc161905508"/>
      <w:bookmarkStart w:id="5407" w:name="_Toc170210111"/>
      <w:bookmarkStart w:id="5408" w:name="_Toc183618344"/>
      <w:bookmarkStart w:id="5409" w:name="_Toc186726647"/>
      <w:r>
        <w:rPr>
          <w:lang w:eastAsia="zh-CN"/>
        </w:rPr>
        <w:t>6.2.9</w:t>
      </w:r>
      <w:r w:rsidR="001032A9" w:rsidRPr="00AA440E">
        <w:rPr>
          <w:lang w:eastAsia="zh-CN"/>
        </w:rPr>
        <w:tab/>
        <w:t>Feature Negotiation</w:t>
      </w:r>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p>
    <w:p w14:paraId="218DBB02" w14:textId="4D0BA211" w:rsidR="001032A9" w:rsidRDefault="001032A9" w:rsidP="001032A9">
      <w:r>
        <w:t>The features in table </w:t>
      </w:r>
      <w:r w:rsidR="007F333B">
        <w:t>6.2.9</w:t>
      </w:r>
      <w:r>
        <w:t xml:space="preserve">-1 are defined for the </w:t>
      </w:r>
      <w:proofErr w:type="spellStart"/>
      <w:r>
        <w:t>Nlmf_Broadcast</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5410" w:name="_Toc67686044"/>
      <w:bookmarkStart w:id="5411" w:name="_Toc74993871"/>
      <w:bookmarkStart w:id="5412" w:name="_Toc82716461"/>
      <w:bookmarkStart w:id="5413" w:name="_Toc88818748"/>
      <w:bookmarkStart w:id="5414" w:name="_Toc90650670"/>
      <w:bookmarkStart w:id="5415" w:name="_Toc98506339"/>
      <w:bookmarkStart w:id="5416" w:name="_Toc106639624"/>
      <w:bookmarkStart w:id="5417" w:name="_Toc114779134"/>
      <w:bookmarkStart w:id="5418" w:name="_Toc122097051"/>
      <w:bookmarkStart w:id="5419" w:name="_Toc130844272"/>
      <w:bookmarkStart w:id="5420" w:name="_Toc138411980"/>
      <w:bookmarkStart w:id="5421" w:name="_Toc145956178"/>
      <w:bookmarkStart w:id="5422" w:name="_Toc153887620"/>
      <w:bookmarkStart w:id="5423" w:name="_Toc161905509"/>
      <w:bookmarkStart w:id="5424" w:name="_Toc170210112"/>
      <w:bookmarkStart w:id="5425" w:name="_Toc183618345"/>
      <w:bookmarkStart w:id="5426" w:name="_Toc186726648"/>
      <w:r>
        <w:rPr>
          <w:lang w:val="en-US"/>
        </w:rPr>
        <w:lastRenderedPageBreak/>
        <w:t>6.2.10</w:t>
      </w:r>
      <w:r w:rsidR="001032A9">
        <w:rPr>
          <w:lang w:val="en-US"/>
        </w:rPr>
        <w:tab/>
        <w:t>HTTP redirection</w:t>
      </w:r>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5427" w:name="_Toc20150442"/>
      <w:bookmarkStart w:id="5428" w:name="_Toc25168732"/>
      <w:bookmarkStart w:id="5429" w:name="_Toc27593151"/>
      <w:bookmarkStart w:id="5430" w:name="_Toc34148027"/>
      <w:bookmarkStart w:id="5431" w:name="_Toc36463411"/>
      <w:bookmarkStart w:id="5432" w:name="_Toc43215251"/>
      <w:bookmarkStart w:id="5433" w:name="_Toc45032499"/>
      <w:bookmarkStart w:id="5434" w:name="_Toc49849988"/>
      <w:bookmarkStart w:id="5435" w:name="_Toc51873502"/>
      <w:bookmarkStart w:id="5436" w:name="_Toc56517630"/>
      <w:bookmarkStart w:id="5437" w:name="_Toc58594531"/>
      <w:bookmarkStart w:id="5438" w:name="_Toc67686045"/>
      <w:bookmarkStart w:id="5439" w:name="_Toc74993872"/>
      <w:bookmarkStart w:id="5440" w:name="_Toc82716462"/>
      <w:bookmarkStart w:id="5441" w:name="_Toc88818749"/>
      <w:bookmarkStart w:id="5442" w:name="_Toc90650671"/>
      <w:bookmarkStart w:id="5443" w:name="_Toc98506340"/>
      <w:bookmarkStart w:id="5444" w:name="_Toc106639398"/>
      <w:bookmarkStart w:id="5445" w:name="_Toc106639625"/>
      <w:bookmarkStart w:id="5446" w:name="_Toc114779135"/>
      <w:bookmarkStart w:id="5447" w:name="_Toc122097052"/>
      <w:bookmarkStart w:id="5448" w:name="_Toc130844273"/>
      <w:bookmarkStart w:id="5449" w:name="_Toc138411981"/>
      <w:bookmarkStart w:id="5450" w:name="_Toc145956179"/>
      <w:bookmarkStart w:id="5451" w:name="_Toc153887621"/>
      <w:bookmarkStart w:id="5452" w:name="_Toc161905510"/>
      <w:bookmarkStart w:id="5453" w:name="_Toc170210113"/>
      <w:bookmarkStart w:id="5454" w:name="_Toc183618346"/>
      <w:bookmarkStart w:id="5455" w:name="_Toc186726649"/>
      <w:bookmarkEnd w:id="264"/>
      <w:r>
        <w:rPr>
          <w:noProof/>
        </w:rPr>
        <w:t>Annex A (normative):</w:t>
      </w:r>
      <w:r w:rsidR="009B5010">
        <w:rPr>
          <w:noProof/>
        </w:rPr>
        <w:br/>
      </w:r>
      <w:r>
        <w:rPr>
          <w:noProof/>
        </w:rPr>
        <w:t>OpenAPI specification</w:t>
      </w:r>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907BCF6" w14:textId="77777777" w:rsidR="00EB7848" w:rsidRDefault="00EB7848" w:rsidP="009B5010">
      <w:pPr>
        <w:pStyle w:val="Heading1"/>
      </w:pPr>
      <w:bookmarkStart w:id="5456" w:name="_Toc20150443"/>
      <w:bookmarkStart w:id="5457" w:name="_Toc25168733"/>
      <w:bookmarkStart w:id="5458" w:name="_Toc27593152"/>
      <w:bookmarkStart w:id="5459" w:name="_Toc34148028"/>
      <w:bookmarkStart w:id="5460" w:name="_Toc36463412"/>
      <w:bookmarkStart w:id="5461" w:name="_Toc43215252"/>
      <w:bookmarkStart w:id="5462" w:name="_Toc45032500"/>
      <w:bookmarkStart w:id="5463" w:name="_Toc49849989"/>
      <w:bookmarkStart w:id="5464" w:name="_Toc51873503"/>
      <w:bookmarkStart w:id="5465" w:name="_Toc56517631"/>
      <w:bookmarkStart w:id="5466" w:name="_Toc58594532"/>
      <w:bookmarkStart w:id="5467" w:name="_Toc67686046"/>
      <w:bookmarkStart w:id="5468" w:name="_Toc74993873"/>
      <w:bookmarkStart w:id="5469" w:name="_Toc82716463"/>
      <w:bookmarkStart w:id="5470" w:name="_Toc88818750"/>
      <w:bookmarkStart w:id="5471" w:name="_Toc90650672"/>
      <w:bookmarkStart w:id="5472" w:name="_Toc98506341"/>
      <w:bookmarkStart w:id="5473" w:name="_Toc106639626"/>
      <w:bookmarkStart w:id="5474" w:name="_Toc114779136"/>
      <w:bookmarkStart w:id="5475" w:name="_Toc122097053"/>
      <w:bookmarkStart w:id="5476" w:name="_Toc130844274"/>
      <w:bookmarkStart w:id="5477" w:name="_Toc138411982"/>
      <w:bookmarkStart w:id="5478" w:name="_Toc145956180"/>
      <w:bookmarkStart w:id="5479" w:name="_Toc153887622"/>
      <w:bookmarkStart w:id="5480" w:name="_Toc161905511"/>
      <w:bookmarkStart w:id="5481" w:name="_Toc170210114"/>
      <w:bookmarkStart w:id="5482" w:name="_Toc183618347"/>
      <w:bookmarkStart w:id="5483" w:name="_Toc186726650"/>
      <w:r>
        <w:t>A.1</w:t>
      </w:r>
      <w:r>
        <w:tab/>
        <w:t>General</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p>
    <w:p w14:paraId="78E8FF3B" w14:textId="77777777" w:rsidR="00EB7848" w:rsidRDefault="00EB7848" w:rsidP="00EB7848">
      <w:pPr>
        <w:rPr>
          <w:lang w:val="en-US"/>
        </w:rPr>
      </w:pPr>
      <w:r>
        <w:rPr>
          <w:lang w:val="en-US"/>
        </w:rPr>
        <w:t xml:space="preserve">This Annex specifies the formal definition of the </w:t>
      </w:r>
      <w:proofErr w:type="spellStart"/>
      <w:r>
        <w:rPr>
          <w:lang w:val="en-US"/>
        </w:rPr>
        <w:t>Nlmf</w:t>
      </w:r>
      <w:proofErr w:type="spellEnd"/>
      <w:r>
        <w:rPr>
          <w:lang w:val="en-US"/>
        </w:rPr>
        <w:t xml:space="preserve">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5484" w:name="_Toc20150444"/>
      <w:bookmarkStart w:id="5485" w:name="_Toc25168734"/>
      <w:bookmarkStart w:id="5486" w:name="_Toc27593153"/>
      <w:bookmarkStart w:id="5487" w:name="_Toc34148029"/>
      <w:bookmarkStart w:id="5488" w:name="_Toc36463413"/>
      <w:bookmarkStart w:id="5489" w:name="_Toc43215253"/>
      <w:bookmarkStart w:id="5490" w:name="_Toc45032501"/>
      <w:bookmarkStart w:id="5491" w:name="_Toc49849990"/>
      <w:bookmarkStart w:id="5492" w:name="_Toc51873504"/>
      <w:bookmarkStart w:id="5493" w:name="_Toc56517632"/>
      <w:bookmarkStart w:id="5494" w:name="_Toc58594533"/>
      <w:bookmarkStart w:id="5495" w:name="_Toc67686047"/>
      <w:bookmarkStart w:id="5496" w:name="_Toc74993874"/>
      <w:bookmarkStart w:id="5497" w:name="_Toc82716464"/>
      <w:bookmarkStart w:id="5498" w:name="_Toc88818751"/>
      <w:bookmarkStart w:id="5499" w:name="_Toc90650673"/>
      <w:bookmarkStart w:id="5500" w:name="_Toc98506342"/>
      <w:bookmarkStart w:id="5501" w:name="_Toc106639627"/>
      <w:bookmarkStart w:id="5502" w:name="_Toc114779137"/>
      <w:bookmarkStart w:id="5503" w:name="_Toc122097054"/>
      <w:bookmarkStart w:id="5504" w:name="_Toc130844275"/>
      <w:bookmarkStart w:id="5505" w:name="_Toc138411983"/>
      <w:bookmarkStart w:id="5506" w:name="_Toc145956181"/>
      <w:bookmarkStart w:id="5507" w:name="_Toc153887623"/>
      <w:bookmarkStart w:id="5508" w:name="_Toc161905512"/>
      <w:bookmarkStart w:id="5509" w:name="_Toc170210115"/>
      <w:bookmarkStart w:id="5510" w:name="_Toc183618348"/>
      <w:bookmarkStart w:id="5511" w:name="_Hlk160537101"/>
      <w:bookmarkStart w:id="5512" w:name="_Toc186726651"/>
      <w:r>
        <w:t>A.2</w:t>
      </w:r>
      <w:r>
        <w:tab/>
      </w:r>
      <w:proofErr w:type="spellStart"/>
      <w:r>
        <w:t>Nlmf_Location</w:t>
      </w:r>
      <w:proofErr w:type="spellEnd"/>
      <w:r>
        <w:t xml:space="preserve"> API</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2"/>
    </w:p>
    <w:p w14:paraId="14954F3C" w14:textId="77777777" w:rsidR="00EB7848" w:rsidRDefault="00EB7848" w:rsidP="00EB7848">
      <w:pPr>
        <w:pStyle w:val="PL"/>
        <w:rPr>
          <w:lang w:val="en-US"/>
        </w:rPr>
      </w:pPr>
      <w:proofErr w:type="spellStart"/>
      <w:r w:rsidRPr="00FA61F7">
        <w:rPr>
          <w:lang w:val="en-US"/>
        </w:rPr>
        <w:t>openapi</w:t>
      </w:r>
      <w:proofErr w:type="spellEnd"/>
      <w:r w:rsidRPr="00FA61F7">
        <w:rPr>
          <w:lang w:val="en-US"/>
        </w:rPr>
        <w:t>: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532B57E8"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F461EB">
        <w:rPr>
          <w:lang w:val="en-US"/>
        </w:rPr>
        <w:t>1</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40FB8782" w:rsidR="00EB7848" w:rsidRDefault="00EB7848" w:rsidP="00EB7848">
      <w:pPr>
        <w:pStyle w:val="PL"/>
      </w:pPr>
      <w:r>
        <w:t xml:space="preserve">    © 202</w:t>
      </w:r>
      <w:r w:rsidR="00CD2ABC">
        <w:t>4</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proofErr w:type="spellStart"/>
      <w:r>
        <w:rPr>
          <w:lang w:val="en-US"/>
        </w:rPr>
        <w:t>externalDocs</w:t>
      </w:r>
      <w:proofErr w:type="spellEnd"/>
      <w:r>
        <w:rPr>
          <w:lang w:val="en-US"/>
        </w:rPr>
        <w:t>:</w:t>
      </w:r>
    </w:p>
    <w:p w14:paraId="5A91AFD8" w14:textId="40D83659"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F461EB">
        <w:rPr>
          <w:lang w:val="en-US"/>
        </w:rPr>
        <w:t>7</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5511"/>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w:t>
      </w:r>
      <w:proofErr w:type="spellStart"/>
      <w:r>
        <w:t>apiRoot</w:t>
      </w:r>
      <w:proofErr w:type="spellEnd"/>
      <w:r>
        <w:t>}/</w:t>
      </w:r>
      <w:proofErr w:type="spellStart"/>
      <w:r>
        <w:t>nlmf</w:t>
      </w:r>
      <w:proofErr w:type="spellEnd"/>
      <w:r>
        <w:t>-loc/v1'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w:t>
      </w:r>
      <w:proofErr w:type="spellStart"/>
      <w:r>
        <w:t>apiRoot</w:t>
      </w:r>
      <w:proofErr w:type="spellEnd"/>
      <w:r>
        <w: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w:t>
      </w:r>
      <w:proofErr w:type="spellStart"/>
      <w:r>
        <w:t>apiRoot</w:t>
      </w:r>
      <w:proofErr w:type="spellEnd"/>
      <w:r>
        <w:t xml:space="preserve">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w:t>
      </w:r>
      <w:proofErr w:type="spellStart"/>
      <w:r>
        <w:rPr>
          <w:lang w:val="en-US"/>
        </w:rPr>
        <w:t>nlmf</w:t>
      </w:r>
      <w:proofErr w:type="spellEnd"/>
      <w:r>
        <w:rPr>
          <w:lang w:val="en-US"/>
        </w:rPr>
        <w:t>-loc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operationId</w:t>
      </w:r>
      <w:proofErr w:type="spellEnd"/>
      <w:r w:rsidRPr="00BF6487">
        <w:rPr>
          <w:lang w:val="en-US"/>
        </w:rPr>
        <w:t xml:space="preserve">: </w:t>
      </w:r>
      <w:proofErr w:type="spellStart"/>
      <w:r w:rsidRPr="00BF6487">
        <w:rPr>
          <w:lang w:val="en-US"/>
        </w:rPr>
        <w:t>DetermineLocation</w:t>
      </w:r>
      <w:proofErr w:type="spellEnd"/>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proofErr w:type="spellStart"/>
      <w:r w:rsidR="002374DD">
        <w:t>nlmf</w:t>
      </w:r>
      <w:proofErr w:type="spellEnd"/>
      <w:r w:rsidR="002374DD">
        <w:t>-</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proofErr w:type="spellStart"/>
      <w:r w:rsidR="002374DD">
        <w:t>nlmf</w:t>
      </w:r>
      <w:proofErr w:type="spellEnd"/>
      <w:r w:rsidR="002374DD">
        <w:t>-</w:t>
      </w:r>
      <w:r>
        <w:t>loc</w:t>
      </w:r>
    </w:p>
    <w:p w14:paraId="2D0E1F40" w14:textId="6EC9729C" w:rsidR="00634C36" w:rsidRDefault="00634C36" w:rsidP="00634C36">
      <w:pPr>
        <w:pStyle w:val="PL"/>
      </w:pPr>
      <w:r>
        <w:t xml:space="preserve">          - </w:t>
      </w:r>
      <w:proofErr w:type="spellStart"/>
      <w:r w:rsidR="002374DD">
        <w:t>nlmf-</w:t>
      </w:r>
      <w:r>
        <w:t>loc:determine-location:invoke</w:t>
      </w:r>
      <w:proofErr w:type="spellEnd"/>
    </w:p>
    <w:p w14:paraId="4B919F05"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requestBody</w:t>
      </w:r>
      <w:proofErr w:type="spellEnd"/>
      <w:r w:rsidRPr="00BF6487">
        <w:rPr>
          <w:lang w:val="en-US"/>
        </w:rPr>
        <w:t>:</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w:t>
      </w:r>
      <w:proofErr w:type="spellStart"/>
      <w:r w:rsidRPr="00BF6487">
        <w:rPr>
          <w:lang w:val="en-US"/>
        </w:rPr>
        <w:t>json</w:t>
      </w:r>
      <w:proofErr w:type="spellEnd"/>
      <w:r w:rsidRPr="00BF6487">
        <w:rPr>
          <w:lang w:val="en-US"/>
        </w:rPr>
        <w:t>:</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InputData</w:t>
      </w:r>
      <w:proofErr w:type="spellEnd"/>
      <w:r w:rsidRPr="00BF6487">
        <w:rPr>
          <w:lang w:val="en-US"/>
        </w:rPr>
        <w:t>'</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w:t>
      </w:r>
      <w:proofErr w:type="spellStart"/>
      <w:r w:rsidRPr="003B2883">
        <w:t>jsonData</w:t>
      </w:r>
      <w:proofErr w:type="spellEnd"/>
      <w:r w:rsidRPr="003B2883">
        <w:t>:</w:t>
      </w:r>
    </w:p>
    <w:p w14:paraId="481B7A93" w14:textId="77777777" w:rsidR="00EB7848" w:rsidRPr="003B2883" w:rsidRDefault="00EB7848" w:rsidP="00EB7848">
      <w:pPr>
        <w:pStyle w:val="PL"/>
      </w:pPr>
      <w:r w:rsidRPr="003B2883">
        <w:t xml:space="preserve">                  $ref: '#/components/schemas/</w:t>
      </w:r>
      <w:proofErr w:type="spellStart"/>
      <w:r w:rsidRPr="00BF6487">
        <w:rPr>
          <w:lang w:val="en-US"/>
        </w:rPr>
        <w:t>InputData</w:t>
      </w:r>
      <w:proofErr w:type="spellEnd"/>
      <w:r w:rsidRPr="003B2883">
        <w:t>'</w:t>
      </w:r>
    </w:p>
    <w:p w14:paraId="613A2A53" w14:textId="77777777" w:rsidR="00EB7848" w:rsidRPr="003B2883" w:rsidRDefault="00EB7848" w:rsidP="00EB7848">
      <w:pPr>
        <w:pStyle w:val="PL"/>
      </w:pPr>
      <w:r>
        <w:t xml:space="preserve">                </w:t>
      </w:r>
      <w:proofErr w:type="spellStart"/>
      <w:r>
        <w:t>binaryDataLpp</w:t>
      </w:r>
      <w:r w:rsidRPr="003B2883">
        <w:t>Message</w:t>
      </w:r>
      <w:proofErr w:type="spellEnd"/>
      <w:r w:rsidRPr="003B2883">
        <w:t>:</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w:t>
      </w:r>
      <w:proofErr w:type="spellStart"/>
      <w:r w:rsidRPr="003B2883">
        <w:t>jsonData</w:t>
      </w:r>
      <w:proofErr w:type="spellEnd"/>
      <w:r w:rsidRPr="003B2883">
        <w:t>:</w:t>
      </w:r>
    </w:p>
    <w:p w14:paraId="0879D38A" w14:textId="77777777" w:rsidR="00EB7848" w:rsidRPr="003B2883" w:rsidRDefault="00EB7848" w:rsidP="00EB7848">
      <w:pPr>
        <w:pStyle w:val="PL"/>
      </w:pPr>
      <w:r w:rsidRPr="003B2883">
        <w:t xml:space="preserve">                </w:t>
      </w:r>
      <w:proofErr w:type="spellStart"/>
      <w:r w:rsidRPr="003B2883">
        <w:t>contentType</w:t>
      </w:r>
      <w:proofErr w:type="spellEnd"/>
      <w:r w:rsidRPr="003B2883">
        <w:t>:  application/</w:t>
      </w:r>
      <w:proofErr w:type="spellStart"/>
      <w:r w:rsidRPr="003B2883">
        <w:t>json</w:t>
      </w:r>
      <w:proofErr w:type="spellEnd"/>
    </w:p>
    <w:p w14:paraId="44B516EB" w14:textId="77777777" w:rsidR="00EB7848" w:rsidRPr="003B2883" w:rsidRDefault="00EB7848" w:rsidP="00EB7848">
      <w:pPr>
        <w:pStyle w:val="PL"/>
      </w:pPr>
      <w:r>
        <w:t xml:space="preserve">              </w:t>
      </w:r>
      <w:proofErr w:type="spellStart"/>
      <w:r>
        <w:t>binaryDataLpp</w:t>
      </w:r>
      <w:r w:rsidRPr="003B2883">
        <w:t>Message</w:t>
      </w:r>
      <w:proofErr w:type="spellEnd"/>
      <w:r w:rsidRPr="003B2883">
        <w:t>:</w:t>
      </w:r>
    </w:p>
    <w:p w14:paraId="723D21A4" w14:textId="77777777" w:rsidR="00EB7848" w:rsidRPr="003B2883" w:rsidRDefault="00EB7848" w:rsidP="00EB7848">
      <w:pPr>
        <w:pStyle w:val="PL"/>
      </w:pPr>
      <w:r w:rsidRPr="003B2883">
        <w:t xml:space="preserve">                </w:t>
      </w:r>
      <w:proofErr w:type="spellStart"/>
      <w:r w:rsidRPr="003B2883">
        <w:t>contentType</w:t>
      </w:r>
      <w:proofErr w:type="spellEnd"/>
      <w:r w:rsidRPr="003B2883">
        <w:t>: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w:t>
      </w:r>
      <w:proofErr w:type="spellStart"/>
      <w:r w:rsidRPr="003B2883">
        <w:t>contentType</w:t>
      </w:r>
      <w:proofErr w:type="spellEnd"/>
      <w:r w:rsidRPr="003B2883">
        <w:t>: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w:t>
      </w:r>
      <w:proofErr w:type="spellStart"/>
      <w:r w:rsidRPr="003B2883">
        <w:t>contentType</w:t>
      </w:r>
      <w:proofErr w:type="spellEnd"/>
      <w:r w:rsidRPr="003B2883">
        <w:t>: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w:t>
      </w:r>
      <w:proofErr w:type="spellStart"/>
      <w:r w:rsidRPr="00BF6487">
        <w:rPr>
          <w:lang w:val="en-US"/>
        </w:rPr>
        <w:t>json</w:t>
      </w:r>
      <w:proofErr w:type="spellEnd"/>
      <w:r w:rsidRPr="00BF6487">
        <w:rPr>
          <w:lang w:val="en-US"/>
        </w:rPr>
        <w:t>:</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LocationData</w:t>
      </w:r>
      <w:r w:rsidR="00850828">
        <w:rPr>
          <w:lang w:val="en-US"/>
        </w:rPr>
        <w:t>Ext</w:t>
      </w:r>
      <w:proofErr w:type="spellEnd"/>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lastRenderedPageBreak/>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w:t>
      </w:r>
      <w:proofErr w:type="spellStart"/>
      <w:r>
        <w:rPr>
          <w:lang w:val="en-US"/>
        </w:rPr>
        <w:t>EventNotify</w:t>
      </w:r>
      <w:proofErr w:type="spellEnd"/>
      <w:r w:rsidRPr="00BF6487">
        <w:rPr>
          <w:lang w:val="en-US"/>
        </w:rPr>
        <w:t>:</w:t>
      </w:r>
    </w:p>
    <w:p w14:paraId="4B9232CA" w14:textId="77777777" w:rsidR="00EB7848" w:rsidRDefault="00EB7848" w:rsidP="00EB7848">
      <w:pPr>
        <w:pStyle w:val="PL"/>
      </w:pPr>
      <w:r w:rsidRPr="003B2883">
        <w:t xml:space="preserve">          '{$</w:t>
      </w:r>
      <w:proofErr w:type="spellStart"/>
      <w:r w:rsidRPr="003B2883">
        <w:t>request.body</w:t>
      </w:r>
      <w:proofErr w:type="spellEnd"/>
      <w:r w:rsidRPr="003B2883">
        <w:t>#/</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proofErr w:type="spellStart"/>
      <w:r w:rsidRPr="00BF6487">
        <w:rPr>
          <w:lang w:val="en-US"/>
        </w:rPr>
        <w:t>requestBody</w:t>
      </w:r>
      <w:proofErr w:type="spellEnd"/>
      <w:r w:rsidRPr="00BF6487">
        <w:rPr>
          <w:lang w:val="en-US"/>
        </w:rPr>
        <w:t>:</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w:t>
      </w:r>
      <w:proofErr w:type="spellStart"/>
      <w:r w:rsidRPr="00BF6487">
        <w:rPr>
          <w:lang w:val="en-US"/>
        </w:rPr>
        <w:t>json</w:t>
      </w:r>
      <w:proofErr w:type="spellEnd"/>
      <w:r w:rsidRPr="00BF6487">
        <w:rPr>
          <w:lang w:val="en-US"/>
        </w:rPr>
        <w:t>:</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proofErr w:type="spellStart"/>
      <w:r>
        <w:rPr>
          <w:lang w:val="en-US"/>
        </w:rPr>
        <w:t>EventNotify</w:t>
      </w:r>
      <w:r w:rsidRPr="00BF6487">
        <w:rPr>
          <w:lang w:val="en-US"/>
        </w:rPr>
        <w:t>Data</w:t>
      </w:r>
      <w:r w:rsidR="000004ED">
        <w:rPr>
          <w:lang w:val="en-US"/>
        </w:rPr>
        <w:t>Ext</w:t>
      </w:r>
      <w:proofErr w:type="spellEnd"/>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UpSubscription</w:t>
      </w:r>
      <w:r w:rsidR="009B4417">
        <w:rPr>
          <w:lang w:val="en-US"/>
        </w:rPr>
        <w:t>s</w:t>
      </w:r>
      <w:proofErr w:type="spellEnd"/>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proofErr w:type="spellStart"/>
      <w:r w:rsidR="002374DD">
        <w:t>nlmf</w:t>
      </w:r>
      <w:proofErr w:type="spellEnd"/>
      <w:r w:rsidR="002374DD">
        <w:t>-</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proofErr w:type="spellStart"/>
      <w:r w:rsidR="002374DD">
        <w:t>nlmf</w:t>
      </w:r>
      <w:proofErr w:type="spellEnd"/>
      <w:r w:rsidR="002374DD">
        <w:t>-</w:t>
      </w:r>
      <w:r>
        <w:t>loc</w:t>
      </w:r>
    </w:p>
    <w:p w14:paraId="44276EA9" w14:textId="25DCBFE6" w:rsidR="004A18BD" w:rsidRDefault="004A18BD" w:rsidP="004A18BD">
      <w:pPr>
        <w:pStyle w:val="PL"/>
      </w:pPr>
      <w:r>
        <w:t xml:space="preserve">          - </w:t>
      </w:r>
      <w:proofErr w:type="spellStart"/>
      <w:r w:rsidR="002374DD">
        <w:t>nlmf</w:t>
      </w:r>
      <w:proofErr w:type="spellEnd"/>
      <w:r w:rsidR="002374DD">
        <w:t>-</w:t>
      </w:r>
      <w:r>
        <w:t>loc:</w:t>
      </w:r>
      <w:r>
        <w:rPr>
          <w:lang w:val="en-US"/>
        </w:rPr>
        <w:t>up-subscription</w:t>
      </w:r>
      <w:r>
        <w:t>:invoke</w:t>
      </w:r>
    </w:p>
    <w:p w14:paraId="37CD13A6" w14:textId="77777777" w:rsidR="004A18BD" w:rsidRDefault="004A18BD" w:rsidP="004A18BD">
      <w:pPr>
        <w:pStyle w:val="PL"/>
        <w:rPr>
          <w:lang w:val="en-US"/>
        </w:rPr>
      </w:pPr>
      <w:r>
        <w:rPr>
          <w:lang w:val="en-US"/>
        </w:rPr>
        <w:t xml:space="preserve">      </w:t>
      </w:r>
      <w:proofErr w:type="spellStart"/>
      <w:r>
        <w:rPr>
          <w:lang w:val="en-US"/>
        </w:rPr>
        <w:t>requestBody</w:t>
      </w:r>
      <w:proofErr w:type="spellEnd"/>
      <w:r>
        <w:rPr>
          <w:lang w:val="en-US"/>
        </w:rPr>
        <w:t>:</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w:t>
      </w:r>
      <w:proofErr w:type="spellStart"/>
      <w:r>
        <w:rPr>
          <w:lang w:val="en-US"/>
        </w:rPr>
        <w:t>json</w:t>
      </w:r>
      <w:proofErr w:type="spellEnd"/>
      <w:r>
        <w:rPr>
          <w:lang w:val="en-US"/>
        </w:rPr>
        <w:t>:</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proofErr w:type="spellStart"/>
      <w:r>
        <w:t>UpSubscription</w:t>
      </w:r>
      <w:proofErr w:type="spellEnd"/>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lastRenderedPageBreak/>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w:t>
      </w:r>
      <w:proofErr w:type="spellStart"/>
      <w:r w:rsidRPr="00690A26">
        <w:t>json</w:t>
      </w:r>
      <w:proofErr w:type="spellEnd"/>
      <w:r w:rsidRPr="00690A26">
        <w:t>:</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proofErr w:type="spellStart"/>
      <w:r>
        <w:t>UpSubscription</w:t>
      </w:r>
      <w:proofErr w:type="spellEnd"/>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w:t>
      </w:r>
      <w:proofErr w:type="spellStart"/>
      <w:r>
        <w:t>request.body</w:t>
      </w:r>
      <w:proofErr w:type="spellEnd"/>
      <w:r>
        <w:t>#/</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w:t>
      </w:r>
      <w:proofErr w:type="spellStart"/>
      <w:r>
        <w:rPr>
          <w:lang w:val="en-US"/>
        </w:rPr>
        <w:t>requestBody</w:t>
      </w:r>
      <w:proofErr w:type="spellEnd"/>
      <w:r>
        <w:rPr>
          <w:lang w:val="en-US"/>
        </w:rPr>
        <w:t>:</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w:t>
      </w:r>
      <w:proofErr w:type="spellStart"/>
      <w:r>
        <w:rPr>
          <w:lang w:val="en-US"/>
        </w:rPr>
        <w:t>json</w:t>
      </w:r>
      <w:proofErr w:type="spellEnd"/>
      <w:r>
        <w:rPr>
          <w:lang w:val="en-US"/>
        </w:rPr>
        <w:t>:</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w:t>
      </w:r>
      <w:proofErr w:type="spellStart"/>
      <w:r>
        <w:rPr>
          <w:lang w:val="en-US"/>
        </w:rPr>
        <w:t>UpNotifyData</w:t>
      </w:r>
      <w:proofErr w:type="spellEnd"/>
      <w:r>
        <w:rPr>
          <w:lang w:val="en-US"/>
        </w:rPr>
        <w:t>'</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w:t>
      </w:r>
      <w:proofErr w:type="spellStart"/>
      <w:r w:rsidRPr="00690A26">
        <w:t>subscriptionI</w:t>
      </w:r>
      <w:r>
        <w:t>d</w:t>
      </w:r>
      <w:proofErr w:type="spellEnd"/>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w:t>
      </w:r>
      <w:proofErr w:type="spellStart"/>
      <w:r w:rsidRPr="00690A26">
        <w:t>operationId</w:t>
      </w:r>
      <w:proofErr w:type="spellEnd"/>
      <w:r w:rsidRPr="00690A26">
        <w:t xml:space="preserve">: </w:t>
      </w:r>
      <w:proofErr w:type="spellStart"/>
      <w:r>
        <w:t>Delete</w:t>
      </w:r>
      <w:r w:rsidRPr="00690A26">
        <w:t>Subscription</w:t>
      </w:r>
      <w:proofErr w:type="spellEnd"/>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w:t>
      </w:r>
      <w:proofErr w:type="spellStart"/>
      <w:r w:rsidRPr="007D0F1B">
        <w:t>nlmf</w:t>
      </w:r>
      <w:proofErr w:type="spellEnd"/>
      <w:r w:rsidRPr="007D0F1B">
        <w:t>-loc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w:t>
      </w:r>
      <w:proofErr w:type="spellStart"/>
      <w:r w:rsidRPr="007D0F1B">
        <w:t>nlmf</w:t>
      </w:r>
      <w:proofErr w:type="spellEnd"/>
      <w:r w:rsidRPr="007D0F1B">
        <w:t>-loc</w:t>
      </w:r>
    </w:p>
    <w:p w14:paraId="731681FD" w14:textId="77777777" w:rsidR="007A2452" w:rsidRDefault="007A2452" w:rsidP="007A2452">
      <w:pPr>
        <w:pStyle w:val="PL"/>
      </w:pPr>
      <w:r w:rsidRPr="00690A26">
        <w:t xml:space="preserve">      </w:t>
      </w:r>
      <w:r>
        <w:t xml:space="preserve">   </w:t>
      </w:r>
      <w:r w:rsidRPr="007D0F1B">
        <w:t xml:space="preserve"> - </w:t>
      </w:r>
      <w:proofErr w:type="spellStart"/>
      <w:r w:rsidRPr="007D0F1B">
        <w:t>nlmf-loc:up-subscriptions:</w:t>
      </w:r>
      <w:r>
        <w:t>invoke</w:t>
      </w:r>
      <w:proofErr w:type="spellEnd"/>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w:t>
      </w:r>
      <w:proofErr w:type="spellStart"/>
      <w:r>
        <w:t>subscriptionId</w:t>
      </w:r>
      <w:proofErr w:type="spellEnd"/>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operationId</w:t>
      </w:r>
      <w:proofErr w:type="spellEnd"/>
      <w:r w:rsidRPr="00BF6487">
        <w:rPr>
          <w:lang w:val="en-US"/>
        </w:rPr>
        <w:t xml:space="preserve">: </w:t>
      </w:r>
      <w:proofErr w:type="spellStart"/>
      <w:r>
        <w:rPr>
          <w:lang w:val="en-US"/>
        </w:rPr>
        <w:t>CancelLocation</w:t>
      </w:r>
      <w:proofErr w:type="spellEnd"/>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proofErr w:type="spellStart"/>
      <w:r w:rsidR="002374DD">
        <w:t>nlmf</w:t>
      </w:r>
      <w:proofErr w:type="spellEnd"/>
      <w:r w:rsidR="002374DD">
        <w:t>-</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proofErr w:type="spellStart"/>
      <w:r w:rsidR="002374DD">
        <w:t>nlmf</w:t>
      </w:r>
      <w:proofErr w:type="spellEnd"/>
      <w:r w:rsidR="002374DD">
        <w:t>-</w:t>
      </w:r>
      <w:r>
        <w:t>loc</w:t>
      </w:r>
    </w:p>
    <w:p w14:paraId="752E4BB8" w14:textId="6C663342" w:rsidR="00E4395A" w:rsidRDefault="00E4395A" w:rsidP="00E4395A">
      <w:pPr>
        <w:pStyle w:val="PL"/>
      </w:pPr>
      <w:r>
        <w:t xml:space="preserve">          - </w:t>
      </w:r>
      <w:proofErr w:type="spellStart"/>
      <w:r w:rsidR="002374DD">
        <w:t>nlmf-</w:t>
      </w:r>
      <w:r>
        <w:t>loc:cancel-location:invoke</w:t>
      </w:r>
      <w:proofErr w:type="spellEnd"/>
    </w:p>
    <w:p w14:paraId="386A6E76"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requestBody</w:t>
      </w:r>
      <w:proofErr w:type="spellEnd"/>
      <w:r w:rsidRPr="00BF6487">
        <w:rPr>
          <w:lang w:val="en-US"/>
        </w:rPr>
        <w:t>:</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w:t>
      </w:r>
      <w:proofErr w:type="spellStart"/>
      <w:r w:rsidRPr="00BF6487">
        <w:rPr>
          <w:lang w:val="en-US"/>
        </w:rPr>
        <w:t>json</w:t>
      </w:r>
      <w:proofErr w:type="spellEnd"/>
      <w:r w:rsidRPr="00BF6487">
        <w:rPr>
          <w:lang w:val="en-US"/>
        </w:rPr>
        <w:t>:</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proofErr w:type="spellStart"/>
      <w:r>
        <w:rPr>
          <w:lang w:val="en-US"/>
        </w:rPr>
        <w:t>CancelLoc</w:t>
      </w:r>
      <w:r w:rsidRPr="00BF6487">
        <w:rPr>
          <w:lang w:val="en-US"/>
        </w:rPr>
        <w:t>Data</w:t>
      </w:r>
      <w:proofErr w:type="spellEnd"/>
      <w:r w:rsidRPr="00BF6487">
        <w:rPr>
          <w:lang w:val="en-US"/>
        </w:rPr>
        <w:t>'</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lastRenderedPageBreak/>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operationId</w:t>
      </w:r>
      <w:proofErr w:type="spellEnd"/>
      <w:r w:rsidRPr="00BF6487">
        <w:rPr>
          <w:lang w:val="en-US"/>
        </w:rPr>
        <w:t xml:space="preserve">: </w:t>
      </w:r>
      <w:proofErr w:type="spellStart"/>
      <w:r>
        <w:rPr>
          <w:lang w:val="en-US"/>
        </w:rPr>
        <w:t>LocationContextTransfer</w:t>
      </w:r>
      <w:proofErr w:type="spellEnd"/>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proofErr w:type="spellStart"/>
      <w:r w:rsidR="002374DD">
        <w:t>nlmf</w:t>
      </w:r>
      <w:proofErr w:type="spellEnd"/>
      <w:r w:rsidR="002374DD">
        <w:t>-</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proofErr w:type="spellStart"/>
      <w:r w:rsidR="002374DD">
        <w:t>nlmf</w:t>
      </w:r>
      <w:proofErr w:type="spellEnd"/>
      <w:r w:rsidR="002374DD">
        <w:t>-</w:t>
      </w:r>
      <w:r>
        <w:t>loc</w:t>
      </w:r>
    </w:p>
    <w:p w14:paraId="68E58B49" w14:textId="67AA1726" w:rsidR="00EB1CB3" w:rsidRDefault="00EB1CB3" w:rsidP="00EB1CB3">
      <w:pPr>
        <w:pStyle w:val="PL"/>
      </w:pPr>
      <w:r>
        <w:t xml:space="preserve">          - </w:t>
      </w:r>
      <w:proofErr w:type="spellStart"/>
      <w:r w:rsidR="002374DD">
        <w:t>nlmf-</w:t>
      </w:r>
      <w:r>
        <w:t>loc:location-context-transfer:invoke</w:t>
      </w:r>
      <w:proofErr w:type="spellEnd"/>
    </w:p>
    <w:p w14:paraId="4CEE9601"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requestBody</w:t>
      </w:r>
      <w:proofErr w:type="spellEnd"/>
      <w:r w:rsidRPr="00BF6487">
        <w:rPr>
          <w:lang w:val="en-US"/>
        </w:rPr>
        <w:t>:</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w:t>
      </w:r>
      <w:proofErr w:type="spellStart"/>
      <w:r w:rsidRPr="00BF6487">
        <w:rPr>
          <w:lang w:val="en-US"/>
        </w:rPr>
        <w:t>json</w:t>
      </w:r>
      <w:proofErr w:type="spellEnd"/>
      <w:r w:rsidRPr="00BF6487">
        <w:rPr>
          <w:lang w:val="en-US"/>
        </w:rPr>
        <w:t>:</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proofErr w:type="spellStart"/>
      <w:r>
        <w:rPr>
          <w:lang w:val="en-US"/>
        </w:rPr>
        <w:t>LocContextData</w:t>
      </w:r>
      <w:proofErr w:type="spellEnd"/>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lastRenderedPageBreak/>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LocationMeasure</w:t>
      </w:r>
      <w:proofErr w:type="spellEnd"/>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proofErr w:type="spellStart"/>
      <w:r w:rsidR="002374DD">
        <w:t>nlmf</w:t>
      </w:r>
      <w:proofErr w:type="spellEnd"/>
      <w:r w:rsidR="002374DD">
        <w:t>-</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proofErr w:type="spellStart"/>
      <w:r w:rsidR="002374DD">
        <w:t>nlmf</w:t>
      </w:r>
      <w:proofErr w:type="spellEnd"/>
      <w:r w:rsidR="002374DD">
        <w:t>-</w:t>
      </w:r>
      <w:r>
        <w:t>loc</w:t>
      </w:r>
    </w:p>
    <w:p w14:paraId="54B59458" w14:textId="0CECCE6C" w:rsidR="006E4503" w:rsidRDefault="006E4503" w:rsidP="006E4503">
      <w:pPr>
        <w:pStyle w:val="PL"/>
      </w:pPr>
      <w:r>
        <w:t xml:space="preserve">          - </w:t>
      </w:r>
      <w:proofErr w:type="spellStart"/>
      <w:r w:rsidR="002374DD">
        <w:t>nlmf-</w:t>
      </w:r>
      <w:r>
        <w:t>loc:</w:t>
      </w:r>
      <w:r w:rsidR="00CB71D9" w:rsidRPr="0036606C">
        <w:t>measure</w:t>
      </w:r>
      <w:r w:rsidR="00CB71D9">
        <w:t>-</w:t>
      </w:r>
      <w:r>
        <w:t>location:invoke</w:t>
      </w:r>
      <w:proofErr w:type="spellEnd"/>
    </w:p>
    <w:p w14:paraId="5508D959" w14:textId="77777777" w:rsidR="006E4503" w:rsidRDefault="006E4503" w:rsidP="006E4503">
      <w:pPr>
        <w:pStyle w:val="PL"/>
        <w:rPr>
          <w:lang w:val="en-US"/>
        </w:rPr>
      </w:pPr>
      <w:r>
        <w:rPr>
          <w:lang w:val="en-US"/>
        </w:rPr>
        <w:t xml:space="preserve">      </w:t>
      </w:r>
      <w:proofErr w:type="spellStart"/>
      <w:r>
        <w:rPr>
          <w:lang w:val="en-US"/>
        </w:rPr>
        <w:t>requestBody</w:t>
      </w:r>
      <w:proofErr w:type="spellEnd"/>
      <w:r>
        <w:rPr>
          <w:lang w:val="en-US"/>
        </w:rPr>
        <w:t>:</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w:t>
      </w:r>
      <w:proofErr w:type="spellStart"/>
      <w:r>
        <w:rPr>
          <w:lang w:val="en-US"/>
        </w:rPr>
        <w:t>json</w:t>
      </w:r>
      <w:proofErr w:type="spellEnd"/>
      <w:r>
        <w:rPr>
          <w:lang w:val="en-US"/>
        </w:rPr>
        <w:t>:</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proofErr w:type="spellStart"/>
      <w:r>
        <w:t>LocMeasurementReq</w:t>
      </w:r>
      <w:proofErr w:type="spellEnd"/>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w:t>
      </w:r>
      <w:proofErr w:type="spellStart"/>
      <w:r>
        <w:rPr>
          <w:lang w:val="en-US"/>
        </w:rPr>
        <w:t>json</w:t>
      </w:r>
      <w:proofErr w:type="spellEnd"/>
      <w:r>
        <w:rPr>
          <w:lang w:val="en-US"/>
        </w:rPr>
        <w:t>:</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proofErr w:type="spellStart"/>
      <w:r>
        <w:t>LocMeasurementResp</w:t>
      </w:r>
      <w:proofErr w:type="spellEnd"/>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UpConfig</w:t>
      </w:r>
      <w:proofErr w:type="spellEnd"/>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proofErr w:type="spellStart"/>
      <w:r>
        <w:t>nlmf</w:t>
      </w:r>
      <w:proofErr w:type="spellEnd"/>
      <w:r>
        <w:t>-loc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w:t>
      </w:r>
      <w:proofErr w:type="spellStart"/>
      <w:r>
        <w:t>nlmf</w:t>
      </w:r>
      <w:proofErr w:type="spellEnd"/>
      <w:r>
        <w:t>-loc</w:t>
      </w:r>
    </w:p>
    <w:p w14:paraId="3DDD4711" w14:textId="461BA63C" w:rsidR="00275E36" w:rsidRDefault="00275E36" w:rsidP="00275E36">
      <w:pPr>
        <w:pStyle w:val="PL"/>
      </w:pPr>
      <w:r>
        <w:t xml:space="preserve">          - </w:t>
      </w:r>
      <w:proofErr w:type="spellStart"/>
      <w:r>
        <w:t>nlmf-loc:</w:t>
      </w:r>
      <w:r w:rsidR="00575F07">
        <w:rPr>
          <w:lang w:eastAsia="zh-CN"/>
        </w:rPr>
        <w:t>configure</w:t>
      </w:r>
      <w:proofErr w:type="spellEnd"/>
      <w:r w:rsidR="00575F07">
        <w:t>-</w:t>
      </w:r>
      <w:r>
        <w:rPr>
          <w:lang w:val="en-US"/>
        </w:rPr>
        <w:t>up</w:t>
      </w:r>
      <w:r>
        <w:t>:invoke</w:t>
      </w:r>
    </w:p>
    <w:p w14:paraId="6CFC3685" w14:textId="77777777" w:rsidR="00275E36" w:rsidRDefault="00275E36" w:rsidP="00275E36">
      <w:pPr>
        <w:pStyle w:val="PL"/>
        <w:rPr>
          <w:lang w:val="en-US"/>
        </w:rPr>
      </w:pPr>
      <w:r>
        <w:rPr>
          <w:lang w:val="en-US"/>
        </w:rPr>
        <w:t xml:space="preserve">      </w:t>
      </w:r>
      <w:proofErr w:type="spellStart"/>
      <w:r>
        <w:rPr>
          <w:lang w:val="en-US"/>
        </w:rPr>
        <w:t>requestBody</w:t>
      </w:r>
      <w:proofErr w:type="spellEnd"/>
      <w:r>
        <w:rPr>
          <w:lang w:val="en-US"/>
        </w:rPr>
        <w:t>:</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w:t>
      </w:r>
      <w:proofErr w:type="spellStart"/>
      <w:r>
        <w:rPr>
          <w:lang w:val="en-US"/>
        </w:rPr>
        <w:t>json</w:t>
      </w:r>
      <w:proofErr w:type="spellEnd"/>
      <w:r>
        <w:rPr>
          <w:lang w:val="en-US"/>
        </w:rPr>
        <w:t>:</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proofErr w:type="spellStart"/>
      <w:r>
        <w:t>UpConfig</w:t>
      </w:r>
      <w:proofErr w:type="spellEnd"/>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lastRenderedPageBreak/>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w:t>
      </w:r>
      <w:proofErr w:type="spellStart"/>
      <w:r w:rsidRPr="00082B3E">
        <w:rPr>
          <w:lang w:val="en-US"/>
        </w:rPr>
        <w:t>securitySchemes</w:t>
      </w:r>
      <w:proofErr w:type="spellEnd"/>
      <w:r w:rsidRPr="00082B3E">
        <w:rPr>
          <w:lang w:val="en-US"/>
        </w:rPr>
        <w:t>:</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w:t>
      </w:r>
      <w:proofErr w:type="spellStart"/>
      <w:r w:rsidRPr="00082B3E">
        <w:rPr>
          <w:lang w:val="en-US"/>
        </w:rPr>
        <w:t>clientCredentials</w:t>
      </w:r>
      <w:proofErr w:type="spellEnd"/>
      <w:r w:rsidRPr="00082B3E">
        <w:rPr>
          <w:lang w:val="en-US"/>
        </w:rPr>
        <w:t>:</w:t>
      </w:r>
    </w:p>
    <w:p w14:paraId="4497C3F9" w14:textId="77777777" w:rsidR="00EB7848" w:rsidRPr="00082B3E" w:rsidRDefault="00EB7848" w:rsidP="00EB7848">
      <w:pPr>
        <w:pStyle w:val="PL"/>
        <w:rPr>
          <w:lang w:val="en-US"/>
        </w:rPr>
      </w:pPr>
      <w:r w:rsidRPr="00082B3E">
        <w:rPr>
          <w:lang w:val="en-US"/>
        </w:rPr>
        <w:t xml:space="preserve">          </w:t>
      </w:r>
      <w:proofErr w:type="spellStart"/>
      <w:r w:rsidRPr="00082B3E">
        <w:rPr>
          <w:lang w:val="en-US"/>
        </w:rPr>
        <w:t>tokenUrl</w:t>
      </w:r>
      <w:proofErr w:type="spellEnd"/>
      <w:r w:rsidRPr="00082B3E">
        <w:rPr>
          <w:lang w:val="en-US"/>
        </w:rPr>
        <w:t xml:space="preserve">: </w:t>
      </w:r>
      <w:r>
        <w:rPr>
          <w:lang w:val="en-US"/>
        </w:rPr>
        <w:t>'</w:t>
      </w:r>
      <w:r w:rsidRPr="00082B3E">
        <w:rPr>
          <w:lang w:val="en-US"/>
        </w:rPr>
        <w:t>{</w:t>
      </w:r>
      <w:proofErr w:type="spellStart"/>
      <w:r w:rsidRPr="00082B3E">
        <w:rPr>
          <w:lang w:val="en-US"/>
        </w:rPr>
        <w:t>nrfApiRoot</w:t>
      </w:r>
      <w:proofErr w:type="spellEnd"/>
      <w:r w:rsidRPr="00082B3E">
        <w:rPr>
          <w:lang w:val="en-US"/>
        </w:rPr>
        <w: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w:t>
      </w:r>
      <w:proofErr w:type="spellStart"/>
      <w:r>
        <w:rPr>
          <w:lang w:val="en-US"/>
        </w:rPr>
        <w:t>nlmf</w:t>
      </w:r>
      <w:proofErr w:type="spellEnd"/>
      <w:r>
        <w:rPr>
          <w:lang w:val="en-US"/>
        </w:rPr>
        <w:t xml:space="preserve">-loc: Access to the </w:t>
      </w:r>
      <w:proofErr w:type="spellStart"/>
      <w:r>
        <w:rPr>
          <w:lang w:val="en-US"/>
        </w:rPr>
        <w:t>Nlmf_Location</w:t>
      </w:r>
      <w:proofErr w:type="spellEnd"/>
      <w:r>
        <w:rPr>
          <w:lang w:val="en-US"/>
        </w:rPr>
        <w:t xml:space="preserve"> API</w:t>
      </w:r>
    </w:p>
    <w:p w14:paraId="0452683B" w14:textId="5971472E" w:rsidR="0038394E" w:rsidRDefault="0038394E" w:rsidP="0038394E">
      <w:pPr>
        <w:pStyle w:val="PL"/>
        <w:rPr>
          <w:lang w:val="en-US"/>
        </w:rPr>
      </w:pPr>
      <w:r>
        <w:rPr>
          <w:lang w:val="en-US"/>
        </w:rPr>
        <w:t xml:space="preserve">            </w:t>
      </w:r>
      <w:proofErr w:type="spellStart"/>
      <w:r w:rsidR="002374DD">
        <w:t>nlmf-</w:t>
      </w:r>
      <w:r>
        <w:t>loc:determine-location:invoke</w:t>
      </w:r>
      <w:proofErr w:type="spellEnd"/>
      <w:r>
        <w:t>:</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w:t>
      </w:r>
      <w:proofErr w:type="spellStart"/>
      <w:r>
        <w:rPr>
          <w:lang w:val="en-US"/>
        </w:rPr>
        <w:t>nlmf</w:t>
      </w:r>
      <w:proofErr w:type="spellEnd"/>
      <w:r>
        <w:rPr>
          <w:lang w:val="en-US"/>
        </w:rPr>
        <w:t>-loc</w:t>
      </w:r>
      <w:r>
        <w:t>:</w:t>
      </w:r>
      <w:proofErr w:type="spellStart"/>
      <w:r>
        <w:t>cancel-location:invoke</w:t>
      </w:r>
      <w:proofErr w:type="spellEnd"/>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w:t>
      </w:r>
      <w:proofErr w:type="spellStart"/>
      <w:r>
        <w:rPr>
          <w:lang w:val="en-US"/>
        </w:rPr>
        <w:t>nlmf</w:t>
      </w:r>
      <w:proofErr w:type="spellEnd"/>
      <w:r>
        <w:rPr>
          <w:lang w:val="en-US"/>
        </w:rPr>
        <w:t>-loc:</w:t>
      </w:r>
      <w:proofErr w:type="spellStart"/>
      <w:r>
        <w:t>location-context-transfer:invoke</w:t>
      </w:r>
      <w:proofErr w:type="spellEnd"/>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proofErr w:type="spellStart"/>
      <w:r w:rsidR="002374DD">
        <w:rPr>
          <w:lang w:val="en-US"/>
        </w:rPr>
        <w:t>nlmf</w:t>
      </w:r>
      <w:proofErr w:type="spellEnd"/>
      <w:r w:rsidR="002374DD">
        <w:rPr>
          <w:lang w:val="en-US"/>
        </w:rPr>
        <w:t>-</w:t>
      </w:r>
      <w:r>
        <w:rPr>
          <w:lang w:val="en-US"/>
        </w:rPr>
        <w:t>loc:</w:t>
      </w:r>
      <w:proofErr w:type="spellStart"/>
      <w:r w:rsidR="00FB15E6" w:rsidRPr="0036606C">
        <w:t>measure</w:t>
      </w:r>
      <w:r w:rsidR="00FB15E6">
        <w:t>-</w:t>
      </w:r>
      <w:r>
        <w:t>location:invoke</w:t>
      </w:r>
      <w:proofErr w:type="spellEnd"/>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w:t>
      </w:r>
      <w:proofErr w:type="spellStart"/>
      <w:r>
        <w:rPr>
          <w:lang w:val="en-US"/>
        </w:rPr>
        <w:t>nlmf-loc:up-subscription</w:t>
      </w:r>
      <w:r w:rsidR="00B938F9">
        <w:rPr>
          <w:lang w:val="en-US"/>
        </w:rPr>
        <w:t>s</w:t>
      </w:r>
      <w:proofErr w:type="spellEnd"/>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w:t>
      </w:r>
      <w:proofErr w:type="spellStart"/>
      <w:r>
        <w:rPr>
          <w:lang w:val="en-US"/>
        </w:rPr>
        <w:t>nlmf</w:t>
      </w:r>
      <w:proofErr w:type="spellEnd"/>
      <w:r>
        <w:rPr>
          <w:lang w:val="en-US"/>
        </w:rPr>
        <w:t>-loc: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w:t>
      </w:r>
      <w:proofErr w:type="spellStart"/>
      <w:r w:rsidRPr="00BF6487">
        <w:rPr>
          <w:lang w:val="en-US"/>
        </w:rPr>
        <w:t>InputData</w:t>
      </w:r>
      <w:proofErr w:type="spellEnd"/>
      <w:r w:rsidRPr="00BF6487">
        <w:rPr>
          <w:lang w:val="en-US"/>
        </w:rPr>
        <w:t>:</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w:t>
      </w:r>
      <w:proofErr w:type="spellStart"/>
      <w:r>
        <w:rPr>
          <w:lang w:val="en-US"/>
        </w:rPr>
        <w:t>ecgi</w:t>
      </w:r>
      <w:proofErr w:type="spellEnd"/>
      <w:r>
        <w:rPr>
          <w:lang w:val="en-US"/>
        </w:rPr>
        <w:t xml:space="preserve">, </w:t>
      </w:r>
      <w:proofErr w:type="spellStart"/>
      <w:r>
        <w:rPr>
          <w:lang w:val="en-US"/>
        </w:rPr>
        <w:t>ncgi</w:t>
      </w:r>
      <w:proofErr w:type="spellEnd"/>
      <w:r>
        <w:rPr>
          <w:lang w:val="en-US"/>
        </w:rPr>
        <w:t xml:space="preserve">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externalClientType</w:t>
      </w:r>
      <w:proofErr w:type="spellEnd"/>
      <w:r w:rsidRPr="00BF6487">
        <w:rPr>
          <w:lang w:val="en-US"/>
        </w:rPr>
        <w:t>:</w:t>
      </w:r>
    </w:p>
    <w:p w14:paraId="2619BFD6"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ExternalClientType</w:t>
      </w:r>
      <w:proofErr w:type="spellEnd"/>
      <w:r w:rsidRPr="00BF6487">
        <w:rPr>
          <w:lang w:val="en-US"/>
        </w:rPr>
        <w:t>'</w:t>
      </w:r>
    </w:p>
    <w:p w14:paraId="44E12F69" w14:textId="77777777" w:rsidR="00EB7848" w:rsidRDefault="00EB7848" w:rsidP="00EB7848">
      <w:pPr>
        <w:pStyle w:val="PL"/>
        <w:rPr>
          <w:lang w:val="en-US"/>
        </w:rPr>
      </w:pPr>
      <w:r w:rsidRPr="00BF6487">
        <w:rPr>
          <w:lang w:val="en-US"/>
        </w:rPr>
        <w:t xml:space="preserve">        </w:t>
      </w:r>
      <w:proofErr w:type="spellStart"/>
      <w:r w:rsidRPr="00BF6487">
        <w:rPr>
          <w:lang w:val="en-US"/>
        </w:rPr>
        <w:t>correlationID</w:t>
      </w:r>
      <w:proofErr w:type="spellEnd"/>
      <w:r w:rsidRPr="00BF6487">
        <w:rPr>
          <w:lang w:val="en-US"/>
        </w:rPr>
        <w:t>:</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w:t>
      </w:r>
      <w:proofErr w:type="spellStart"/>
      <w:r>
        <w:rPr>
          <w:lang w:val="en-US"/>
        </w:rPr>
        <w:t>CorrelationID</w:t>
      </w:r>
      <w:proofErr w:type="spellEnd"/>
      <w:r>
        <w:rPr>
          <w:lang w:val="en-US"/>
        </w:rPr>
        <w:t>'</w:t>
      </w:r>
    </w:p>
    <w:p w14:paraId="197E2E59" w14:textId="77777777" w:rsidR="00EB7848" w:rsidRDefault="00EB7848" w:rsidP="00EB7848">
      <w:pPr>
        <w:pStyle w:val="PL"/>
        <w:rPr>
          <w:lang w:val="en-US"/>
        </w:rPr>
      </w:pPr>
      <w:r w:rsidRPr="00BF6487">
        <w:rPr>
          <w:lang w:val="en-US"/>
        </w:rPr>
        <w:t xml:space="preserve">        </w:t>
      </w:r>
      <w:proofErr w:type="spellStart"/>
      <w:r>
        <w:rPr>
          <w:lang w:val="en-US"/>
        </w:rPr>
        <w:t>amfId</w:t>
      </w:r>
      <w:proofErr w:type="spellEnd"/>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NfInstanceId</w:t>
      </w:r>
      <w:proofErr w:type="spellEnd"/>
      <w:r>
        <w:rPr>
          <w:lang w:val="en-US"/>
        </w:rPr>
        <w:t>'</w:t>
      </w:r>
    </w:p>
    <w:p w14:paraId="52A56FD7"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locationQoS</w:t>
      </w:r>
      <w:proofErr w:type="spellEnd"/>
      <w:r w:rsidRPr="00BF6487">
        <w:rPr>
          <w:lang w:val="en-US"/>
        </w:rPr>
        <w:t>:</w:t>
      </w:r>
    </w:p>
    <w:p w14:paraId="2FC067DE"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LocationQoS</w:t>
      </w:r>
      <w:proofErr w:type="spellEnd"/>
      <w:r w:rsidRPr="00BF6487">
        <w:rPr>
          <w:lang w:val="en-US"/>
        </w:rPr>
        <w:t>'</w:t>
      </w:r>
    </w:p>
    <w:p w14:paraId="035D848C" w14:textId="77777777" w:rsidR="00EB7848" w:rsidRDefault="00EB7848" w:rsidP="00EB7848">
      <w:pPr>
        <w:pStyle w:val="PL"/>
        <w:rPr>
          <w:lang w:val="en-US"/>
        </w:rPr>
      </w:pPr>
      <w:r w:rsidRPr="00BF6487">
        <w:rPr>
          <w:lang w:val="en-US"/>
        </w:rPr>
        <w:t xml:space="preserve">        </w:t>
      </w:r>
      <w:proofErr w:type="spellStart"/>
      <w:r w:rsidRPr="00BF6487">
        <w:rPr>
          <w:lang w:val="en-US"/>
        </w:rPr>
        <w:t>supportedGADShapes</w:t>
      </w:r>
      <w:proofErr w:type="spellEnd"/>
      <w:r w:rsidRPr="00BF6487">
        <w:rPr>
          <w:lang w:val="en-US"/>
        </w:rPr>
        <w:t>:</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proofErr w:type="spellStart"/>
      <w:r w:rsidRPr="00BF6487">
        <w:rPr>
          <w:lang w:val="en-US"/>
        </w:rPr>
        <w:t>SupportedGADShapes</w:t>
      </w:r>
      <w:proofErr w:type="spellEnd"/>
      <w:r w:rsidRPr="00BF6487">
        <w:rPr>
          <w:lang w:val="en-US"/>
        </w:rPr>
        <w:t>'</w:t>
      </w:r>
    </w:p>
    <w:p w14:paraId="72AB5264" w14:textId="77777777" w:rsidR="00EB7848" w:rsidRPr="000536AA"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3184C9E7" w14:textId="77777777" w:rsidR="00EB7848" w:rsidRDefault="00EB7848" w:rsidP="00EB7848">
      <w:pPr>
        <w:pStyle w:val="PL"/>
        <w:rPr>
          <w:lang w:val="en-US"/>
        </w:rPr>
      </w:pPr>
      <w:r>
        <w:rPr>
          <w:lang w:val="en-US"/>
        </w:rPr>
        <w:t xml:space="preserve">        </w:t>
      </w:r>
      <w:proofErr w:type="spellStart"/>
      <w:r>
        <w:rPr>
          <w:lang w:val="en-US"/>
        </w:rPr>
        <w:t>supi</w:t>
      </w:r>
      <w:proofErr w:type="spellEnd"/>
      <w:r>
        <w:rPr>
          <w:lang w:val="en-US"/>
        </w:rPr>
        <w:t>:</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proofErr w:type="spellStart"/>
      <w:r w:rsidRPr="00231588">
        <w:rPr>
          <w:lang w:val="en-US"/>
        </w:rPr>
        <w:t>pei</w:t>
      </w:r>
      <w:proofErr w:type="spellEnd"/>
      <w:r w:rsidRPr="00231588">
        <w:rPr>
          <w:lang w:val="en-US"/>
        </w:rPr>
        <w:t>:</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lastRenderedPageBreak/>
        <w:t xml:space="preserve">        </w:t>
      </w:r>
      <w:proofErr w:type="spellStart"/>
      <w:r w:rsidRPr="004375A7">
        <w:rPr>
          <w:lang w:val="en-US"/>
        </w:rPr>
        <w:t>gpsi</w:t>
      </w:r>
      <w:proofErr w:type="spellEnd"/>
      <w:r w:rsidRPr="004375A7">
        <w:rPr>
          <w:lang w:val="en-US"/>
        </w:rPr>
        <w:t>:</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Gpsi</w:t>
      </w:r>
      <w:proofErr w:type="spellEnd"/>
      <w:r>
        <w:rPr>
          <w:lang w:val="en-US"/>
        </w:rPr>
        <w:t>'</w:t>
      </w:r>
    </w:p>
    <w:p w14:paraId="49B3B63A" w14:textId="77777777" w:rsidR="004E59A5" w:rsidRDefault="004E59A5" w:rsidP="004E59A5">
      <w:pPr>
        <w:pStyle w:val="PL"/>
      </w:pPr>
      <w:r w:rsidRPr="003B2883">
        <w:t xml:space="preserve">        </w:t>
      </w:r>
      <w:proofErr w:type="spellStart"/>
      <w:r>
        <w:t>requestedRangingSlResult</w:t>
      </w:r>
      <w:proofErr w:type="spellEnd"/>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proofErr w:type="spellStart"/>
      <w:r w:rsidRPr="00942DE4">
        <w:t>Ranging</w:t>
      </w:r>
      <w:r w:rsidR="001D68DA">
        <w:t>S</w:t>
      </w:r>
      <w:r w:rsidRPr="00942DE4">
        <w:t>lResult</w:t>
      </w:r>
      <w:proofErr w:type="spellEnd"/>
      <w:r w:rsidRPr="003B2883">
        <w:t>'</w:t>
      </w:r>
    </w:p>
    <w:p w14:paraId="732A2A24" w14:textId="77777777" w:rsidR="004E59A5" w:rsidRPr="003B2883" w:rsidRDefault="004E59A5" w:rsidP="004E59A5">
      <w:pPr>
        <w:pStyle w:val="PL"/>
      </w:pPr>
      <w:r>
        <w:t xml:space="preserve">          </w:t>
      </w:r>
      <w:proofErr w:type="spellStart"/>
      <w:r>
        <w:t>minItems</w:t>
      </w:r>
      <w:proofErr w:type="spellEnd"/>
      <w:r>
        <w:t>: 1</w:t>
      </w:r>
    </w:p>
    <w:p w14:paraId="339F96B9" w14:textId="365C2888" w:rsidR="004E59A5" w:rsidRDefault="004E59A5" w:rsidP="004E59A5">
      <w:pPr>
        <w:pStyle w:val="PL"/>
      </w:pPr>
      <w:r w:rsidRPr="003B2883">
        <w:t xml:space="preserve">        </w:t>
      </w:r>
      <w:proofErr w:type="spellStart"/>
      <w:r>
        <w:rPr>
          <w:lang w:eastAsia="zh-CN"/>
        </w:rPr>
        <w:t>relatedU</w:t>
      </w:r>
      <w:r w:rsidR="003418B5">
        <w:rPr>
          <w:lang w:eastAsia="zh-CN"/>
        </w:rPr>
        <w:t>e</w:t>
      </w:r>
      <w:r>
        <w:rPr>
          <w:lang w:eastAsia="zh-CN"/>
        </w:rPr>
        <w:t>s</w:t>
      </w:r>
      <w:proofErr w:type="spellEnd"/>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proofErr w:type="spellStart"/>
      <w:r w:rsidRPr="00942DE4">
        <w:t>RelatedU</w:t>
      </w:r>
      <w:r w:rsidR="00B03D83">
        <w:t>e</w:t>
      </w:r>
      <w:proofErr w:type="spellEnd"/>
      <w:r w:rsidRPr="003B2883">
        <w:t>'</w:t>
      </w:r>
    </w:p>
    <w:p w14:paraId="1CB88C57" w14:textId="77777777" w:rsidR="004E59A5" w:rsidRPr="004375A7" w:rsidRDefault="004E59A5" w:rsidP="004E59A5">
      <w:pPr>
        <w:pStyle w:val="PL"/>
        <w:rPr>
          <w:lang w:val="en-US"/>
        </w:rPr>
      </w:pPr>
      <w:r>
        <w:t xml:space="preserve">          </w:t>
      </w:r>
      <w:proofErr w:type="spellStart"/>
      <w:r>
        <w:t>minItems</w:t>
      </w:r>
      <w:proofErr w:type="spellEnd"/>
      <w:r>
        <w:t>: 1</w:t>
      </w:r>
    </w:p>
    <w:p w14:paraId="0A66B28E"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ecgi</w:t>
      </w:r>
      <w:proofErr w:type="spellEnd"/>
      <w:r w:rsidRPr="004375A7">
        <w:rPr>
          <w:lang w:val="en-US"/>
        </w:rPr>
        <w:t>:</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Ecgi</w:t>
      </w:r>
      <w:proofErr w:type="spellEnd"/>
      <w:r>
        <w:rPr>
          <w:lang w:val="en-US"/>
        </w:rPr>
        <w:t>'</w:t>
      </w:r>
    </w:p>
    <w:p w14:paraId="4DF12EBF" w14:textId="77777777" w:rsidR="00EB7848" w:rsidRPr="004375A7" w:rsidRDefault="00EB7848" w:rsidP="00EB7848">
      <w:pPr>
        <w:pStyle w:val="PL"/>
        <w:rPr>
          <w:lang w:val="en-US"/>
        </w:rPr>
      </w:pPr>
      <w:r w:rsidRPr="004375A7">
        <w:rPr>
          <w:lang w:val="en-US"/>
        </w:rPr>
        <w:t xml:space="preserve">        </w:t>
      </w:r>
      <w:proofErr w:type="spellStart"/>
      <w:r>
        <w:rPr>
          <w:rFonts w:hint="eastAsia"/>
          <w:lang w:eastAsia="zh-CN"/>
        </w:rPr>
        <w:t>e</w:t>
      </w:r>
      <w:r>
        <w:rPr>
          <w:lang w:eastAsia="zh-CN"/>
        </w:rPr>
        <w:t>cgiOnSecondNode</w:t>
      </w:r>
      <w:proofErr w:type="spellEnd"/>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Ecgi</w:t>
      </w:r>
      <w:proofErr w:type="spellEnd"/>
      <w:r>
        <w:rPr>
          <w:lang w:val="en-US"/>
        </w:rPr>
        <w:t>'</w:t>
      </w:r>
    </w:p>
    <w:p w14:paraId="37F34D44"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ncgi</w:t>
      </w:r>
      <w:proofErr w:type="spellEnd"/>
      <w:r w:rsidRPr="004375A7">
        <w:rPr>
          <w:lang w:val="en-US"/>
        </w:rPr>
        <w:t>:</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Ncgi</w:t>
      </w:r>
      <w:proofErr w:type="spellEnd"/>
      <w:r>
        <w:rPr>
          <w:lang w:val="en-US"/>
        </w:rPr>
        <w:t>'</w:t>
      </w:r>
    </w:p>
    <w:p w14:paraId="5B368733" w14:textId="77777777" w:rsidR="00EB7848" w:rsidRPr="004375A7" w:rsidRDefault="00EB7848" w:rsidP="00EB7848">
      <w:pPr>
        <w:pStyle w:val="PL"/>
        <w:rPr>
          <w:lang w:val="en-US"/>
        </w:rPr>
      </w:pPr>
      <w:r w:rsidRPr="004375A7">
        <w:rPr>
          <w:lang w:val="en-US"/>
        </w:rPr>
        <w:t xml:space="preserve">        </w:t>
      </w:r>
      <w:proofErr w:type="spellStart"/>
      <w:r>
        <w:rPr>
          <w:rFonts w:hint="eastAsia"/>
          <w:lang w:eastAsia="zh-CN"/>
        </w:rPr>
        <w:t>n</w:t>
      </w:r>
      <w:r>
        <w:rPr>
          <w:lang w:eastAsia="zh-CN"/>
        </w:rPr>
        <w:t>cgiOnSecondNode</w:t>
      </w:r>
      <w:proofErr w:type="spellEnd"/>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Ncgi</w:t>
      </w:r>
      <w:proofErr w:type="spellEnd"/>
      <w:r>
        <w:rPr>
          <w:lang w:val="en-US"/>
        </w:rPr>
        <w:t>'</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Pr>
          <w:lang w:val="en-US"/>
        </w:rPr>
        <w:t>LcsPriority</w:t>
      </w:r>
      <w:proofErr w:type="spellEnd"/>
      <w:r>
        <w:rPr>
          <w:lang w:val="en-US"/>
        </w:rPr>
        <w:t>'</w:t>
      </w:r>
    </w:p>
    <w:p w14:paraId="0F686019"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velocityRequested</w:t>
      </w:r>
      <w:proofErr w:type="spellEnd"/>
      <w:r w:rsidRPr="004375A7">
        <w:rPr>
          <w:lang w:val="en-US"/>
        </w:rPr>
        <w:t>:</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Pr>
          <w:lang w:val="en-US"/>
        </w:rPr>
        <w:t>VelocityRequested</w:t>
      </w:r>
      <w:proofErr w:type="spellEnd"/>
      <w:r>
        <w:rPr>
          <w:lang w:val="en-US"/>
        </w:rPr>
        <w:t>'</w:t>
      </w:r>
    </w:p>
    <w:p w14:paraId="2AA9D4CD" w14:textId="77777777" w:rsidR="00EB7848" w:rsidRPr="004375A7" w:rsidRDefault="00EB7848" w:rsidP="00EB7848">
      <w:pPr>
        <w:pStyle w:val="PL"/>
        <w:rPr>
          <w:lang w:val="en-US"/>
        </w:rPr>
      </w:pPr>
      <w:r w:rsidRPr="004375A7">
        <w:rPr>
          <w:lang w:val="en-US"/>
        </w:rPr>
        <w:t xml:space="preserve">        </w:t>
      </w:r>
      <w:proofErr w:type="spellStart"/>
      <w:r>
        <w:rPr>
          <w:lang w:val="en-US"/>
        </w:rPr>
        <w:t>ueLcsCap</w:t>
      </w:r>
      <w:proofErr w:type="spellEnd"/>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sidRPr="007F4DE4">
        <w:t>U</w:t>
      </w:r>
      <w:r>
        <w:t>eLcs</w:t>
      </w:r>
      <w:r w:rsidRPr="007F4DE4">
        <w:t>Capability</w:t>
      </w:r>
      <w:proofErr w:type="spellEnd"/>
      <w:r>
        <w:rPr>
          <w:lang w:val="en-US"/>
        </w:rPr>
        <w:t>'</w:t>
      </w:r>
    </w:p>
    <w:p w14:paraId="7CB10109" w14:textId="77777777" w:rsidR="00EB7848" w:rsidRPr="004375A7" w:rsidRDefault="00EB7848" w:rsidP="00EB7848">
      <w:pPr>
        <w:pStyle w:val="PL"/>
        <w:rPr>
          <w:lang w:val="en-US"/>
        </w:rPr>
      </w:pPr>
      <w:r w:rsidRPr="004375A7">
        <w:rPr>
          <w:lang w:val="en-US"/>
        </w:rPr>
        <w:t xml:space="preserve">        </w:t>
      </w:r>
      <w:proofErr w:type="spellStart"/>
      <w:r>
        <w:rPr>
          <w:lang w:val="en-US"/>
        </w:rPr>
        <w:t>lcsServiceType</w:t>
      </w:r>
      <w:proofErr w:type="spellEnd"/>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Pr>
          <w:lang w:val="en-US"/>
        </w:rPr>
        <w:t>LcsServiceType</w:t>
      </w:r>
      <w:proofErr w:type="spellEnd"/>
      <w:r>
        <w:rPr>
          <w:lang w:val="en-US"/>
        </w:rPr>
        <w:t>'</w:t>
      </w:r>
    </w:p>
    <w:p w14:paraId="636A7B54" w14:textId="77777777" w:rsidR="00EB7848" w:rsidRPr="004375A7" w:rsidRDefault="00EB7848" w:rsidP="00EB7848">
      <w:pPr>
        <w:pStyle w:val="PL"/>
        <w:rPr>
          <w:lang w:val="en-US"/>
        </w:rPr>
      </w:pPr>
      <w:r w:rsidRPr="004375A7">
        <w:rPr>
          <w:lang w:val="en-US"/>
        </w:rPr>
        <w:t xml:space="preserve">        </w:t>
      </w:r>
      <w:proofErr w:type="spellStart"/>
      <w:r>
        <w:rPr>
          <w:lang w:val="en-US"/>
        </w:rPr>
        <w:t>ldrType</w:t>
      </w:r>
      <w:proofErr w:type="spellEnd"/>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LdrType</w:t>
      </w:r>
      <w:proofErr w:type="spellEnd"/>
      <w:r>
        <w:rPr>
          <w:lang w:val="en-US"/>
        </w:rPr>
        <w:t>'</w:t>
      </w:r>
    </w:p>
    <w:p w14:paraId="2AA3D4C2" w14:textId="77777777" w:rsidR="00EB7848" w:rsidRPr="004375A7" w:rsidRDefault="00EB7848" w:rsidP="00EB7848">
      <w:pPr>
        <w:pStyle w:val="PL"/>
        <w:rPr>
          <w:lang w:val="en-US"/>
        </w:rPr>
      </w:pPr>
      <w:r w:rsidRPr="004375A7">
        <w:rPr>
          <w:lang w:val="en-US"/>
        </w:rPr>
        <w:t xml:space="preserve">        </w:t>
      </w:r>
      <w:proofErr w:type="spellStart"/>
      <w:r>
        <w:rPr>
          <w:lang w:val="en-US"/>
        </w:rPr>
        <w:t>hgmlcCallBackURI</w:t>
      </w:r>
      <w:proofErr w:type="spellEnd"/>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proofErr w:type="spellStart"/>
      <w:r>
        <w:rPr>
          <w:lang w:val="en-US"/>
        </w:rPr>
        <w:t>lirGmlcCallBackUri</w:t>
      </w:r>
      <w:proofErr w:type="spellEnd"/>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proofErr w:type="spellStart"/>
      <w:r>
        <w:rPr>
          <w:rFonts w:hint="eastAsia"/>
          <w:lang w:val="en-US" w:eastAsia="zh-CN"/>
        </w:rPr>
        <w:t>v</w:t>
      </w:r>
      <w:r>
        <w:rPr>
          <w:lang w:val="en-US"/>
        </w:rPr>
        <w:t>gmlc</w:t>
      </w:r>
      <w:r>
        <w:rPr>
          <w:rFonts w:hint="eastAsia"/>
          <w:lang w:val="en-US" w:eastAsia="zh-CN"/>
        </w:rPr>
        <w:t>Address</w:t>
      </w:r>
      <w:proofErr w:type="spellEnd"/>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proofErr w:type="spellStart"/>
      <w:r>
        <w:rPr>
          <w:lang w:val="en-US"/>
        </w:rPr>
        <w:t>ldrReference</w:t>
      </w:r>
      <w:proofErr w:type="spellEnd"/>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LdrReference</w:t>
      </w:r>
      <w:proofErr w:type="spellEnd"/>
      <w:r>
        <w:rPr>
          <w:lang w:val="en-US"/>
        </w:rPr>
        <w:t>'</w:t>
      </w:r>
    </w:p>
    <w:p w14:paraId="3FC055AA" w14:textId="77777777" w:rsidR="00DE01CE" w:rsidRPr="004375A7" w:rsidRDefault="00DE01CE" w:rsidP="00DE01CE">
      <w:pPr>
        <w:pStyle w:val="PL"/>
        <w:rPr>
          <w:lang w:val="en-US"/>
        </w:rPr>
      </w:pPr>
      <w:r w:rsidRPr="004375A7">
        <w:rPr>
          <w:lang w:val="en-US"/>
        </w:rPr>
        <w:t xml:space="preserve">        </w:t>
      </w:r>
      <w:proofErr w:type="spellStart"/>
      <w:r>
        <w:rPr>
          <w:lang w:val="en-US"/>
        </w:rPr>
        <w:t>lirReference</w:t>
      </w:r>
      <w:proofErr w:type="spellEnd"/>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proofErr w:type="spellStart"/>
      <w:r>
        <w:t>LirReference</w:t>
      </w:r>
      <w:proofErr w:type="spellEnd"/>
      <w:r>
        <w:rPr>
          <w:lang w:val="en-US"/>
        </w:rPr>
        <w:t>'</w:t>
      </w:r>
    </w:p>
    <w:p w14:paraId="0C5A5E1B" w14:textId="77777777" w:rsidR="00EB7848" w:rsidRPr="004375A7" w:rsidRDefault="00EB7848" w:rsidP="00EB7848">
      <w:pPr>
        <w:pStyle w:val="PL"/>
        <w:rPr>
          <w:lang w:val="en-US"/>
        </w:rPr>
      </w:pPr>
      <w:r w:rsidRPr="004375A7">
        <w:rPr>
          <w:lang w:val="en-US"/>
        </w:rPr>
        <w:t xml:space="preserve">        </w:t>
      </w:r>
      <w:proofErr w:type="spellStart"/>
      <w:r>
        <w:rPr>
          <w:lang w:val="en-US"/>
        </w:rPr>
        <w:t>periodicEventInfo</w:t>
      </w:r>
      <w:proofErr w:type="spellEnd"/>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PeriodicEventInfo</w:t>
      </w:r>
      <w:proofErr w:type="spellEnd"/>
      <w:r>
        <w:rPr>
          <w:lang w:val="en-US"/>
        </w:rPr>
        <w:t>'</w:t>
      </w:r>
    </w:p>
    <w:p w14:paraId="7998EAE9" w14:textId="77777777" w:rsidR="00EB7848" w:rsidRPr="004375A7" w:rsidRDefault="00EB7848" w:rsidP="00EB7848">
      <w:pPr>
        <w:pStyle w:val="PL"/>
        <w:rPr>
          <w:lang w:val="en-US"/>
        </w:rPr>
      </w:pPr>
      <w:r w:rsidRPr="004375A7">
        <w:rPr>
          <w:lang w:val="en-US"/>
        </w:rPr>
        <w:t xml:space="preserve">        </w:t>
      </w:r>
      <w:proofErr w:type="spellStart"/>
      <w:r>
        <w:rPr>
          <w:lang w:val="en-US"/>
        </w:rPr>
        <w:t>areaEventInfo</w:t>
      </w:r>
      <w:proofErr w:type="spellEnd"/>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AreaEventInfo</w:t>
      </w:r>
      <w:proofErr w:type="spellEnd"/>
      <w:r>
        <w:rPr>
          <w:lang w:val="en-US"/>
        </w:rPr>
        <w:t>'</w:t>
      </w:r>
    </w:p>
    <w:p w14:paraId="0CC9E202" w14:textId="77777777" w:rsidR="00EB7848" w:rsidRPr="004375A7" w:rsidRDefault="00EB7848" w:rsidP="00EB7848">
      <w:pPr>
        <w:pStyle w:val="PL"/>
        <w:rPr>
          <w:lang w:val="en-US"/>
        </w:rPr>
      </w:pPr>
      <w:r w:rsidRPr="004375A7">
        <w:rPr>
          <w:lang w:val="en-US"/>
        </w:rPr>
        <w:t xml:space="preserve">        </w:t>
      </w:r>
      <w:proofErr w:type="spellStart"/>
      <w:r>
        <w:rPr>
          <w:lang w:val="en-US"/>
        </w:rPr>
        <w:t>motionEventInfo</w:t>
      </w:r>
      <w:proofErr w:type="spellEnd"/>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MotionEventInfo</w:t>
      </w:r>
      <w:proofErr w:type="spellEnd"/>
      <w:r>
        <w:rPr>
          <w:lang w:val="en-US"/>
        </w:rPr>
        <w:t>'</w:t>
      </w:r>
    </w:p>
    <w:p w14:paraId="142C6BE8" w14:textId="77777777" w:rsidR="00EB7848" w:rsidRPr="004375A7" w:rsidRDefault="00EB7848" w:rsidP="00EB7848">
      <w:pPr>
        <w:pStyle w:val="PL"/>
        <w:rPr>
          <w:lang w:val="en-US"/>
        </w:rPr>
      </w:pPr>
      <w:r w:rsidRPr="004375A7">
        <w:rPr>
          <w:lang w:val="en-US"/>
        </w:rPr>
        <w:t xml:space="preserve">        </w:t>
      </w:r>
      <w:proofErr w:type="spellStart"/>
      <w:r>
        <w:rPr>
          <w:lang w:val="en-US"/>
        </w:rPr>
        <w:t>reportingAccessTypes</w:t>
      </w:r>
      <w:proofErr w:type="spellEnd"/>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proofErr w:type="spellStart"/>
      <w:r w:rsidR="00EB7848">
        <w:t>ReportingAccessType</w:t>
      </w:r>
      <w:proofErr w:type="spellEnd"/>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w:t>
      </w:r>
      <w:proofErr w:type="spellStart"/>
      <w:r w:rsidRPr="007C6923">
        <w:rPr>
          <w:lang w:val="en-US"/>
        </w:rPr>
        <w:t>minItems</w:t>
      </w:r>
      <w:proofErr w:type="spellEnd"/>
      <w:r w:rsidRPr="007C6923">
        <w:rPr>
          <w:lang w:val="en-US"/>
        </w:rPr>
        <w:t xml:space="preserve">: </w:t>
      </w:r>
      <w:r>
        <w:rPr>
          <w:lang w:val="en-US"/>
        </w:rPr>
        <w:t>1</w:t>
      </w:r>
    </w:p>
    <w:p w14:paraId="7F1654F4" w14:textId="77777777" w:rsidR="00EB7848" w:rsidRPr="004375A7" w:rsidRDefault="00EB7848" w:rsidP="00EB7848">
      <w:pPr>
        <w:pStyle w:val="PL"/>
        <w:rPr>
          <w:lang w:val="en-US"/>
        </w:rPr>
      </w:pPr>
      <w:r w:rsidRPr="004375A7">
        <w:rPr>
          <w:lang w:val="en-US"/>
        </w:rPr>
        <w:t xml:space="preserve">        </w:t>
      </w:r>
      <w:proofErr w:type="spellStart"/>
      <w:r>
        <w:rPr>
          <w:rFonts w:hint="eastAsia"/>
          <w:lang w:eastAsia="zh-CN"/>
        </w:rPr>
        <w:t>u</w:t>
      </w:r>
      <w:r>
        <w:rPr>
          <w:lang w:eastAsia="zh-CN"/>
        </w:rPr>
        <w:t>eConnectivityStates</w:t>
      </w:r>
      <w:proofErr w:type="spellEnd"/>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proofErr w:type="spellStart"/>
      <w:r>
        <w:rPr>
          <w:lang w:eastAsia="zh-CN"/>
        </w:rPr>
        <w:t>UeConnectivityState</w:t>
      </w:r>
      <w:proofErr w:type="spellEnd"/>
      <w:r>
        <w:rPr>
          <w:lang w:val="en-US"/>
        </w:rPr>
        <w:t>'</w:t>
      </w:r>
    </w:p>
    <w:p w14:paraId="48487225" w14:textId="77777777" w:rsidR="00EB7848" w:rsidRPr="004375A7" w:rsidRDefault="00EB7848" w:rsidP="00EB7848">
      <w:pPr>
        <w:pStyle w:val="PL"/>
        <w:rPr>
          <w:lang w:val="en-US"/>
        </w:rPr>
      </w:pPr>
      <w:r w:rsidRPr="004375A7">
        <w:rPr>
          <w:lang w:val="en-US"/>
        </w:rPr>
        <w:t xml:space="preserve">        </w:t>
      </w:r>
      <w:proofErr w:type="spellStart"/>
      <w:r>
        <w:rPr>
          <w:lang w:eastAsia="zh-CN"/>
        </w:rPr>
        <w:t>u</w:t>
      </w:r>
      <w:r w:rsidRPr="0031710B">
        <w:rPr>
          <w:lang w:eastAsia="zh-CN"/>
        </w:rPr>
        <w:t>eLocationServiceInd</w:t>
      </w:r>
      <w:proofErr w:type="spellEnd"/>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sidRPr="0031710B">
        <w:rPr>
          <w:lang w:eastAsia="zh-CN"/>
        </w:rPr>
        <w:t>UeLocationServiceInd</w:t>
      </w:r>
      <w:proofErr w:type="spellEnd"/>
      <w:r>
        <w:rPr>
          <w:lang w:val="en-US"/>
        </w:rPr>
        <w:t>'</w:t>
      </w:r>
    </w:p>
    <w:p w14:paraId="4CE34E75" w14:textId="77777777" w:rsidR="006544B9" w:rsidRPr="00B3056F" w:rsidRDefault="006544B9" w:rsidP="006544B9">
      <w:pPr>
        <w:pStyle w:val="PL"/>
      </w:pPr>
      <w:r w:rsidRPr="00B3056F">
        <w:t xml:space="preserve">        </w:t>
      </w:r>
      <w:proofErr w:type="spellStart"/>
      <w:r>
        <w:rPr>
          <w:rFonts w:hint="eastAsia"/>
          <w:lang w:eastAsia="zh-CN"/>
        </w:rPr>
        <w:t>moAssistanceDataType</w:t>
      </w:r>
      <w:r>
        <w:rPr>
          <w:lang w:eastAsia="zh-CN"/>
        </w:rPr>
        <w:t>s</w:t>
      </w:r>
      <w:proofErr w:type="spellEnd"/>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proofErr w:type="spellStart"/>
      <w:r w:rsidRPr="00CE7F1C">
        <w:t>Nudm_SDM</w:t>
      </w:r>
      <w:proofErr w:type="spellEnd"/>
      <w:r w:rsidRPr="002E5CBA">
        <w:rPr>
          <w:lang w:val="en-US"/>
        </w:rPr>
        <w:t>.</w:t>
      </w:r>
      <w:proofErr w:type="spellStart"/>
      <w:r w:rsidRPr="002E5CBA">
        <w:rPr>
          <w:lang w:val="en-US"/>
        </w:rPr>
        <w:t>yaml</w:t>
      </w:r>
      <w:proofErr w:type="spellEnd"/>
      <w:r w:rsidRPr="00B3056F">
        <w:rPr>
          <w:lang w:val="en-US"/>
        </w:rPr>
        <w:t>#/components/schemas/</w:t>
      </w:r>
      <w:proofErr w:type="spellStart"/>
      <w:r w:rsidRPr="005D42E1">
        <w:t>LcsBroadcastAssistanceTypesData</w:t>
      </w:r>
      <w:proofErr w:type="spellEnd"/>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proofErr w:type="spellStart"/>
      <w:r>
        <w:rPr>
          <w:rFonts w:hint="eastAsia"/>
          <w:lang w:eastAsia="zh-CN"/>
        </w:rPr>
        <w:t>l</w:t>
      </w:r>
      <w:r>
        <w:rPr>
          <w:lang w:eastAsia="zh-CN"/>
        </w:rPr>
        <w:t>ppMessage</w:t>
      </w:r>
      <w:proofErr w:type="spellEnd"/>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RefToBinaryData</w:t>
      </w:r>
      <w:proofErr w:type="spellEnd"/>
      <w:r>
        <w:rPr>
          <w:lang w:val="en-US"/>
        </w:rPr>
        <w:t>'</w:t>
      </w:r>
    </w:p>
    <w:p w14:paraId="7847D46E" w14:textId="77777777" w:rsidR="00223677" w:rsidRDefault="00223677" w:rsidP="00223677">
      <w:pPr>
        <w:pStyle w:val="PL"/>
        <w:rPr>
          <w:lang w:val="en-US" w:eastAsia="zh-CN"/>
        </w:rPr>
      </w:pPr>
      <w:r w:rsidRPr="004375A7">
        <w:rPr>
          <w:lang w:val="en-US"/>
        </w:rPr>
        <w:t xml:space="preserve">        </w:t>
      </w:r>
      <w:proofErr w:type="spellStart"/>
      <w:r>
        <w:rPr>
          <w:rFonts w:hint="eastAsia"/>
          <w:lang w:eastAsia="zh-CN"/>
        </w:rPr>
        <w:t>l</w:t>
      </w:r>
      <w:r>
        <w:rPr>
          <w:lang w:eastAsia="zh-CN"/>
        </w:rPr>
        <w:t>ppMessageExt</w:t>
      </w:r>
      <w:proofErr w:type="spellEnd"/>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proofErr w:type="spellStart"/>
      <w:r>
        <w:rPr>
          <w:lang w:eastAsia="zh-CN"/>
        </w:rPr>
        <w:t>lpp</w:t>
      </w:r>
      <w:proofErr w:type="spellEnd"/>
      <w:r>
        <w:rPr>
          <w:lang w:eastAsia="zh-CN"/>
        </w:rPr>
        <w:t xml:space="preserve">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RefToBinaryData</w:t>
      </w:r>
      <w:proofErr w:type="spellEnd"/>
      <w:r>
        <w:rPr>
          <w:lang w:val="en-US"/>
        </w:rPr>
        <w:t>'</w:t>
      </w:r>
    </w:p>
    <w:p w14:paraId="4108AC4C" w14:textId="77777777" w:rsidR="00223677" w:rsidRDefault="00223677" w:rsidP="00223677">
      <w:pPr>
        <w:pStyle w:val="PL"/>
        <w:rPr>
          <w:lang w:val="en-US" w:eastAsia="zh-CN"/>
        </w:rPr>
      </w:pPr>
      <w:r w:rsidRPr="0035227A">
        <w:rPr>
          <w:lang w:val="en-US" w:eastAsia="zh-CN"/>
        </w:rPr>
        <w:t xml:space="preserve">          </w:t>
      </w:r>
      <w:proofErr w:type="spellStart"/>
      <w:r w:rsidRPr="0035227A">
        <w:rPr>
          <w:lang w:val="en-US" w:eastAsia="zh-CN"/>
        </w:rPr>
        <w:t>minItems</w:t>
      </w:r>
      <w:proofErr w:type="spellEnd"/>
      <w:r w:rsidRPr="0035227A">
        <w:rPr>
          <w:lang w:val="en-US" w:eastAsia="zh-CN"/>
        </w:rPr>
        <w:t>: 1</w:t>
      </w:r>
    </w:p>
    <w:p w14:paraId="44D924B5" w14:textId="77777777" w:rsidR="00F423B4" w:rsidRPr="002E5CBA" w:rsidRDefault="00F423B4" w:rsidP="00F423B4">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5962044D" w14:textId="77777777" w:rsidR="00F423B4" w:rsidRPr="007028B8" w:rsidRDefault="00F423B4" w:rsidP="00F423B4">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4776FD8A" w14:textId="447A1B5C" w:rsidR="00673251" w:rsidRDefault="00673251" w:rsidP="00673251">
      <w:pPr>
        <w:pStyle w:val="PL"/>
        <w:rPr>
          <w:lang w:val="en-US" w:eastAsia="zh-CN"/>
        </w:rPr>
      </w:pPr>
      <w:r w:rsidRPr="004375A7">
        <w:rPr>
          <w:lang w:val="en-US"/>
        </w:rPr>
        <w:t xml:space="preserve">        </w:t>
      </w:r>
      <w:proofErr w:type="spellStart"/>
      <w:r>
        <w:t>ue</w:t>
      </w:r>
      <w:r>
        <w:rPr>
          <w:rFonts w:hint="eastAsia"/>
          <w:lang w:eastAsia="zh-CN"/>
        </w:rPr>
        <w:t>Positioning</w:t>
      </w:r>
      <w:r>
        <w:t>Cap</w:t>
      </w:r>
      <w:proofErr w:type="spellEnd"/>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proofErr w:type="spellStart"/>
      <w:r w:rsidRPr="007F4DE4">
        <w:t>U</w:t>
      </w:r>
      <w:r>
        <w:t>e</w:t>
      </w:r>
      <w:r>
        <w:rPr>
          <w:rFonts w:hint="eastAsia"/>
          <w:lang w:eastAsia="zh-CN"/>
        </w:rPr>
        <w:t>Positioning</w:t>
      </w:r>
      <w:r w:rsidRPr="007F4DE4">
        <w:t>Capab</w:t>
      </w:r>
      <w:r>
        <w:t>ilit</w:t>
      </w:r>
      <w:r>
        <w:rPr>
          <w:rFonts w:hint="eastAsia"/>
          <w:lang w:eastAsia="zh-CN"/>
        </w:rPr>
        <w:t>ies</w:t>
      </w:r>
      <w:proofErr w:type="spellEnd"/>
      <w:r>
        <w:rPr>
          <w:lang w:val="en-US"/>
        </w:rPr>
        <w:t>'</w:t>
      </w:r>
    </w:p>
    <w:p w14:paraId="0EEA0337" w14:textId="77777777" w:rsidR="007D1529" w:rsidRDefault="007D1529" w:rsidP="007D1529">
      <w:pPr>
        <w:pStyle w:val="PL"/>
        <w:rPr>
          <w:lang w:val="en-US"/>
        </w:rPr>
      </w:pPr>
      <w:r w:rsidRPr="004375A7">
        <w:rPr>
          <w:lang w:val="en-US"/>
        </w:rPr>
        <w:t xml:space="preserve">        </w:t>
      </w:r>
      <w:proofErr w:type="spellStart"/>
      <w:r>
        <w:rPr>
          <w:lang w:val="en-US"/>
        </w:rPr>
        <w:t>tnapId</w:t>
      </w:r>
      <w:proofErr w:type="spellEnd"/>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TnapId</w:t>
      </w:r>
      <w:proofErr w:type="spellEnd"/>
      <w:r>
        <w:rPr>
          <w:lang w:val="en-US"/>
        </w:rPr>
        <w:t>'</w:t>
      </w:r>
    </w:p>
    <w:p w14:paraId="5B605C7C" w14:textId="77777777" w:rsidR="007D1529" w:rsidRDefault="007D1529" w:rsidP="007D1529">
      <w:pPr>
        <w:pStyle w:val="PL"/>
        <w:rPr>
          <w:lang w:val="en-US"/>
        </w:rPr>
      </w:pPr>
      <w:r w:rsidRPr="004375A7">
        <w:rPr>
          <w:lang w:val="en-US"/>
        </w:rPr>
        <w:t xml:space="preserve">        </w:t>
      </w:r>
      <w:proofErr w:type="spellStart"/>
      <w:r>
        <w:rPr>
          <w:lang w:val="en-US"/>
        </w:rPr>
        <w:t>twapId</w:t>
      </w:r>
      <w:proofErr w:type="spellEnd"/>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TwapId</w:t>
      </w:r>
      <w:proofErr w:type="spellEnd"/>
      <w:r>
        <w:rPr>
          <w:lang w:val="en-US"/>
        </w:rPr>
        <w:t>'</w:t>
      </w:r>
    </w:p>
    <w:p w14:paraId="1F6D4FCB" w14:textId="77777777" w:rsidR="00290E4F" w:rsidRPr="004375A7" w:rsidRDefault="00290E4F" w:rsidP="00290E4F">
      <w:pPr>
        <w:pStyle w:val="PL"/>
        <w:rPr>
          <w:lang w:val="en-US"/>
        </w:rPr>
      </w:pPr>
      <w:r w:rsidRPr="004375A7">
        <w:rPr>
          <w:lang w:val="en-US"/>
        </w:rPr>
        <w:t xml:space="preserve">        </w:t>
      </w:r>
      <w:proofErr w:type="spellStart"/>
      <w:r>
        <w:t>ueCountryDetInd</w:t>
      </w:r>
      <w:proofErr w:type="spellEnd"/>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w:t>
      </w:r>
      <w:proofErr w:type="spellStart"/>
      <w:r w:rsidRPr="00BF6487">
        <w:rPr>
          <w:lang w:val="en-US"/>
        </w:rPr>
        <w:t>boolean</w:t>
      </w:r>
      <w:proofErr w:type="spellEnd"/>
    </w:p>
    <w:p w14:paraId="279EB1DB" w14:textId="77777777" w:rsidR="00C46BE8" w:rsidRDefault="00C46BE8" w:rsidP="00C46BE8">
      <w:pPr>
        <w:pStyle w:val="PL"/>
      </w:pPr>
      <w:r>
        <w:t xml:space="preserve">        </w:t>
      </w:r>
      <w:proofErr w:type="spellStart"/>
      <w:r>
        <w:rPr>
          <w:rFonts w:hint="eastAsia"/>
          <w:lang w:eastAsia="zh-CN"/>
        </w:rPr>
        <w:t>scheduledLocTime</w:t>
      </w:r>
      <w:proofErr w:type="spellEnd"/>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proofErr w:type="spellStart"/>
      <w:r>
        <w:rPr>
          <w:rFonts w:hint="eastAsia"/>
          <w:lang w:eastAsia="zh-CN"/>
        </w:rPr>
        <w:t>r</w:t>
      </w:r>
      <w:r>
        <w:rPr>
          <w:lang w:eastAsia="zh-CN"/>
        </w:rPr>
        <w:t>eliableLocReq</w:t>
      </w:r>
      <w:proofErr w:type="spellEnd"/>
      <w:r w:rsidRPr="000C2AC0">
        <w:rPr>
          <w:lang w:val="en-US"/>
        </w:rPr>
        <w:t>:</w:t>
      </w:r>
    </w:p>
    <w:p w14:paraId="4417AD95" w14:textId="77777777" w:rsidR="00C77E51" w:rsidRPr="000C2AC0" w:rsidRDefault="00C77E51" w:rsidP="00C77E51">
      <w:pPr>
        <w:pStyle w:val="PL"/>
        <w:rPr>
          <w:lang w:val="en-US"/>
        </w:rPr>
      </w:pPr>
      <w:r w:rsidRPr="000C2AC0">
        <w:rPr>
          <w:lang w:val="en-US"/>
        </w:rPr>
        <w:lastRenderedPageBreak/>
        <w:t xml:space="preserve">          type: </w:t>
      </w:r>
      <w:proofErr w:type="spellStart"/>
      <w:r w:rsidRPr="000C2AC0">
        <w:rPr>
          <w:lang w:val="en-US"/>
        </w:rPr>
        <w:t>boolean</w:t>
      </w:r>
      <w:proofErr w:type="spellEnd"/>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proofErr w:type="spellStart"/>
      <w:r>
        <w:rPr>
          <w:rFonts w:hint="eastAsia"/>
          <w:lang w:eastAsia="zh-CN"/>
        </w:rPr>
        <w:t>evtRptAllowedAreas</w:t>
      </w:r>
      <w:proofErr w:type="spellEnd"/>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proofErr w:type="spellStart"/>
      <w:r>
        <w:t>ReportingArea</w:t>
      </w:r>
      <w:proofErr w:type="spellEnd"/>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60590F72" w14:textId="77777777" w:rsidR="00955364" w:rsidRDefault="00955364" w:rsidP="00955364">
      <w:pPr>
        <w:pStyle w:val="PL"/>
        <w:rPr>
          <w:lang w:val="en-US" w:eastAsia="zh-CN"/>
        </w:rPr>
      </w:pPr>
      <w:r>
        <w:rPr>
          <w:rFonts w:hint="eastAsia"/>
          <w:lang w:val="en-US" w:eastAsia="zh-CN"/>
        </w:rPr>
        <w:t xml:space="preserve">          </w:t>
      </w:r>
      <w:proofErr w:type="spellStart"/>
      <w:r>
        <w:rPr>
          <w:rFonts w:hint="eastAsia"/>
          <w:lang w:val="en-US" w:eastAsia="zh-CN"/>
        </w:rPr>
        <w:t>m</w:t>
      </w:r>
      <w:r>
        <w:rPr>
          <w:lang w:val="en-US" w:eastAsia="zh-CN"/>
        </w:rPr>
        <w:t>ax</w:t>
      </w:r>
      <w:r>
        <w:rPr>
          <w:rFonts w:hint="eastAsia"/>
          <w:lang w:val="en-US" w:eastAsia="zh-CN"/>
        </w:rPr>
        <w:t>Items</w:t>
      </w:r>
      <w:proofErr w:type="spellEnd"/>
      <w:r>
        <w:rPr>
          <w:rFonts w:hint="eastAsia"/>
          <w:lang w:val="en-US" w:eastAsia="zh-CN"/>
        </w:rPr>
        <w:t xml:space="preserve">: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proofErr w:type="spellStart"/>
      <w:r>
        <w:rPr>
          <w:rFonts w:hint="eastAsia"/>
          <w:lang w:eastAsia="zh-CN"/>
        </w:rPr>
        <w:t>ue</w:t>
      </w:r>
      <w:r>
        <w:rPr>
          <w:lang w:eastAsia="zh-CN"/>
        </w:rPr>
        <w:t>Un</w:t>
      </w:r>
      <w:r>
        <w:rPr>
          <w:rFonts w:hint="eastAsia"/>
          <w:lang w:eastAsia="zh-CN"/>
        </w:rPr>
        <w:t>aware</w:t>
      </w:r>
      <w:r>
        <w:rPr>
          <w:lang w:eastAsia="zh-CN"/>
        </w:rPr>
        <w:t>Ind</w:t>
      </w:r>
      <w:proofErr w:type="spellEnd"/>
      <w:r w:rsidRPr="000C2AC0">
        <w:rPr>
          <w:lang w:val="en-US"/>
        </w:rPr>
        <w:t>:</w:t>
      </w:r>
    </w:p>
    <w:p w14:paraId="365CF579" w14:textId="77777777" w:rsidR="00DA0A3D" w:rsidRDefault="00DA0A3D" w:rsidP="00DA0A3D">
      <w:pPr>
        <w:pStyle w:val="PL"/>
        <w:rPr>
          <w:lang w:val="en-US"/>
        </w:rPr>
      </w:pPr>
      <w:r w:rsidRPr="000C2AC0">
        <w:rPr>
          <w:lang w:val="en-US"/>
        </w:rPr>
        <w:t xml:space="preserve">          type: </w:t>
      </w:r>
      <w:proofErr w:type="spellStart"/>
      <w:r w:rsidRPr="000C2AC0">
        <w:rPr>
          <w:lang w:val="en-US"/>
        </w:rPr>
        <w:t>boolean</w:t>
      </w:r>
      <w:proofErr w:type="spellEnd"/>
    </w:p>
    <w:p w14:paraId="2741F5C1" w14:textId="77777777" w:rsidR="00DA0A3D" w:rsidRPr="00331B3E" w:rsidRDefault="00DA0A3D" w:rsidP="00DA0A3D">
      <w:pPr>
        <w:pStyle w:val="PL"/>
        <w:rPr>
          <w:lang w:val="en-US"/>
        </w:rPr>
      </w:pPr>
      <w:r w:rsidRPr="00331B3E">
        <w:rPr>
          <w:lang w:val="en-US"/>
        </w:rPr>
        <w:t xml:space="preserve">          </w:t>
      </w:r>
      <w:proofErr w:type="spellStart"/>
      <w:r w:rsidRPr="00331B3E">
        <w:rPr>
          <w:lang w:val="en-US"/>
        </w:rPr>
        <w:t>enum</w:t>
      </w:r>
      <w:proofErr w:type="spellEnd"/>
      <w:r w:rsidRPr="00331B3E">
        <w:rPr>
          <w:lang w:val="en-US"/>
        </w:rPr>
        <w:t>:</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proofErr w:type="spellStart"/>
      <w:r>
        <w:rPr>
          <w:lang w:eastAsia="zh-CN"/>
        </w:rPr>
        <w:t>intermediateLocationInd</w:t>
      </w:r>
      <w:proofErr w:type="spellEnd"/>
      <w:r>
        <w:rPr>
          <w:lang w:val="en-US"/>
        </w:rPr>
        <w:t>:</w:t>
      </w:r>
    </w:p>
    <w:p w14:paraId="2629EBDE" w14:textId="77777777" w:rsidR="001862C2" w:rsidRDefault="001862C2" w:rsidP="001862C2">
      <w:pPr>
        <w:pStyle w:val="PL"/>
        <w:rPr>
          <w:lang w:val="en-US"/>
        </w:rPr>
      </w:pPr>
      <w:r w:rsidRPr="000C2AC0">
        <w:rPr>
          <w:lang w:val="en-US"/>
        </w:rPr>
        <w:t xml:space="preserve">          type: </w:t>
      </w:r>
      <w:proofErr w:type="spellStart"/>
      <w:r w:rsidRPr="000C2AC0">
        <w:rPr>
          <w:lang w:val="en-US"/>
        </w:rPr>
        <w:t>boolean</w:t>
      </w:r>
      <w:proofErr w:type="spellEnd"/>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proofErr w:type="spellStart"/>
      <w:r>
        <w:rPr>
          <w:lang w:eastAsia="zh-CN"/>
        </w:rPr>
        <w:t>maxRespTime</w:t>
      </w:r>
      <w:proofErr w:type="spellEnd"/>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proofErr w:type="spellStart"/>
      <w:r>
        <w:rPr>
          <w:lang w:val="en-US"/>
        </w:rPr>
        <w:t>DurationSec</w:t>
      </w:r>
      <w:proofErr w:type="spellEnd"/>
      <w:r w:rsidRPr="009D3219">
        <w:rPr>
          <w:lang w:val="en-US"/>
        </w:rPr>
        <w:t>'</w:t>
      </w:r>
    </w:p>
    <w:p w14:paraId="16531353" w14:textId="77777777" w:rsidR="00E14F72" w:rsidRDefault="00E14F72" w:rsidP="00E14F72">
      <w:pPr>
        <w:pStyle w:val="PL"/>
        <w:rPr>
          <w:lang w:eastAsia="zh-CN"/>
        </w:rPr>
      </w:pPr>
      <w:r>
        <w:rPr>
          <w:lang w:val="en-US"/>
        </w:rPr>
        <w:t xml:space="preserve">        </w:t>
      </w:r>
      <w:proofErr w:type="spellStart"/>
      <w:r>
        <w:rPr>
          <w:lang w:eastAsia="zh-CN"/>
        </w:rPr>
        <w:t>lpHapType</w:t>
      </w:r>
      <w:proofErr w:type="spellEnd"/>
      <w:r>
        <w:rPr>
          <w:lang w:eastAsia="zh-CN"/>
        </w:rPr>
        <w:t>:</w:t>
      </w:r>
    </w:p>
    <w:p w14:paraId="0C1916D8" w14:textId="77777777" w:rsidR="00E14F72" w:rsidRDefault="00E14F72" w:rsidP="00E14F72">
      <w:pPr>
        <w:pStyle w:val="PL"/>
      </w:pPr>
      <w:r>
        <w:t xml:space="preserve">          $ref: 'TS295</w:t>
      </w:r>
      <w:r>
        <w:rPr>
          <w:lang w:eastAsia="zh-CN"/>
        </w:rPr>
        <w:t>18</w:t>
      </w:r>
      <w:r>
        <w:t>_Namf_Location.yaml#/components/schemas/</w:t>
      </w:r>
      <w:proofErr w:type="spellStart"/>
      <w:r>
        <w:rPr>
          <w:lang w:eastAsia="zh-CN"/>
        </w:rPr>
        <w:t>LpHapType</w:t>
      </w:r>
      <w:proofErr w:type="spellEnd"/>
      <w:r>
        <w:t>'</w:t>
      </w:r>
    </w:p>
    <w:p w14:paraId="7D9DF0A5" w14:textId="218E8B27" w:rsidR="003068FF" w:rsidRDefault="003068FF" w:rsidP="003068FF">
      <w:pPr>
        <w:pStyle w:val="PL"/>
        <w:rPr>
          <w:lang w:val="en-US"/>
        </w:rPr>
      </w:pPr>
      <w:r>
        <w:rPr>
          <w:lang w:val="en-US"/>
        </w:rPr>
        <w:t xml:space="preserve">        </w:t>
      </w:r>
      <w:proofErr w:type="spellStart"/>
      <w:r w:rsidR="0058684A" w:rsidRPr="006A7E28">
        <w:t>ue</w:t>
      </w:r>
      <w:r w:rsidR="0058684A">
        <w:t>Up</w:t>
      </w:r>
      <w:r w:rsidR="0058684A" w:rsidRPr="006A7E28">
        <w:rPr>
          <w:rFonts w:hint="eastAsia"/>
          <w:lang w:eastAsia="zh-CN"/>
        </w:rPr>
        <w:t>Pos</w:t>
      </w:r>
      <w:r w:rsidR="0058684A" w:rsidRPr="006A7E28">
        <w:t>Cap</w:t>
      </w:r>
      <w:r w:rsidR="0058684A">
        <w:t>s</w:t>
      </w:r>
      <w:proofErr w:type="spellEnd"/>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proofErr w:type="spellStart"/>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proofErr w:type="spellEnd"/>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w:t>
      </w:r>
      <w:proofErr w:type="spellStart"/>
      <w:r w:rsidRPr="007C6923">
        <w:rPr>
          <w:lang w:val="en-US"/>
        </w:rPr>
        <w:t>minItems</w:t>
      </w:r>
      <w:proofErr w:type="spellEnd"/>
      <w:r w:rsidRPr="007C6923">
        <w:rPr>
          <w:lang w:val="en-US"/>
        </w:rPr>
        <w:t xml:space="preserve">: </w:t>
      </w:r>
      <w:r>
        <w:rPr>
          <w:lang w:val="en-US"/>
        </w:rPr>
        <w:t>1</w:t>
      </w:r>
    </w:p>
    <w:p w14:paraId="17B030E8" w14:textId="77777777" w:rsidR="004E695D" w:rsidRDefault="004E695D" w:rsidP="004E695D">
      <w:pPr>
        <w:pStyle w:val="PL"/>
        <w:rPr>
          <w:lang w:val="en-US"/>
        </w:rPr>
      </w:pPr>
      <w:r>
        <w:rPr>
          <w:lang w:val="en-US"/>
        </w:rPr>
        <w:t xml:space="preserve">        </w:t>
      </w:r>
      <w:proofErr w:type="spellStart"/>
      <w:r>
        <w:rPr>
          <w:lang w:eastAsia="zh-CN"/>
        </w:rPr>
        <w:t>reportingInd</w:t>
      </w:r>
      <w:proofErr w:type="spellEnd"/>
      <w:r>
        <w:rPr>
          <w:lang w:val="en-US"/>
        </w:rPr>
        <w:t>:</w:t>
      </w:r>
    </w:p>
    <w:p w14:paraId="56396D72" w14:textId="77777777" w:rsidR="00694665" w:rsidRDefault="00694665" w:rsidP="00694665">
      <w:pPr>
        <w:pStyle w:val="PL"/>
        <w:rPr>
          <w:lang w:val="en-US"/>
        </w:rPr>
      </w:pPr>
      <w:r>
        <w:rPr>
          <w:lang w:val="en-US"/>
        </w:rPr>
        <w:t xml:space="preserve">          </w:t>
      </w:r>
      <w:proofErr w:type="spellStart"/>
      <w:r>
        <w:rPr>
          <w:lang w:val="en-US"/>
        </w:rPr>
        <w:t>allOf</w:t>
      </w:r>
      <w:proofErr w:type="spellEnd"/>
      <w:r>
        <w:rPr>
          <w:lang w:val="en-US"/>
        </w:rPr>
        <w:t>:</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proofErr w:type="spellStart"/>
      <w:r w:rsidRPr="004E03E8">
        <w:rPr>
          <w:lang w:eastAsia="zh-CN"/>
        </w:rPr>
        <w:t>Repor</w:t>
      </w:r>
      <w:r>
        <w:rPr>
          <w:lang w:eastAsia="zh-CN"/>
        </w:rPr>
        <w:t>t</w:t>
      </w:r>
      <w:r w:rsidRPr="004E03E8">
        <w:rPr>
          <w:lang w:eastAsia="zh-CN"/>
        </w:rPr>
        <w:t>ingInd</w:t>
      </w:r>
      <w:proofErr w:type="spellEnd"/>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proofErr w:type="spellStart"/>
      <w:r>
        <w:rPr>
          <w:lang w:eastAsia="zh-CN"/>
        </w:rPr>
        <w:t>mbsrInfo</w:t>
      </w:r>
      <w:proofErr w:type="spellEnd"/>
      <w:r>
        <w:t>:</w:t>
      </w:r>
    </w:p>
    <w:p w14:paraId="119CD921" w14:textId="77777777" w:rsidR="001F33CF" w:rsidRDefault="001F33CF" w:rsidP="001F33CF">
      <w:pPr>
        <w:pStyle w:val="PL"/>
        <w:rPr>
          <w:lang w:eastAsia="zh-CN"/>
        </w:rPr>
      </w:pPr>
      <w:r>
        <w:t xml:space="preserve">          $ref: '#/components/schemas/</w:t>
      </w:r>
      <w:proofErr w:type="spellStart"/>
      <w:r>
        <w:t>MbsrInfo</w:t>
      </w:r>
      <w:proofErr w:type="spellEnd"/>
      <w:r>
        <w:t>'</w:t>
      </w:r>
    </w:p>
    <w:p w14:paraId="59D96ADD" w14:textId="77777777" w:rsidR="00522944" w:rsidRDefault="00522944" w:rsidP="00522944">
      <w:pPr>
        <w:pStyle w:val="PL"/>
        <w:rPr>
          <w:lang w:val="en-US"/>
        </w:rPr>
      </w:pPr>
      <w:r>
        <w:rPr>
          <w:lang w:val="en-US"/>
        </w:rPr>
        <w:t xml:space="preserve">        </w:t>
      </w:r>
      <w:proofErr w:type="spellStart"/>
      <w:r>
        <w:rPr>
          <w:lang w:val="en-US"/>
        </w:rPr>
        <w:t>i</w:t>
      </w:r>
      <w:r w:rsidRPr="00975D2C">
        <w:rPr>
          <w:lang w:eastAsia="zh-CN"/>
        </w:rPr>
        <w:t>ntegrity</w:t>
      </w:r>
      <w:r>
        <w:rPr>
          <w:lang w:eastAsia="zh-CN"/>
        </w:rPr>
        <w:t>Requirements</w:t>
      </w:r>
      <w:proofErr w:type="spellEnd"/>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proofErr w:type="spellStart"/>
      <w:r w:rsidRPr="00975D2C">
        <w:rPr>
          <w:lang w:eastAsia="zh-CN"/>
        </w:rPr>
        <w:t>ntegrity</w:t>
      </w:r>
      <w:r>
        <w:rPr>
          <w:lang w:eastAsia="zh-CN"/>
        </w:rPr>
        <w:t>Requirements</w:t>
      </w:r>
      <w:proofErr w:type="spellEnd"/>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upLocRepAddrAf</w:t>
      </w:r>
      <w:proofErr w:type="spellEnd"/>
      <w:r w:rsidRPr="007E2486">
        <w:rPr>
          <w:rFonts w:ascii="Courier New" w:hAnsi="Courier New"/>
          <w:sz w:val="16"/>
        </w:rPr>
        <w:t>:</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upCumEvtRptCriteria</w:t>
      </w:r>
      <w:proofErr w:type="spellEnd"/>
      <w:r w:rsidRPr="007E2486">
        <w:rPr>
          <w:rFonts w:ascii="Courier New" w:hAnsi="Courier New"/>
          <w:sz w:val="16"/>
        </w:rPr>
        <w:t>:</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w:t>
      </w:r>
      <w:proofErr w:type="spellStart"/>
      <w:r w:rsidRPr="007E2486">
        <w:rPr>
          <w:rFonts w:ascii="Courier New" w:hAnsi="Courier New"/>
          <w:sz w:val="16"/>
        </w:rPr>
        <w:t>UpCumEvtRptCriteria</w:t>
      </w:r>
      <w:proofErr w:type="spellEnd"/>
      <w:r w:rsidRPr="007E2486">
        <w:rPr>
          <w:rFonts w:ascii="Courier New" w:hAnsi="Courier New"/>
          <w:sz w:val="16"/>
        </w:rPr>
        <w:t>'</w:t>
      </w:r>
    </w:p>
    <w:p w14:paraId="2002326B" w14:textId="77777777" w:rsidR="00CD6101" w:rsidRDefault="00CD6101" w:rsidP="00CD6101">
      <w:pPr>
        <w:pStyle w:val="PL"/>
      </w:pPr>
      <w:r>
        <w:t xml:space="preserve">        </w:t>
      </w:r>
      <w:proofErr w:type="spellStart"/>
      <w:r>
        <w:t>mappedQoSEps</w:t>
      </w:r>
      <w:proofErr w:type="spellEnd"/>
      <w:r>
        <w:t>:</w:t>
      </w:r>
    </w:p>
    <w:p w14:paraId="0F54ED52" w14:textId="77777777" w:rsidR="00CD6101" w:rsidRDefault="00CD6101" w:rsidP="00CD6101">
      <w:pPr>
        <w:pStyle w:val="PL"/>
      </w:pPr>
      <w:r>
        <w:t xml:space="preserve">          $ref: '#/components/schemas/</w:t>
      </w:r>
      <w:proofErr w:type="spellStart"/>
      <w:r>
        <w:t>MappedLocationQoSEps</w:t>
      </w:r>
      <w:proofErr w:type="spellEnd"/>
      <w:r>
        <w:t>'</w:t>
      </w:r>
    </w:p>
    <w:p w14:paraId="10820415" w14:textId="77777777" w:rsidR="005D583B" w:rsidRDefault="005D583B" w:rsidP="005D583B">
      <w:pPr>
        <w:pStyle w:val="PL"/>
      </w:pPr>
      <w:r>
        <w:t xml:space="preserve">        </w:t>
      </w:r>
      <w:proofErr w:type="spellStart"/>
      <w:r>
        <w:rPr>
          <w:lang w:eastAsia="zh-CN"/>
        </w:rPr>
        <w:t>additionalUeInfo</w:t>
      </w:r>
      <w:proofErr w:type="spellEnd"/>
      <w:r>
        <w:t>:</w:t>
      </w:r>
    </w:p>
    <w:p w14:paraId="66E3544C" w14:textId="7B9121CA" w:rsidR="005D583B" w:rsidRDefault="005D583B" w:rsidP="005D583B">
      <w:pPr>
        <w:pStyle w:val="PL"/>
        <w:rPr>
          <w:lang w:eastAsia="zh-CN"/>
        </w:rPr>
      </w:pPr>
      <w:r>
        <w:t xml:space="preserve">          $ref: '#/components/schemas/</w:t>
      </w:r>
      <w:proofErr w:type="spellStart"/>
      <w:r w:rsidR="00307A32">
        <w:t>A</w:t>
      </w:r>
      <w:r>
        <w:t>dditionalUeInfo</w:t>
      </w:r>
      <w:proofErr w:type="spellEnd"/>
      <w:r>
        <w:t>'</w:t>
      </w:r>
    </w:p>
    <w:p w14:paraId="57F87FB9" w14:textId="77777777" w:rsidR="007965DE" w:rsidRDefault="007965DE" w:rsidP="007965DE">
      <w:pPr>
        <w:pStyle w:val="PL"/>
        <w:rPr>
          <w:lang w:eastAsia="zh-CN"/>
        </w:rPr>
      </w:pPr>
      <w:r>
        <w:rPr>
          <w:lang w:eastAsia="zh-CN"/>
        </w:rPr>
        <w:t xml:space="preserve">        </w:t>
      </w:r>
      <w:proofErr w:type="spellStart"/>
      <w:r>
        <w:rPr>
          <w:lang w:eastAsia="zh-CN"/>
        </w:rPr>
        <w:t>c</w:t>
      </w:r>
      <w:r w:rsidRPr="00EE38D8">
        <w:rPr>
          <w:lang w:eastAsia="zh-CN"/>
        </w:rPr>
        <w:t>oordinateID</w:t>
      </w:r>
      <w:proofErr w:type="spellEnd"/>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proofErr w:type="spellStart"/>
      <w:r>
        <w:rPr>
          <w:lang w:eastAsia="zh-CN"/>
        </w:rPr>
        <w:t>rangingSlCapability</w:t>
      </w:r>
      <w:proofErr w:type="spellEnd"/>
      <w:r>
        <w:rPr>
          <w:lang w:val="en-US"/>
        </w:rPr>
        <w:t>:</w:t>
      </w:r>
    </w:p>
    <w:p w14:paraId="3376FA72" w14:textId="77777777" w:rsidR="00B07418" w:rsidRDefault="00B07418" w:rsidP="00B07418">
      <w:pPr>
        <w:pStyle w:val="PL"/>
        <w:rPr>
          <w:lang w:val="en-US"/>
        </w:rPr>
      </w:pPr>
      <w:r>
        <w:t xml:space="preserve">          $ref: '#/components/schemas/</w:t>
      </w:r>
      <w:proofErr w:type="spellStart"/>
      <w:r>
        <w:rPr>
          <w:lang w:eastAsia="zh-CN"/>
        </w:rPr>
        <w:t>RangingSlCapability</w:t>
      </w:r>
      <w:proofErr w:type="spellEnd"/>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proofErr w:type="spellStart"/>
      <w:r>
        <w:rPr>
          <w:lang w:eastAsia="zh-CN"/>
        </w:rPr>
        <w:t>LocationDataExt</w:t>
      </w:r>
      <w:proofErr w:type="spellEnd"/>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w:t>
      </w:r>
      <w:proofErr w:type="spellStart"/>
      <w:r>
        <w:t>allOf</w:t>
      </w:r>
      <w:proofErr w:type="spellEnd"/>
      <w:r>
        <w:t>:</w:t>
      </w:r>
    </w:p>
    <w:p w14:paraId="05C75264" w14:textId="77777777" w:rsidR="005C2088" w:rsidRDefault="005C2088" w:rsidP="005C2088">
      <w:pPr>
        <w:pStyle w:val="PL"/>
      </w:pPr>
      <w:r>
        <w:t xml:space="preserve">        - </w:t>
      </w:r>
      <w:r w:rsidRPr="00D65A82">
        <w:t>$ref: '#/components/schemas/</w:t>
      </w:r>
      <w:proofErr w:type="spellStart"/>
      <w:r>
        <w:rPr>
          <w:lang w:eastAsia="zh-CN"/>
        </w:rPr>
        <w:t>LocationData</w:t>
      </w:r>
      <w:proofErr w:type="spellEnd"/>
      <w:r w:rsidRPr="00D65A82">
        <w:t>'</w:t>
      </w:r>
    </w:p>
    <w:p w14:paraId="4AB06F8A" w14:textId="77777777" w:rsidR="005C2088" w:rsidRDefault="005C2088" w:rsidP="005C2088">
      <w:pPr>
        <w:pStyle w:val="PL"/>
      </w:pPr>
      <w:r>
        <w:t xml:space="preserve">        - </w:t>
      </w:r>
      <w:r w:rsidRPr="00D65A82">
        <w:t>$ref: '#/components/schemas/</w:t>
      </w:r>
      <w:proofErr w:type="spellStart"/>
      <w:r>
        <w:t>Add</w:t>
      </w:r>
      <w:r>
        <w:rPr>
          <w:lang w:eastAsia="zh-CN"/>
        </w:rPr>
        <w:t>LocationDatas</w:t>
      </w:r>
      <w:proofErr w:type="spellEnd"/>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proofErr w:type="spellStart"/>
      <w:r w:rsidRPr="00BF6487">
        <w:rPr>
          <w:lang w:val="en-US"/>
        </w:rPr>
        <w:t>LocationData</w:t>
      </w:r>
      <w:proofErr w:type="spellEnd"/>
      <w:r w:rsidRPr="00BF6487">
        <w:rPr>
          <w:lang w:val="en-US"/>
        </w:rPr>
        <w:t>:</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proofErr w:type="spellStart"/>
      <w:r w:rsidRPr="00BF6487">
        <w:rPr>
          <w:lang w:val="en-US"/>
        </w:rPr>
        <w:t>locationEstimate</w:t>
      </w:r>
      <w:proofErr w:type="spellEnd"/>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locationEstimate</w:t>
      </w:r>
      <w:proofErr w:type="spellEnd"/>
      <w:r w:rsidRPr="00BF6487">
        <w:rPr>
          <w:lang w:val="en-US"/>
        </w:rPr>
        <w:t>:</w:t>
      </w:r>
    </w:p>
    <w:p w14:paraId="08027D9A"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GeographicArea</w:t>
      </w:r>
      <w:proofErr w:type="spellEnd"/>
      <w:r w:rsidRPr="00BF6487">
        <w:rPr>
          <w:lang w:val="en-US"/>
        </w:rPr>
        <w:t>'</w:t>
      </w:r>
    </w:p>
    <w:p w14:paraId="6299415A" w14:textId="77777777" w:rsidR="00EB7848" w:rsidRDefault="00EB7848" w:rsidP="00EB7848">
      <w:pPr>
        <w:pStyle w:val="PL"/>
        <w:rPr>
          <w:lang w:val="en-US"/>
        </w:rPr>
      </w:pPr>
      <w:r>
        <w:rPr>
          <w:lang w:val="en-US"/>
        </w:rPr>
        <w:t xml:space="preserve">        </w:t>
      </w:r>
      <w:proofErr w:type="spellStart"/>
      <w:r>
        <w:rPr>
          <w:lang w:val="en-US"/>
        </w:rPr>
        <w:t>accuracyFulfilmentIndicator</w:t>
      </w:r>
      <w:proofErr w:type="spellEnd"/>
      <w:r>
        <w:rPr>
          <w:lang w:val="en-US"/>
        </w:rPr>
        <w:t>:</w:t>
      </w:r>
    </w:p>
    <w:p w14:paraId="2C6D13AE"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AccuracyFulfilmentIndicator</w:t>
      </w:r>
      <w:proofErr w:type="spellEnd"/>
      <w:r w:rsidRPr="00BF6487">
        <w:rPr>
          <w:lang w:val="en-US"/>
        </w:rPr>
        <w:t>'</w:t>
      </w:r>
    </w:p>
    <w:p w14:paraId="6F98C8F5" w14:textId="77777777" w:rsidR="00EB7848" w:rsidRDefault="00EB7848" w:rsidP="00EB7848">
      <w:pPr>
        <w:pStyle w:val="PL"/>
        <w:rPr>
          <w:lang w:val="en-US"/>
        </w:rPr>
      </w:pPr>
      <w:r>
        <w:rPr>
          <w:lang w:val="en-US"/>
        </w:rPr>
        <w:t xml:space="preserve">        </w:t>
      </w:r>
      <w:proofErr w:type="spellStart"/>
      <w:r>
        <w:rPr>
          <w:lang w:val="en-US"/>
        </w:rPr>
        <w:t>ageOfLocationEstimate</w:t>
      </w:r>
      <w:proofErr w:type="spellEnd"/>
      <w:r>
        <w:rPr>
          <w:lang w:val="en-US"/>
        </w:rPr>
        <w:t>:</w:t>
      </w:r>
    </w:p>
    <w:p w14:paraId="53625B89"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AgeOfLocationEstimate</w:t>
      </w:r>
      <w:proofErr w:type="spellEnd"/>
      <w:r w:rsidRPr="00BF6487">
        <w:rPr>
          <w:lang w:val="en-US"/>
        </w:rPr>
        <w:t>'</w:t>
      </w:r>
    </w:p>
    <w:p w14:paraId="2393F5AA" w14:textId="77777777" w:rsidR="00130911" w:rsidRDefault="00130911" w:rsidP="00130911">
      <w:pPr>
        <w:pStyle w:val="PL"/>
        <w:rPr>
          <w:lang w:val="en-US"/>
        </w:rPr>
      </w:pPr>
      <w:r>
        <w:rPr>
          <w:lang w:val="en-US"/>
        </w:rPr>
        <w:t xml:space="preserve">        </w:t>
      </w:r>
      <w:proofErr w:type="spellStart"/>
      <w:r>
        <w:rPr>
          <w:lang w:val="en-US"/>
        </w:rPr>
        <w:t>timestampOfLocationEstimate</w:t>
      </w:r>
      <w:proofErr w:type="spellEnd"/>
      <w:r>
        <w:rPr>
          <w:lang w:val="en-US"/>
        </w:rPr>
        <w:t>:</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7F5E6C69" w14:textId="77777777" w:rsidR="00EB7848" w:rsidRDefault="00EB7848" w:rsidP="00EB7848">
      <w:pPr>
        <w:pStyle w:val="PL"/>
        <w:rPr>
          <w:lang w:val="en-US"/>
        </w:rPr>
      </w:pPr>
      <w:r>
        <w:rPr>
          <w:lang w:val="en-US"/>
        </w:rPr>
        <w:t xml:space="preserve">        </w:t>
      </w:r>
      <w:proofErr w:type="spellStart"/>
      <w:r>
        <w:rPr>
          <w:lang w:val="en-US"/>
        </w:rPr>
        <w:t>velocityEstimate</w:t>
      </w:r>
      <w:proofErr w:type="spellEnd"/>
      <w:r>
        <w:rPr>
          <w:lang w:val="en-US"/>
        </w:rPr>
        <w:t>:</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VelocityEstimate</w:t>
      </w:r>
      <w:proofErr w:type="spellEnd"/>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civicAddress</w:t>
      </w:r>
      <w:proofErr w:type="spellEnd"/>
      <w:r w:rsidRPr="00BF6487">
        <w:rPr>
          <w:lang w:val="en-US"/>
        </w:rPr>
        <w:t>:</w:t>
      </w:r>
    </w:p>
    <w:p w14:paraId="02E7830A"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CivicAddress</w:t>
      </w:r>
      <w:proofErr w:type="spellEnd"/>
      <w:r w:rsidRPr="00BF6487">
        <w:rPr>
          <w:lang w:val="en-US"/>
        </w:rPr>
        <w:t>'</w:t>
      </w:r>
    </w:p>
    <w:p w14:paraId="500C02DC" w14:textId="77777777" w:rsidR="00850F00" w:rsidRPr="00BF6487" w:rsidRDefault="00850F00" w:rsidP="00850F00">
      <w:pPr>
        <w:pStyle w:val="PL"/>
        <w:rPr>
          <w:lang w:val="en-US"/>
        </w:rPr>
      </w:pPr>
      <w:r w:rsidRPr="00BF6487">
        <w:rPr>
          <w:lang w:val="en-US"/>
        </w:rPr>
        <w:t xml:space="preserve">        </w:t>
      </w:r>
      <w:proofErr w:type="spellStart"/>
      <w:r>
        <w:rPr>
          <w:lang w:eastAsia="zh-CN"/>
        </w:rPr>
        <w:t>localLocationEstimate</w:t>
      </w:r>
      <w:proofErr w:type="spellEnd"/>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proofErr w:type="spellStart"/>
      <w:r>
        <w:rPr>
          <w:rFonts w:hint="eastAsia"/>
          <w:lang w:val="en-US" w:eastAsia="zh-CN"/>
        </w:rPr>
        <w:t>Local</w:t>
      </w:r>
      <w:r w:rsidRPr="00BF6487">
        <w:rPr>
          <w:lang w:val="en-US"/>
        </w:rPr>
        <w:t>Area</w:t>
      </w:r>
      <w:proofErr w:type="spellEnd"/>
      <w:r w:rsidRPr="00BF6487">
        <w:rPr>
          <w:lang w:val="en-US"/>
        </w:rPr>
        <w:t>'</w:t>
      </w:r>
    </w:p>
    <w:p w14:paraId="069AB92E" w14:textId="77777777" w:rsidR="00EB7848" w:rsidRDefault="00EB7848" w:rsidP="00EB7848">
      <w:pPr>
        <w:pStyle w:val="PL"/>
        <w:rPr>
          <w:lang w:val="en-US"/>
        </w:rPr>
      </w:pPr>
      <w:r w:rsidRPr="007C6923">
        <w:rPr>
          <w:lang w:val="en-US"/>
        </w:rPr>
        <w:t xml:space="preserve">        </w:t>
      </w:r>
      <w:proofErr w:type="spellStart"/>
      <w:r w:rsidRPr="007C6923">
        <w:rPr>
          <w:lang w:val="en-US"/>
        </w:rPr>
        <w:t>positioningData</w:t>
      </w:r>
      <w:r>
        <w:rPr>
          <w:lang w:val="en-US"/>
        </w:rPr>
        <w:t>List</w:t>
      </w:r>
      <w:proofErr w:type="spellEnd"/>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w:t>
      </w:r>
      <w:proofErr w:type="spellStart"/>
      <w:r w:rsidRPr="007C6923">
        <w:rPr>
          <w:lang w:val="en-US"/>
        </w:rPr>
        <w:t>Positioning</w:t>
      </w:r>
      <w:r>
        <w:rPr>
          <w:lang w:val="en-US"/>
        </w:rPr>
        <w:t>MethodAndUsage</w:t>
      </w:r>
      <w:proofErr w:type="spellEnd"/>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6DAAABA4" w14:textId="77777777" w:rsidR="00EB7848" w:rsidRDefault="00EB7848" w:rsidP="00EB7848">
      <w:pPr>
        <w:pStyle w:val="PL"/>
        <w:rPr>
          <w:lang w:val="en-US"/>
        </w:rPr>
      </w:pPr>
      <w:r w:rsidRPr="007C6923">
        <w:rPr>
          <w:lang w:val="en-US"/>
        </w:rPr>
        <w:t xml:space="preserve">        </w:t>
      </w:r>
      <w:proofErr w:type="spellStart"/>
      <w:r w:rsidRPr="007C6923">
        <w:rPr>
          <w:lang w:val="en-US"/>
        </w:rPr>
        <w:t>gnssPositioningData</w:t>
      </w:r>
      <w:r>
        <w:rPr>
          <w:lang w:val="en-US"/>
        </w:rPr>
        <w:t>List</w:t>
      </w:r>
      <w:proofErr w:type="spellEnd"/>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lastRenderedPageBreak/>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w:t>
      </w:r>
      <w:proofErr w:type="spellStart"/>
      <w:r w:rsidRPr="007C6923">
        <w:rPr>
          <w:lang w:val="en-US"/>
        </w:rPr>
        <w:t>GnssPositioning</w:t>
      </w:r>
      <w:r>
        <w:rPr>
          <w:lang w:val="en-US"/>
        </w:rPr>
        <w:t>MethodAndUsage</w:t>
      </w:r>
      <w:proofErr w:type="spellEnd"/>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70CE3394" w14:textId="77777777" w:rsidR="00EB7848" w:rsidRDefault="00EB7848" w:rsidP="00EB7848">
      <w:pPr>
        <w:pStyle w:val="PL"/>
        <w:rPr>
          <w:lang w:val="en-US"/>
        </w:rPr>
      </w:pPr>
      <w:r>
        <w:rPr>
          <w:lang w:val="en-US"/>
        </w:rPr>
        <w:t xml:space="preserve">        </w:t>
      </w:r>
      <w:proofErr w:type="spellStart"/>
      <w:r>
        <w:rPr>
          <w:lang w:val="en-US"/>
        </w:rPr>
        <w:t>ecgi</w:t>
      </w:r>
      <w:proofErr w:type="spellEnd"/>
      <w:r>
        <w:rPr>
          <w:lang w:val="en-US"/>
        </w:rPr>
        <w:t>:</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Ecgi</w:t>
      </w:r>
      <w:proofErr w:type="spellEnd"/>
      <w:r w:rsidRPr="00BF6487">
        <w:rPr>
          <w:lang w:val="en-US"/>
        </w:rPr>
        <w:t>'</w:t>
      </w:r>
    </w:p>
    <w:p w14:paraId="06070FF4" w14:textId="77777777" w:rsidR="00EB7848" w:rsidRDefault="00EB7848" w:rsidP="00EB7848">
      <w:pPr>
        <w:pStyle w:val="PL"/>
        <w:rPr>
          <w:lang w:val="en-US"/>
        </w:rPr>
      </w:pPr>
      <w:r>
        <w:rPr>
          <w:lang w:val="en-US"/>
        </w:rPr>
        <w:t xml:space="preserve">        </w:t>
      </w:r>
      <w:proofErr w:type="spellStart"/>
      <w:r>
        <w:rPr>
          <w:lang w:val="en-US"/>
        </w:rPr>
        <w:t>ncgi</w:t>
      </w:r>
      <w:proofErr w:type="spellEnd"/>
      <w:r>
        <w:rPr>
          <w:lang w:val="en-US"/>
        </w:rPr>
        <w:t>:</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Ncgi</w:t>
      </w:r>
      <w:proofErr w:type="spellEnd"/>
      <w:r w:rsidRPr="00BF6487">
        <w:rPr>
          <w:lang w:val="en-US"/>
        </w:rPr>
        <w:t>'</w:t>
      </w:r>
    </w:p>
    <w:p w14:paraId="6490AA8A" w14:textId="77777777" w:rsidR="00801F4A" w:rsidRPr="003B2883" w:rsidRDefault="00801F4A" w:rsidP="00801F4A">
      <w:pPr>
        <w:pStyle w:val="PL"/>
      </w:pPr>
      <w:r w:rsidRPr="003B2883">
        <w:t xml:space="preserve">        </w:t>
      </w:r>
      <w:proofErr w:type="spellStart"/>
      <w:r>
        <w:rPr>
          <w:lang w:eastAsia="zh-CN"/>
        </w:rPr>
        <w:t>remoteUeInd</w:t>
      </w:r>
      <w:proofErr w:type="spellEnd"/>
      <w:r w:rsidRPr="003B2883">
        <w:t>:</w:t>
      </w:r>
    </w:p>
    <w:p w14:paraId="1CEB6938" w14:textId="77777777" w:rsidR="00801F4A" w:rsidRDefault="00801F4A" w:rsidP="00801F4A">
      <w:pPr>
        <w:pStyle w:val="PL"/>
      </w:pPr>
      <w:r w:rsidRPr="003B2883">
        <w:t xml:space="preserve">          type: </w:t>
      </w:r>
      <w:proofErr w:type="spellStart"/>
      <w:r w:rsidRPr="003B2883">
        <w:t>boolean</w:t>
      </w:r>
      <w:proofErr w:type="spellEnd"/>
    </w:p>
    <w:p w14:paraId="0E305134" w14:textId="77777777" w:rsidR="00801F4A" w:rsidRDefault="00801F4A" w:rsidP="00801F4A">
      <w:pPr>
        <w:pStyle w:val="PL"/>
      </w:pPr>
      <w:r>
        <w:t xml:space="preserve">          </w:t>
      </w:r>
      <w:proofErr w:type="spellStart"/>
      <w:r>
        <w:t>enum</w:t>
      </w:r>
      <w:proofErr w:type="spellEnd"/>
      <w:r>
        <w:t>:</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w:t>
      </w:r>
      <w:proofErr w:type="spellStart"/>
      <w:r>
        <w:t>barometricPressure</w:t>
      </w:r>
      <w:proofErr w:type="spellEnd"/>
      <w:r>
        <w:t>:</w:t>
      </w:r>
    </w:p>
    <w:p w14:paraId="3A5A3DEA" w14:textId="77777777" w:rsidR="00EB7848" w:rsidRDefault="00EB7848" w:rsidP="00EB7848">
      <w:pPr>
        <w:pStyle w:val="PL"/>
      </w:pPr>
      <w:r>
        <w:t xml:space="preserve">          $ref: '#/components/schemas/</w:t>
      </w:r>
      <w:proofErr w:type="spellStart"/>
      <w:r>
        <w:t>BarometricPressure</w:t>
      </w:r>
      <w:proofErr w:type="spellEnd"/>
      <w:r>
        <w:t>'</w:t>
      </w:r>
    </w:p>
    <w:p w14:paraId="33060683" w14:textId="77777777" w:rsidR="00EB7848" w:rsidRDefault="00EB7848" w:rsidP="00EB7848">
      <w:pPr>
        <w:pStyle w:val="PL"/>
      </w:pPr>
      <w:r>
        <w:t xml:space="preserve">        </w:t>
      </w:r>
      <w:proofErr w:type="spellStart"/>
      <w:r>
        <w:t>servingLMFIdentification</w:t>
      </w:r>
      <w:proofErr w:type="spellEnd"/>
      <w:r>
        <w:t>:</w:t>
      </w:r>
    </w:p>
    <w:p w14:paraId="09349487" w14:textId="77777777" w:rsidR="00EB7848" w:rsidRDefault="00EB7848" w:rsidP="00EB7848">
      <w:pPr>
        <w:pStyle w:val="PL"/>
      </w:pPr>
      <w:r>
        <w:t xml:space="preserve">          $ref: '#/components/schemas/</w:t>
      </w:r>
      <w:proofErr w:type="spellStart"/>
      <w:r>
        <w:t>LMFIdentification</w:t>
      </w:r>
      <w:proofErr w:type="spellEnd"/>
      <w:r>
        <w:t>'</w:t>
      </w:r>
    </w:p>
    <w:p w14:paraId="53956AE8" w14:textId="5BDA7232" w:rsidR="00673251" w:rsidRDefault="00673251" w:rsidP="00673251">
      <w:pPr>
        <w:pStyle w:val="PL"/>
        <w:rPr>
          <w:lang w:val="en-US" w:eastAsia="zh-CN"/>
        </w:rPr>
      </w:pPr>
      <w:r w:rsidRPr="004375A7">
        <w:rPr>
          <w:lang w:val="en-US"/>
        </w:rPr>
        <w:t xml:space="preserve">        </w:t>
      </w:r>
      <w:proofErr w:type="spellStart"/>
      <w:r>
        <w:t>ue</w:t>
      </w:r>
      <w:r>
        <w:rPr>
          <w:rFonts w:hint="eastAsia"/>
          <w:lang w:eastAsia="zh-CN"/>
        </w:rPr>
        <w:t>Positioning</w:t>
      </w:r>
      <w:r>
        <w:t>Cap</w:t>
      </w:r>
      <w:proofErr w:type="spellEnd"/>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proofErr w:type="spellStart"/>
      <w:r w:rsidRPr="007F4DE4">
        <w:t>U</w:t>
      </w:r>
      <w:r>
        <w:t>e</w:t>
      </w:r>
      <w:r>
        <w:rPr>
          <w:rFonts w:hint="eastAsia"/>
          <w:lang w:eastAsia="zh-CN"/>
        </w:rPr>
        <w:t>Positioning</w:t>
      </w:r>
      <w:r w:rsidRPr="007F4DE4">
        <w:t>Capab</w:t>
      </w:r>
      <w:r>
        <w:t>ilit</w:t>
      </w:r>
      <w:r>
        <w:rPr>
          <w:rFonts w:hint="eastAsia"/>
          <w:lang w:eastAsia="zh-CN"/>
        </w:rPr>
        <w:t>ies</w:t>
      </w:r>
      <w:proofErr w:type="spellEnd"/>
      <w:r>
        <w:rPr>
          <w:lang w:val="en-US"/>
        </w:rPr>
        <w:t>'</w:t>
      </w:r>
    </w:p>
    <w:p w14:paraId="72D255B8" w14:textId="77777777" w:rsidR="00290E4F" w:rsidRDefault="00290E4F" w:rsidP="00290E4F">
      <w:pPr>
        <w:pStyle w:val="PL"/>
      </w:pPr>
      <w:r>
        <w:t xml:space="preserve">        </w:t>
      </w:r>
      <w:proofErr w:type="spellStart"/>
      <w:r>
        <w:rPr>
          <w:lang w:val="en-US"/>
        </w:rPr>
        <w:t>ueAreaInd</w:t>
      </w:r>
      <w:proofErr w:type="spellEnd"/>
      <w:r>
        <w:t>:</w:t>
      </w:r>
    </w:p>
    <w:p w14:paraId="0A2F607E" w14:textId="77777777" w:rsidR="00290E4F" w:rsidRDefault="00290E4F" w:rsidP="00290E4F">
      <w:pPr>
        <w:pStyle w:val="PL"/>
      </w:pPr>
      <w:r>
        <w:t xml:space="preserve">          $ref: '#/components/schemas/</w:t>
      </w:r>
      <w:proofErr w:type="spellStart"/>
      <w:r>
        <w:t>UeAreaIndication</w:t>
      </w:r>
      <w:proofErr w:type="spellEnd"/>
      <w:r>
        <w:t>'</w:t>
      </w:r>
    </w:p>
    <w:p w14:paraId="569583EF" w14:textId="77777777" w:rsidR="00290E4F" w:rsidRPr="003B2883" w:rsidRDefault="00290E4F" w:rsidP="00290E4F">
      <w:pPr>
        <w:pStyle w:val="PL"/>
      </w:pPr>
      <w:r w:rsidRPr="003B2883">
        <w:t xml:space="preserve">        </w:t>
      </w:r>
      <w:proofErr w:type="spellStart"/>
      <w:r w:rsidRPr="003B2883">
        <w:t>supportedFeatures</w:t>
      </w:r>
      <w:proofErr w:type="spellEnd"/>
      <w:r w:rsidRPr="003B2883">
        <w:t>:</w:t>
      </w:r>
    </w:p>
    <w:p w14:paraId="40F35093" w14:textId="77777777" w:rsidR="00290E4F" w:rsidRPr="003B2883" w:rsidRDefault="00290E4F" w:rsidP="00290E4F">
      <w:pPr>
        <w:pStyle w:val="PL"/>
      </w:pPr>
      <w:r w:rsidRPr="003B2883">
        <w:t xml:space="preserve">          $ref: 'TS29571_CommonData.yaml#/components/schemas/</w:t>
      </w:r>
      <w:proofErr w:type="spellStart"/>
      <w:r w:rsidRPr="003B2883">
        <w:t>SupportedFeatures</w:t>
      </w:r>
      <w:proofErr w:type="spellEnd"/>
      <w:r w:rsidRPr="003B2883">
        <w:t>'</w:t>
      </w:r>
    </w:p>
    <w:p w14:paraId="62D25889" w14:textId="77777777" w:rsidR="00B67E1A" w:rsidRDefault="00B67E1A" w:rsidP="00B67E1A">
      <w:pPr>
        <w:pStyle w:val="PL"/>
      </w:pPr>
      <w:r>
        <w:t xml:space="preserve">        </w:t>
      </w:r>
      <w:proofErr w:type="spellStart"/>
      <w:r>
        <w:rPr>
          <w:rFonts w:hint="eastAsia"/>
          <w:lang w:eastAsia="zh-CN"/>
        </w:rPr>
        <w:t>achieved</w:t>
      </w:r>
      <w:r>
        <w:rPr>
          <w:lang w:eastAsia="zh-CN"/>
        </w:rPr>
        <w:t>Qos</w:t>
      </w:r>
      <w:proofErr w:type="spellEnd"/>
      <w:r>
        <w:t>:</w:t>
      </w:r>
    </w:p>
    <w:p w14:paraId="3A9B5CD5" w14:textId="77777777" w:rsidR="00B67E1A" w:rsidRPr="00C0738F" w:rsidRDefault="00B67E1A" w:rsidP="00B67E1A">
      <w:pPr>
        <w:pStyle w:val="PL"/>
      </w:pPr>
      <w:r>
        <w:t xml:space="preserve">          $ref: '#/components/schemas/</w:t>
      </w:r>
      <w:proofErr w:type="spellStart"/>
      <w:r w:rsidRPr="002F5B42">
        <w:rPr>
          <w:lang w:eastAsia="zh-CN"/>
        </w:rPr>
        <w:t>MinorLocationQoS</w:t>
      </w:r>
      <w:proofErr w:type="spellEnd"/>
      <w:r>
        <w:t>'</w:t>
      </w:r>
    </w:p>
    <w:p w14:paraId="19A3BAF9" w14:textId="77777777" w:rsidR="005C5C62" w:rsidRPr="003B2883" w:rsidRDefault="005C5C62" w:rsidP="005C5C62">
      <w:pPr>
        <w:pStyle w:val="PL"/>
      </w:pPr>
      <w:r w:rsidRPr="003B2883">
        <w:t xml:space="preserve">        </w:t>
      </w:r>
      <w:proofErr w:type="spellStart"/>
      <w:r>
        <w:rPr>
          <w:rFonts w:hint="eastAsia"/>
          <w:lang w:eastAsia="zh-CN"/>
        </w:rPr>
        <w:t>d</w:t>
      </w:r>
      <w:r>
        <w:rPr>
          <w:lang w:eastAsia="zh-CN"/>
        </w:rPr>
        <w:t>irectReportInd</w:t>
      </w:r>
      <w:proofErr w:type="spellEnd"/>
      <w:r w:rsidRPr="003B2883">
        <w:t>:</w:t>
      </w:r>
    </w:p>
    <w:p w14:paraId="39489C01" w14:textId="77777777" w:rsidR="005C5C62" w:rsidRPr="00DA0C9A" w:rsidRDefault="005C5C62" w:rsidP="005C5C62">
      <w:pPr>
        <w:pStyle w:val="PL"/>
      </w:pPr>
      <w:r w:rsidRPr="003B2883">
        <w:t xml:space="preserve">          type: </w:t>
      </w:r>
      <w:proofErr w:type="spellStart"/>
      <w:r w:rsidRPr="003B2883">
        <w:t>boolean</w:t>
      </w:r>
      <w:proofErr w:type="spellEnd"/>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proofErr w:type="spellStart"/>
      <w:r>
        <w:t>i</w:t>
      </w:r>
      <w:r>
        <w:rPr>
          <w:lang w:eastAsia="zh-CN"/>
        </w:rPr>
        <w:t>ndoorOutdoorInd</w:t>
      </w:r>
      <w:proofErr w:type="spellEnd"/>
      <w:r w:rsidRPr="003B2883">
        <w:t>:</w:t>
      </w:r>
    </w:p>
    <w:p w14:paraId="54B717B1" w14:textId="77777777" w:rsidR="00515BC2" w:rsidRPr="00C0738F" w:rsidRDefault="00515BC2" w:rsidP="00515BC2">
      <w:pPr>
        <w:pStyle w:val="PL"/>
      </w:pPr>
      <w:r>
        <w:t xml:space="preserve">          $ref: '#/components/schemas/</w:t>
      </w:r>
      <w:proofErr w:type="spellStart"/>
      <w:r>
        <w:rPr>
          <w:lang w:eastAsia="zh-CN"/>
        </w:rPr>
        <w:t>IndoorOutdoorInd</w:t>
      </w:r>
      <w:proofErr w:type="spellEnd"/>
      <w:r>
        <w:t>'</w:t>
      </w:r>
    </w:p>
    <w:p w14:paraId="406451D2" w14:textId="77777777" w:rsidR="00F91209" w:rsidRPr="004375A7" w:rsidRDefault="00F91209" w:rsidP="00F91209">
      <w:pPr>
        <w:pStyle w:val="PL"/>
        <w:rPr>
          <w:lang w:val="en-US"/>
        </w:rPr>
      </w:pPr>
      <w:r w:rsidRPr="004375A7">
        <w:rPr>
          <w:lang w:val="en-US"/>
        </w:rPr>
        <w:t xml:space="preserve">        </w:t>
      </w:r>
      <w:proofErr w:type="spellStart"/>
      <w:r>
        <w:rPr>
          <w:lang w:val="en-US"/>
        </w:rPr>
        <w:t>acceptedPeriodicEventInfo</w:t>
      </w:r>
      <w:proofErr w:type="spellEnd"/>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proofErr w:type="spellStart"/>
      <w:r>
        <w:t>PeriodicEventInfo</w:t>
      </w:r>
      <w:proofErr w:type="spellEnd"/>
      <w:r>
        <w:rPr>
          <w:lang w:val="en-US"/>
        </w:rPr>
        <w:t>'</w:t>
      </w:r>
    </w:p>
    <w:p w14:paraId="08A3B868" w14:textId="77777777" w:rsidR="006C0DBC" w:rsidRPr="003B2883" w:rsidRDefault="006C0DBC" w:rsidP="006C0DBC">
      <w:pPr>
        <w:pStyle w:val="PL"/>
      </w:pPr>
      <w:r w:rsidRPr="003B2883">
        <w:t xml:space="preserve">        </w:t>
      </w:r>
      <w:proofErr w:type="spellStart"/>
      <w:r>
        <w:rPr>
          <w:lang w:eastAsia="zh-CN"/>
        </w:rPr>
        <w:t>haGnssMetrics</w:t>
      </w:r>
      <w:proofErr w:type="spellEnd"/>
      <w:r w:rsidRPr="003B2883">
        <w:t>:</w:t>
      </w:r>
    </w:p>
    <w:p w14:paraId="0BE62010" w14:textId="77777777" w:rsidR="006C0DBC" w:rsidRPr="00C0738F" w:rsidRDefault="006C0DBC" w:rsidP="006C0DBC">
      <w:pPr>
        <w:pStyle w:val="PL"/>
      </w:pPr>
      <w:r>
        <w:t xml:space="preserve">          $ref: '#/components/schemas/</w:t>
      </w:r>
      <w:proofErr w:type="spellStart"/>
      <w:r>
        <w:rPr>
          <w:lang w:eastAsia="zh-CN"/>
        </w:rPr>
        <w:t>HighAccuracyGnssMetrics</w:t>
      </w:r>
      <w:proofErr w:type="spellEnd"/>
      <w:r>
        <w:t>'</w:t>
      </w:r>
    </w:p>
    <w:p w14:paraId="3023B11F" w14:textId="77777777" w:rsidR="00E510D9" w:rsidRDefault="00E510D9" w:rsidP="00E510D9">
      <w:pPr>
        <w:pStyle w:val="PL"/>
      </w:pPr>
      <w:r>
        <w:t xml:space="preserve">        </w:t>
      </w:r>
      <w:proofErr w:type="spellStart"/>
      <w:r w:rsidRPr="009413E0">
        <w:rPr>
          <w:rFonts w:hint="eastAsia"/>
          <w:lang w:eastAsia="zh-CN"/>
        </w:rPr>
        <w:t>l</w:t>
      </w:r>
      <w:r w:rsidRPr="009413E0">
        <w:rPr>
          <w:lang w:eastAsia="zh-CN"/>
        </w:rPr>
        <w:t>osNlosMeasureInd</w:t>
      </w:r>
      <w:proofErr w:type="spellEnd"/>
      <w:r>
        <w:t>:</w:t>
      </w:r>
    </w:p>
    <w:p w14:paraId="644EB95E" w14:textId="77777777" w:rsidR="00E510D9" w:rsidRDefault="00E510D9" w:rsidP="00E510D9">
      <w:pPr>
        <w:pStyle w:val="PL"/>
      </w:pPr>
      <w:r>
        <w:t xml:space="preserve">          $ref: '#/components/schemas/</w:t>
      </w:r>
      <w:proofErr w:type="spellStart"/>
      <w:r w:rsidRPr="009413E0">
        <w:rPr>
          <w:lang w:eastAsia="zh-CN"/>
        </w:rPr>
        <w:t>LosNlosMeasureInd</w:t>
      </w:r>
      <w:proofErr w:type="spellEnd"/>
      <w:r>
        <w:t>'</w:t>
      </w:r>
    </w:p>
    <w:p w14:paraId="235EC650" w14:textId="77777777" w:rsidR="00834FBA" w:rsidRDefault="00834FBA" w:rsidP="00834FBA">
      <w:pPr>
        <w:pStyle w:val="PL"/>
      </w:pPr>
      <w:r>
        <w:t xml:space="preserve">        </w:t>
      </w:r>
      <w:proofErr w:type="spellStart"/>
      <w:r w:rsidRPr="00500554">
        <w:rPr>
          <w:lang w:eastAsia="zh-CN"/>
        </w:rPr>
        <w:t>relatedApplicationlayerId</w:t>
      </w:r>
      <w:proofErr w:type="spellEnd"/>
      <w:r>
        <w:t>:</w:t>
      </w:r>
    </w:p>
    <w:p w14:paraId="7498BC97" w14:textId="77777777" w:rsidR="00F8218E" w:rsidRDefault="00F8218E" w:rsidP="00F8218E">
      <w:pPr>
        <w:pStyle w:val="PL"/>
      </w:pPr>
      <w:r>
        <w:t xml:space="preserve">          $ref: 'TS29571_CommonData.yaml#/components/schemas/</w:t>
      </w:r>
      <w:proofErr w:type="spellStart"/>
      <w:r>
        <w:rPr>
          <w:lang w:eastAsia="zh-CN"/>
        </w:rPr>
        <w:t>A</w:t>
      </w:r>
      <w:r>
        <w:t>pplicationlayerId</w:t>
      </w:r>
      <w:proofErr w:type="spellEnd"/>
      <w:r>
        <w:t>'</w:t>
      </w:r>
    </w:p>
    <w:p w14:paraId="178E4640" w14:textId="7897958B" w:rsidR="00834FBA" w:rsidRDefault="00834FBA" w:rsidP="00834FBA">
      <w:pPr>
        <w:pStyle w:val="PL"/>
      </w:pPr>
      <w:r>
        <w:t xml:space="preserve">        </w:t>
      </w:r>
      <w:proofErr w:type="spellStart"/>
      <w:r w:rsidR="00137C78">
        <w:rPr>
          <w:lang w:eastAsia="zh-CN"/>
        </w:rPr>
        <w:t>distanceDirection</w:t>
      </w:r>
      <w:proofErr w:type="spellEnd"/>
      <w:r>
        <w:t>:</w:t>
      </w:r>
    </w:p>
    <w:p w14:paraId="4829D68C" w14:textId="77777777" w:rsidR="00834FBA" w:rsidRDefault="00834FBA" w:rsidP="00834FBA">
      <w:pPr>
        <w:pStyle w:val="PL"/>
      </w:pPr>
      <w:r>
        <w:t xml:space="preserve">          $ref: '#/components/schemas/</w:t>
      </w:r>
      <w:proofErr w:type="spellStart"/>
      <w:r>
        <w:rPr>
          <w:lang w:eastAsia="zh-CN"/>
        </w:rPr>
        <w:t>RangeDirection</w:t>
      </w:r>
      <w:proofErr w:type="spellEnd"/>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proofErr w:type="spellStart"/>
      <w:r>
        <w:rPr>
          <w:rFonts w:hint="eastAsia"/>
          <w:lang w:eastAsia="zh-CN"/>
        </w:rPr>
        <w:t>r</w:t>
      </w:r>
      <w:r>
        <w:rPr>
          <w:lang w:eastAsia="zh-CN"/>
        </w:rPr>
        <w:t>elative</w:t>
      </w:r>
      <w:r>
        <w:rPr>
          <w:rFonts w:hint="eastAsia"/>
          <w:lang w:eastAsia="zh-CN"/>
        </w:rPr>
        <w:t>Velocity</w:t>
      </w:r>
      <w:proofErr w:type="spellEnd"/>
      <w:r>
        <w:t>:</w:t>
      </w:r>
    </w:p>
    <w:p w14:paraId="28E4CFC2" w14:textId="77777777" w:rsidR="00834FBA" w:rsidRPr="005F2ECE" w:rsidRDefault="00834FBA" w:rsidP="00834FBA">
      <w:pPr>
        <w:pStyle w:val="PL"/>
        <w:rPr>
          <w:lang w:val="en-US"/>
        </w:rPr>
      </w:pPr>
      <w:r>
        <w:t xml:space="preserve">          $ref: '#/components/schemas/</w:t>
      </w:r>
      <w:proofErr w:type="spellStart"/>
      <w:r>
        <w:t>VelocityEstimate</w:t>
      </w:r>
      <w:proofErr w:type="spellEnd"/>
      <w:r>
        <w:t>'</w:t>
      </w:r>
    </w:p>
    <w:p w14:paraId="4C422B4D" w14:textId="77777777" w:rsidR="00562902" w:rsidRDefault="00562902" w:rsidP="00562902">
      <w:pPr>
        <w:pStyle w:val="PL"/>
        <w:rPr>
          <w:lang w:val="en-US"/>
        </w:rPr>
      </w:pPr>
      <w:r>
        <w:rPr>
          <w:lang w:val="en-US"/>
        </w:rPr>
        <w:t xml:space="preserve">        </w:t>
      </w:r>
      <w:proofErr w:type="spellStart"/>
      <w:r>
        <w:rPr>
          <w:lang w:eastAsia="zh-CN"/>
        </w:rPr>
        <w:t>rangingSlCapability</w:t>
      </w:r>
      <w:proofErr w:type="spellEnd"/>
      <w:r>
        <w:rPr>
          <w:lang w:val="en-US"/>
        </w:rPr>
        <w:t>:</w:t>
      </w:r>
    </w:p>
    <w:p w14:paraId="2183F95F" w14:textId="77777777" w:rsidR="00562902" w:rsidRDefault="00562902" w:rsidP="00562902">
      <w:pPr>
        <w:pStyle w:val="PL"/>
        <w:rPr>
          <w:lang w:val="en-US"/>
        </w:rPr>
      </w:pPr>
      <w:r>
        <w:t xml:space="preserve">          $ref: '#/components/schemas/</w:t>
      </w:r>
      <w:proofErr w:type="spellStart"/>
      <w:r>
        <w:rPr>
          <w:lang w:eastAsia="zh-CN"/>
        </w:rPr>
        <w:t>RangingSlCapability</w:t>
      </w:r>
      <w:proofErr w:type="spellEnd"/>
      <w:r>
        <w:t>'</w:t>
      </w:r>
    </w:p>
    <w:p w14:paraId="2E2E0206" w14:textId="77777777" w:rsidR="00F85E9B" w:rsidRDefault="00F85E9B" w:rsidP="00F85E9B">
      <w:pPr>
        <w:pStyle w:val="PL"/>
      </w:pPr>
      <w:r>
        <w:t xml:space="preserve">        </w:t>
      </w:r>
      <w:proofErr w:type="spellStart"/>
      <w:r>
        <w:rPr>
          <w:lang w:eastAsia="zh-CN"/>
        </w:rPr>
        <w:t>integrityResult</w:t>
      </w:r>
      <w:proofErr w:type="spellEnd"/>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w:t>
      </w:r>
      <w:proofErr w:type="spellStart"/>
      <w:r w:rsidRPr="00BF6487">
        <w:rPr>
          <w:lang w:val="en-US"/>
        </w:rPr>
        <w:t>GeographicArea</w:t>
      </w:r>
      <w:proofErr w:type="spellEnd"/>
      <w:r w:rsidRPr="00BF6487">
        <w:rPr>
          <w:lang w:val="en-US"/>
        </w:rPr>
        <w:t>:</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proofErr w:type="spellStart"/>
      <w:r>
        <w:rPr>
          <w:lang w:val="en-US"/>
        </w:rPr>
        <w:t>anyOf</w:t>
      </w:r>
      <w:proofErr w:type="spellEnd"/>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PointUncertainty</w:t>
      </w:r>
      <w:r>
        <w:rPr>
          <w:lang w:val="en-US"/>
        </w:rPr>
        <w:t>Circle</w:t>
      </w:r>
      <w:proofErr w:type="spellEnd"/>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PointUncertaintyEllipse</w:t>
      </w:r>
      <w:proofErr w:type="spellEnd"/>
      <w:r w:rsidRPr="00BF6487">
        <w:rPr>
          <w:lang w:val="en-US"/>
        </w:rPr>
        <w:t>'</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PointAltitude</w:t>
      </w:r>
      <w:proofErr w:type="spellEnd"/>
      <w:r w:rsidRPr="00BF6487">
        <w:rPr>
          <w:lang w:val="en-US"/>
        </w:rPr>
        <w:t>'</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PointAltitudeUncertainty</w:t>
      </w:r>
      <w:proofErr w:type="spellEnd"/>
      <w:r w:rsidRPr="00BF6487">
        <w:rPr>
          <w:lang w:val="en-US"/>
        </w:rPr>
        <w:t>'</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EllipsoidArc</w:t>
      </w:r>
      <w:proofErr w:type="spellEnd"/>
      <w:r w:rsidRPr="00BF6487">
        <w:rPr>
          <w:lang w:val="en-US"/>
        </w:rPr>
        <w:t>'</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w:t>
      </w:r>
      <w:proofErr w:type="spellStart"/>
      <w:r w:rsidRPr="001E6ABC">
        <w:rPr>
          <w:lang w:val="en-US"/>
        </w:rPr>
        <w:t>GADShape</w:t>
      </w:r>
      <w:proofErr w:type="spellEnd"/>
      <w:r w:rsidRPr="001E6ABC">
        <w:rPr>
          <w:lang w:val="en-US"/>
        </w:rPr>
        <w:t>:</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SupportedGADShapes</w:t>
      </w:r>
      <w:proofErr w:type="spellEnd"/>
      <w:r w:rsidRPr="001E6ABC">
        <w:rPr>
          <w:lang w:val="en-US"/>
        </w:rPr>
        <w:t>'</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w:t>
      </w:r>
      <w:proofErr w:type="spellStart"/>
      <w:r w:rsidRPr="001E6ABC">
        <w:rPr>
          <w:lang w:val="en-US"/>
        </w:rPr>
        <w:t>propertyName</w:t>
      </w:r>
      <w:proofErr w:type="spellEnd"/>
      <w:r w:rsidRPr="001E6ABC">
        <w:rPr>
          <w:lang w:val="en-US"/>
        </w:rPr>
        <w:t>: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w:t>
      </w:r>
      <w:proofErr w:type="spellStart"/>
      <w:r w:rsidRPr="00B320B3">
        <w:rPr>
          <w:lang w:val="en-US"/>
        </w:rPr>
        <w:t>PointUncertainty</w:t>
      </w:r>
      <w:r>
        <w:rPr>
          <w:lang w:val="en-US"/>
        </w:rPr>
        <w:t>Circle</w:t>
      </w:r>
      <w:proofErr w:type="spellEnd"/>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w:t>
      </w:r>
      <w:proofErr w:type="spellStart"/>
      <w:r w:rsidRPr="00B320B3">
        <w:rPr>
          <w:lang w:val="en-US"/>
        </w:rPr>
        <w:t>PointUncertaintyEllipse</w:t>
      </w:r>
      <w:proofErr w:type="spellEnd"/>
      <w:r w:rsidRPr="00B320B3">
        <w:rPr>
          <w:lang w:val="en-US"/>
        </w:rPr>
        <w:t>'</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lastRenderedPageBreak/>
        <w:t xml:space="preserve">          POINT_ALTITUDE: '#/components/schemas/</w:t>
      </w:r>
      <w:proofErr w:type="spellStart"/>
      <w:r>
        <w:rPr>
          <w:lang w:val="en-US"/>
        </w:rPr>
        <w:t>P</w:t>
      </w:r>
      <w:r w:rsidRPr="00B320B3">
        <w:rPr>
          <w:lang w:val="en-US"/>
        </w:rPr>
        <w:t>ointAltitude</w:t>
      </w:r>
      <w:proofErr w:type="spellEnd"/>
      <w:r w:rsidRPr="00B320B3">
        <w:rPr>
          <w:lang w:val="en-US"/>
        </w:rPr>
        <w:t>'</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w:t>
      </w:r>
      <w:proofErr w:type="spellStart"/>
      <w:r w:rsidRPr="00B320B3">
        <w:rPr>
          <w:lang w:val="en-US"/>
        </w:rPr>
        <w:t>PointAltitudeUncertainty</w:t>
      </w:r>
      <w:proofErr w:type="spellEnd"/>
      <w:r w:rsidRPr="00B320B3">
        <w:rPr>
          <w:lang w:val="en-US"/>
        </w:rPr>
        <w:t>'</w:t>
      </w:r>
    </w:p>
    <w:p w14:paraId="23E8A931" w14:textId="77777777" w:rsidR="00EB7848" w:rsidRPr="00BF6487" w:rsidRDefault="00EB7848" w:rsidP="00EB7848">
      <w:pPr>
        <w:pStyle w:val="PL"/>
        <w:rPr>
          <w:lang w:val="en-US"/>
        </w:rPr>
      </w:pPr>
      <w:r w:rsidRPr="00B320B3">
        <w:rPr>
          <w:lang w:val="en-US"/>
        </w:rPr>
        <w:t xml:space="preserve">          ELLIPSOID_ARC: '#/components/schemas/</w:t>
      </w:r>
      <w:proofErr w:type="spellStart"/>
      <w:r w:rsidRPr="00B320B3">
        <w:rPr>
          <w:lang w:val="en-US"/>
        </w:rPr>
        <w:t>EllipsoidArc</w:t>
      </w:r>
      <w:proofErr w:type="spellEnd"/>
      <w:r w:rsidRPr="00B320B3">
        <w:rPr>
          <w:lang w:val="en-US"/>
        </w:rPr>
        <w:t>'</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56B29F98"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w:t>
      </w:r>
      <w:proofErr w:type="spellStart"/>
      <w:r w:rsidRPr="001E6ABC">
        <w:rPr>
          <w:lang w:val="en-US"/>
        </w:rPr>
        <w:t>PointUncertainty</w:t>
      </w:r>
      <w:r>
        <w:rPr>
          <w:lang w:val="en-US"/>
        </w:rPr>
        <w:t>Circle</w:t>
      </w:r>
      <w:proofErr w:type="spellEnd"/>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4D16394F"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w:t>
      </w:r>
      <w:proofErr w:type="spellStart"/>
      <w:r w:rsidRPr="001E6ABC">
        <w:rPr>
          <w:lang w:val="en-US"/>
        </w:rPr>
        <w:t>PointUncertaintyEllipse</w:t>
      </w:r>
      <w:proofErr w:type="spellEnd"/>
      <w:r w:rsidRPr="001E6ABC">
        <w:rPr>
          <w:lang w:val="en-US"/>
        </w:rPr>
        <w:t>:</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55AA7609"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uncertaintyEllipse</w:t>
      </w:r>
      <w:proofErr w:type="spellEnd"/>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3AE9DBDF"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uncertaintyEllipse</w:t>
      </w:r>
      <w:proofErr w:type="spellEnd"/>
      <w:r w:rsidRPr="001E6ABC">
        <w:rPr>
          <w:lang w:val="en-US"/>
        </w:rPr>
        <w:t>:</w:t>
      </w:r>
    </w:p>
    <w:p w14:paraId="38A4BB93"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UncertaintyEllipse</w:t>
      </w:r>
      <w:proofErr w:type="spellEnd"/>
      <w:r w:rsidRPr="001E6ABC">
        <w:rPr>
          <w:lang w:val="en-US"/>
        </w:rPr>
        <w:t>'</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w:t>
      </w:r>
      <w:proofErr w:type="spellStart"/>
      <w:r w:rsidRPr="005F56D7">
        <w:rPr>
          <w:lang w:val="en-US"/>
        </w:rPr>
        <w:t>allOf</w:t>
      </w:r>
      <w:proofErr w:type="spellEnd"/>
      <w:r w:rsidRPr="005F56D7">
        <w:rPr>
          <w:lang w:val="en-US"/>
        </w:rPr>
        <w:t>:</w:t>
      </w:r>
    </w:p>
    <w:p w14:paraId="10478024" w14:textId="77777777" w:rsidR="00EB7848" w:rsidRPr="005F56D7" w:rsidRDefault="00EB7848" w:rsidP="00EB7848">
      <w:pPr>
        <w:pStyle w:val="PL"/>
        <w:rPr>
          <w:lang w:val="en-US"/>
        </w:rPr>
      </w:pPr>
      <w:r w:rsidRPr="005F56D7">
        <w:rPr>
          <w:lang w:val="en-US"/>
        </w:rPr>
        <w:t xml:space="preserve">        - $ref: '#/components/schemas/</w:t>
      </w:r>
      <w:proofErr w:type="spellStart"/>
      <w:r w:rsidRPr="005F56D7">
        <w:rPr>
          <w:lang w:val="en-US"/>
        </w:rPr>
        <w:t>GADShape</w:t>
      </w:r>
      <w:proofErr w:type="spellEnd"/>
      <w:r w:rsidRPr="005F56D7">
        <w:rPr>
          <w:lang w:val="en-US"/>
        </w:rPr>
        <w:t>'</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w:t>
      </w:r>
      <w:proofErr w:type="spellStart"/>
      <w:r w:rsidRPr="005F56D7">
        <w:rPr>
          <w:lang w:val="en-US"/>
        </w:rPr>
        <w:t>pointList</w:t>
      </w:r>
      <w:proofErr w:type="spellEnd"/>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w:t>
      </w:r>
      <w:proofErr w:type="spellStart"/>
      <w:r w:rsidRPr="005F56D7">
        <w:rPr>
          <w:lang w:val="en-US"/>
        </w:rPr>
        <w:t>pointList</w:t>
      </w:r>
      <w:proofErr w:type="spellEnd"/>
      <w:r w:rsidRPr="005F56D7">
        <w:rPr>
          <w:lang w:val="en-US"/>
        </w:rPr>
        <w:t>:</w:t>
      </w:r>
    </w:p>
    <w:p w14:paraId="3EF11510" w14:textId="77777777" w:rsidR="00EB7848" w:rsidRDefault="00EB7848" w:rsidP="00EB7848">
      <w:pPr>
        <w:pStyle w:val="PL"/>
        <w:rPr>
          <w:lang w:val="en-US"/>
        </w:rPr>
      </w:pPr>
      <w:r w:rsidRPr="005F56D7">
        <w:rPr>
          <w:lang w:val="en-US"/>
        </w:rPr>
        <w:t xml:space="preserve">              $ref: '#/components/schemas/</w:t>
      </w:r>
      <w:proofErr w:type="spellStart"/>
      <w:r w:rsidRPr="005F56D7">
        <w:rPr>
          <w:lang w:val="en-US"/>
        </w:rPr>
        <w:t>PointList</w:t>
      </w:r>
      <w:proofErr w:type="spellEnd"/>
      <w:r w:rsidRPr="005F56D7">
        <w:rPr>
          <w:lang w:val="en-US"/>
        </w:rPr>
        <w: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w:t>
      </w:r>
      <w:proofErr w:type="spellStart"/>
      <w:r w:rsidRPr="001E6ABC">
        <w:rPr>
          <w:lang w:val="en-US"/>
        </w:rPr>
        <w:t>PointAltitude</w:t>
      </w:r>
      <w:proofErr w:type="spellEnd"/>
      <w:r w:rsidRPr="001E6ABC">
        <w:rPr>
          <w:lang w:val="en-US"/>
        </w:rPr>
        <w:t>:</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0EEA7C21"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w:t>
      </w:r>
      <w:proofErr w:type="spellStart"/>
      <w:r w:rsidRPr="001E6ABC">
        <w:rPr>
          <w:lang w:val="en-US"/>
        </w:rPr>
        <w:t>Point</w:t>
      </w:r>
      <w:r>
        <w:rPr>
          <w:lang w:val="en-US"/>
        </w:rPr>
        <w:t>A</w:t>
      </w:r>
      <w:r w:rsidRPr="001E6ABC">
        <w:rPr>
          <w:lang w:val="en-US"/>
        </w:rPr>
        <w:t>ltitudeUncertainty</w:t>
      </w:r>
      <w:proofErr w:type="spellEnd"/>
      <w:r w:rsidRPr="001E6ABC">
        <w:rPr>
          <w:lang w:val="en-US"/>
        </w:rPr>
        <w:t>:</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3BEF3FAD"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646A9BF9" w14:textId="77777777" w:rsidR="00EB7848" w:rsidRPr="001E6ABC" w:rsidRDefault="00EB7848" w:rsidP="00EB7848">
      <w:pPr>
        <w:pStyle w:val="PL"/>
        <w:rPr>
          <w:lang w:val="en-US"/>
        </w:rPr>
      </w:pPr>
      <w:r w:rsidRPr="001E6ABC">
        <w:rPr>
          <w:lang w:val="en-US"/>
        </w:rPr>
        <w:lastRenderedPageBreak/>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uncertainty</w:t>
      </w:r>
      <w:r>
        <w:rPr>
          <w:lang w:val="en-US"/>
        </w:rPr>
        <w:t>Ellipse</w:t>
      </w:r>
      <w:proofErr w:type="spellEnd"/>
    </w:p>
    <w:p w14:paraId="6D3E7910"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uncertaintyAltitude</w:t>
      </w:r>
      <w:proofErr w:type="spellEnd"/>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uncertainty</w:t>
      </w:r>
      <w:r>
        <w:rPr>
          <w:lang w:val="en-US"/>
        </w:rPr>
        <w:t>Ellipse</w:t>
      </w:r>
      <w:proofErr w:type="spellEnd"/>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UncertaintyEllipse</w:t>
      </w:r>
      <w:proofErr w:type="spellEnd"/>
      <w:r w:rsidRPr="001E6ABC">
        <w:rPr>
          <w:lang w:val="en-US"/>
        </w:rPr>
        <w:t>'</w:t>
      </w:r>
    </w:p>
    <w:p w14:paraId="3F94FAFE"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uncertaintyAltitude</w:t>
      </w:r>
      <w:proofErr w:type="spellEnd"/>
      <w:r w:rsidRPr="001E6ABC">
        <w:rPr>
          <w:lang w:val="en-US"/>
        </w:rPr>
        <w:t>:</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proofErr w:type="spellStart"/>
      <w:r>
        <w:rPr>
          <w:lang w:val="en-US"/>
        </w:rPr>
        <w:t>vC</w:t>
      </w:r>
      <w:r w:rsidRPr="001E6ABC">
        <w:rPr>
          <w:lang w:val="en-US"/>
        </w:rPr>
        <w:t>onfidence</w:t>
      </w:r>
      <w:proofErr w:type="spellEnd"/>
      <w:r w:rsidRPr="001E6ABC">
        <w:rPr>
          <w:lang w:val="en-US"/>
        </w:rPr>
        <w:t>:</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w:t>
      </w:r>
      <w:proofErr w:type="spellStart"/>
      <w:r w:rsidRPr="001E6ABC">
        <w:rPr>
          <w:lang w:val="en-US"/>
        </w:rPr>
        <w:t>EllipsoidArc</w:t>
      </w:r>
      <w:proofErr w:type="spellEnd"/>
      <w:r w:rsidRPr="001E6ABC">
        <w:rPr>
          <w:lang w:val="en-US"/>
        </w:rPr>
        <w:t>:</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58A2D063"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innerRadius</w:t>
      </w:r>
      <w:proofErr w:type="spellEnd"/>
    </w:p>
    <w:p w14:paraId="5A56A190"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uncertaintyRadius</w:t>
      </w:r>
      <w:proofErr w:type="spellEnd"/>
    </w:p>
    <w:p w14:paraId="488104B4"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offsetAngle</w:t>
      </w:r>
      <w:proofErr w:type="spellEnd"/>
    </w:p>
    <w:p w14:paraId="189E3CBE"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includedAngle</w:t>
      </w:r>
      <w:proofErr w:type="spellEnd"/>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3160BABA"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innerRadius</w:t>
      </w:r>
      <w:proofErr w:type="spellEnd"/>
      <w:r w:rsidRPr="001E6ABC">
        <w:rPr>
          <w:lang w:val="en-US"/>
        </w:rPr>
        <w:t>:</w:t>
      </w:r>
    </w:p>
    <w:p w14:paraId="66E84FAE"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InnerRadius</w:t>
      </w:r>
      <w:proofErr w:type="spellEnd"/>
      <w:r w:rsidRPr="001E6ABC">
        <w:rPr>
          <w:lang w:val="en-US"/>
        </w:rPr>
        <w:t>'</w:t>
      </w:r>
    </w:p>
    <w:p w14:paraId="7945A571"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uncertaintyRadius</w:t>
      </w:r>
      <w:proofErr w:type="spellEnd"/>
      <w:r w:rsidRPr="001E6ABC">
        <w:rPr>
          <w:lang w:val="en-US"/>
        </w:rPr>
        <w:t>:</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offsetAngle</w:t>
      </w:r>
      <w:proofErr w:type="spellEnd"/>
      <w:r w:rsidRPr="001E6ABC">
        <w:rPr>
          <w:lang w:val="en-US"/>
        </w:rPr>
        <w:t>:</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includedAngle</w:t>
      </w:r>
      <w:proofErr w:type="spellEnd"/>
      <w:r w:rsidRPr="001E6ABC">
        <w:rPr>
          <w:lang w:val="en-US"/>
        </w:rPr>
        <w:t>:</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proofErr w:type="spellStart"/>
      <w:r>
        <w:rPr>
          <w:rFonts w:hint="eastAsia"/>
          <w:lang w:val="en-US" w:eastAsia="zh-CN"/>
        </w:rPr>
        <w:t>Local</w:t>
      </w:r>
      <w:r>
        <w:rPr>
          <w:lang w:val="en-US"/>
        </w:rPr>
        <w:t>Origin</w:t>
      </w:r>
      <w:proofErr w:type="spellEnd"/>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proofErr w:type="spellStart"/>
      <w:r>
        <w:rPr>
          <w:rFonts w:hint="eastAsia"/>
          <w:lang w:eastAsia="zh-CN"/>
        </w:rPr>
        <w:t>c</w:t>
      </w:r>
      <w:r w:rsidRPr="00A00A2E">
        <w:t>oordinateI</w:t>
      </w:r>
      <w:r>
        <w:rPr>
          <w:rFonts w:hint="eastAsia"/>
          <w:lang w:eastAsia="zh-CN"/>
        </w:rPr>
        <w:t>d</w:t>
      </w:r>
      <w:proofErr w:type="spellEnd"/>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proofErr w:type="spellStart"/>
      <w:r>
        <w:rPr>
          <w:rFonts w:hint="eastAsia"/>
          <w:lang w:eastAsia="zh-CN"/>
        </w:rPr>
        <w:t>c</w:t>
      </w:r>
      <w:r w:rsidRPr="00A00A2E">
        <w:t>oordinateI</w:t>
      </w:r>
      <w:r>
        <w:rPr>
          <w:rFonts w:hint="eastAsia"/>
          <w:lang w:eastAsia="zh-CN"/>
        </w:rPr>
        <w:t>d</w:t>
      </w:r>
      <w:proofErr w:type="spellEnd"/>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proofErr w:type="spellStart"/>
      <w:r>
        <w:t>GeographicArea</w:t>
      </w:r>
      <w:proofErr w:type="spellEnd"/>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proofErr w:type="spellStart"/>
      <w:r>
        <w:t>horizAxesOrientation</w:t>
      </w:r>
      <w:proofErr w:type="spellEnd"/>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proofErr w:type="spellStart"/>
      <w:r>
        <w:t>HorizAxesOrientation</w:t>
      </w:r>
      <w:proofErr w:type="spellEnd"/>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proofErr w:type="spellStart"/>
      <w:r w:rsidRPr="008D5DB3">
        <w:t>RelativeCartesianLocation</w:t>
      </w:r>
      <w:proofErr w:type="spellEnd"/>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proofErr w:type="spellStart"/>
      <w:r>
        <w:rPr>
          <w:rFonts w:hint="eastAsia"/>
          <w:lang w:val="en-US" w:eastAsia="zh-CN"/>
        </w:rPr>
        <w:t>Local</w:t>
      </w:r>
      <w:r w:rsidRPr="00BF6487">
        <w:rPr>
          <w:lang w:val="en-US"/>
        </w:rPr>
        <w:t>Area</w:t>
      </w:r>
      <w:proofErr w:type="spellEnd"/>
      <w:r w:rsidRPr="00BF6487">
        <w:rPr>
          <w:lang w:val="en-US"/>
        </w:rPr>
        <w:t>:</w:t>
      </w:r>
    </w:p>
    <w:p w14:paraId="37090A46" w14:textId="77777777" w:rsidR="00357ECD" w:rsidRPr="00BF6487" w:rsidRDefault="00357ECD" w:rsidP="00357ECD">
      <w:pPr>
        <w:pStyle w:val="PL"/>
        <w:rPr>
          <w:lang w:val="en-US" w:eastAsia="zh-CN"/>
        </w:rPr>
      </w:pPr>
      <w:r w:rsidRPr="00FA0611">
        <w:rPr>
          <w:lang w:val="en-US" w:eastAsia="zh-CN"/>
        </w:rPr>
        <w:lastRenderedPageBreak/>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proofErr w:type="spellStart"/>
      <w:r>
        <w:rPr>
          <w:rFonts w:hint="eastAsia"/>
          <w:lang w:val="en-US" w:eastAsia="zh-CN"/>
        </w:rPr>
        <w:t>one</w:t>
      </w:r>
      <w:r>
        <w:rPr>
          <w:lang w:val="en-US"/>
        </w:rPr>
        <w:t>Of</w:t>
      </w:r>
      <w:proofErr w:type="spellEnd"/>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proofErr w:type="spellStart"/>
      <w:r>
        <w:t>UeAreaIndication</w:t>
      </w:r>
      <w:proofErr w:type="spellEnd"/>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w:t>
      </w:r>
      <w:proofErr w:type="spellStart"/>
      <w:r w:rsidRPr="00B3056F">
        <w:t>oneOf</w:t>
      </w:r>
      <w:proofErr w:type="spellEnd"/>
      <w:r w:rsidRPr="00B3056F">
        <w:t>:</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proofErr w:type="spellStart"/>
      <w:r w:rsidRPr="00B32564">
        <w:rPr>
          <w:rFonts w:eastAsia="Microsoft YaHei UI"/>
        </w:rPr>
        <w:t>internationalAreaInd</w:t>
      </w:r>
      <w:proofErr w:type="spellEnd"/>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proofErr w:type="spellStart"/>
      <w:r w:rsidRPr="00B32564">
        <w:rPr>
          <w:rFonts w:eastAsia="Microsoft YaHei UI"/>
        </w:rPr>
        <w:t>internationalAreaInd</w:t>
      </w:r>
      <w:proofErr w:type="spellEnd"/>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w:t>
      </w:r>
      <w:proofErr w:type="spellStart"/>
      <w:r w:rsidRPr="002E5CBA">
        <w:rPr>
          <w:lang w:val="en-US"/>
        </w:rPr>
        <w:t>boolean</w:t>
      </w:r>
      <w:proofErr w:type="spellEnd"/>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7A96C21C" w14:textId="77777777" w:rsidR="00357ECD" w:rsidRPr="001E6ABC" w:rsidRDefault="00357ECD" w:rsidP="00357ECD">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xml:space="preserve">- </w:t>
      </w:r>
      <w:proofErr w:type="spellStart"/>
      <w:r w:rsidRPr="003F4E6C">
        <w:rPr>
          <w:lang w:val="en-US" w:eastAsia="zh-CN"/>
        </w:rPr>
        <w:t>localOrigin</w:t>
      </w:r>
      <w:proofErr w:type="spellEnd"/>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w:t>
      </w:r>
      <w:proofErr w:type="spellStart"/>
      <w:r w:rsidRPr="001E6ABC">
        <w:rPr>
          <w:lang w:val="en-US"/>
        </w:rPr>
        <w:t>uncertaintyEllipse</w:t>
      </w:r>
      <w:proofErr w:type="spellEnd"/>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w:t>
      </w:r>
      <w:proofErr w:type="spellStart"/>
      <w:r>
        <w:rPr>
          <w:lang w:val="en-US"/>
        </w:rPr>
        <w:t>localOrigin</w:t>
      </w:r>
      <w:proofErr w:type="spellEnd"/>
      <w:r>
        <w:rPr>
          <w:lang w:val="en-US"/>
        </w:rPr>
        <w:t>:</w:t>
      </w:r>
    </w:p>
    <w:p w14:paraId="2C7EA639" w14:textId="77777777" w:rsidR="00357ECD" w:rsidRDefault="00357ECD" w:rsidP="00357ECD">
      <w:pPr>
        <w:pStyle w:val="PL"/>
        <w:rPr>
          <w:lang w:val="en-US"/>
        </w:rPr>
      </w:pPr>
      <w:r>
        <w:rPr>
          <w:lang w:val="en-US"/>
        </w:rPr>
        <w:t xml:space="preserve">              </w:t>
      </w:r>
      <w:r w:rsidRPr="001E6ABC">
        <w:rPr>
          <w:lang w:val="en-US"/>
        </w:rPr>
        <w:t>$ref: '#/components/schemas/</w:t>
      </w:r>
      <w:proofErr w:type="spellStart"/>
      <w:r>
        <w:rPr>
          <w:lang w:val="en-US"/>
        </w:rPr>
        <w:t>LocalOrigin</w:t>
      </w:r>
      <w:proofErr w:type="spellEnd"/>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proofErr w:type="spellStart"/>
      <w:r w:rsidRPr="008D5DB3">
        <w:t>RelativeCartesianLocation</w:t>
      </w:r>
      <w:proofErr w:type="spellEnd"/>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w:t>
      </w:r>
      <w:proofErr w:type="spellStart"/>
      <w:r w:rsidRPr="001E6ABC">
        <w:rPr>
          <w:lang w:val="en-US"/>
        </w:rPr>
        <w:t>uncertaintyEllipse</w:t>
      </w:r>
      <w:proofErr w:type="spellEnd"/>
      <w:r w:rsidRPr="001E6ABC">
        <w:rPr>
          <w:lang w:val="en-US"/>
        </w:rPr>
        <w:t>:</w:t>
      </w:r>
    </w:p>
    <w:p w14:paraId="0E90694C" w14:textId="77777777" w:rsidR="00357ECD" w:rsidRPr="001E6ABC" w:rsidRDefault="00357ECD" w:rsidP="00357ECD">
      <w:pPr>
        <w:pStyle w:val="PL"/>
        <w:rPr>
          <w:lang w:val="en-US"/>
        </w:rPr>
      </w:pPr>
      <w:r w:rsidRPr="001E6ABC">
        <w:rPr>
          <w:lang w:val="en-US"/>
        </w:rPr>
        <w:t xml:space="preserve">              $ref: '#/components/schemas/</w:t>
      </w:r>
      <w:proofErr w:type="spellStart"/>
      <w:r w:rsidRPr="001E6ABC">
        <w:rPr>
          <w:lang w:val="en-US"/>
        </w:rPr>
        <w:t>UncertaintyEllipse</w:t>
      </w:r>
      <w:proofErr w:type="spellEnd"/>
      <w:r w:rsidRPr="001E6ABC">
        <w:rPr>
          <w:lang w:val="en-US"/>
        </w:rPr>
        <w:t>'</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5DB1C0D5" w14:textId="77777777" w:rsidR="00357ECD" w:rsidRPr="001E6ABC" w:rsidRDefault="00357ECD" w:rsidP="00357ECD">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proofErr w:type="spellStart"/>
      <w:r w:rsidRPr="002615F8">
        <w:t>localOrigin</w:t>
      </w:r>
      <w:proofErr w:type="spellEnd"/>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proofErr w:type="spellStart"/>
      <w:r>
        <w:rPr>
          <w:rFonts w:hint="eastAsia"/>
          <w:lang w:eastAsia="zh-CN"/>
        </w:rPr>
        <w:t>u</w:t>
      </w:r>
      <w:r>
        <w:t>ncertainty</w:t>
      </w:r>
      <w:r w:rsidRPr="003158B5">
        <w:t>Ellipsoid</w:t>
      </w:r>
      <w:proofErr w:type="spellEnd"/>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w:t>
      </w:r>
      <w:proofErr w:type="spellStart"/>
      <w:r>
        <w:rPr>
          <w:lang w:val="en-US"/>
        </w:rPr>
        <w:t>localOrigin</w:t>
      </w:r>
      <w:proofErr w:type="spellEnd"/>
      <w:r>
        <w:rPr>
          <w:lang w:val="en-US"/>
        </w:rPr>
        <w:t>:</w:t>
      </w:r>
    </w:p>
    <w:p w14:paraId="6D59A2D0" w14:textId="77777777" w:rsidR="00357ECD" w:rsidRDefault="00357ECD" w:rsidP="00357ECD">
      <w:pPr>
        <w:pStyle w:val="PL"/>
        <w:rPr>
          <w:lang w:val="en-US"/>
        </w:rPr>
      </w:pPr>
      <w:r>
        <w:rPr>
          <w:lang w:val="en-US"/>
        </w:rPr>
        <w:t xml:space="preserve">              </w:t>
      </w:r>
      <w:r w:rsidRPr="001E6ABC">
        <w:rPr>
          <w:lang w:val="en-US"/>
        </w:rPr>
        <w:t>$ref: '#/components/schemas/</w:t>
      </w:r>
      <w:proofErr w:type="spellStart"/>
      <w:r>
        <w:rPr>
          <w:lang w:val="en-US"/>
        </w:rPr>
        <w:t>LocalOrigin</w:t>
      </w:r>
      <w:proofErr w:type="spellEnd"/>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proofErr w:type="spellStart"/>
      <w:r w:rsidRPr="008D5DB3">
        <w:t>RelativeCartesianLocation</w:t>
      </w:r>
      <w:proofErr w:type="spellEnd"/>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proofErr w:type="spellStart"/>
      <w:r>
        <w:rPr>
          <w:rFonts w:hint="eastAsia"/>
          <w:lang w:eastAsia="zh-CN"/>
        </w:rPr>
        <w:t>u</w:t>
      </w:r>
      <w:r>
        <w:t>ncertainty</w:t>
      </w:r>
      <w:r w:rsidRPr="003158B5">
        <w:t>Ellipsoid</w:t>
      </w:r>
      <w:proofErr w:type="spellEnd"/>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proofErr w:type="spellStart"/>
      <w:r>
        <w:rPr>
          <w:rFonts w:hint="eastAsia"/>
          <w:lang w:eastAsia="zh-CN"/>
        </w:rPr>
        <w:t>U</w:t>
      </w:r>
      <w:r>
        <w:t>ncertainty</w:t>
      </w:r>
      <w:r w:rsidRPr="003158B5">
        <w:t>Ellipsoid</w:t>
      </w:r>
      <w:proofErr w:type="spellEnd"/>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proofErr w:type="spellStart"/>
      <w:r>
        <w:rPr>
          <w:lang w:val="en-US"/>
        </w:rPr>
        <w:t>vC</w:t>
      </w:r>
      <w:r w:rsidRPr="001E6ABC">
        <w:rPr>
          <w:lang w:val="en-US"/>
        </w:rPr>
        <w:t>onfidence</w:t>
      </w:r>
      <w:proofErr w:type="spellEnd"/>
      <w:r w:rsidRPr="001E6ABC">
        <w:rPr>
          <w:lang w:val="en-US"/>
        </w:rPr>
        <w:t>:</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w:t>
      </w:r>
      <w:proofErr w:type="spellStart"/>
      <w:r w:rsidRPr="00BF6487">
        <w:rPr>
          <w:lang w:val="en-US"/>
        </w:rPr>
        <w:t>GeographicalCoordinates</w:t>
      </w:r>
      <w:proofErr w:type="spellEnd"/>
      <w:r w:rsidRPr="00BF6487">
        <w:rPr>
          <w:lang w:val="en-US"/>
        </w:rPr>
        <w:t>:</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w:t>
      </w:r>
      <w:proofErr w:type="spellStart"/>
      <w:r>
        <w:rPr>
          <w:lang w:val="en-US"/>
        </w:rPr>
        <w:t>lon</w:t>
      </w:r>
      <w:proofErr w:type="spellEnd"/>
    </w:p>
    <w:p w14:paraId="74805357" w14:textId="77777777" w:rsidR="00EB7848" w:rsidRDefault="00EB7848" w:rsidP="00EB7848">
      <w:pPr>
        <w:pStyle w:val="PL"/>
        <w:rPr>
          <w:lang w:val="en-US"/>
        </w:rPr>
      </w:pPr>
      <w:r>
        <w:rPr>
          <w:lang w:val="en-US"/>
        </w:rPr>
        <w:t xml:space="preserve">        - </w:t>
      </w:r>
      <w:proofErr w:type="spellStart"/>
      <w:r>
        <w:rPr>
          <w:lang w:val="en-US"/>
        </w:rPr>
        <w:t>lat</w:t>
      </w:r>
      <w:proofErr w:type="spellEnd"/>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w:t>
      </w:r>
      <w:proofErr w:type="spellStart"/>
      <w:r>
        <w:rPr>
          <w:lang w:val="en-US"/>
        </w:rPr>
        <w:t>lon</w:t>
      </w:r>
      <w:proofErr w:type="spellEnd"/>
      <w:r>
        <w:rPr>
          <w:lang w:val="en-US"/>
        </w:rPr>
        <w:t>:</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lastRenderedPageBreak/>
        <w:t xml:space="preserve">        </w:t>
      </w:r>
      <w:proofErr w:type="spellStart"/>
      <w:r>
        <w:rPr>
          <w:lang w:val="en-US"/>
        </w:rPr>
        <w:t>lat</w:t>
      </w:r>
      <w:proofErr w:type="spellEnd"/>
      <w:r>
        <w:rPr>
          <w:lang w:val="en-US"/>
        </w:rPr>
        <w: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w:t>
      </w:r>
      <w:proofErr w:type="spellStart"/>
      <w:r w:rsidRPr="00BF6487">
        <w:rPr>
          <w:lang w:val="en-US"/>
        </w:rPr>
        <w:t>UncertaintyEllipse</w:t>
      </w:r>
      <w:proofErr w:type="spellEnd"/>
      <w:r w:rsidRPr="00BF6487">
        <w:rPr>
          <w:lang w:val="en-US"/>
        </w:rPr>
        <w:t>:</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w:t>
      </w:r>
      <w:proofErr w:type="spellStart"/>
      <w:r>
        <w:rPr>
          <w:lang w:val="en-US"/>
        </w:rPr>
        <w:t>semiMajor</w:t>
      </w:r>
      <w:proofErr w:type="spellEnd"/>
    </w:p>
    <w:p w14:paraId="040B9CED" w14:textId="77777777" w:rsidR="00EB7848" w:rsidRDefault="00EB7848" w:rsidP="00EB7848">
      <w:pPr>
        <w:pStyle w:val="PL"/>
        <w:rPr>
          <w:lang w:val="en-US"/>
        </w:rPr>
      </w:pPr>
      <w:r>
        <w:rPr>
          <w:lang w:val="en-US"/>
        </w:rPr>
        <w:t xml:space="preserve">        - </w:t>
      </w:r>
      <w:proofErr w:type="spellStart"/>
      <w:r>
        <w:rPr>
          <w:lang w:val="en-US"/>
        </w:rPr>
        <w:t>semiMinor</w:t>
      </w:r>
      <w:proofErr w:type="spellEnd"/>
    </w:p>
    <w:p w14:paraId="4C8FEDFD" w14:textId="77777777" w:rsidR="00EB7848" w:rsidRPr="00BF6487" w:rsidRDefault="00EB7848" w:rsidP="00EB7848">
      <w:pPr>
        <w:pStyle w:val="PL"/>
        <w:rPr>
          <w:lang w:val="en-US"/>
        </w:rPr>
      </w:pPr>
      <w:r>
        <w:rPr>
          <w:lang w:val="en-US"/>
        </w:rPr>
        <w:t xml:space="preserve">        - </w:t>
      </w:r>
      <w:proofErr w:type="spellStart"/>
      <w:r>
        <w:rPr>
          <w:lang w:val="en-US"/>
        </w:rPr>
        <w:t>orientationMajor</w:t>
      </w:r>
      <w:proofErr w:type="spellEnd"/>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semiMajor</w:t>
      </w:r>
      <w:proofErr w:type="spellEnd"/>
      <w:r w:rsidRPr="00BF6487">
        <w:rPr>
          <w:lang w:val="en-US"/>
        </w:rPr>
        <w:t>:</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semiMinor</w:t>
      </w:r>
      <w:proofErr w:type="spellEnd"/>
      <w:r w:rsidRPr="00BF6487">
        <w:rPr>
          <w:lang w:val="en-US"/>
        </w:rPr>
        <w:t>:</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orientationMajor</w:t>
      </w:r>
      <w:proofErr w:type="spellEnd"/>
      <w:r w:rsidRPr="00BF6487">
        <w:rPr>
          <w:lang w:val="en-US"/>
        </w:rPr>
        <w:t>:</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w:t>
      </w:r>
      <w:proofErr w:type="spellStart"/>
      <w:r w:rsidRPr="00BF6487">
        <w:rPr>
          <w:lang w:val="en-US"/>
        </w:rPr>
        <w:t>Uncertainty</w:t>
      </w:r>
      <w:r w:rsidRPr="009B424C">
        <w:rPr>
          <w:lang w:val="en-US"/>
        </w:rPr>
        <w:t>Ellipsoid</w:t>
      </w:r>
      <w:proofErr w:type="spellEnd"/>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w:t>
      </w:r>
      <w:proofErr w:type="spellStart"/>
      <w:r>
        <w:rPr>
          <w:lang w:val="en-US"/>
        </w:rPr>
        <w:t>semiMajor</w:t>
      </w:r>
      <w:proofErr w:type="spellEnd"/>
    </w:p>
    <w:p w14:paraId="36095AA7" w14:textId="77777777" w:rsidR="00B24FF4" w:rsidRDefault="00B24FF4" w:rsidP="00B24FF4">
      <w:pPr>
        <w:pStyle w:val="PL"/>
        <w:rPr>
          <w:lang w:val="en-US" w:eastAsia="zh-CN"/>
        </w:rPr>
      </w:pPr>
      <w:r>
        <w:rPr>
          <w:lang w:val="en-US"/>
        </w:rPr>
        <w:t xml:space="preserve">        - </w:t>
      </w:r>
      <w:proofErr w:type="spellStart"/>
      <w:r>
        <w:rPr>
          <w:lang w:val="en-US"/>
        </w:rPr>
        <w:t>semiMinor</w:t>
      </w:r>
      <w:proofErr w:type="spellEnd"/>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w:t>
      </w:r>
      <w:proofErr w:type="spellStart"/>
      <w:r>
        <w:rPr>
          <w:lang w:val="en-US"/>
        </w:rPr>
        <w:t>orientationMajor</w:t>
      </w:r>
      <w:proofErr w:type="spellEnd"/>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w:t>
      </w:r>
      <w:proofErr w:type="spellStart"/>
      <w:r w:rsidRPr="00BF6487">
        <w:rPr>
          <w:lang w:val="en-US"/>
        </w:rPr>
        <w:t>semiMajor</w:t>
      </w:r>
      <w:proofErr w:type="spellEnd"/>
      <w:r w:rsidRPr="00BF6487">
        <w:rPr>
          <w:lang w:val="en-US"/>
        </w:rPr>
        <w:t>:</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w:t>
      </w:r>
      <w:proofErr w:type="spellStart"/>
      <w:r w:rsidRPr="00BF6487">
        <w:rPr>
          <w:lang w:val="en-US"/>
        </w:rPr>
        <w:t>semiMinor</w:t>
      </w:r>
      <w:proofErr w:type="spellEnd"/>
      <w:r w:rsidRPr="00BF6487">
        <w:rPr>
          <w:lang w:val="en-US"/>
        </w:rPr>
        <w:t>:</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w:t>
      </w:r>
      <w:proofErr w:type="spellStart"/>
      <w:r w:rsidRPr="00BF6487">
        <w:rPr>
          <w:lang w:val="en-US"/>
        </w:rPr>
        <w:t>orientationMajor</w:t>
      </w:r>
      <w:proofErr w:type="spellEnd"/>
      <w:r w:rsidRPr="00BF6487">
        <w:rPr>
          <w:lang w:val="en-US"/>
        </w:rPr>
        <w:t>:</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w:t>
      </w:r>
      <w:proofErr w:type="spellStart"/>
      <w:r w:rsidRPr="007C6923">
        <w:rPr>
          <w:lang w:val="en-US"/>
        </w:rPr>
        <w:t>PointList</w:t>
      </w:r>
      <w:proofErr w:type="spellEnd"/>
      <w:r w:rsidRPr="007C6923">
        <w:rPr>
          <w:lang w:val="en-US"/>
        </w:rPr>
        <w: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w:t>
      </w:r>
      <w:proofErr w:type="spellStart"/>
      <w:r w:rsidRPr="007C6923">
        <w:rPr>
          <w:lang w:val="en-US"/>
        </w:rPr>
        <w:t>GeographicalCoordinates</w:t>
      </w:r>
      <w:proofErr w:type="spellEnd"/>
      <w:r w:rsidRPr="007C6923">
        <w:rPr>
          <w:lang w:val="en-US"/>
        </w:rPr>
        <w:t>'</w:t>
      </w:r>
    </w:p>
    <w:p w14:paraId="18D18CA9" w14:textId="77777777" w:rsidR="00EB7848" w:rsidRPr="007C6923" w:rsidRDefault="00EB7848" w:rsidP="00EB7848">
      <w:pPr>
        <w:pStyle w:val="PL"/>
        <w:rPr>
          <w:lang w:val="en-US"/>
        </w:rPr>
      </w:pPr>
      <w:r w:rsidRPr="007C6923">
        <w:rPr>
          <w:lang w:val="en-US"/>
        </w:rPr>
        <w:t xml:space="preserve">      </w:t>
      </w:r>
      <w:proofErr w:type="spellStart"/>
      <w:r w:rsidRPr="007C6923">
        <w:rPr>
          <w:lang w:val="en-US"/>
        </w:rPr>
        <w:t>minItems</w:t>
      </w:r>
      <w:proofErr w:type="spellEnd"/>
      <w:r w:rsidRPr="007C6923">
        <w:rPr>
          <w:lang w:val="en-US"/>
        </w:rPr>
        <w:t>: 3</w:t>
      </w:r>
    </w:p>
    <w:p w14:paraId="3A0DF142" w14:textId="77777777" w:rsidR="00EB7848" w:rsidRPr="00BF6487" w:rsidRDefault="00EB7848" w:rsidP="00EB7848">
      <w:pPr>
        <w:pStyle w:val="PL"/>
        <w:rPr>
          <w:lang w:val="en-US"/>
        </w:rPr>
      </w:pPr>
      <w:r w:rsidRPr="007C6923">
        <w:rPr>
          <w:lang w:val="en-US"/>
        </w:rPr>
        <w:t xml:space="preserve">      </w:t>
      </w:r>
      <w:proofErr w:type="spellStart"/>
      <w:r w:rsidRPr="007C6923">
        <w:rPr>
          <w:lang w:val="en-US"/>
        </w:rPr>
        <w:t>maxItems</w:t>
      </w:r>
      <w:proofErr w:type="spellEnd"/>
      <w:r w:rsidRPr="007C6923">
        <w:rPr>
          <w:lang w:val="en-US"/>
        </w:rPr>
        <w:t>: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w:t>
      </w:r>
      <w:proofErr w:type="spellStart"/>
      <w:r w:rsidRPr="00BF6487">
        <w:rPr>
          <w:lang w:val="en-US"/>
        </w:rPr>
        <w:t>LocationQoS</w:t>
      </w:r>
      <w:proofErr w:type="spellEnd"/>
      <w:r w:rsidRPr="00BF6487">
        <w:rPr>
          <w:lang w:val="en-US"/>
        </w:rPr>
        <w:t>:</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hAccuracy</w:t>
      </w:r>
      <w:proofErr w:type="spellEnd"/>
      <w:r w:rsidRPr="00BF6487">
        <w:rPr>
          <w:lang w:val="en-US"/>
        </w:rPr>
        <w:t>:</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vAccuracy</w:t>
      </w:r>
      <w:proofErr w:type="spellEnd"/>
      <w:r w:rsidRPr="00BF6487">
        <w:rPr>
          <w:lang w:val="en-US"/>
        </w:rPr>
        <w:t>:</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verticalRequested</w:t>
      </w:r>
      <w:proofErr w:type="spellEnd"/>
      <w:r w:rsidRPr="00BF6487">
        <w:rPr>
          <w:lang w:val="en-US"/>
        </w:rPr>
        <w:t>:</w:t>
      </w:r>
    </w:p>
    <w:p w14:paraId="268F5433" w14:textId="77777777" w:rsidR="00EB7848" w:rsidRPr="00BF6487" w:rsidRDefault="00EB7848" w:rsidP="00EB7848">
      <w:pPr>
        <w:pStyle w:val="PL"/>
        <w:rPr>
          <w:lang w:val="en-US"/>
        </w:rPr>
      </w:pPr>
      <w:r w:rsidRPr="00BF6487">
        <w:rPr>
          <w:lang w:val="en-US"/>
        </w:rPr>
        <w:t xml:space="preserve">          type: </w:t>
      </w:r>
      <w:proofErr w:type="spellStart"/>
      <w:r w:rsidRPr="00BF6487">
        <w:rPr>
          <w:lang w:val="en-US"/>
        </w:rPr>
        <w:t>boolean</w:t>
      </w:r>
      <w:proofErr w:type="spellEnd"/>
    </w:p>
    <w:p w14:paraId="639DE2E5"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responseTime</w:t>
      </w:r>
      <w:proofErr w:type="spellEnd"/>
      <w:r w:rsidRPr="00BF6487">
        <w:rPr>
          <w:lang w:val="en-US"/>
        </w:rPr>
        <w:t>:</w:t>
      </w:r>
    </w:p>
    <w:p w14:paraId="3B165823"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ResponseTime</w:t>
      </w:r>
      <w:proofErr w:type="spellEnd"/>
      <w:r w:rsidRPr="00BF6487">
        <w:rPr>
          <w:lang w:val="en-US"/>
        </w:rPr>
        <w:t>'</w:t>
      </w:r>
    </w:p>
    <w:p w14:paraId="65B6E74B" w14:textId="77777777" w:rsidR="00B67E1A" w:rsidRDefault="00B67E1A" w:rsidP="00B67E1A">
      <w:pPr>
        <w:pStyle w:val="PL"/>
      </w:pPr>
      <w:r>
        <w:t xml:space="preserve">        </w:t>
      </w:r>
      <w:proofErr w:type="spellStart"/>
      <w:r>
        <w:rPr>
          <w:rFonts w:hint="eastAsia"/>
          <w:lang w:eastAsia="zh-CN"/>
        </w:rPr>
        <w:t>m</w:t>
      </w:r>
      <w:r>
        <w:rPr>
          <w:lang w:eastAsia="zh-CN"/>
        </w:rPr>
        <w:t>inorLocQoses</w:t>
      </w:r>
      <w:proofErr w:type="spellEnd"/>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proofErr w:type="spellStart"/>
      <w:r w:rsidRPr="000D2B8B">
        <w:t>MinorLocationQoS</w:t>
      </w:r>
      <w:proofErr w:type="spellEnd"/>
      <w:r>
        <w:t>'</w:t>
      </w:r>
    </w:p>
    <w:p w14:paraId="590B4F2C" w14:textId="77777777" w:rsidR="00B67E1A" w:rsidRDefault="00B67E1A" w:rsidP="00B67E1A">
      <w:pPr>
        <w:pStyle w:val="PL"/>
      </w:pPr>
      <w:r>
        <w:t xml:space="preserve">          </w:t>
      </w:r>
      <w:proofErr w:type="spellStart"/>
      <w:r>
        <w:rPr>
          <w:lang w:val="en-US" w:eastAsia="zh-CN"/>
        </w:rPr>
        <w:t>minItems</w:t>
      </w:r>
      <w:proofErr w:type="spellEnd"/>
      <w:r>
        <w:t>: 1</w:t>
      </w:r>
    </w:p>
    <w:p w14:paraId="21E92E6B" w14:textId="77777777" w:rsidR="00B67E1A" w:rsidRPr="00C0738F" w:rsidRDefault="00B67E1A" w:rsidP="00B67E1A">
      <w:pPr>
        <w:pStyle w:val="PL"/>
      </w:pPr>
      <w:r>
        <w:rPr>
          <w:lang w:val="en-US" w:eastAsia="zh-CN"/>
        </w:rPr>
        <w:t xml:space="preserve">          </w:t>
      </w:r>
      <w:proofErr w:type="spellStart"/>
      <w:r>
        <w:rPr>
          <w:lang w:val="en-US" w:eastAsia="zh-CN"/>
        </w:rPr>
        <w:t>maxItems</w:t>
      </w:r>
      <w:proofErr w:type="spellEnd"/>
      <w:r>
        <w:rPr>
          <w:lang w:val="en-US" w:eastAsia="zh-CN"/>
        </w:rPr>
        <w:t>: 2</w:t>
      </w:r>
    </w:p>
    <w:p w14:paraId="63401499" w14:textId="77777777" w:rsidR="00EB7848" w:rsidRDefault="00EB7848" w:rsidP="00EB7848">
      <w:pPr>
        <w:pStyle w:val="PL"/>
        <w:rPr>
          <w:lang w:val="en-US"/>
        </w:rPr>
      </w:pPr>
      <w:r>
        <w:rPr>
          <w:lang w:val="en-US"/>
        </w:rPr>
        <w:t xml:space="preserve">        </w:t>
      </w:r>
      <w:proofErr w:type="spellStart"/>
      <w:r>
        <w:rPr>
          <w:lang w:eastAsia="zh-CN"/>
        </w:rPr>
        <w:t>lcsQosClass</w:t>
      </w:r>
      <w:proofErr w:type="spellEnd"/>
      <w:r>
        <w:rPr>
          <w:lang w:val="en-US"/>
        </w:rPr>
        <w:t>:</w:t>
      </w:r>
    </w:p>
    <w:p w14:paraId="2C632247" w14:textId="77777777" w:rsidR="00EB7848" w:rsidRDefault="00EB7848" w:rsidP="00EB7848">
      <w:pPr>
        <w:pStyle w:val="PL"/>
        <w:rPr>
          <w:lang w:val="en-US"/>
        </w:rPr>
      </w:pPr>
      <w:r>
        <w:rPr>
          <w:lang w:val="en-US"/>
        </w:rPr>
        <w:t xml:space="preserve">          $ref: '#/components/schemas/</w:t>
      </w:r>
      <w:proofErr w:type="spellStart"/>
      <w:r>
        <w:rPr>
          <w:lang w:eastAsia="zh-CN"/>
        </w:rPr>
        <w:t>LcsQosClass</w:t>
      </w:r>
      <w:proofErr w:type="spellEnd"/>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w:t>
      </w:r>
      <w:proofErr w:type="spellStart"/>
      <w:r w:rsidRPr="00BF6487">
        <w:rPr>
          <w:lang w:val="en-US"/>
        </w:rPr>
        <w:t>PositioningMethodAndUsage</w:t>
      </w:r>
      <w:proofErr w:type="spellEnd"/>
      <w:r w:rsidRPr="00BF6487">
        <w:rPr>
          <w:lang w:val="en-US"/>
        </w:rPr>
        <w:t>:</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PositioningMethod</w:t>
      </w:r>
      <w:proofErr w:type="spellEnd"/>
      <w:r w:rsidRPr="00BF6487">
        <w:rPr>
          <w:lang w:val="en-US"/>
        </w:rPr>
        <w:t>'</w:t>
      </w:r>
    </w:p>
    <w:p w14:paraId="72EC0912" w14:textId="77777777" w:rsidR="00EB7848" w:rsidRDefault="00EB7848" w:rsidP="00EB7848">
      <w:pPr>
        <w:pStyle w:val="PL"/>
        <w:rPr>
          <w:lang w:val="en-US"/>
        </w:rPr>
      </w:pPr>
      <w:r>
        <w:rPr>
          <w:lang w:val="en-US"/>
        </w:rPr>
        <w:lastRenderedPageBreak/>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sidRPr="00BF6487">
        <w:rPr>
          <w:lang w:val="en-US"/>
        </w:rPr>
        <w:t>PositioningM</w:t>
      </w:r>
      <w:r>
        <w:rPr>
          <w:lang w:val="en-US"/>
        </w:rPr>
        <w:t>ode</w:t>
      </w:r>
      <w:proofErr w:type="spellEnd"/>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proofErr w:type="spellStart"/>
      <w:r>
        <w:t>methodCode</w:t>
      </w:r>
      <w:proofErr w:type="spellEnd"/>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w:t>
      </w:r>
      <w:proofErr w:type="spellStart"/>
      <w:r w:rsidR="00EB7848" w:rsidRPr="00BF6487">
        <w:rPr>
          <w:lang w:val="en-US"/>
        </w:rPr>
        <w:t>G</w:t>
      </w:r>
      <w:r w:rsidR="00EB7848">
        <w:rPr>
          <w:lang w:val="en-US"/>
        </w:rPr>
        <w:t>nss</w:t>
      </w:r>
      <w:r w:rsidR="00EB7848" w:rsidRPr="00BF6487">
        <w:rPr>
          <w:lang w:val="en-US"/>
        </w:rPr>
        <w:t>PositioningMethodAndUsage</w:t>
      </w:r>
      <w:proofErr w:type="spellEnd"/>
      <w:r w:rsidR="00EB7848" w:rsidRPr="00BF6487">
        <w:rPr>
          <w:lang w:val="en-US"/>
        </w:rPr>
        <w:t>:</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w:t>
      </w:r>
      <w:proofErr w:type="spellStart"/>
      <w:r>
        <w:rPr>
          <w:lang w:val="en-US"/>
        </w:rPr>
        <w:t>gnss</w:t>
      </w:r>
      <w:proofErr w:type="spellEnd"/>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proofErr w:type="spellStart"/>
      <w:r>
        <w:rPr>
          <w:lang w:val="en-US"/>
        </w:rPr>
        <w:t>PositioningMode</w:t>
      </w:r>
      <w:proofErr w:type="spellEnd"/>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gnss</w:t>
      </w:r>
      <w:proofErr w:type="spellEnd"/>
      <w:r w:rsidRPr="00BF6487">
        <w:rPr>
          <w:lang w:val="en-US"/>
        </w:rPr>
        <w:t>:</w:t>
      </w:r>
    </w:p>
    <w:p w14:paraId="3115E2DB"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GnssId</w:t>
      </w:r>
      <w:proofErr w:type="spellEnd"/>
      <w:r w:rsidRPr="00BF6487">
        <w:rPr>
          <w:lang w:val="en-US"/>
        </w:rPr>
        <w:t>'</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w:t>
      </w:r>
      <w:proofErr w:type="spellStart"/>
      <w:r w:rsidRPr="00BF6487">
        <w:rPr>
          <w:lang w:val="en-US"/>
        </w:rPr>
        <w:t>CivicAddress</w:t>
      </w:r>
      <w:proofErr w:type="spellEnd"/>
      <w:r w:rsidRPr="00BF6487">
        <w:rPr>
          <w:lang w:val="en-US"/>
        </w:rPr>
        <w:t>:</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lastRenderedPageBreak/>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proofErr w:type="spellStart"/>
      <w:r>
        <w:rPr>
          <w:lang w:val="en-US"/>
        </w:rPr>
        <w:t>usageRules</w:t>
      </w:r>
      <w:proofErr w:type="spellEnd"/>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proofErr w:type="spellStart"/>
      <w:r>
        <w:rPr>
          <w:lang w:val="en-US"/>
        </w:rPr>
        <w:t>providedBy</w:t>
      </w:r>
      <w:proofErr w:type="spellEnd"/>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w:t>
      </w:r>
      <w:proofErr w:type="spellStart"/>
      <w:r>
        <w:rPr>
          <w:lang w:val="en-US"/>
        </w:rPr>
        <w:t>VelocityEstimate</w:t>
      </w:r>
      <w:proofErr w:type="spellEnd"/>
      <w:r>
        <w:rPr>
          <w:lang w:val="en-US"/>
        </w:rPr>
        <w:t>:</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proofErr w:type="spellStart"/>
      <w:r w:rsidR="00940764">
        <w:rPr>
          <w:lang w:val="en-US"/>
        </w:rPr>
        <w:t>any</w:t>
      </w:r>
      <w:r w:rsidRPr="00BF6487">
        <w:rPr>
          <w:lang w:val="en-US"/>
        </w:rPr>
        <w:t>Of</w:t>
      </w:r>
      <w:proofErr w:type="spellEnd"/>
      <w:r w:rsidRPr="00BF6487">
        <w:rPr>
          <w:lang w:val="en-US"/>
        </w:rPr>
        <w:t>:</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Pr>
          <w:lang w:val="en-US"/>
        </w:rPr>
        <w:t>HorizontalVelocity</w:t>
      </w:r>
      <w:proofErr w:type="spellEnd"/>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Pr>
          <w:lang w:val="en-US"/>
        </w:rPr>
        <w:t>HorizontalWithVerticalVelocity</w:t>
      </w:r>
      <w:proofErr w:type="spellEnd"/>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Pr>
          <w:lang w:val="en-US"/>
        </w:rPr>
        <w:t>HorizontalVelocityWithUncertainty</w:t>
      </w:r>
      <w:proofErr w:type="spellEnd"/>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w:t>
      </w:r>
      <w:proofErr w:type="spellStart"/>
      <w:r>
        <w:rPr>
          <w:lang w:val="en-US"/>
        </w:rPr>
        <w:t>HorizontalVelocity</w:t>
      </w:r>
      <w:proofErr w:type="spellEnd"/>
      <w:r>
        <w:rPr>
          <w:lang w:val="en-US"/>
        </w:rPr>
        <w:t>:</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w:t>
      </w:r>
      <w:proofErr w:type="spellStart"/>
      <w:r>
        <w:rPr>
          <w:lang w:val="en-US"/>
        </w:rPr>
        <w:t>hSpeed</w:t>
      </w:r>
      <w:proofErr w:type="spellEnd"/>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w:t>
      </w:r>
      <w:proofErr w:type="spellStart"/>
      <w:r>
        <w:rPr>
          <w:lang w:val="en-US"/>
        </w:rPr>
        <w:t>hSpeed</w:t>
      </w:r>
      <w:proofErr w:type="spellEnd"/>
      <w:r>
        <w:rPr>
          <w:lang w:val="en-US"/>
        </w:rPr>
        <w:t>:</w:t>
      </w:r>
    </w:p>
    <w:p w14:paraId="3C215ED2"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HorizontalSpeed</w:t>
      </w:r>
      <w:proofErr w:type="spellEnd"/>
      <w:r>
        <w:rPr>
          <w:lang w:val="en-US"/>
        </w:rPr>
        <w:t>'</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w:t>
      </w:r>
      <w:proofErr w:type="spellStart"/>
      <w:r>
        <w:rPr>
          <w:lang w:val="en-US"/>
        </w:rPr>
        <w:t>HorizontalWithVerticalVelocity</w:t>
      </w:r>
      <w:proofErr w:type="spellEnd"/>
      <w:r>
        <w:rPr>
          <w:lang w:val="en-US"/>
        </w:rPr>
        <w:t>:</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w:t>
      </w:r>
      <w:proofErr w:type="spellStart"/>
      <w:r>
        <w:rPr>
          <w:lang w:val="en-US"/>
        </w:rPr>
        <w:t>hSpeed</w:t>
      </w:r>
      <w:proofErr w:type="spellEnd"/>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w:t>
      </w:r>
      <w:proofErr w:type="spellStart"/>
      <w:r>
        <w:rPr>
          <w:lang w:val="en-US"/>
        </w:rPr>
        <w:t>vSpeed</w:t>
      </w:r>
      <w:proofErr w:type="spellEnd"/>
    </w:p>
    <w:p w14:paraId="5ABEC9F9" w14:textId="77777777" w:rsidR="00EB7848" w:rsidRDefault="00EB7848" w:rsidP="00EB7848">
      <w:pPr>
        <w:pStyle w:val="PL"/>
        <w:rPr>
          <w:lang w:val="en-US"/>
        </w:rPr>
      </w:pPr>
      <w:r>
        <w:rPr>
          <w:lang w:val="en-US"/>
        </w:rPr>
        <w:t xml:space="preserve">        - </w:t>
      </w:r>
      <w:proofErr w:type="spellStart"/>
      <w:r>
        <w:rPr>
          <w:lang w:val="en-US"/>
        </w:rPr>
        <w:t>vDirection</w:t>
      </w:r>
      <w:proofErr w:type="spellEnd"/>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w:t>
      </w:r>
      <w:proofErr w:type="spellStart"/>
      <w:r>
        <w:rPr>
          <w:lang w:val="en-US"/>
        </w:rPr>
        <w:t>hSpeed</w:t>
      </w:r>
      <w:proofErr w:type="spellEnd"/>
      <w:r>
        <w:rPr>
          <w:lang w:val="en-US"/>
        </w:rPr>
        <w:t>:</w:t>
      </w:r>
    </w:p>
    <w:p w14:paraId="517C4360"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HorizontalSpeed</w:t>
      </w:r>
      <w:proofErr w:type="spellEnd"/>
      <w:r>
        <w:rPr>
          <w:lang w:val="en-US"/>
        </w:rPr>
        <w:t>'</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w:t>
      </w:r>
      <w:proofErr w:type="spellStart"/>
      <w:r>
        <w:rPr>
          <w:lang w:val="en-US"/>
        </w:rPr>
        <w:t>vSpeed</w:t>
      </w:r>
      <w:proofErr w:type="spellEnd"/>
      <w:r>
        <w:rPr>
          <w:lang w:val="en-US"/>
        </w:rPr>
        <w:t>:</w:t>
      </w:r>
    </w:p>
    <w:p w14:paraId="0FDF7E4F"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VerticalSpeed</w:t>
      </w:r>
      <w:proofErr w:type="spellEnd"/>
      <w:r>
        <w:rPr>
          <w:lang w:val="en-US"/>
        </w:rPr>
        <w:t>'</w:t>
      </w:r>
    </w:p>
    <w:p w14:paraId="0BFD4384" w14:textId="77777777" w:rsidR="00EB7848" w:rsidRDefault="00EB7848" w:rsidP="00EB7848">
      <w:pPr>
        <w:pStyle w:val="PL"/>
        <w:rPr>
          <w:lang w:val="en-US"/>
        </w:rPr>
      </w:pPr>
      <w:r>
        <w:rPr>
          <w:lang w:val="en-US"/>
        </w:rPr>
        <w:t xml:space="preserve">        </w:t>
      </w:r>
      <w:proofErr w:type="spellStart"/>
      <w:r>
        <w:rPr>
          <w:lang w:val="en-US"/>
        </w:rPr>
        <w:t>vDirection</w:t>
      </w:r>
      <w:proofErr w:type="spellEnd"/>
      <w:r>
        <w:rPr>
          <w:lang w:val="en-US"/>
        </w:rPr>
        <w:t>:</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VerticalDirection</w:t>
      </w:r>
      <w:proofErr w:type="spellEnd"/>
      <w:r>
        <w:rPr>
          <w:lang w:val="en-US"/>
        </w:rPr>
        <w:t>'</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w:t>
      </w:r>
      <w:proofErr w:type="spellStart"/>
      <w:r>
        <w:rPr>
          <w:lang w:val="en-US"/>
        </w:rPr>
        <w:t>HorizontalVelocityWithUncertainty</w:t>
      </w:r>
      <w:proofErr w:type="spellEnd"/>
      <w:r>
        <w:rPr>
          <w:lang w:val="en-US"/>
        </w:rPr>
        <w:t>:</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w:t>
      </w:r>
      <w:proofErr w:type="spellStart"/>
      <w:r>
        <w:rPr>
          <w:lang w:val="en-US"/>
        </w:rPr>
        <w:t>hSpeed</w:t>
      </w:r>
      <w:proofErr w:type="spellEnd"/>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w:t>
      </w:r>
      <w:proofErr w:type="spellStart"/>
      <w:r>
        <w:rPr>
          <w:lang w:val="en-US"/>
        </w:rPr>
        <w:t>hUncertainty</w:t>
      </w:r>
      <w:proofErr w:type="spellEnd"/>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w:t>
      </w:r>
      <w:proofErr w:type="spellStart"/>
      <w:r>
        <w:rPr>
          <w:lang w:val="en-US"/>
        </w:rPr>
        <w:t>hSpeed</w:t>
      </w:r>
      <w:proofErr w:type="spellEnd"/>
      <w:r>
        <w:rPr>
          <w:lang w:val="en-US"/>
        </w:rPr>
        <w:t>:</w:t>
      </w:r>
    </w:p>
    <w:p w14:paraId="1E8911F6"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HorizontalSpeed</w:t>
      </w:r>
      <w:proofErr w:type="spellEnd"/>
      <w:r>
        <w:rPr>
          <w:lang w:val="en-US"/>
        </w:rPr>
        <w:t>'</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w:t>
      </w:r>
      <w:proofErr w:type="spellStart"/>
      <w:r>
        <w:rPr>
          <w:lang w:val="en-US"/>
        </w:rPr>
        <w:t>hUncertainty</w:t>
      </w:r>
      <w:proofErr w:type="spellEnd"/>
      <w:r>
        <w:rPr>
          <w:lang w:val="en-US"/>
        </w:rPr>
        <w:t>:</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SpeedUncertainty</w:t>
      </w:r>
      <w:proofErr w:type="spellEnd"/>
      <w:r>
        <w:rPr>
          <w:lang w:val="en-US"/>
        </w:rPr>
        <w:t>'</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w:t>
      </w:r>
      <w:proofErr w:type="spellStart"/>
      <w:r>
        <w:rPr>
          <w:lang w:val="en-US"/>
        </w:rPr>
        <w:t>HorizontalWithVerticalVelocityAndUncertainty</w:t>
      </w:r>
      <w:proofErr w:type="spellEnd"/>
      <w:r>
        <w:rPr>
          <w:lang w:val="en-US"/>
        </w:rPr>
        <w:t>:</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w:t>
      </w:r>
      <w:proofErr w:type="spellStart"/>
      <w:r>
        <w:rPr>
          <w:lang w:val="en-US"/>
        </w:rPr>
        <w:t>hSpeed</w:t>
      </w:r>
      <w:proofErr w:type="spellEnd"/>
    </w:p>
    <w:p w14:paraId="3769B23B" w14:textId="77777777" w:rsidR="00EB7848" w:rsidRDefault="00EB7848" w:rsidP="00EB7848">
      <w:pPr>
        <w:pStyle w:val="PL"/>
        <w:rPr>
          <w:lang w:val="en-US"/>
        </w:rPr>
      </w:pPr>
      <w:r>
        <w:rPr>
          <w:lang w:val="en-US"/>
        </w:rPr>
        <w:lastRenderedPageBreak/>
        <w:t xml:space="preserve">        - bearing</w:t>
      </w:r>
    </w:p>
    <w:p w14:paraId="6CE762C3" w14:textId="77777777" w:rsidR="00EB7848" w:rsidRDefault="00EB7848" w:rsidP="00EB7848">
      <w:pPr>
        <w:pStyle w:val="PL"/>
        <w:rPr>
          <w:lang w:val="en-US"/>
        </w:rPr>
      </w:pPr>
      <w:r>
        <w:rPr>
          <w:lang w:val="en-US"/>
        </w:rPr>
        <w:t xml:space="preserve">        - </w:t>
      </w:r>
      <w:proofErr w:type="spellStart"/>
      <w:r>
        <w:rPr>
          <w:lang w:val="en-US"/>
        </w:rPr>
        <w:t>vSpeed</w:t>
      </w:r>
      <w:proofErr w:type="spellEnd"/>
    </w:p>
    <w:p w14:paraId="03C4D12C" w14:textId="77777777" w:rsidR="00EB7848" w:rsidRDefault="00EB7848" w:rsidP="00EB7848">
      <w:pPr>
        <w:pStyle w:val="PL"/>
        <w:rPr>
          <w:lang w:val="en-US"/>
        </w:rPr>
      </w:pPr>
      <w:r>
        <w:rPr>
          <w:lang w:val="en-US"/>
        </w:rPr>
        <w:t xml:space="preserve">        - </w:t>
      </w:r>
      <w:proofErr w:type="spellStart"/>
      <w:r>
        <w:rPr>
          <w:lang w:val="en-US"/>
        </w:rPr>
        <w:t>vDirection</w:t>
      </w:r>
      <w:proofErr w:type="spellEnd"/>
    </w:p>
    <w:p w14:paraId="3099420D" w14:textId="77777777" w:rsidR="00EB7848" w:rsidRDefault="00EB7848" w:rsidP="00EB7848">
      <w:pPr>
        <w:pStyle w:val="PL"/>
        <w:rPr>
          <w:lang w:val="en-US"/>
        </w:rPr>
      </w:pPr>
      <w:r>
        <w:rPr>
          <w:lang w:val="en-US"/>
        </w:rPr>
        <w:t xml:space="preserve">        - </w:t>
      </w:r>
      <w:proofErr w:type="spellStart"/>
      <w:r>
        <w:rPr>
          <w:lang w:val="en-US"/>
        </w:rPr>
        <w:t>hUncertainty</w:t>
      </w:r>
      <w:proofErr w:type="spellEnd"/>
    </w:p>
    <w:p w14:paraId="0287C7FD" w14:textId="77777777" w:rsidR="00EB7848" w:rsidRDefault="00EB7848" w:rsidP="00EB7848">
      <w:pPr>
        <w:pStyle w:val="PL"/>
        <w:rPr>
          <w:lang w:val="en-US"/>
        </w:rPr>
      </w:pPr>
      <w:r>
        <w:rPr>
          <w:lang w:val="en-US"/>
        </w:rPr>
        <w:t xml:space="preserve">        - </w:t>
      </w:r>
      <w:proofErr w:type="spellStart"/>
      <w:r>
        <w:rPr>
          <w:lang w:val="en-US"/>
        </w:rPr>
        <w:t>vUncertainty</w:t>
      </w:r>
      <w:proofErr w:type="spellEnd"/>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w:t>
      </w:r>
      <w:proofErr w:type="spellStart"/>
      <w:r>
        <w:rPr>
          <w:lang w:val="en-US"/>
        </w:rPr>
        <w:t>hSpeed</w:t>
      </w:r>
      <w:proofErr w:type="spellEnd"/>
      <w:r>
        <w:rPr>
          <w:lang w:val="en-US"/>
        </w:rPr>
        <w:t>:</w:t>
      </w:r>
    </w:p>
    <w:p w14:paraId="1D4EA745"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HorizontalSpeed</w:t>
      </w:r>
      <w:proofErr w:type="spellEnd"/>
      <w:r>
        <w:rPr>
          <w:lang w:val="en-US"/>
        </w:rPr>
        <w:t>'</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w:t>
      </w:r>
      <w:proofErr w:type="spellStart"/>
      <w:r>
        <w:rPr>
          <w:lang w:val="en-US"/>
        </w:rPr>
        <w:t>vSpeed</w:t>
      </w:r>
      <w:proofErr w:type="spellEnd"/>
      <w:r>
        <w:rPr>
          <w:lang w:val="en-US"/>
        </w:rPr>
        <w:t>:</w:t>
      </w:r>
    </w:p>
    <w:p w14:paraId="5266030A"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VerticalSpeed</w:t>
      </w:r>
      <w:proofErr w:type="spellEnd"/>
      <w:r>
        <w:rPr>
          <w:lang w:val="en-US"/>
        </w:rPr>
        <w:t>'</w:t>
      </w:r>
    </w:p>
    <w:p w14:paraId="2E8F6F6D" w14:textId="77777777" w:rsidR="00EB7848" w:rsidRDefault="00EB7848" w:rsidP="00EB7848">
      <w:pPr>
        <w:pStyle w:val="PL"/>
        <w:rPr>
          <w:lang w:val="en-US"/>
        </w:rPr>
      </w:pPr>
      <w:r>
        <w:rPr>
          <w:lang w:val="en-US"/>
        </w:rPr>
        <w:t xml:space="preserve">        </w:t>
      </w:r>
      <w:proofErr w:type="spellStart"/>
      <w:r>
        <w:rPr>
          <w:lang w:val="en-US"/>
        </w:rPr>
        <w:t>vDirection</w:t>
      </w:r>
      <w:proofErr w:type="spellEnd"/>
      <w:r>
        <w:rPr>
          <w:lang w:val="en-US"/>
        </w:rPr>
        <w:t>:</w:t>
      </w:r>
    </w:p>
    <w:p w14:paraId="4FB26570"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VerticalDirection</w:t>
      </w:r>
      <w:proofErr w:type="spellEnd"/>
      <w:r>
        <w:rPr>
          <w:lang w:val="en-US"/>
        </w:rPr>
        <w:t>'</w:t>
      </w:r>
    </w:p>
    <w:p w14:paraId="09EA6669" w14:textId="77777777" w:rsidR="00EB7848" w:rsidRDefault="00EB7848" w:rsidP="00EB7848">
      <w:pPr>
        <w:pStyle w:val="PL"/>
        <w:rPr>
          <w:lang w:val="en-US"/>
        </w:rPr>
      </w:pPr>
      <w:r>
        <w:rPr>
          <w:lang w:val="en-US"/>
        </w:rPr>
        <w:t xml:space="preserve">        </w:t>
      </w:r>
      <w:proofErr w:type="spellStart"/>
      <w:r>
        <w:rPr>
          <w:lang w:val="en-US"/>
        </w:rPr>
        <w:t>hUncertainty</w:t>
      </w:r>
      <w:proofErr w:type="spellEnd"/>
      <w:r>
        <w:rPr>
          <w:lang w:val="en-US"/>
        </w:rPr>
        <w:t>:</w:t>
      </w:r>
    </w:p>
    <w:p w14:paraId="00679321"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SpeedUncertainty</w:t>
      </w:r>
      <w:proofErr w:type="spellEnd"/>
      <w:r>
        <w:rPr>
          <w:lang w:val="en-US"/>
        </w:rPr>
        <w:t>'</w:t>
      </w:r>
    </w:p>
    <w:p w14:paraId="20840952" w14:textId="77777777" w:rsidR="00EB7848" w:rsidRDefault="00EB7848" w:rsidP="00EB7848">
      <w:pPr>
        <w:pStyle w:val="PL"/>
        <w:rPr>
          <w:lang w:val="en-US"/>
        </w:rPr>
      </w:pPr>
      <w:r>
        <w:rPr>
          <w:lang w:val="en-US"/>
        </w:rPr>
        <w:t xml:space="preserve">        </w:t>
      </w:r>
      <w:proofErr w:type="spellStart"/>
      <w:r>
        <w:rPr>
          <w:lang w:val="en-US"/>
        </w:rPr>
        <w:t>vUncertainty</w:t>
      </w:r>
      <w:proofErr w:type="spellEnd"/>
      <w:r>
        <w:rPr>
          <w:lang w:val="en-US"/>
        </w:rPr>
        <w:t>:</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SpeedUncertainty</w:t>
      </w:r>
      <w:proofErr w:type="spellEnd"/>
      <w:r>
        <w:rPr>
          <w:lang w:val="en-US"/>
        </w:rPr>
        <w:t>'</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proofErr w:type="spellStart"/>
      <w:r w:rsidRPr="007F4DE4">
        <w:t>U</w:t>
      </w:r>
      <w:r>
        <w:t>eLcs</w:t>
      </w:r>
      <w:r w:rsidRPr="007F4DE4">
        <w:t>Capability</w:t>
      </w:r>
      <w:proofErr w:type="spellEnd"/>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w:t>
      </w:r>
      <w:proofErr w:type="spellStart"/>
      <w:r>
        <w:rPr>
          <w:lang w:val="en-US"/>
        </w:rPr>
        <w:t>lppSupport</w:t>
      </w:r>
      <w:proofErr w:type="spellEnd"/>
      <w:r>
        <w:rPr>
          <w:lang w:val="en-US"/>
        </w:rPr>
        <w:t>:</w:t>
      </w:r>
    </w:p>
    <w:p w14:paraId="37E8D019" w14:textId="77777777" w:rsidR="00EB7848" w:rsidRDefault="00EB7848" w:rsidP="00EB7848">
      <w:pPr>
        <w:pStyle w:val="PL"/>
        <w:rPr>
          <w:lang w:val="en-US"/>
        </w:rPr>
      </w:pPr>
      <w:r>
        <w:rPr>
          <w:lang w:val="en-US"/>
        </w:rPr>
        <w:t xml:space="preserve">          type: </w:t>
      </w:r>
      <w:proofErr w:type="spellStart"/>
      <w:r>
        <w:rPr>
          <w:lang w:val="en-US"/>
        </w:rPr>
        <w:t>boolean</w:t>
      </w:r>
      <w:proofErr w:type="spellEnd"/>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w:t>
      </w:r>
      <w:proofErr w:type="spellStart"/>
      <w:r>
        <w:rPr>
          <w:lang w:val="en-US"/>
        </w:rPr>
        <w:t>ciotOptimisation</w:t>
      </w:r>
      <w:proofErr w:type="spellEnd"/>
      <w:r>
        <w:rPr>
          <w:lang w:val="en-US"/>
        </w:rPr>
        <w:t>:</w:t>
      </w:r>
    </w:p>
    <w:p w14:paraId="47AF0F92" w14:textId="77777777" w:rsidR="00EB7848" w:rsidRDefault="00EB7848" w:rsidP="00EB7848">
      <w:pPr>
        <w:pStyle w:val="PL"/>
        <w:rPr>
          <w:lang w:val="en-US"/>
        </w:rPr>
      </w:pPr>
      <w:r>
        <w:rPr>
          <w:lang w:val="en-US"/>
        </w:rPr>
        <w:t xml:space="preserve">          type: </w:t>
      </w:r>
      <w:proofErr w:type="spellStart"/>
      <w:r>
        <w:rPr>
          <w:lang w:val="en-US"/>
        </w:rPr>
        <w:t>boolean</w:t>
      </w:r>
      <w:proofErr w:type="spellEnd"/>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w:t>
      </w:r>
      <w:proofErr w:type="spellStart"/>
      <w:r>
        <w:rPr>
          <w:lang w:val="en-US"/>
        </w:rPr>
        <w:t>PeriodicEventInfo</w:t>
      </w:r>
      <w:proofErr w:type="spellEnd"/>
      <w:r>
        <w:rPr>
          <w:lang w:val="en-US"/>
        </w:rPr>
        <w:t>:</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w:t>
      </w:r>
      <w:proofErr w:type="spellStart"/>
      <w:r>
        <w:rPr>
          <w:lang w:val="en-US"/>
        </w:rPr>
        <w:t>reportingAmount</w:t>
      </w:r>
      <w:proofErr w:type="spellEnd"/>
    </w:p>
    <w:p w14:paraId="0F7A0ADD" w14:textId="77777777" w:rsidR="00EB7848" w:rsidRDefault="00EB7848" w:rsidP="00EB7848">
      <w:pPr>
        <w:pStyle w:val="PL"/>
        <w:rPr>
          <w:lang w:val="en-US"/>
        </w:rPr>
      </w:pPr>
      <w:r>
        <w:rPr>
          <w:lang w:val="en-US"/>
        </w:rPr>
        <w:t xml:space="preserve">        - </w:t>
      </w:r>
      <w:proofErr w:type="spellStart"/>
      <w:r>
        <w:rPr>
          <w:lang w:val="en-US"/>
        </w:rPr>
        <w:t>reportingInterval</w:t>
      </w:r>
      <w:proofErr w:type="spellEnd"/>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w:t>
      </w:r>
      <w:proofErr w:type="spellStart"/>
      <w:r>
        <w:rPr>
          <w:lang w:val="en-US"/>
        </w:rPr>
        <w:t>reportingAmount</w:t>
      </w:r>
      <w:proofErr w:type="spellEnd"/>
      <w:r>
        <w:rPr>
          <w:lang w:val="en-US"/>
        </w:rPr>
        <w: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ReportingAmount</w:t>
      </w:r>
      <w:proofErr w:type="spellEnd"/>
      <w:r>
        <w:rPr>
          <w:lang w:val="en-US"/>
        </w:rPr>
        <w:t>'</w:t>
      </w:r>
    </w:p>
    <w:p w14:paraId="0A0C6455" w14:textId="77777777" w:rsidR="00EB7848" w:rsidRDefault="00EB7848" w:rsidP="00EB7848">
      <w:pPr>
        <w:pStyle w:val="PL"/>
        <w:rPr>
          <w:lang w:val="en-US"/>
        </w:rPr>
      </w:pPr>
      <w:r>
        <w:rPr>
          <w:lang w:val="en-US"/>
        </w:rPr>
        <w:t xml:space="preserve">        </w:t>
      </w:r>
      <w:proofErr w:type="spellStart"/>
      <w:r>
        <w:rPr>
          <w:lang w:val="en-US"/>
        </w:rPr>
        <w:t>reportingInterval</w:t>
      </w:r>
      <w:proofErr w:type="spellEnd"/>
      <w:r>
        <w:rPr>
          <w:lang w:val="en-US"/>
        </w:rPr>
        <w:t>:</w:t>
      </w:r>
    </w:p>
    <w:p w14:paraId="1871C4A8"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ReportingInterval</w:t>
      </w:r>
      <w:proofErr w:type="spellEnd"/>
      <w:r>
        <w:rPr>
          <w:lang w:val="en-US"/>
        </w:rPr>
        <w:t>'</w:t>
      </w:r>
    </w:p>
    <w:p w14:paraId="09D42848" w14:textId="77777777" w:rsidR="00C21F66" w:rsidRPr="004375A7" w:rsidRDefault="00C21F66" w:rsidP="00C21F66">
      <w:pPr>
        <w:pStyle w:val="PL"/>
        <w:rPr>
          <w:lang w:val="en-US"/>
        </w:rPr>
      </w:pPr>
      <w:r w:rsidRPr="004375A7">
        <w:rPr>
          <w:lang w:val="en-US"/>
        </w:rPr>
        <w:t xml:space="preserve">        </w:t>
      </w:r>
      <w:proofErr w:type="spellStart"/>
      <w:r w:rsidRPr="00DC2E2B">
        <w:t>reportingInfiniteInd</w:t>
      </w:r>
      <w:proofErr w:type="spellEnd"/>
      <w:r w:rsidRPr="004375A7">
        <w:rPr>
          <w:lang w:val="en-US"/>
        </w:rPr>
        <w:t>:</w:t>
      </w:r>
    </w:p>
    <w:p w14:paraId="2B1A0615" w14:textId="77777777" w:rsidR="00C21F66" w:rsidRDefault="00C21F66" w:rsidP="00C21F66">
      <w:pPr>
        <w:pStyle w:val="PL"/>
        <w:rPr>
          <w:lang w:val="en-US"/>
        </w:rPr>
      </w:pPr>
      <w:r w:rsidRPr="00BF6487">
        <w:rPr>
          <w:lang w:val="en-US"/>
        </w:rPr>
        <w:t xml:space="preserve">          type: </w:t>
      </w:r>
      <w:proofErr w:type="spellStart"/>
      <w:r w:rsidRPr="00BF6487">
        <w:rPr>
          <w:lang w:val="en-US"/>
        </w:rPr>
        <w:t>boolean</w:t>
      </w:r>
      <w:proofErr w:type="spellEnd"/>
    </w:p>
    <w:p w14:paraId="206828C0" w14:textId="77777777" w:rsidR="00C21F66" w:rsidRDefault="00C21F66" w:rsidP="00C21F66">
      <w:pPr>
        <w:pStyle w:val="PL"/>
        <w:rPr>
          <w:lang w:val="en-US"/>
        </w:rPr>
      </w:pPr>
      <w:r>
        <w:rPr>
          <w:lang w:val="en-US"/>
        </w:rPr>
        <w:t xml:space="preserve">          </w:t>
      </w:r>
      <w:proofErr w:type="spellStart"/>
      <w:r>
        <w:rPr>
          <w:lang w:val="en-US"/>
        </w:rPr>
        <w:t>enum</w:t>
      </w:r>
      <w:proofErr w:type="spellEnd"/>
      <w:r>
        <w:rPr>
          <w:lang w:val="en-US"/>
        </w:rPr>
        <w:t>:</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w:t>
      </w:r>
      <w:proofErr w:type="spellStart"/>
      <w:r>
        <w:rPr>
          <w:lang w:val="en-US"/>
        </w:rPr>
        <w:t>reportingIntervalMs</w:t>
      </w:r>
      <w:proofErr w:type="spellEnd"/>
      <w:r>
        <w:rPr>
          <w:lang w:val="en-US"/>
        </w:rPr>
        <w:t>:</w:t>
      </w:r>
    </w:p>
    <w:p w14:paraId="25DC222C" w14:textId="77777777" w:rsidR="00C21F66" w:rsidRDefault="00C21F66" w:rsidP="00C21F66">
      <w:pPr>
        <w:pStyle w:val="PL"/>
        <w:rPr>
          <w:lang w:val="en-US"/>
        </w:rPr>
      </w:pPr>
      <w:r>
        <w:rPr>
          <w:lang w:val="en-US"/>
        </w:rPr>
        <w:t xml:space="preserve">          </w:t>
      </w:r>
      <w:r w:rsidRPr="00BF6487">
        <w:rPr>
          <w:lang w:val="en-US"/>
        </w:rPr>
        <w:t>$ref: '#/components/schemas/</w:t>
      </w:r>
      <w:proofErr w:type="spellStart"/>
      <w:r>
        <w:rPr>
          <w:lang w:val="en-US"/>
        </w:rPr>
        <w:t>ReportingIntervalMs</w:t>
      </w:r>
      <w:proofErr w:type="spellEnd"/>
      <w:r>
        <w:rPr>
          <w:lang w:val="en-US"/>
        </w:rPr>
        <w:t>'</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w:t>
      </w:r>
      <w:proofErr w:type="spellStart"/>
      <w:r>
        <w:rPr>
          <w:lang w:val="en-US"/>
        </w:rPr>
        <w:t>AreaEventInfo</w:t>
      </w:r>
      <w:proofErr w:type="spellEnd"/>
      <w:r>
        <w:rPr>
          <w:lang w:val="en-US"/>
        </w:rPr>
        <w:t>:</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w:t>
      </w:r>
      <w:proofErr w:type="spellStart"/>
      <w:r>
        <w:rPr>
          <w:lang w:val="en-US"/>
        </w:rPr>
        <w:t>areaDefinition</w:t>
      </w:r>
      <w:proofErr w:type="spellEnd"/>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proofErr w:type="spellStart"/>
      <w:r>
        <w:rPr>
          <w:lang w:val="en-US"/>
        </w:rPr>
        <w:t>areaDefinition</w:t>
      </w:r>
      <w:proofErr w:type="spellEnd"/>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proofErr w:type="spellStart"/>
      <w:r>
        <w:rPr>
          <w:lang w:val="en-US"/>
        </w:rPr>
        <w:t>ReportingArea</w:t>
      </w:r>
      <w:proofErr w:type="spellEnd"/>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19FB4A84" w14:textId="77777777" w:rsidR="00EB7848" w:rsidRPr="000536AA" w:rsidRDefault="00EB7848" w:rsidP="00EB7848">
      <w:pPr>
        <w:pStyle w:val="PL"/>
        <w:rPr>
          <w:lang w:val="en-US" w:eastAsia="zh-CN"/>
        </w:rPr>
      </w:pPr>
      <w:r>
        <w:rPr>
          <w:rFonts w:hint="eastAsia"/>
          <w:lang w:val="en-US" w:eastAsia="zh-CN"/>
        </w:rPr>
        <w:t xml:space="preserve">          </w:t>
      </w:r>
      <w:proofErr w:type="spellStart"/>
      <w:r>
        <w:rPr>
          <w:lang w:val="en-US" w:eastAsia="zh-CN"/>
        </w:rPr>
        <w:t>max</w:t>
      </w:r>
      <w:r>
        <w:rPr>
          <w:rFonts w:hint="eastAsia"/>
          <w:lang w:val="en-US" w:eastAsia="zh-CN"/>
        </w:rPr>
        <w:t>Items</w:t>
      </w:r>
      <w:proofErr w:type="spellEnd"/>
      <w:r>
        <w:rPr>
          <w:rFonts w:hint="eastAsia"/>
          <w:lang w:val="en-US" w:eastAsia="zh-CN"/>
        </w:rPr>
        <w:t xml:space="preserve">: </w:t>
      </w:r>
      <w:r>
        <w:rPr>
          <w:lang w:val="en-US" w:eastAsia="zh-CN"/>
        </w:rPr>
        <w:t>250</w:t>
      </w:r>
    </w:p>
    <w:p w14:paraId="58666E5D" w14:textId="77777777" w:rsidR="00EB7848" w:rsidRDefault="00EB7848" w:rsidP="00EB7848">
      <w:pPr>
        <w:pStyle w:val="PL"/>
        <w:rPr>
          <w:lang w:val="en-US"/>
        </w:rPr>
      </w:pPr>
      <w:r>
        <w:rPr>
          <w:lang w:val="en-US"/>
        </w:rPr>
        <w:t xml:space="preserve">        </w:t>
      </w:r>
      <w:proofErr w:type="spellStart"/>
      <w:r w:rsidRPr="00A32700">
        <w:rPr>
          <w:lang w:val="en-US"/>
        </w:rPr>
        <w:t>occurrenceInfo</w:t>
      </w:r>
      <w:proofErr w:type="spellEnd"/>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proofErr w:type="spellStart"/>
      <w:r w:rsidRPr="00A32700">
        <w:rPr>
          <w:lang w:val="en-US"/>
        </w:rPr>
        <w:t>ccurrenceInfo</w:t>
      </w:r>
      <w:proofErr w:type="spellEnd"/>
      <w:r>
        <w:rPr>
          <w:lang w:val="en-US"/>
        </w:rPr>
        <w:t>'</w:t>
      </w:r>
    </w:p>
    <w:p w14:paraId="06699989" w14:textId="77777777" w:rsidR="00EB7848" w:rsidRDefault="00EB7848" w:rsidP="00EB7848">
      <w:pPr>
        <w:pStyle w:val="PL"/>
        <w:rPr>
          <w:lang w:val="en-US"/>
        </w:rPr>
      </w:pPr>
      <w:r>
        <w:rPr>
          <w:lang w:val="en-US"/>
        </w:rPr>
        <w:t xml:space="preserve">        </w:t>
      </w:r>
      <w:proofErr w:type="spellStart"/>
      <w:r w:rsidRPr="00A32700">
        <w:rPr>
          <w:lang w:val="en-US"/>
        </w:rPr>
        <w:t>minimumInterval</w:t>
      </w:r>
      <w:proofErr w:type="spellEnd"/>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proofErr w:type="spellStart"/>
      <w:r w:rsidRPr="00A32700">
        <w:rPr>
          <w:lang w:val="en-US"/>
        </w:rPr>
        <w:t>inimumInterval</w:t>
      </w:r>
      <w:proofErr w:type="spellEnd"/>
      <w:r>
        <w:rPr>
          <w:lang w:val="en-US"/>
        </w:rPr>
        <w:t>'</w:t>
      </w:r>
    </w:p>
    <w:p w14:paraId="0A3ED8C5" w14:textId="77777777" w:rsidR="00EB7848" w:rsidRDefault="00EB7848" w:rsidP="00EB7848">
      <w:pPr>
        <w:pStyle w:val="PL"/>
        <w:rPr>
          <w:lang w:val="en-US"/>
        </w:rPr>
      </w:pPr>
      <w:r>
        <w:rPr>
          <w:lang w:val="en-US"/>
        </w:rPr>
        <w:t xml:space="preserve">        </w:t>
      </w:r>
      <w:proofErr w:type="spellStart"/>
      <w:r w:rsidRPr="00A32700">
        <w:rPr>
          <w:lang w:val="en-US"/>
        </w:rPr>
        <w:t>maximumInterval</w:t>
      </w:r>
      <w:proofErr w:type="spellEnd"/>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proofErr w:type="spellStart"/>
      <w:r w:rsidRPr="00A32700">
        <w:rPr>
          <w:lang w:val="en-US"/>
        </w:rPr>
        <w:t>aximumInterval</w:t>
      </w:r>
      <w:proofErr w:type="spellEnd"/>
      <w:r>
        <w:rPr>
          <w:lang w:val="en-US"/>
        </w:rPr>
        <w:t>'</w:t>
      </w:r>
    </w:p>
    <w:p w14:paraId="577F7B19" w14:textId="77777777" w:rsidR="00EB7848" w:rsidRDefault="00EB7848" w:rsidP="00EB7848">
      <w:pPr>
        <w:pStyle w:val="PL"/>
        <w:rPr>
          <w:lang w:val="en-US"/>
        </w:rPr>
      </w:pPr>
      <w:r>
        <w:rPr>
          <w:lang w:val="en-US"/>
        </w:rPr>
        <w:t xml:space="preserve">        </w:t>
      </w:r>
      <w:proofErr w:type="spellStart"/>
      <w:r w:rsidRPr="00A32700">
        <w:rPr>
          <w:lang w:val="en-US"/>
        </w:rPr>
        <w:t>samplingInterval</w:t>
      </w:r>
      <w:proofErr w:type="spellEnd"/>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proofErr w:type="spellStart"/>
      <w:r w:rsidRPr="00A32700">
        <w:rPr>
          <w:lang w:val="en-US"/>
        </w:rPr>
        <w:t>amplingInterval</w:t>
      </w:r>
      <w:proofErr w:type="spellEnd"/>
      <w:r>
        <w:rPr>
          <w:lang w:val="en-US"/>
        </w:rPr>
        <w:t>'</w:t>
      </w:r>
    </w:p>
    <w:p w14:paraId="7CE777D1" w14:textId="77777777" w:rsidR="00EB7848" w:rsidRDefault="00EB7848" w:rsidP="00EB7848">
      <w:pPr>
        <w:pStyle w:val="PL"/>
        <w:rPr>
          <w:lang w:val="en-US"/>
        </w:rPr>
      </w:pPr>
      <w:r>
        <w:rPr>
          <w:lang w:val="en-US"/>
        </w:rPr>
        <w:t xml:space="preserve">        </w:t>
      </w:r>
      <w:proofErr w:type="spellStart"/>
      <w:r w:rsidRPr="00A32700">
        <w:rPr>
          <w:lang w:val="en-US"/>
        </w:rPr>
        <w:t>reportingDuration</w:t>
      </w:r>
      <w:proofErr w:type="spellEnd"/>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proofErr w:type="spellStart"/>
      <w:r w:rsidRPr="00A32700">
        <w:rPr>
          <w:lang w:val="en-US"/>
        </w:rPr>
        <w:t>eportingDuration</w:t>
      </w:r>
      <w:proofErr w:type="spellEnd"/>
      <w:r>
        <w:rPr>
          <w:lang w:val="en-US"/>
        </w:rPr>
        <w:t>'</w:t>
      </w:r>
    </w:p>
    <w:p w14:paraId="4B034757" w14:textId="77777777" w:rsidR="00EB7848" w:rsidRDefault="00EB7848" w:rsidP="00EB7848">
      <w:pPr>
        <w:pStyle w:val="PL"/>
        <w:rPr>
          <w:lang w:val="en-US"/>
        </w:rPr>
      </w:pPr>
      <w:r>
        <w:rPr>
          <w:lang w:val="en-US"/>
        </w:rPr>
        <w:t xml:space="preserve">        </w:t>
      </w:r>
      <w:proofErr w:type="spellStart"/>
      <w:r w:rsidRPr="00A32700">
        <w:rPr>
          <w:lang w:val="en-US"/>
        </w:rPr>
        <w:t>reportingLocationReq</w:t>
      </w:r>
      <w:proofErr w:type="spellEnd"/>
      <w:r>
        <w:rPr>
          <w:lang w:val="en-US"/>
        </w:rPr>
        <w:t>:</w:t>
      </w:r>
    </w:p>
    <w:p w14:paraId="57D4AD9F" w14:textId="77777777" w:rsidR="00EB7848" w:rsidRDefault="00EB7848" w:rsidP="00EB7848">
      <w:pPr>
        <w:pStyle w:val="PL"/>
        <w:rPr>
          <w:lang w:val="en-US"/>
        </w:rPr>
      </w:pPr>
      <w:r>
        <w:rPr>
          <w:lang w:val="en-US"/>
        </w:rPr>
        <w:t xml:space="preserve">          type: </w:t>
      </w:r>
      <w:proofErr w:type="spellStart"/>
      <w:r>
        <w:rPr>
          <w:lang w:val="en-US"/>
        </w:rPr>
        <w:t>boolean</w:t>
      </w:r>
      <w:proofErr w:type="spellEnd"/>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w:t>
      </w:r>
      <w:proofErr w:type="spellStart"/>
      <w:r>
        <w:rPr>
          <w:lang w:val="en-US"/>
        </w:rPr>
        <w:t>ReportingArea</w:t>
      </w:r>
      <w:proofErr w:type="spellEnd"/>
      <w:r>
        <w:rPr>
          <w:lang w:val="en-US"/>
        </w:rPr>
        <w:t>:</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lastRenderedPageBreak/>
        <w:t xml:space="preserve">        - </w:t>
      </w:r>
      <w:proofErr w:type="spellStart"/>
      <w:r>
        <w:rPr>
          <w:lang w:val="en-US"/>
        </w:rPr>
        <w:t>areaType</w:t>
      </w:r>
      <w:proofErr w:type="spellEnd"/>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proofErr w:type="spellStart"/>
      <w:r>
        <w:rPr>
          <w:lang w:val="en-US"/>
        </w:rPr>
        <w:t>areaType</w:t>
      </w:r>
      <w:proofErr w:type="spellEnd"/>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proofErr w:type="spellStart"/>
      <w:r>
        <w:rPr>
          <w:lang w:val="en-US"/>
        </w:rPr>
        <w:t>ReportingAreaType</w:t>
      </w:r>
      <w:proofErr w:type="spellEnd"/>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w:t>
      </w:r>
      <w:proofErr w:type="spellStart"/>
      <w:r>
        <w:rPr>
          <w:lang w:val="en-US"/>
        </w:rPr>
        <w:t>ecgi</w:t>
      </w:r>
      <w:proofErr w:type="spellEnd"/>
      <w:r>
        <w:rPr>
          <w:lang w:val="en-US"/>
        </w:rPr>
        <w:t>:</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Ecgi</w:t>
      </w:r>
      <w:proofErr w:type="spellEnd"/>
      <w:r>
        <w:rPr>
          <w:lang w:val="en-US"/>
        </w:rPr>
        <w:t>'</w:t>
      </w:r>
    </w:p>
    <w:p w14:paraId="15F9F642" w14:textId="77777777" w:rsidR="00EB7848" w:rsidRDefault="00EB7848" w:rsidP="00EB7848">
      <w:pPr>
        <w:pStyle w:val="PL"/>
        <w:rPr>
          <w:lang w:val="en-US"/>
        </w:rPr>
      </w:pPr>
      <w:r>
        <w:rPr>
          <w:lang w:val="en-US"/>
        </w:rPr>
        <w:t xml:space="preserve">        </w:t>
      </w:r>
      <w:proofErr w:type="spellStart"/>
      <w:r>
        <w:rPr>
          <w:lang w:val="en-US"/>
        </w:rPr>
        <w:t>ncgi</w:t>
      </w:r>
      <w:proofErr w:type="spellEnd"/>
      <w:r>
        <w:rPr>
          <w:lang w:val="en-US"/>
        </w:rPr>
        <w:t>:</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Ncgi</w:t>
      </w:r>
      <w:proofErr w:type="spellEnd"/>
      <w:r>
        <w:rPr>
          <w:lang w:val="en-US"/>
        </w:rPr>
        <w:t>'</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w:t>
      </w:r>
      <w:proofErr w:type="spellStart"/>
      <w:r>
        <w:rPr>
          <w:lang w:val="en-US"/>
        </w:rPr>
        <w:t>MotionEventInfo</w:t>
      </w:r>
      <w:proofErr w:type="spellEnd"/>
      <w:r>
        <w:rPr>
          <w:lang w:val="en-US"/>
        </w:rPr>
        <w:t>:</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w:t>
      </w:r>
      <w:proofErr w:type="spellStart"/>
      <w:r>
        <w:rPr>
          <w:lang w:val="en-US"/>
        </w:rPr>
        <w:t>linearDistance</w:t>
      </w:r>
      <w:proofErr w:type="spellEnd"/>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proofErr w:type="spellStart"/>
      <w:r>
        <w:rPr>
          <w:lang w:val="en-US"/>
        </w:rPr>
        <w:t>linearDistance</w:t>
      </w:r>
      <w:proofErr w:type="spellEnd"/>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proofErr w:type="spellStart"/>
      <w:r>
        <w:rPr>
          <w:lang w:val="en-US"/>
        </w:rPr>
        <w:t>LinearDistance</w:t>
      </w:r>
      <w:proofErr w:type="spellEnd"/>
      <w:r w:rsidRPr="00BF6487">
        <w:rPr>
          <w:lang w:val="en-US"/>
        </w:rPr>
        <w:t>'</w:t>
      </w:r>
    </w:p>
    <w:p w14:paraId="6DE5B130" w14:textId="77777777" w:rsidR="00EB7848" w:rsidRDefault="00EB7848" w:rsidP="00EB7848">
      <w:pPr>
        <w:pStyle w:val="PL"/>
        <w:rPr>
          <w:lang w:val="en-US"/>
        </w:rPr>
      </w:pPr>
      <w:r>
        <w:rPr>
          <w:lang w:val="en-US"/>
        </w:rPr>
        <w:t xml:space="preserve">        </w:t>
      </w:r>
      <w:proofErr w:type="spellStart"/>
      <w:r w:rsidRPr="00A32700">
        <w:rPr>
          <w:lang w:val="en-US"/>
        </w:rPr>
        <w:t>occurrenceInfo</w:t>
      </w:r>
      <w:proofErr w:type="spellEnd"/>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proofErr w:type="spellStart"/>
      <w:r w:rsidRPr="00A32700">
        <w:rPr>
          <w:lang w:val="en-US"/>
        </w:rPr>
        <w:t>ccurrenceInfo</w:t>
      </w:r>
      <w:proofErr w:type="spellEnd"/>
      <w:r>
        <w:rPr>
          <w:lang w:val="en-US"/>
        </w:rPr>
        <w:t>'</w:t>
      </w:r>
    </w:p>
    <w:p w14:paraId="5BB237BD" w14:textId="77777777" w:rsidR="00EB7848" w:rsidRDefault="00EB7848" w:rsidP="00EB7848">
      <w:pPr>
        <w:pStyle w:val="PL"/>
        <w:rPr>
          <w:lang w:val="en-US"/>
        </w:rPr>
      </w:pPr>
      <w:r>
        <w:rPr>
          <w:lang w:val="en-US"/>
        </w:rPr>
        <w:t xml:space="preserve">        </w:t>
      </w:r>
      <w:proofErr w:type="spellStart"/>
      <w:r w:rsidRPr="00A32700">
        <w:rPr>
          <w:lang w:val="en-US"/>
        </w:rPr>
        <w:t>minimumInterval</w:t>
      </w:r>
      <w:proofErr w:type="spellEnd"/>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proofErr w:type="spellStart"/>
      <w:r w:rsidRPr="00A32700">
        <w:rPr>
          <w:lang w:val="en-US"/>
        </w:rPr>
        <w:t>inimumInterval</w:t>
      </w:r>
      <w:proofErr w:type="spellEnd"/>
      <w:r>
        <w:rPr>
          <w:lang w:val="en-US"/>
        </w:rPr>
        <w:t>'</w:t>
      </w:r>
    </w:p>
    <w:p w14:paraId="32EB2B3B" w14:textId="77777777" w:rsidR="00EB7848" w:rsidRDefault="00EB7848" w:rsidP="00EB7848">
      <w:pPr>
        <w:pStyle w:val="PL"/>
        <w:rPr>
          <w:lang w:val="en-US"/>
        </w:rPr>
      </w:pPr>
      <w:r>
        <w:rPr>
          <w:lang w:val="en-US"/>
        </w:rPr>
        <w:t xml:space="preserve">        </w:t>
      </w:r>
      <w:proofErr w:type="spellStart"/>
      <w:r w:rsidRPr="00A32700">
        <w:rPr>
          <w:lang w:val="en-US"/>
        </w:rPr>
        <w:t>maximumInterval</w:t>
      </w:r>
      <w:proofErr w:type="spellEnd"/>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proofErr w:type="spellStart"/>
      <w:r w:rsidRPr="00A32700">
        <w:rPr>
          <w:lang w:val="en-US"/>
        </w:rPr>
        <w:t>aximumInterval</w:t>
      </w:r>
      <w:proofErr w:type="spellEnd"/>
      <w:r>
        <w:rPr>
          <w:lang w:val="en-US"/>
        </w:rPr>
        <w:t>'</w:t>
      </w:r>
    </w:p>
    <w:p w14:paraId="5580632F" w14:textId="77777777" w:rsidR="00EB7848" w:rsidRDefault="00EB7848" w:rsidP="00EB7848">
      <w:pPr>
        <w:pStyle w:val="PL"/>
        <w:rPr>
          <w:lang w:val="en-US"/>
        </w:rPr>
      </w:pPr>
      <w:r>
        <w:rPr>
          <w:lang w:val="en-US"/>
        </w:rPr>
        <w:t xml:space="preserve">        </w:t>
      </w:r>
      <w:proofErr w:type="spellStart"/>
      <w:r w:rsidRPr="00A32700">
        <w:rPr>
          <w:lang w:val="en-US"/>
        </w:rPr>
        <w:t>samplingInterval</w:t>
      </w:r>
      <w:proofErr w:type="spellEnd"/>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proofErr w:type="spellStart"/>
      <w:r w:rsidRPr="00A32700">
        <w:rPr>
          <w:lang w:val="en-US"/>
        </w:rPr>
        <w:t>amplingInterval</w:t>
      </w:r>
      <w:proofErr w:type="spellEnd"/>
      <w:r>
        <w:rPr>
          <w:lang w:val="en-US"/>
        </w:rPr>
        <w:t>'</w:t>
      </w:r>
    </w:p>
    <w:p w14:paraId="2CEA2B66" w14:textId="77777777" w:rsidR="00EB7848" w:rsidRDefault="00EB7848" w:rsidP="00EB7848">
      <w:pPr>
        <w:pStyle w:val="PL"/>
        <w:rPr>
          <w:lang w:val="en-US"/>
        </w:rPr>
      </w:pPr>
      <w:r>
        <w:rPr>
          <w:lang w:val="en-US"/>
        </w:rPr>
        <w:t xml:space="preserve">        </w:t>
      </w:r>
      <w:proofErr w:type="spellStart"/>
      <w:r w:rsidRPr="00A32700">
        <w:rPr>
          <w:lang w:val="en-US"/>
        </w:rPr>
        <w:t>reportingDuration</w:t>
      </w:r>
      <w:proofErr w:type="spellEnd"/>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proofErr w:type="spellStart"/>
      <w:r w:rsidRPr="00A32700">
        <w:rPr>
          <w:lang w:val="en-US"/>
        </w:rPr>
        <w:t>eportingDuration</w:t>
      </w:r>
      <w:proofErr w:type="spellEnd"/>
      <w:r>
        <w:rPr>
          <w:lang w:val="en-US"/>
        </w:rPr>
        <w:t>'</w:t>
      </w:r>
    </w:p>
    <w:p w14:paraId="5C19BF58" w14:textId="77777777" w:rsidR="00EB7848" w:rsidRDefault="00EB7848" w:rsidP="00EB7848">
      <w:pPr>
        <w:pStyle w:val="PL"/>
        <w:rPr>
          <w:lang w:val="en-US"/>
        </w:rPr>
      </w:pPr>
      <w:r>
        <w:rPr>
          <w:lang w:val="en-US"/>
        </w:rPr>
        <w:t xml:space="preserve">        </w:t>
      </w:r>
      <w:proofErr w:type="spellStart"/>
      <w:r w:rsidRPr="00A32700">
        <w:rPr>
          <w:lang w:val="en-US"/>
        </w:rPr>
        <w:t>reportingLocationReq</w:t>
      </w:r>
      <w:proofErr w:type="spellEnd"/>
      <w:r>
        <w:rPr>
          <w:lang w:val="en-US"/>
        </w:rPr>
        <w:t>:</w:t>
      </w:r>
    </w:p>
    <w:p w14:paraId="62CE823C" w14:textId="77777777" w:rsidR="00EB7848" w:rsidRDefault="00EB7848" w:rsidP="00EB7848">
      <w:pPr>
        <w:pStyle w:val="PL"/>
        <w:rPr>
          <w:lang w:val="en-US"/>
        </w:rPr>
      </w:pPr>
      <w:r>
        <w:rPr>
          <w:lang w:val="en-US"/>
        </w:rPr>
        <w:t xml:space="preserve">          type: </w:t>
      </w:r>
      <w:proofErr w:type="spellStart"/>
      <w:r>
        <w:rPr>
          <w:lang w:val="en-US"/>
        </w:rPr>
        <w:t>boolean</w:t>
      </w:r>
      <w:proofErr w:type="spellEnd"/>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w:t>
      </w:r>
      <w:proofErr w:type="spellStart"/>
      <w:r>
        <w:rPr>
          <w:lang w:val="en-US"/>
        </w:rPr>
        <w:t>CancelLocData</w:t>
      </w:r>
      <w:proofErr w:type="spellEnd"/>
      <w:r>
        <w:rPr>
          <w:lang w:val="en-US"/>
        </w:rPr>
        <w:t>:</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w:t>
      </w:r>
      <w:proofErr w:type="spellStart"/>
      <w:r>
        <w:rPr>
          <w:lang w:val="en-US"/>
        </w:rPr>
        <w:t>hgmlcCallBackURI</w:t>
      </w:r>
      <w:proofErr w:type="spellEnd"/>
    </w:p>
    <w:p w14:paraId="140D5316" w14:textId="77777777" w:rsidR="00EB7848" w:rsidRDefault="00EB7848" w:rsidP="00EB7848">
      <w:pPr>
        <w:pStyle w:val="PL"/>
        <w:rPr>
          <w:lang w:val="en-US"/>
        </w:rPr>
      </w:pPr>
      <w:r>
        <w:rPr>
          <w:lang w:val="en-US"/>
        </w:rPr>
        <w:t xml:space="preserve">        - </w:t>
      </w:r>
      <w:proofErr w:type="spellStart"/>
      <w:r>
        <w:rPr>
          <w:lang w:val="en-US"/>
        </w:rPr>
        <w:t>ldrReference</w:t>
      </w:r>
      <w:proofErr w:type="spellEnd"/>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proofErr w:type="spellStart"/>
      <w:r>
        <w:rPr>
          <w:lang w:val="en-US"/>
        </w:rPr>
        <w:t>hgmlcCallBackURI</w:t>
      </w:r>
      <w:proofErr w:type="spellEnd"/>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proofErr w:type="spellStart"/>
      <w:r>
        <w:rPr>
          <w:lang w:val="en-US"/>
        </w:rPr>
        <w:t>ldrReference</w:t>
      </w:r>
      <w:proofErr w:type="spellEnd"/>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t>LdrReference</w:t>
      </w:r>
      <w:proofErr w:type="spellEnd"/>
      <w:r>
        <w:rPr>
          <w:lang w:val="en-US"/>
        </w:rPr>
        <w:t>'</w:t>
      </w:r>
    </w:p>
    <w:p w14:paraId="32261760" w14:textId="77777777" w:rsidR="00B956EB" w:rsidRPr="004375A7" w:rsidRDefault="00B956EB" w:rsidP="00B956EB">
      <w:pPr>
        <w:pStyle w:val="PL"/>
        <w:rPr>
          <w:lang w:val="en-US"/>
        </w:rPr>
      </w:pPr>
      <w:r w:rsidRPr="004375A7">
        <w:rPr>
          <w:lang w:val="en-US"/>
        </w:rPr>
        <w:t xml:space="preserve">        </w:t>
      </w:r>
      <w:proofErr w:type="spellStart"/>
      <w:r>
        <w:rPr>
          <w:lang w:val="en-US"/>
        </w:rPr>
        <w:t>lcsCorrelationID</w:t>
      </w:r>
      <w:proofErr w:type="spellEnd"/>
      <w:r w:rsidRPr="004375A7">
        <w:rPr>
          <w:lang w:val="en-US"/>
        </w:rPr>
        <w:t>:</w:t>
      </w:r>
    </w:p>
    <w:p w14:paraId="7A5B7A44" w14:textId="77777777" w:rsidR="00B956EB" w:rsidRPr="00BF6487" w:rsidRDefault="00B956EB" w:rsidP="00B956EB">
      <w:pPr>
        <w:pStyle w:val="PL"/>
        <w:rPr>
          <w:lang w:val="en-US"/>
        </w:rPr>
      </w:pPr>
      <w:r>
        <w:rPr>
          <w:lang w:val="en-US"/>
        </w:rPr>
        <w:t xml:space="preserve">          </w:t>
      </w:r>
      <w:r w:rsidRPr="00BF6487">
        <w:rPr>
          <w:lang w:val="en-US"/>
        </w:rPr>
        <w:t>$ref: '#/components/schemas/</w:t>
      </w:r>
      <w:proofErr w:type="spellStart"/>
      <w:r>
        <w:t>CorrelationID</w:t>
      </w:r>
      <w:proofErr w:type="spellEnd"/>
      <w:r>
        <w:rPr>
          <w:lang w:val="en-US"/>
        </w:rPr>
        <w:t>'</w:t>
      </w:r>
    </w:p>
    <w:p w14:paraId="37E987E6" w14:textId="77777777" w:rsidR="00F423B4" w:rsidRPr="002E5CBA" w:rsidRDefault="00F423B4" w:rsidP="00F423B4">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150F42EC" w14:textId="77777777" w:rsidR="00F423B4" w:rsidRPr="00BF6487" w:rsidRDefault="00F423B4" w:rsidP="00F423B4">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proofErr w:type="spellStart"/>
      <w:r>
        <w:rPr>
          <w:lang w:val="en-US"/>
        </w:rPr>
        <w:t>LocContext</w:t>
      </w:r>
      <w:r w:rsidRPr="00BF6487">
        <w:rPr>
          <w:lang w:val="en-US"/>
        </w:rPr>
        <w:t>Dat</w:t>
      </w:r>
      <w:r>
        <w:rPr>
          <w:lang w:val="en-US"/>
        </w:rPr>
        <w:t>a</w:t>
      </w:r>
      <w:proofErr w:type="spellEnd"/>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w:t>
      </w:r>
      <w:proofErr w:type="spellStart"/>
      <w:r>
        <w:rPr>
          <w:lang w:val="en-US"/>
        </w:rPr>
        <w:t>amfId</w:t>
      </w:r>
      <w:proofErr w:type="spellEnd"/>
    </w:p>
    <w:p w14:paraId="4E8183CF" w14:textId="77777777" w:rsidR="00EB7848" w:rsidRDefault="00EB7848" w:rsidP="00EB7848">
      <w:pPr>
        <w:pStyle w:val="PL"/>
        <w:rPr>
          <w:lang w:val="en-US"/>
        </w:rPr>
      </w:pPr>
      <w:r>
        <w:rPr>
          <w:lang w:val="en-US"/>
        </w:rPr>
        <w:t xml:space="preserve">        - </w:t>
      </w:r>
      <w:proofErr w:type="spellStart"/>
      <w:r>
        <w:rPr>
          <w:lang w:val="en-US"/>
        </w:rPr>
        <w:t>ldrType</w:t>
      </w:r>
      <w:proofErr w:type="spellEnd"/>
    </w:p>
    <w:p w14:paraId="59AA894B" w14:textId="77777777" w:rsidR="00EB7848" w:rsidRDefault="00EB7848" w:rsidP="00EB7848">
      <w:pPr>
        <w:pStyle w:val="PL"/>
        <w:rPr>
          <w:lang w:val="en-US"/>
        </w:rPr>
      </w:pPr>
      <w:r>
        <w:rPr>
          <w:lang w:val="en-US"/>
        </w:rPr>
        <w:t xml:space="preserve">        - </w:t>
      </w:r>
      <w:proofErr w:type="spellStart"/>
      <w:r>
        <w:rPr>
          <w:lang w:val="en-US"/>
        </w:rPr>
        <w:t>hgmlcCallBackURI</w:t>
      </w:r>
      <w:proofErr w:type="spellEnd"/>
    </w:p>
    <w:p w14:paraId="7E61EE10" w14:textId="77777777" w:rsidR="00EB7848" w:rsidRDefault="00EB7848" w:rsidP="00EB7848">
      <w:pPr>
        <w:pStyle w:val="PL"/>
        <w:rPr>
          <w:lang w:val="en-US"/>
        </w:rPr>
      </w:pPr>
      <w:r>
        <w:rPr>
          <w:lang w:val="en-US"/>
        </w:rPr>
        <w:t xml:space="preserve">        - </w:t>
      </w:r>
      <w:proofErr w:type="spellStart"/>
      <w:r>
        <w:rPr>
          <w:lang w:val="en-US"/>
        </w:rPr>
        <w:t>ldrReference</w:t>
      </w:r>
      <w:proofErr w:type="spellEnd"/>
    </w:p>
    <w:p w14:paraId="0DF6EAA1" w14:textId="77777777" w:rsidR="00EB7848" w:rsidRPr="00BF6487" w:rsidRDefault="00EB7848" w:rsidP="00EB7848">
      <w:pPr>
        <w:pStyle w:val="PL"/>
        <w:rPr>
          <w:lang w:val="en-US"/>
        </w:rPr>
      </w:pPr>
      <w:r>
        <w:rPr>
          <w:lang w:val="en-US"/>
        </w:rPr>
        <w:t xml:space="preserve">        - </w:t>
      </w:r>
      <w:proofErr w:type="spellStart"/>
      <w:r>
        <w:rPr>
          <w:lang w:val="en-US"/>
        </w:rPr>
        <w:t>eventReportMessage</w:t>
      </w:r>
      <w:proofErr w:type="spellEnd"/>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proofErr w:type="spellStart"/>
      <w:r>
        <w:rPr>
          <w:lang w:val="en-US"/>
        </w:rPr>
        <w:t>amfId</w:t>
      </w:r>
      <w:proofErr w:type="spellEnd"/>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NfInstanceId</w:t>
      </w:r>
      <w:proofErr w:type="spellEnd"/>
      <w:r>
        <w:rPr>
          <w:lang w:val="en-US"/>
        </w:rPr>
        <w:t>'</w:t>
      </w:r>
    </w:p>
    <w:p w14:paraId="4F003753"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locationQoS</w:t>
      </w:r>
      <w:proofErr w:type="spellEnd"/>
      <w:r w:rsidRPr="00BF6487">
        <w:rPr>
          <w:lang w:val="en-US"/>
        </w:rPr>
        <w:t>:</w:t>
      </w:r>
    </w:p>
    <w:p w14:paraId="56573A33"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LocationQoS</w:t>
      </w:r>
      <w:proofErr w:type="spellEnd"/>
      <w:r w:rsidRPr="00BF6487">
        <w:rPr>
          <w:lang w:val="en-US"/>
        </w:rPr>
        <w:t>'</w:t>
      </w:r>
    </w:p>
    <w:p w14:paraId="6B60A891" w14:textId="77777777" w:rsidR="00EB7848" w:rsidRDefault="00EB7848" w:rsidP="00EB7848">
      <w:pPr>
        <w:pStyle w:val="PL"/>
        <w:rPr>
          <w:lang w:val="en-US"/>
        </w:rPr>
      </w:pPr>
      <w:r w:rsidRPr="00BF6487">
        <w:rPr>
          <w:lang w:val="en-US"/>
        </w:rPr>
        <w:t xml:space="preserve">        </w:t>
      </w:r>
      <w:proofErr w:type="spellStart"/>
      <w:r w:rsidRPr="00BF6487">
        <w:rPr>
          <w:lang w:val="en-US"/>
        </w:rPr>
        <w:t>supportedGADShapes</w:t>
      </w:r>
      <w:proofErr w:type="spellEnd"/>
      <w:r w:rsidRPr="00BF6487">
        <w:rPr>
          <w:lang w:val="en-US"/>
        </w:rPr>
        <w:t>:</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proofErr w:type="spellStart"/>
      <w:r w:rsidRPr="00BF6487">
        <w:rPr>
          <w:lang w:val="en-US"/>
        </w:rPr>
        <w:t>SupportedGADShapes</w:t>
      </w:r>
      <w:proofErr w:type="spellEnd"/>
      <w:r w:rsidRPr="00BF6487">
        <w:rPr>
          <w:lang w:val="en-US"/>
        </w:rPr>
        <w:t>'</w:t>
      </w:r>
    </w:p>
    <w:p w14:paraId="7A390362" w14:textId="77777777" w:rsidR="00EB7848" w:rsidRPr="000536AA"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7843C8E6" w14:textId="77777777" w:rsidR="00EB7848" w:rsidRDefault="00EB7848" w:rsidP="00EB7848">
      <w:pPr>
        <w:pStyle w:val="PL"/>
        <w:rPr>
          <w:lang w:val="en-US"/>
        </w:rPr>
      </w:pPr>
      <w:r>
        <w:rPr>
          <w:lang w:val="en-US"/>
        </w:rPr>
        <w:t xml:space="preserve">        </w:t>
      </w:r>
      <w:proofErr w:type="spellStart"/>
      <w:r>
        <w:rPr>
          <w:lang w:val="en-US"/>
        </w:rPr>
        <w:t>supi</w:t>
      </w:r>
      <w:proofErr w:type="spellEnd"/>
      <w:r>
        <w:rPr>
          <w:lang w:val="en-US"/>
        </w:rPr>
        <w:t>:</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gpsi</w:t>
      </w:r>
      <w:proofErr w:type="spellEnd"/>
      <w:r w:rsidRPr="004375A7">
        <w:rPr>
          <w:lang w:val="en-US"/>
        </w:rPr>
        <w:t>:</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Gpsi</w:t>
      </w:r>
      <w:proofErr w:type="spellEnd"/>
      <w:r>
        <w:rPr>
          <w:lang w:val="en-US"/>
        </w:rPr>
        <w:t>'</w:t>
      </w:r>
    </w:p>
    <w:p w14:paraId="5090C74D" w14:textId="77777777" w:rsidR="00EB7848" w:rsidRPr="004375A7" w:rsidRDefault="00EB7848" w:rsidP="00EB7848">
      <w:pPr>
        <w:pStyle w:val="PL"/>
        <w:rPr>
          <w:lang w:val="en-US"/>
        </w:rPr>
      </w:pPr>
      <w:r w:rsidRPr="004375A7">
        <w:rPr>
          <w:lang w:val="en-US"/>
        </w:rPr>
        <w:t xml:space="preserve">        </w:t>
      </w:r>
      <w:proofErr w:type="spellStart"/>
      <w:r>
        <w:rPr>
          <w:lang w:val="en-US"/>
        </w:rPr>
        <w:t>ldrType</w:t>
      </w:r>
      <w:proofErr w:type="spellEnd"/>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LdrType</w:t>
      </w:r>
      <w:proofErr w:type="spellEnd"/>
      <w:r>
        <w:rPr>
          <w:lang w:val="en-US"/>
        </w:rPr>
        <w:t>'</w:t>
      </w:r>
    </w:p>
    <w:p w14:paraId="324DD0D6" w14:textId="77777777" w:rsidR="00EB7848" w:rsidRPr="004375A7" w:rsidRDefault="00EB7848" w:rsidP="00EB7848">
      <w:pPr>
        <w:pStyle w:val="PL"/>
        <w:rPr>
          <w:lang w:val="en-US"/>
        </w:rPr>
      </w:pPr>
      <w:r w:rsidRPr="004375A7">
        <w:rPr>
          <w:lang w:val="en-US"/>
        </w:rPr>
        <w:t xml:space="preserve">        </w:t>
      </w:r>
      <w:proofErr w:type="spellStart"/>
      <w:r>
        <w:rPr>
          <w:lang w:val="en-US"/>
        </w:rPr>
        <w:t>hgmlcCallBackURI</w:t>
      </w:r>
      <w:proofErr w:type="spellEnd"/>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proofErr w:type="spellStart"/>
      <w:r>
        <w:rPr>
          <w:lang w:val="en-US"/>
        </w:rPr>
        <w:t>ldrReference</w:t>
      </w:r>
      <w:proofErr w:type="spellEnd"/>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LdrReference</w:t>
      </w:r>
      <w:proofErr w:type="spellEnd"/>
      <w:r>
        <w:rPr>
          <w:lang w:val="en-US"/>
        </w:rPr>
        <w:t>'</w:t>
      </w:r>
    </w:p>
    <w:p w14:paraId="20B7D06D" w14:textId="77777777" w:rsidR="00EB7848" w:rsidRPr="004375A7" w:rsidRDefault="00EB7848" w:rsidP="00EB7848">
      <w:pPr>
        <w:pStyle w:val="PL"/>
        <w:rPr>
          <w:lang w:val="en-US"/>
        </w:rPr>
      </w:pPr>
      <w:r w:rsidRPr="004375A7">
        <w:rPr>
          <w:lang w:val="en-US"/>
        </w:rPr>
        <w:lastRenderedPageBreak/>
        <w:t xml:space="preserve">        </w:t>
      </w:r>
      <w:proofErr w:type="spellStart"/>
      <w:r>
        <w:rPr>
          <w:lang w:val="en-US"/>
        </w:rPr>
        <w:t>periodicEventInfo</w:t>
      </w:r>
      <w:proofErr w:type="spellEnd"/>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PeriodicEventInfo</w:t>
      </w:r>
      <w:proofErr w:type="spellEnd"/>
      <w:r>
        <w:rPr>
          <w:lang w:val="en-US"/>
        </w:rPr>
        <w:t>'</w:t>
      </w:r>
    </w:p>
    <w:p w14:paraId="589AC229" w14:textId="77777777" w:rsidR="00EB7848" w:rsidRPr="004375A7" w:rsidRDefault="00EB7848" w:rsidP="00EB7848">
      <w:pPr>
        <w:pStyle w:val="PL"/>
        <w:rPr>
          <w:lang w:val="en-US"/>
        </w:rPr>
      </w:pPr>
      <w:r w:rsidRPr="004375A7">
        <w:rPr>
          <w:lang w:val="en-US"/>
        </w:rPr>
        <w:t xml:space="preserve">        </w:t>
      </w:r>
      <w:proofErr w:type="spellStart"/>
      <w:r>
        <w:rPr>
          <w:lang w:val="en-US"/>
        </w:rPr>
        <w:t>areaEventInfo</w:t>
      </w:r>
      <w:proofErr w:type="spellEnd"/>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AreaEventInfo</w:t>
      </w:r>
      <w:proofErr w:type="spellEnd"/>
      <w:r>
        <w:rPr>
          <w:lang w:val="en-US"/>
        </w:rPr>
        <w:t>'</w:t>
      </w:r>
    </w:p>
    <w:p w14:paraId="5448CCEA" w14:textId="77777777" w:rsidR="00EB7848" w:rsidRPr="004375A7" w:rsidRDefault="00EB7848" w:rsidP="00EB7848">
      <w:pPr>
        <w:pStyle w:val="PL"/>
        <w:rPr>
          <w:lang w:val="en-US"/>
        </w:rPr>
      </w:pPr>
      <w:r w:rsidRPr="004375A7">
        <w:rPr>
          <w:lang w:val="en-US"/>
        </w:rPr>
        <w:t xml:space="preserve">        </w:t>
      </w:r>
      <w:proofErr w:type="spellStart"/>
      <w:r>
        <w:rPr>
          <w:lang w:val="en-US"/>
        </w:rPr>
        <w:t>motionEventInfo</w:t>
      </w:r>
      <w:proofErr w:type="spellEnd"/>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MotionEventInfo</w:t>
      </w:r>
      <w:proofErr w:type="spellEnd"/>
      <w:r>
        <w:rPr>
          <w:lang w:val="en-US"/>
        </w:rPr>
        <w:t>'</w:t>
      </w:r>
    </w:p>
    <w:p w14:paraId="3AC76577" w14:textId="77777777" w:rsidR="00EB7848" w:rsidRPr="004375A7" w:rsidRDefault="00EB7848" w:rsidP="00EB7848">
      <w:pPr>
        <w:pStyle w:val="PL"/>
        <w:rPr>
          <w:lang w:val="en-US"/>
        </w:rPr>
      </w:pPr>
      <w:r w:rsidRPr="004375A7">
        <w:rPr>
          <w:lang w:val="en-US"/>
        </w:rPr>
        <w:t xml:space="preserve">        </w:t>
      </w:r>
      <w:proofErr w:type="spellStart"/>
      <w:r>
        <w:rPr>
          <w:lang w:val="en-US"/>
        </w:rPr>
        <w:t>eventReportMessage</w:t>
      </w:r>
      <w:proofErr w:type="spellEnd"/>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EventReportMessage</w:t>
      </w:r>
      <w:proofErr w:type="spellEnd"/>
      <w:r>
        <w:rPr>
          <w:lang w:val="en-US"/>
        </w:rPr>
        <w:t>'</w:t>
      </w:r>
    </w:p>
    <w:p w14:paraId="3B7F1681" w14:textId="77777777" w:rsidR="00EB7848" w:rsidRPr="004375A7" w:rsidRDefault="00EB7848" w:rsidP="00EB7848">
      <w:pPr>
        <w:pStyle w:val="PL"/>
        <w:rPr>
          <w:lang w:val="en-US"/>
        </w:rPr>
      </w:pPr>
      <w:r w:rsidRPr="004375A7">
        <w:rPr>
          <w:lang w:val="en-US"/>
        </w:rPr>
        <w:t xml:space="preserve">        </w:t>
      </w:r>
      <w:proofErr w:type="spellStart"/>
      <w:r>
        <w:rPr>
          <w:lang w:val="en-US"/>
        </w:rPr>
        <w:t>eventReportingStatus</w:t>
      </w:r>
      <w:proofErr w:type="spellEnd"/>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EventReportingStatus</w:t>
      </w:r>
      <w:proofErr w:type="spellEnd"/>
      <w:r>
        <w:rPr>
          <w:lang w:val="en-US"/>
        </w:rPr>
        <w:t>'</w:t>
      </w:r>
    </w:p>
    <w:p w14:paraId="2E686172" w14:textId="77777777" w:rsidR="00EB7848" w:rsidRPr="004375A7" w:rsidRDefault="00EB7848" w:rsidP="00EB7848">
      <w:pPr>
        <w:pStyle w:val="PL"/>
        <w:rPr>
          <w:lang w:val="en-US"/>
        </w:rPr>
      </w:pPr>
      <w:r w:rsidRPr="004375A7">
        <w:rPr>
          <w:lang w:val="en-US"/>
        </w:rPr>
        <w:t xml:space="preserve">        </w:t>
      </w:r>
      <w:proofErr w:type="spellStart"/>
      <w:r>
        <w:rPr>
          <w:lang w:val="en-US"/>
        </w:rPr>
        <w:t>ueLocationInfo</w:t>
      </w:r>
      <w:proofErr w:type="spellEnd"/>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proofErr w:type="spellStart"/>
      <w:r>
        <w:t>UELocationInfo</w:t>
      </w:r>
      <w:proofErr w:type="spellEnd"/>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 xml:space="preserve">type: </w:t>
      </w:r>
      <w:proofErr w:type="spellStart"/>
      <w:r w:rsidRPr="003B2883">
        <w:t>boolean</w:t>
      </w:r>
      <w:proofErr w:type="spellEnd"/>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w:t>
      </w:r>
      <w:proofErr w:type="spellStart"/>
      <w:r>
        <w:rPr>
          <w:lang w:val="en-US"/>
        </w:rPr>
        <w:t>ecgi</w:t>
      </w:r>
      <w:proofErr w:type="spellEnd"/>
      <w:r>
        <w:rPr>
          <w:lang w:val="en-US"/>
        </w:rPr>
        <w:t>:</w:t>
      </w:r>
    </w:p>
    <w:p w14:paraId="2AFC97DC" w14:textId="77777777" w:rsidR="00FF0B26" w:rsidRDefault="00FF0B26" w:rsidP="00FF0B26">
      <w:pPr>
        <w:pStyle w:val="PL"/>
        <w:rPr>
          <w:lang w:val="en-US"/>
        </w:rPr>
      </w:pPr>
      <w:r>
        <w:rPr>
          <w:lang w:val="en-US"/>
        </w:rPr>
        <w:t xml:space="preserve">          $ref: 'TS29571_CommonData.yaml#/components/schemas/</w:t>
      </w:r>
      <w:proofErr w:type="spellStart"/>
      <w:r>
        <w:rPr>
          <w:lang w:val="en-US"/>
        </w:rPr>
        <w:t>Ecgi</w:t>
      </w:r>
      <w:proofErr w:type="spellEnd"/>
      <w:r>
        <w:rPr>
          <w:lang w:val="en-US"/>
        </w:rPr>
        <w:t>'</w:t>
      </w:r>
    </w:p>
    <w:p w14:paraId="375AA2DF" w14:textId="77777777" w:rsidR="00FF0B26" w:rsidRDefault="00FF0B26" w:rsidP="00FF0B26">
      <w:pPr>
        <w:pStyle w:val="PL"/>
        <w:rPr>
          <w:lang w:val="en-US"/>
        </w:rPr>
      </w:pPr>
      <w:r>
        <w:rPr>
          <w:lang w:val="en-US"/>
        </w:rPr>
        <w:t xml:space="preserve">        </w:t>
      </w:r>
      <w:proofErr w:type="spellStart"/>
      <w:r>
        <w:rPr>
          <w:lang w:val="en-US"/>
        </w:rPr>
        <w:t>ncgi</w:t>
      </w:r>
      <w:proofErr w:type="spellEnd"/>
      <w:r>
        <w:rPr>
          <w:lang w:val="en-US"/>
        </w:rPr>
        <w:t>:</w:t>
      </w:r>
    </w:p>
    <w:p w14:paraId="2B271796" w14:textId="77777777" w:rsidR="00FF0B26" w:rsidRDefault="00FF0B26" w:rsidP="00FF0B26">
      <w:pPr>
        <w:pStyle w:val="PL"/>
        <w:rPr>
          <w:lang w:val="en-US"/>
        </w:rPr>
      </w:pPr>
      <w:r>
        <w:rPr>
          <w:lang w:val="en-US"/>
        </w:rPr>
        <w:t xml:space="preserve">          $ref: 'TS29571_CommonData.yaml#/components/schemas/</w:t>
      </w:r>
      <w:proofErr w:type="spellStart"/>
      <w:r>
        <w:rPr>
          <w:lang w:val="en-US"/>
        </w:rPr>
        <w:t>Ncgi</w:t>
      </w:r>
      <w:proofErr w:type="spellEnd"/>
      <w:r>
        <w:rPr>
          <w:lang w:val="en-US"/>
        </w:rPr>
        <w:t>'</w:t>
      </w:r>
    </w:p>
    <w:p w14:paraId="15C08F6A" w14:textId="77777777" w:rsidR="00FF0B26" w:rsidRPr="003B2883" w:rsidRDefault="00FF0B26" w:rsidP="00FF0B26">
      <w:pPr>
        <w:pStyle w:val="PL"/>
      </w:pPr>
      <w:r w:rsidRPr="003B2883">
        <w:t xml:space="preserve">        </w:t>
      </w:r>
      <w:proofErr w:type="spellStart"/>
      <w:r>
        <w:t>guami</w:t>
      </w:r>
      <w:proofErr w:type="spellEnd"/>
      <w:r>
        <w:t>:</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w:t>
      </w:r>
      <w:proofErr w:type="spellStart"/>
      <w:r w:rsidRPr="003B2883">
        <w:t>Guami</w:t>
      </w:r>
      <w:proofErr w:type="spellEnd"/>
      <w:r w:rsidRPr="003B2883">
        <w:t>'</w:t>
      </w:r>
    </w:p>
    <w:p w14:paraId="31C30C18" w14:textId="77777777" w:rsidR="00F423B4" w:rsidRPr="002E5CBA" w:rsidRDefault="00F423B4" w:rsidP="00F423B4">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22B3CF9C" w14:textId="77777777" w:rsidR="00F423B4" w:rsidRPr="00A910A1" w:rsidRDefault="00F423B4" w:rsidP="00F423B4">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7F8DF153" w14:textId="78BEF4A0" w:rsidR="00673251" w:rsidRDefault="00673251" w:rsidP="00673251">
      <w:pPr>
        <w:pStyle w:val="PL"/>
        <w:rPr>
          <w:lang w:val="en-US" w:eastAsia="zh-CN"/>
        </w:rPr>
      </w:pPr>
      <w:r w:rsidRPr="004375A7">
        <w:rPr>
          <w:lang w:val="en-US"/>
        </w:rPr>
        <w:t xml:space="preserve">        </w:t>
      </w:r>
      <w:proofErr w:type="spellStart"/>
      <w:r>
        <w:t>ue</w:t>
      </w:r>
      <w:r>
        <w:rPr>
          <w:rFonts w:hint="eastAsia"/>
          <w:lang w:eastAsia="zh-CN"/>
        </w:rPr>
        <w:t>Positioning</w:t>
      </w:r>
      <w:r>
        <w:t>Cap</w:t>
      </w:r>
      <w:proofErr w:type="spellEnd"/>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proofErr w:type="spellStart"/>
      <w:r w:rsidRPr="007F4DE4">
        <w:t>U</w:t>
      </w:r>
      <w:r>
        <w:t>e</w:t>
      </w:r>
      <w:r>
        <w:rPr>
          <w:rFonts w:hint="eastAsia"/>
          <w:lang w:eastAsia="zh-CN"/>
        </w:rPr>
        <w:t>Positioning</w:t>
      </w:r>
      <w:r w:rsidRPr="007F4DE4">
        <w:t>Capab</w:t>
      </w:r>
      <w:r>
        <w:t>ilit</w:t>
      </w:r>
      <w:r>
        <w:rPr>
          <w:rFonts w:hint="eastAsia"/>
          <w:lang w:eastAsia="zh-CN"/>
        </w:rPr>
        <w:t>ies</w:t>
      </w:r>
      <w:proofErr w:type="spellEnd"/>
      <w:r>
        <w:rPr>
          <w:lang w:val="en-US"/>
        </w:rPr>
        <w:t>'</w:t>
      </w:r>
    </w:p>
    <w:p w14:paraId="1B61F154" w14:textId="77777777" w:rsidR="00C46BE8" w:rsidRDefault="00C46BE8" w:rsidP="00C46BE8">
      <w:pPr>
        <w:pStyle w:val="PL"/>
      </w:pPr>
      <w:r>
        <w:t xml:space="preserve">        </w:t>
      </w:r>
      <w:proofErr w:type="spellStart"/>
      <w:r>
        <w:rPr>
          <w:rFonts w:hint="eastAsia"/>
          <w:lang w:eastAsia="zh-CN"/>
        </w:rPr>
        <w:t>scheduledLocTime</w:t>
      </w:r>
      <w:proofErr w:type="spellEnd"/>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503E1C23" w14:textId="77777777" w:rsidR="00B27153" w:rsidRPr="003B2883" w:rsidRDefault="00B27153" w:rsidP="00B27153">
      <w:pPr>
        <w:pStyle w:val="PL"/>
      </w:pPr>
      <w:r w:rsidRPr="003B2883">
        <w:t xml:space="preserve">        </w:t>
      </w:r>
      <w:proofErr w:type="spellStart"/>
      <w:r>
        <w:t>i</w:t>
      </w:r>
      <w:r>
        <w:rPr>
          <w:lang w:eastAsia="zh-CN"/>
        </w:rPr>
        <w:t>ndoorOutdoorInd</w:t>
      </w:r>
      <w:proofErr w:type="spellEnd"/>
      <w:r w:rsidRPr="003B2883">
        <w:t>:</w:t>
      </w:r>
    </w:p>
    <w:p w14:paraId="79CA53B0" w14:textId="77777777" w:rsidR="00B27153" w:rsidRPr="00C0738F" w:rsidRDefault="00B27153" w:rsidP="00B27153">
      <w:pPr>
        <w:pStyle w:val="PL"/>
      </w:pPr>
      <w:r>
        <w:t xml:space="preserve">          $ref: '#/components/schemas/</w:t>
      </w:r>
      <w:proofErr w:type="spellStart"/>
      <w:r>
        <w:rPr>
          <w:lang w:eastAsia="zh-CN"/>
        </w:rPr>
        <w:t>IndoorOutdoorInd</w:t>
      </w:r>
      <w:proofErr w:type="spellEnd"/>
      <w:r>
        <w:t>'</w:t>
      </w:r>
    </w:p>
    <w:p w14:paraId="6D3A5FE0" w14:textId="77777777" w:rsidR="00403ED7" w:rsidRDefault="00403ED7" w:rsidP="00403ED7">
      <w:pPr>
        <w:pStyle w:val="PL"/>
      </w:pPr>
      <w:r>
        <w:t xml:space="preserve">        </w:t>
      </w:r>
      <w:proofErr w:type="spellStart"/>
      <w:r w:rsidRPr="009413E0">
        <w:rPr>
          <w:rFonts w:hint="eastAsia"/>
          <w:lang w:eastAsia="zh-CN"/>
        </w:rPr>
        <w:t>l</w:t>
      </w:r>
      <w:r w:rsidRPr="009413E0">
        <w:rPr>
          <w:lang w:eastAsia="zh-CN"/>
        </w:rPr>
        <w:t>osNlosMeasureInd</w:t>
      </w:r>
      <w:proofErr w:type="spellEnd"/>
      <w:r>
        <w:t>:</w:t>
      </w:r>
    </w:p>
    <w:p w14:paraId="737D11A7" w14:textId="77777777" w:rsidR="00403ED7" w:rsidRDefault="00403ED7" w:rsidP="00403ED7">
      <w:pPr>
        <w:pStyle w:val="PL"/>
      </w:pPr>
      <w:r>
        <w:t xml:space="preserve">          $ref: '#/components/schemas/</w:t>
      </w:r>
      <w:proofErr w:type="spellStart"/>
      <w:r w:rsidRPr="009413E0">
        <w:rPr>
          <w:lang w:eastAsia="zh-CN"/>
        </w:rPr>
        <w:t>LosNlosMeasureInd</w:t>
      </w:r>
      <w:proofErr w:type="spellEnd"/>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w:t>
      </w:r>
      <w:proofErr w:type="spellStart"/>
      <w:r>
        <w:rPr>
          <w:lang w:val="en-US"/>
        </w:rPr>
        <w:t>EventReportMessage</w:t>
      </w:r>
      <w:proofErr w:type="spellEnd"/>
      <w:r>
        <w:rPr>
          <w:lang w:val="en-US"/>
        </w:rPr>
        <w:t>:</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w:t>
      </w:r>
      <w:proofErr w:type="spellStart"/>
      <w:r>
        <w:rPr>
          <w:lang w:val="en-US"/>
        </w:rPr>
        <w:t>eventClass</w:t>
      </w:r>
      <w:proofErr w:type="spellEnd"/>
    </w:p>
    <w:p w14:paraId="5CBA75BF" w14:textId="77777777" w:rsidR="00EB7848" w:rsidRDefault="00EB7848" w:rsidP="00EB7848">
      <w:pPr>
        <w:pStyle w:val="PL"/>
        <w:rPr>
          <w:lang w:val="en-US"/>
        </w:rPr>
      </w:pPr>
      <w:r>
        <w:rPr>
          <w:lang w:val="en-US"/>
        </w:rPr>
        <w:t xml:space="preserve">        - </w:t>
      </w:r>
      <w:proofErr w:type="spellStart"/>
      <w:r>
        <w:rPr>
          <w:lang w:val="en-US"/>
        </w:rPr>
        <w:t>eventContent</w:t>
      </w:r>
      <w:proofErr w:type="spellEnd"/>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proofErr w:type="spellStart"/>
      <w:r>
        <w:rPr>
          <w:lang w:val="en-US"/>
        </w:rPr>
        <w:t>eventClass</w:t>
      </w:r>
      <w:proofErr w:type="spellEnd"/>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proofErr w:type="spellStart"/>
      <w:r>
        <w:rPr>
          <w:lang w:val="en-US"/>
        </w:rPr>
        <w:t>EventClass</w:t>
      </w:r>
      <w:proofErr w:type="spellEnd"/>
      <w:r w:rsidRPr="00BF6487">
        <w:rPr>
          <w:lang w:val="en-US"/>
        </w:rPr>
        <w:t>'</w:t>
      </w:r>
    </w:p>
    <w:p w14:paraId="5121A6F4" w14:textId="77777777" w:rsidR="00EB7848" w:rsidRDefault="00EB7848" w:rsidP="00EB7848">
      <w:pPr>
        <w:pStyle w:val="PL"/>
        <w:rPr>
          <w:lang w:val="en-US"/>
        </w:rPr>
      </w:pPr>
      <w:r>
        <w:rPr>
          <w:lang w:val="en-US"/>
        </w:rPr>
        <w:t xml:space="preserve">        </w:t>
      </w:r>
      <w:proofErr w:type="spellStart"/>
      <w:r>
        <w:rPr>
          <w:lang w:val="en-US"/>
        </w:rPr>
        <w:t>eventContent</w:t>
      </w:r>
      <w:proofErr w:type="spellEnd"/>
      <w:r>
        <w:rPr>
          <w:lang w:val="en-US"/>
        </w:rPr>
        <w: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RefToBinaryData</w:t>
      </w:r>
      <w:proofErr w:type="spellEnd"/>
      <w:r>
        <w:rPr>
          <w:lang w:val="en-US"/>
        </w:rPr>
        <w:t>'</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w:t>
      </w:r>
      <w:proofErr w:type="spellStart"/>
      <w:r>
        <w:rPr>
          <w:lang w:val="en-US"/>
        </w:rPr>
        <w:t>EventReportingStatus</w:t>
      </w:r>
      <w:proofErr w:type="spellEnd"/>
      <w:r>
        <w:rPr>
          <w:lang w:val="en-US"/>
        </w:rPr>
        <w:t>:</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proofErr w:type="spellStart"/>
      <w:r>
        <w:rPr>
          <w:lang w:val="en-US"/>
        </w:rPr>
        <w:t>eventReportCounter</w:t>
      </w:r>
      <w:proofErr w:type="spellEnd"/>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proofErr w:type="spellStart"/>
      <w:r>
        <w:rPr>
          <w:lang w:val="en-US"/>
        </w:rPr>
        <w:t>EventReportCounter</w:t>
      </w:r>
      <w:proofErr w:type="spellEnd"/>
      <w:r w:rsidRPr="00BF6487">
        <w:rPr>
          <w:lang w:val="en-US"/>
        </w:rPr>
        <w:t>'</w:t>
      </w:r>
    </w:p>
    <w:p w14:paraId="50C110A5" w14:textId="77777777" w:rsidR="00EB7848" w:rsidRDefault="00EB7848" w:rsidP="00EB7848">
      <w:pPr>
        <w:pStyle w:val="PL"/>
        <w:rPr>
          <w:lang w:val="en-US"/>
        </w:rPr>
      </w:pPr>
      <w:r>
        <w:rPr>
          <w:lang w:val="en-US"/>
        </w:rPr>
        <w:t xml:space="preserve">        </w:t>
      </w:r>
      <w:proofErr w:type="spellStart"/>
      <w:r>
        <w:rPr>
          <w:lang w:val="en-US"/>
        </w:rPr>
        <w:t>eventReportDuration</w:t>
      </w:r>
      <w:proofErr w:type="spellEnd"/>
      <w:r>
        <w:rPr>
          <w:lang w:val="en-US"/>
        </w:rPr>
        <w:t>:</w:t>
      </w:r>
    </w:p>
    <w:p w14:paraId="19A86E59"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EventReportDuration</w:t>
      </w:r>
      <w:proofErr w:type="spellEnd"/>
      <w:r>
        <w:rPr>
          <w:lang w:val="en-US"/>
        </w:rPr>
        <w:t>'</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w:t>
      </w:r>
      <w:proofErr w:type="spellStart"/>
      <w:r>
        <w:rPr>
          <w:lang w:val="en-US"/>
        </w:rPr>
        <w:t>UELocationInfo</w:t>
      </w:r>
      <w:proofErr w:type="spellEnd"/>
      <w:r>
        <w:rPr>
          <w:lang w:val="en-US"/>
        </w:rPr>
        <w:t>:</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locationEstimate</w:t>
      </w:r>
      <w:proofErr w:type="spellEnd"/>
      <w:r w:rsidRPr="00BF6487">
        <w:rPr>
          <w:lang w:val="en-US"/>
        </w:rPr>
        <w:t>:</w:t>
      </w:r>
    </w:p>
    <w:p w14:paraId="1E56E2C1"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GeographicArea</w:t>
      </w:r>
      <w:proofErr w:type="spellEnd"/>
      <w:r w:rsidRPr="00BF6487">
        <w:rPr>
          <w:lang w:val="en-US"/>
        </w:rPr>
        <w:t>'</w:t>
      </w:r>
    </w:p>
    <w:p w14:paraId="0645BCF7" w14:textId="77777777" w:rsidR="00EB7848" w:rsidRDefault="00EB7848" w:rsidP="00EB7848">
      <w:pPr>
        <w:pStyle w:val="PL"/>
        <w:rPr>
          <w:lang w:val="en-US"/>
        </w:rPr>
      </w:pPr>
      <w:r>
        <w:rPr>
          <w:lang w:val="en-US"/>
        </w:rPr>
        <w:t xml:space="preserve">        </w:t>
      </w:r>
      <w:proofErr w:type="spellStart"/>
      <w:r>
        <w:rPr>
          <w:lang w:val="en-US"/>
        </w:rPr>
        <w:t>ageOfLocationEstimate</w:t>
      </w:r>
      <w:proofErr w:type="spellEnd"/>
      <w:r>
        <w:rPr>
          <w:lang w:val="en-US"/>
        </w:rPr>
        <w:t>:</w:t>
      </w:r>
    </w:p>
    <w:p w14:paraId="3C6F01B5"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AgeOfLocationEstimate</w:t>
      </w:r>
      <w:proofErr w:type="spellEnd"/>
      <w:r w:rsidRPr="00BF6487">
        <w:rPr>
          <w:lang w:val="en-US"/>
        </w:rPr>
        <w:t>'</w:t>
      </w:r>
    </w:p>
    <w:p w14:paraId="022F2941" w14:textId="77777777" w:rsidR="00130911" w:rsidRDefault="00130911" w:rsidP="00130911">
      <w:pPr>
        <w:pStyle w:val="PL"/>
        <w:rPr>
          <w:lang w:val="en-US"/>
        </w:rPr>
      </w:pPr>
      <w:r>
        <w:rPr>
          <w:lang w:val="en-US"/>
        </w:rPr>
        <w:t xml:space="preserve">        </w:t>
      </w:r>
      <w:proofErr w:type="spellStart"/>
      <w:r>
        <w:rPr>
          <w:lang w:val="en-US"/>
        </w:rPr>
        <w:t>timestampOfLocationEstimate</w:t>
      </w:r>
      <w:proofErr w:type="spellEnd"/>
      <w:r>
        <w:rPr>
          <w:lang w:val="en-US"/>
        </w:rPr>
        <w:t>:</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09A15C84" w14:textId="77777777" w:rsidR="00EB7848" w:rsidRDefault="00EB7848" w:rsidP="00EB7848">
      <w:pPr>
        <w:pStyle w:val="PL"/>
        <w:rPr>
          <w:lang w:val="en-US"/>
        </w:rPr>
      </w:pPr>
      <w:r>
        <w:rPr>
          <w:lang w:val="en-US"/>
        </w:rPr>
        <w:t xml:space="preserve">        </w:t>
      </w:r>
      <w:proofErr w:type="spellStart"/>
      <w:r>
        <w:rPr>
          <w:lang w:val="en-US"/>
        </w:rPr>
        <w:t>velocityEstimate</w:t>
      </w:r>
      <w:proofErr w:type="spellEnd"/>
      <w:r>
        <w:rPr>
          <w:lang w:val="en-US"/>
        </w:rPr>
        <w:t>:</w:t>
      </w:r>
    </w:p>
    <w:p w14:paraId="0E66ECAD"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VelocityEstimate</w:t>
      </w:r>
      <w:proofErr w:type="spellEnd"/>
      <w:r w:rsidRPr="00BF6487">
        <w:rPr>
          <w:lang w:val="en-US"/>
        </w:rPr>
        <w:t>'</w:t>
      </w:r>
    </w:p>
    <w:p w14:paraId="1D926F95" w14:textId="77777777" w:rsidR="00EB7848" w:rsidRDefault="00EB7848" w:rsidP="00EB7848">
      <w:pPr>
        <w:pStyle w:val="PL"/>
        <w:rPr>
          <w:lang w:val="en-US"/>
        </w:rPr>
      </w:pPr>
      <w:r>
        <w:rPr>
          <w:lang w:val="en-US"/>
        </w:rPr>
        <w:t xml:space="preserve">        </w:t>
      </w:r>
      <w:proofErr w:type="spellStart"/>
      <w:r>
        <w:rPr>
          <w:lang w:val="en-US"/>
        </w:rPr>
        <w:t>ageOfVelocityEstimate</w:t>
      </w:r>
      <w:proofErr w:type="spellEnd"/>
      <w:r>
        <w:rPr>
          <w:lang w:val="en-US"/>
        </w:rPr>
        <w:t>:</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AgeOfLocationEstimate</w:t>
      </w:r>
      <w:proofErr w:type="spellEnd"/>
      <w:r w:rsidRPr="00BF6487">
        <w:rPr>
          <w:lang w:val="en-US"/>
        </w:rPr>
        <w:t>'</w:t>
      </w:r>
    </w:p>
    <w:p w14:paraId="7EA29163" w14:textId="77777777" w:rsidR="00130911" w:rsidRDefault="00130911" w:rsidP="00130911">
      <w:pPr>
        <w:pStyle w:val="PL"/>
        <w:rPr>
          <w:lang w:val="en-US"/>
        </w:rPr>
      </w:pPr>
      <w:r>
        <w:rPr>
          <w:lang w:val="en-US"/>
        </w:rPr>
        <w:t xml:space="preserve">        </w:t>
      </w:r>
      <w:proofErr w:type="spellStart"/>
      <w:r>
        <w:rPr>
          <w:lang w:val="en-US"/>
        </w:rPr>
        <w:t>timestampOfVelocityEstimate</w:t>
      </w:r>
      <w:proofErr w:type="spellEnd"/>
      <w:r>
        <w:rPr>
          <w:lang w:val="en-US"/>
        </w:rPr>
        <w:t>:</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proofErr w:type="spellStart"/>
      <w:r>
        <w:rPr>
          <w:lang w:eastAsia="zh-CN"/>
        </w:rPr>
        <w:t>EventNotifyDataExt</w:t>
      </w:r>
      <w:proofErr w:type="spellEnd"/>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w:t>
      </w:r>
      <w:proofErr w:type="spellStart"/>
      <w:r>
        <w:t>allOf</w:t>
      </w:r>
      <w:proofErr w:type="spellEnd"/>
      <w:r>
        <w:t>:</w:t>
      </w:r>
    </w:p>
    <w:p w14:paraId="4A00B62F" w14:textId="77777777" w:rsidR="007E6186" w:rsidRDefault="007E6186" w:rsidP="007E6186">
      <w:pPr>
        <w:pStyle w:val="PL"/>
      </w:pPr>
      <w:r>
        <w:t xml:space="preserve">        - </w:t>
      </w:r>
      <w:r w:rsidRPr="00D65A82">
        <w:t>$ref: '#/components/schemas/</w:t>
      </w:r>
      <w:proofErr w:type="spellStart"/>
      <w:r>
        <w:rPr>
          <w:lang w:eastAsia="zh-CN"/>
        </w:rPr>
        <w:t>EventNotifyData</w:t>
      </w:r>
      <w:proofErr w:type="spellEnd"/>
      <w:r w:rsidRPr="00D65A82">
        <w:t>'</w:t>
      </w:r>
    </w:p>
    <w:p w14:paraId="1859FEF2" w14:textId="77777777" w:rsidR="007E6186" w:rsidRDefault="007E6186" w:rsidP="007E6186">
      <w:pPr>
        <w:pStyle w:val="PL"/>
      </w:pPr>
      <w:r>
        <w:t xml:space="preserve">        - </w:t>
      </w:r>
      <w:r w:rsidRPr="00D65A82">
        <w:t>$ref: '#/components/schemas/</w:t>
      </w:r>
      <w:proofErr w:type="spellStart"/>
      <w:r>
        <w:t>Add</w:t>
      </w:r>
      <w:r>
        <w:rPr>
          <w:lang w:eastAsia="zh-CN"/>
        </w:rPr>
        <w:t>EventNotifyDatas</w:t>
      </w:r>
      <w:proofErr w:type="spellEnd"/>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lastRenderedPageBreak/>
        <w:t xml:space="preserve">    </w:t>
      </w:r>
      <w:proofErr w:type="spellStart"/>
      <w:r>
        <w:rPr>
          <w:lang w:val="en-US"/>
        </w:rPr>
        <w:t>EventNotify</w:t>
      </w:r>
      <w:r w:rsidRPr="00BF6487">
        <w:rPr>
          <w:lang w:val="en-US"/>
        </w:rPr>
        <w:t>Data</w:t>
      </w:r>
      <w:proofErr w:type="spellEnd"/>
      <w:r w:rsidRPr="00BF6487">
        <w:rPr>
          <w:lang w:val="en-US"/>
        </w:rPr>
        <w:t>:</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w:t>
      </w:r>
      <w:proofErr w:type="spellStart"/>
      <w:r>
        <w:rPr>
          <w:lang w:val="en-US"/>
        </w:rPr>
        <w:t>reportedEventType</w:t>
      </w:r>
      <w:proofErr w:type="spellEnd"/>
    </w:p>
    <w:p w14:paraId="40ABF674" w14:textId="77777777" w:rsidR="00EB7848" w:rsidRPr="00BF6487" w:rsidRDefault="00EB7848" w:rsidP="00EB7848">
      <w:pPr>
        <w:pStyle w:val="PL"/>
        <w:rPr>
          <w:lang w:val="en-US"/>
        </w:rPr>
      </w:pPr>
      <w:r>
        <w:rPr>
          <w:lang w:val="en-US"/>
        </w:rPr>
        <w:t xml:space="preserve">        - </w:t>
      </w:r>
      <w:proofErr w:type="spellStart"/>
      <w:r>
        <w:rPr>
          <w:lang w:val="en-US"/>
        </w:rPr>
        <w:t>ldrReference</w:t>
      </w:r>
      <w:proofErr w:type="spellEnd"/>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proofErr w:type="spellStart"/>
      <w:r>
        <w:rPr>
          <w:lang w:val="en-US"/>
        </w:rPr>
        <w:t>reportedEvent</w:t>
      </w:r>
      <w:r w:rsidRPr="00BF6487">
        <w:rPr>
          <w:lang w:val="en-US"/>
        </w:rPr>
        <w:t>Type</w:t>
      </w:r>
      <w:proofErr w:type="spellEnd"/>
      <w:r w:rsidRPr="00BF6487">
        <w:rPr>
          <w:lang w:val="en-US"/>
        </w:rPr>
        <w:t>:</w:t>
      </w:r>
    </w:p>
    <w:p w14:paraId="6C224C75"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ReportedEventType</w:t>
      </w:r>
      <w:proofErr w:type="spellEnd"/>
      <w:r w:rsidRPr="00BF6487">
        <w:rPr>
          <w:lang w:val="en-US"/>
        </w:rPr>
        <w:t>'</w:t>
      </w:r>
    </w:p>
    <w:p w14:paraId="7ADC06E2" w14:textId="77777777" w:rsidR="00EB7848" w:rsidRDefault="00EB7848" w:rsidP="00EB7848">
      <w:pPr>
        <w:pStyle w:val="PL"/>
        <w:rPr>
          <w:lang w:val="en-US"/>
        </w:rPr>
      </w:pPr>
      <w:r>
        <w:rPr>
          <w:lang w:val="en-US"/>
        </w:rPr>
        <w:t xml:space="preserve">        </w:t>
      </w:r>
      <w:proofErr w:type="spellStart"/>
      <w:r>
        <w:rPr>
          <w:lang w:val="en-US"/>
        </w:rPr>
        <w:t>supi</w:t>
      </w:r>
      <w:proofErr w:type="spellEnd"/>
      <w:r>
        <w:rPr>
          <w:lang w:val="en-US"/>
        </w:rPr>
        <w:t>:</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gpsi</w:t>
      </w:r>
      <w:proofErr w:type="spellEnd"/>
      <w:r w:rsidRPr="004375A7">
        <w:rPr>
          <w:lang w:val="en-US"/>
        </w:rPr>
        <w:t>:</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Gpsi</w:t>
      </w:r>
      <w:proofErr w:type="spellEnd"/>
      <w:r>
        <w:rPr>
          <w:lang w:val="en-US"/>
        </w:rPr>
        <w:t>'</w:t>
      </w:r>
    </w:p>
    <w:p w14:paraId="0D76FEB4" w14:textId="77777777" w:rsidR="00EB7848" w:rsidRPr="004375A7" w:rsidRDefault="00EB7848" w:rsidP="00EB7848">
      <w:pPr>
        <w:pStyle w:val="PL"/>
        <w:rPr>
          <w:lang w:val="en-US"/>
        </w:rPr>
      </w:pPr>
      <w:r w:rsidRPr="004375A7">
        <w:rPr>
          <w:lang w:val="en-US"/>
        </w:rPr>
        <w:t xml:space="preserve">        </w:t>
      </w:r>
      <w:proofErr w:type="spellStart"/>
      <w:r>
        <w:rPr>
          <w:lang w:val="en-US"/>
        </w:rPr>
        <w:t>hgmlcCallBackURI</w:t>
      </w:r>
      <w:proofErr w:type="spellEnd"/>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proofErr w:type="spellStart"/>
      <w:r>
        <w:rPr>
          <w:lang w:val="en-US"/>
        </w:rPr>
        <w:t>ldrReference</w:t>
      </w:r>
      <w:proofErr w:type="spellEnd"/>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t>LdrReference</w:t>
      </w:r>
      <w:proofErr w:type="spellEnd"/>
      <w:r>
        <w:rPr>
          <w:lang w:val="en-US"/>
        </w:rPr>
        <w:t>'</w:t>
      </w:r>
    </w:p>
    <w:p w14:paraId="6BEF91E3" w14:textId="77777777" w:rsidR="003B0C11" w:rsidRPr="004375A7" w:rsidRDefault="003B0C11" w:rsidP="003B0C11">
      <w:pPr>
        <w:pStyle w:val="PL"/>
        <w:rPr>
          <w:lang w:val="en-US"/>
        </w:rPr>
      </w:pPr>
      <w:r w:rsidRPr="004375A7">
        <w:rPr>
          <w:lang w:val="en-US"/>
        </w:rPr>
        <w:t xml:space="preserve">        </w:t>
      </w:r>
      <w:proofErr w:type="spellStart"/>
      <w:r>
        <w:rPr>
          <w:lang w:val="en-US"/>
        </w:rPr>
        <w:t>lirReference</w:t>
      </w:r>
      <w:proofErr w:type="spellEnd"/>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proofErr w:type="spellStart"/>
      <w:r>
        <w:t>LirReference</w:t>
      </w:r>
      <w:proofErr w:type="spellEnd"/>
      <w:r>
        <w:rPr>
          <w:lang w:val="en-US"/>
        </w:rPr>
        <w:t>'</w:t>
      </w:r>
    </w:p>
    <w:p w14:paraId="051ABBCD"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locationEstimate</w:t>
      </w:r>
      <w:proofErr w:type="spellEnd"/>
      <w:r w:rsidRPr="00BF6487">
        <w:rPr>
          <w:lang w:val="en-US"/>
        </w:rPr>
        <w:t>:</w:t>
      </w:r>
    </w:p>
    <w:p w14:paraId="6DA3668F"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GeographicArea</w:t>
      </w:r>
      <w:proofErr w:type="spellEnd"/>
      <w:r w:rsidRPr="00BF6487">
        <w:rPr>
          <w:lang w:val="en-US"/>
        </w:rPr>
        <w:t>'</w:t>
      </w:r>
    </w:p>
    <w:p w14:paraId="30A279E8" w14:textId="77777777" w:rsidR="00EB7848" w:rsidRDefault="00EB7848" w:rsidP="00EB7848">
      <w:pPr>
        <w:pStyle w:val="PL"/>
        <w:rPr>
          <w:lang w:val="en-US"/>
        </w:rPr>
      </w:pPr>
      <w:r>
        <w:rPr>
          <w:lang w:val="en-US"/>
        </w:rPr>
        <w:t xml:space="preserve">        </w:t>
      </w:r>
      <w:proofErr w:type="spellStart"/>
      <w:r>
        <w:rPr>
          <w:lang w:val="en-US"/>
        </w:rPr>
        <w:t>ageOfLocationEstimate</w:t>
      </w:r>
      <w:proofErr w:type="spellEnd"/>
      <w:r>
        <w:rPr>
          <w:lang w:val="en-US"/>
        </w:rPr>
        <w:t>:</w:t>
      </w:r>
    </w:p>
    <w:p w14:paraId="642B79CB"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AgeOfLocationEstimate</w:t>
      </w:r>
      <w:proofErr w:type="spellEnd"/>
      <w:r w:rsidRPr="00BF6487">
        <w:rPr>
          <w:lang w:val="en-US"/>
        </w:rPr>
        <w:t>'</w:t>
      </w:r>
    </w:p>
    <w:p w14:paraId="434020C7" w14:textId="77777777" w:rsidR="00130911" w:rsidRDefault="00130911" w:rsidP="00130911">
      <w:pPr>
        <w:pStyle w:val="PL"/>
        <w:rPr>
          <w:lang w:val="en-US"/>
        </w:rPr>
      </w:pPr>
      <w:r>
        <w:rPr>
          <w:lang w:val="en-US"/>
        </w:rPr>
        <w:t xml:space="preserve">        </w:t>
      </w:r>
      <w:proofErr w:type="spellStart"/>
      <w:r>
        <w:rPr>
          <w:lang w:val="en-US"/>
        </w:rPr>
        <w:t>timestampOfLocationEstimate</w:t>
      </w:r>
      <w:proofErr w:type="spellEnd"/>
      <w:r>
        <w:rPr>
          <w:lang w:val="en-US"/>
        </w:rPr>
        <w:t>:</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civicAddress</w:t>
      </w:r>
      <w:proofErr w:type="spellEnd"/>
      <w:r w:rsidRPr="00BF6487">
        <w:rPr>
          <w:lang w:val="en-US"/>
        </w:rPr>
        <w:t>:</w:t>
      </w:r>
    </w:p>
    <w:p w14:paraId="6DD2242B"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CivicAddress</w:t>
      </w:r>
      <w:proofErr w:type="spellEnd"/>
      <w:r w:rsidRPr="00BF6487">
        <w:rPr>
          <w:lang w:val="en-US"/>
        </w:rPr>
        <w:t>'</w:t>
      </w:r>
    </w:p>
    <w:p w14:paraId="5A9AC164" w14:textId="77777777" w:rsidR="00850F00" w:rsidRPr="00BF6487" w:rsidRDefault="00850F00" w:rsidP="00850F00">
      <w:pPr>
        <w:pStyle w:val="PL"/>
        <w:rPr>
          <w:lang w:val="en-US"/>
        </w:rPr>
      </w:pPr>
      <w:r w:rsidRPr="00BF6487">
        <w:rPr>
          <w:lang w:val="en-US"/>
        </w:rPr>
        <w:t xml:space="preserve">        </w:t>
      </w:r>
      <w:proofErr w:type="spellStart"/>
      <w:r>
        <w:rPr>
          <w:lang w:eastAsia="zh-CN"/>
        </w:rPr>
        <w:t>localLocationEstimate</w:t>
      </w:r>
      <w:proofErr w:type="spellEnd"/>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proofErr w:type="spellStart"/>
      <w:r>
        <w:rPr>
          <w:rFonts w:hint="eastAsia"/>
          <w:lang w:val="en-US" w:eastAsia="zh-CN"/>
        </w:rPr>
        <w:t>Local</w:t>
      </w:r>
      <w:r w:rsidRPr="00BF6487">
        <w:rPr>
          <w:lang w:val="en-US"/>
        </w:rPr>
        <w:t>Area</w:t>
      </w:r>
      <w:proofErr w:type="spellEnd"/>
      <w:r w:rsidRPr="00BF6487">
        <w:rPr>
          <w:lang w:val="en-US"/>
        </w:rPr>
        <w:t>'</w:t>
      </w:r>
    </w:p>
    <w:p w14:paraId="31C26EBF" w14:textId="77777777" w:rsidR="00EB7848" w:rsidRDefault="00EB7848" w:rsidP="00EB7848">
      <w:pPr>
        <w:pStyle w:val="PL"/>
        <w:rPr>
          <w:lang w:val="en-US"/>
        </w:rPr>
      </w:pPr>
      <w:r w:rsidRPr="007C6923">
        <w:rPr>
          <w:lang w:val="en-US"/>
        </w:rPr>
        <w:t xml:space="preserve">        </w:t>
      </w:r>
      <w:proofErr w:type="spellStart"/>
      <w:r w:rsidRPr="007C6923">
        <w:rPr>
          <w:lang w:val="en-US"/>
        </w:rPr>
        <w:t>positioningData</w:t>
      </w:r>
      <w:r>
        <w:rPr>
          <w:lang w:val="en-US"/>
        </w:rPr>
        <w:t>List</w:t>
      </w:r>
      <w:proofErr w:type="spellEnd"/>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w:t>
      </w:r>
      <w:proofErr w:type="spellStart"/>
      <w:r w:rsidRPr="007C6923">
        <w:rPr>
          <w:lang w:val="en-US"/>
        </w:rPr>
        <w:t>Positioning</w:t>
      </w:r>
      <w:r>
        <w:rPr>
          <w:lang w:val="en-US"/>
        </w:rPr>
        <w:t>MethodAndUsage</w:t>
      </w:r>
      <w:proofErr w:type="spellEnd"/>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3CBB2588" w14:textId="77777777" w:rsidR="00EB7848" w:rsidRDefault="00EB7848" w:rsidP="00EB7848">
      <w:pPr>
        <w:pStyle w:val="PL"/>
        <w:rPr>
          <w:lang w:val="en-US"/>
        </w:rPr>
      </w:pPr>
      <w:r w:rsidRPr="007C6923">
        <w:rPr>
          <w:lang w:val="en-US"/>
        </w:rPr>
        <w:t xml:space="preserve">        </w:t>
      </w:r>
      <w:proofErr w:type="spellStart"/>
      <w:r w:rsidRPr="007C6923">
        <w:rPr>
          <w:lang w:val="en-US"/>
        </w:rPr>
        <w:t>gnssPositioningData</w:t>
      </w:r>
      <w:r>
        <w:rPr>
          <w:lang w:val="en-US"/>
        </w:rPr>
        <w:t>List</w:t>
      </w:r>
      <w:proofErr w:type="spellEnd"/>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w:t>
      </w:r>
      <w:proofErr w:type="spellStart"/>
      <w:r w:rsidRPr="007C6923">
        <w:rPr>
          <w:lang w:val="en-US"/>
        </w:rPr>
        <w:t>GnssPositioning</w:t>
      </w:r>
      <w:r>
        <w:rPr>
          <w:lang w:val="en-US"/>
        </w:rPr>
        <w:t>MethodAndUsage</w:t>
      </w:r>
      <w:proofErr w:type="spellEnd"/>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11FDD91E" w14:textId="77777777" w:rsidR="00EB7848" w:rsidRPr="004375A7" w:rsidRDefault="00EB7848" w:rsidP="00EB7848">
      <w:pPr>
        <w:pStyle w:val="PL"/>
        <w:rPr>
          <w:lang w:val="en-US"/>
        </w:rPr>
      </w:pPr>
      <w:r w:rsidRPr="004375A7">
        <w:rPr>
          <w:lang w:val="en-US"/>
        </w:rPr>
        <w:t xml:space="preserve">        </w:t>
      </w:r>
      <w:proofErr w:type="spellStart"/>
      <w:r>
        <w:rPr>
          <w:lang w:val="en-US"/>
        </w:rPr>
        <w:t>servingLMFidentification</w:t>
      </w:r>
      <w:proofErr w:type="spellEnd"/>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Pr>
          <w:lang w:val="en-US"/>
        </w:rPr>
        <w:t>LMFIdentification</w:t>
      </w:r>
      <w:proofErr w:type="spellEnd"/>
      <w:r>
        <w:rPr>
          <w:lang w:val="en-US"/>
        </w:rPr>
        <w:t>'</w:t>
      </w:r>
    </w:p>
    <w:p w14:paraId="6EC09A3E" w14:textId="77777777" w:rsidR="00EB7848" w:rsidRPr="004375A7" w:rsidRDefault="00EB7848" w:rsidP="00B32564">
      <w:pPr>
        <w:pStyle w:val="PL"/>
        <w:rPr>
          <w:lang w:val="en-US"/>
        </w:rPr>
      </w:pPr>
      <w:r w:rsidRPr="00B32564">
        <w:t xml:space="preserve">        </w:t>
      </w:r>
      <w:proofErr w:type="spellStart"/>
      <w:r w:rsidRPr="00B32564">
        <w:t>terminationCause</w:t>
      </w:r>
      <w:proofErr w:type="spellEnd"/>
      <w:r w:rsidRPr="00B32564">
        <w:t>:</w:t>
      </w:r>
    </w:p>
    <w:p w14:paraId="6DEA2CC3" w14:textId="77777777" w:rsidR="00EB7848" w:rsidRDefault="00EB7848" w:rsidP="00B32564">
      <w:pPr>
        <w:pStyle w:val="PL"/>
        <w:rPr>
          <w:lang w:val="en-US"/>
        </w:rPr>
      </w:pPr>
      <w:r w:rsidRPr="00B32564">
        <w:t xml:space="preserve">          $ref: '#/components/schemas/</w:t>
      </w:r>
      <w:proofErr w:type="spellStart"/>
      <w:r w:rsidRPr="00B32564">
        <w:t>TerminationCause</w:t>
      </w:r>
      <w:proofErr w:type="spellEnd"/>
      <w:r w:rsidRPr="00B32564">
        <w:t>'</w:t>
      </w:r>
    </w:p>
    <w:p w14:paraId="4BC438F0" w14:textId="77777777" w:rsidR="00C33D69" w:rsidRDefault="00C33D69" w:rsidP="00C33D69">
      <w:pPr>
        <w:pStyle w:val="PL"/>
        <w:rPr>
          <w:lang w:val="en-US"/>
        </w:rPr>
      </w:pPr>
      <w:r>
        <w:rPr>
          <w:lang w:val="en-US"/>
        </w:rPr>
        <w:t xml:space="preserve">        </w:t>
      </w:r>
      <w:proofErr w:type="spellStart"/>
      <w:r>
        <w:rPr>
          <w:lang w:val="en-US"/>
        </w:rPr>
        <w:t>velocityEstimate</w:t>
      </w:r>
      <w:proofErr w:type="spellEnd"/>
      <w:r>
        <w:rPr>
          <w:lang w:val="en-US"/>
        </w:rPr>
        <w:t>:</w:t>
      </w:r>
    </w:p>
    <w:p w14:paraId="41C93205" w14:textId="77777777" w:rsidR="00C33D69" w:rsidRDefault="00C33D69" w:rsidP="00C33D69">
      <w:pPr>
        <w:pStyle w:val="PL"/>
        <w:rPr>
          <w:lang w:val="en-US"/>
        </w:rPr>
      </w:pPr>
      <w:r>
        <w:rPr>
          <w:lang w:val="en-US"/>
        </w:rPr>
        <w:t xml:space="preserve">          </w:t>
      </w:r>
      <w:r w:rsidRPr="00BF6487">
        <w:rPr>
          <w:lang w:val="en-US"/>
        </w:rPr>
        <w:t>$ref: '#/components/schemas/</w:t>
      </w:r>
      <w:proofErr w:type="spellStart"/>
      <w:r>
        <w:rPr>
          <w:lang w:val="en-US"/>
        </w:rPr>
        <w:t>VelocityEstimate</w:t>
      </w:r>
      <w:proofErr w:type="spellEnd"/>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proofErr w:type="spellStart"/>
      <w:r>
        <w:rPr>
          <w:rFonts w:hint="eastAsia"/>
          <w:lang w:eastAsia="zh-CN"/>
        </w:rPr>
        <w:t>achieved</w:t>
      </w:r>
      <w:r>
        <w:rPr>
          <w:lang w:eastAsia="zh-CN"/>
        </w:rPr>
        <w:t>Qos</w:t>
      </w:r>
      <w:proofErr w:type="spellEnd"/>
      <w:r>
        <w:t>:</w:t>
      </w:r>
    </w:p>
    <w:p w14:paraId="005BD796" w14:textId="77777777" w:rsidR="00B67E1A" w:rsidRPr="00C0738F" w:rsidRDefault="00B67E1A" w:rsidP="00B67E1A">
      <w:pPr>
        <w:pStyle w:val="PL"/>
      </w:pPr>
      <w:r>
        <w:t xml:space="preserve">          $ref: '#/components/schemas/</w:t>
      </w:r>
      <w:proofErr w:type="spellStart"/>
      <w:r w:rsidRPr="002F5B42">
        <w:rPr>
          <w:lang w:eastAsia="zh-CN"/>
        </w:rPr>
        <w:t>MinorLocationQoS</w:t>
      </w:r>
      <w:proofErr w:type="spellEnd"/>
      <w:r>
        <w:t>'</w:t>
      </w:r>
    </w:p>
    <w:p w14:paraId="22AB8B8C" w14:textId="77777777" w:rsidR="00F423B4" w:rsidRPr="002E5CBA" w:rsidRDefault="00F423B4" w:rsidP="00F423B4">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2A153BA6" w14:textId="77777777" w:rsidR="00F423B4" w:rsidRDefault="00F423B4" w:rsidP="00F423B4">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3FF5B3C3" w14:textId="77777777" w:rsidR="003472B4" w:rsidRPr="003B2883" w:rsidRDefault="003472B4" w:rsidP="003472B4">
      <w:pPr>
        <w:pStyle w:val="PL"/>
      </w:pPr>
      <w:r w:rsidRPr="003B2883">
        <w:t xml:space="preserve">        </w:t>
      </w:r>
      <w:proofErr w:type="spellStart"/>
      <w:r>
        <w:t>i</w:t>
      </w:r>
      <w:r>
        <w:rPr>
          <w:lang w:eastAsia="zh-CN"/>
        </w:rPr>
        <w:t>ndoorOutdoorInd</w:t>
      </w:r>
      <w:proofErr w:type="spellEnd"/>
      <w:r w:rsidRPr="003B2883">
        <w:t>:</w:t>
      </w:r>
    </w:p>
    <w:p w14:paraId="4FFE0F0A" w14:textId="77777777" w:rsidR="003472B4" w:rsidRPr="00C0738F" w:rsidRDefault="003472B4" w:rsidP="003472B4">
      <w:pPr>
        <w:pStyle w:val="PL"/>
      </w:pPr>
      <w:r>
        <w:t xml:space="preserve">          $ref: '#/components/schemas/</w:t>
      </w:r>
      <w:proofErr w:type="spellStart"/>
      <w:r>
        <w:rPr>
          <w:lang w:eastAsia="zh-CN"/>
        </w:rPr>
        <w:t>IndoorOutdoorInd</w:t>
      </w:r>
      <w:proofErr w:type="spellEnd"/>
      <w:r>
        <w:t>'</w:t>
      </w:r>
    </w:p>
    <w:p w14:paraId="26307F8E" w14:textId="77777777" w:rsidR="005202D7" w:rsidRPr="003B2883" w:rsidRDefault="005202D7" w:rsidP="005202D7">
      <w:pPr>
        <w:pStyle w:val="PL"/>
      </w:pPr>
      <w:r w:rsidRPr="003B2883">
        <w:t xml:space="preserve">        </w:t>
      </w:r>
      <w:proofErr w:type="spellStart"/>
      <w:r>
        <w:rPr>
          <w:lang w:eastAsia="zh-CN"/>
        </w:rPr>
        <w:t>haGnssMetrics</w:t>
      </w:r>
      <w:proofErr w:type="spellEnd"/>
      <w:r w:rsidRPr="003B2883">
        <w:t>:</w:t>
      </w:r>
    </w:p>
    <w:p w14:paraId="2D9A2ABA" w14:textId="77777777" w:rsidR="005202D7" w:rsidRPr="00C0738F" w:rsidRDefault="005202D7" w:rsidP="005202D7">
      <w:pPr>
        <w:pStyle w:val="PL"/>
      </w:pPr>
      <w:r>
        <w:t xml:space="preserve">          $ref: '#/components/schemas/</w:t>
      </w:r>
      <w:proofErr w:type="spellStart"/>
      <w:r>
        <w:rPr>
          <w:lang w:eastAsia="zh-CN"/>
        </w:rPr>
        <w:t>HighAccuracyGnssMetrics</w:t>
      </w:r>
      <w:proofErr w:type="spellEnd"/>
      <w:r>
        <w:t>'</w:t>
      </w:r>
    </w:p>
    <w:p w14:paraId="6E219D46" w14:textId="77777777" w:rsidR="0075290A" w:rsidRDefault="0075290A" w:rsidP="0075290A">
      <w:pPr>
        <w:pStyle w:val="PL"/>
      </w:pPr>
      <w:r>
        <w:t xml:space="preserve">        </w:t>
      </w:r>
      <w:proofErr w:type="spellStart"/>
      <w:r w:rsidRPr="009413E0">
        <w:rPr>
          <w:rFonts w:hint="eastAsia"/>
          <w:lang w:eastAsia="zh-CN"/>
        </w:rPr>
        <w:t>l</w:t>
      </w:r>
      <w:r w:rsidRPr="009413E0">
        <w:rPr>
          <w:lang w:eastAsia="zh-CN"/>
        </w:rPr>
        <w:t>osNlosMeasureInd</w:t>
      </w:r>
      <w:proofErr w:type="spellEnd"/>
      <w:r>
        <w:t>:</w:t>
      </w:r>
    </w:p>
    <w:p w14:paraId="1A9B8343" w14:textId="77777777" w:rsidR="0075290A" w:rsidRDefault="0075290A" w:rsidP="0075290A">
      <w:pPr>
        <w:pStyle w:val="PL"/>
      </w:pPr>
      <w:r>
        <w:t xml:space="preserve">          $ref: '#/components/schemas/</w:t>
      </w:r>
      <w:proofErr w:type="spellStart"/>
      <w:r w:rsidRPr="009413E0">
        <w:rPr>
          <w:lang w:eastAsia="zh-CN"/>
        </w:rPr>
        <w:t>LosNlosMeasureInd</w:t>
      </w:r>
      <w:proofErr w:type="spellEnd"/>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proofErr w:type="spellStart"/>
      <w:r w:rsidRPr="00267D5B">
        <w:rPr>
          <w:rFonts w:ascii="Courier New" w:hAnsi="Courier New"/>
          <w:sz w:val="16"/>
        </w:rPr>
        <w:t>upLocRepStat</w:t>
      </w:r>
      <w:r>
        <w:rPr>
          <w:rFonts w:ascii="Courier New" w:hAnsi="Courier New"/>
          <w:sz w:val="16"/>
        </w:rPr>
        <w:t>Af</w:t>
      </w:r>
      <w:proofErr w:type="spellEnd"/>
      <w:r>
        <w:rPr>
          <w:rFonts w:ascii="Courier New" w:hAnsi="Courier New"/>
          <w:sz w:val="16"/>
        </w:rPr>
        <w:t>:</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proofErr w:type="spellStart"/>
      <w:r w:rsidRPr="00500554">
        <w:rPr>
          <w:lang w:eastAsia="zh-CN"/>
        </w:rPr>
        <w:t>relatedApplicationlayerId</w:t>
      </w:r>
      <w:proofErr w:type="spellEnd"/>
      <w:r>
        <w:t>:</w:t>
      </w:r>
    </w:p>
    <w:p w14:paraId="5A78BAF9" w14:textId="77777777" w:rsidR="00123D8D" w:rsidRDefault="00123D8D" w:rsidP="00123D8D">
      <w:pPr>
        <w:pStyle w:val="PL"/>
      </w:pPr>
      <w:r>
        <w:t xml:space="preserve">          $ref: 'TS29571_CommonData.yaml#/components/schemas/</w:t>
      </w:r>
      <w:proofErr w:type="spellStart"/>
      <w:r>
        <w:rPr>
          <w:lang w:eastAsia="zh-CN"/>
        </w:rPr>
        <w:t>A</w:t>
      </w:r>
      <w:r>
        <w:t>pplicationlayerId</w:t>
      </w:r>
      <w:proofErr w:type="spellEnd"/>
      <w:r>
        <w:t>'</w:t>
      </w:r>
    </w:p>
    <w:p w14:paraId="75E7946F" w14:textId="09B48D93" w:rsidR="007238A5" w:rsidRDefault="007238A5" w:rsidP="007238A5">
      <w:pPr>
        <w:pStyle w:val="PL"/>
      </w:pPr>
      <w:r>
        <w:t xml:space="preserve">        </w:t>
      </w:r>
      <w:proofErr w:type="spellStart"/>
      <w:r w:rsidR="009B204A">
        <w:rPr>
          <w:lang w:eastAsia="zh-CN"/>
        </w:rPr>
        <w:t>distanceDirection</w:t>
      </w:r>
      <w:proofErr w:type="spellEnd"/>
      <w:r>
        <w:t>:</w:t>
      </w:r>
    </w:p>
    <w:p w14:paraId="50366CBF" w14:textId="77777777" w:rsidR="007238A5" w:rsidRDefault="007238A5" w:rsidP="007238A5">
      <w:pPr>
        <w:pStyle w:val="PL"/>
      </w:pPr>
      <w:r>
        <w:t xml:space="preserve">          $ref: '#/components/schemas/</w:t>
      </w:r>
      <w:proofErr w:type="spellStart"/>
      <w:r>
        <w:rPr>
          <w:lang w:eastAsia="zh-CN"/>
        </w:rPr>
        <w:t>RangeDirection</w:t>
      </w:r>
      <w:proofErr w:type="spellEnd"/>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proofErr w:type="spellStart"/>
      <w:r>
        <w:rPr>
          <w:rFonts w:hint="eastAsia"/>
          <w:lang w:eastAsia="zh-CN"/>
        </w:rPr>
        <w:t>r</w:t>
      </w:r>
      <w:r>
        <w:rPr>
          <w:lang w:eastAsia="zh-CN"/>
        </w:rPr>
        <w:t>elative</w:t>
      </w:r>
      <w:r>
        <w:rPr>
          <w:rFonts w:hint="eastAsia"/>
          <w:lang w:eastAsia="zh-CN"/>
        </w:rPr>
        <w:t>Velocity</w:t>
      </w:r>
      <w:proofErr w:type="spellEnd"/>
      <w:r>
        <w:t>:</w:t>
      </w:r>
    </w:p>
    <w:p w14:paraId="051A8E11" w14:textId="77777777" w:rsidR="007238A5" w:rsidRPr="005F2ECE" w:rsidRDefault="007238A5" w:rsidP="007238A5">
      <w:pPr>
        <w:pStyle w:val="PL"/>
        <w:rPr>
          <w:lang w:val="en-US"/>
        </w:rPr>
      </w:pPr>
      <w:r>
        <w:t xml:space="preserve">          $ref: '#/components/schemas/</w:t>
      </w:r>
      <w:proofErr w:type="spellStart"/>
      <w:r>
        <w:t>VelocityEstimate</w:t>
      </w:r>
      <w:proofErr w:type="spellEnd"/>
      <w:r>
        <w:t>'</w:t>
      </w:r>
    </w:p>
    <w:p w14:paraId="12E0C7D7" w14:textId="77777777" w:rsidR="00346FBC" w:rsidRDefault="00346FBC" w:rsidP="00346FBC">
      <w:pPr>
        <w:pStyle w:val="PL"/>
      </w:pPr>
      <w:r>
        <w:t xml:space="preserve">        </w:t>
      </w:r>
      <w:proofErr w:type="spellStart"/>
      <w:r>
        <w:rPr>
          <w:lang w:eastAsia="zh-CN"/>
        </w:rPr>
        <w:t>integrityResult</w:t>
      </w:r>
      <w:proofErr w:type="spellEnd"/>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proofErr w:type="spellStart"/>
      <w:r>
        <w:rPr>
          <w:lang w:eastAsia="zh-CN"/>
        </w:rPr>
        <w:t>UeConnectivityState</w:t>
      </w:r>
      <w:proofErr w:type="spellEnd"/>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proofErr w:type="spellStart"/>
      <w:r>
        <w:t>accessType</w:t>
      </w:r>
      <w:proofErr w:type="spellEnd"/>
    </w:p>
    <w:p w14:paraId="137281C6" w14:textId="77777777" w:rsidR="00EB7848" w:rsidRPr="00BF6487" w:rsidRDefault="00EB7848" w:rsidP="00EB7848">
      <w:pPr>
        <w:pStyle w:val="PL"/>
        <w:rPr>
          <w:lang w:val="en-US"/>
        </w:rPr>
      </w:pPr>
      <w:r w:rsidRPr="00BF6487">
        <w:rPr>
          <w:lang w:val="en-US"/>
        </w:rPr>
        <w:lastRenderedPageBreak/>
        <w:t xml:space="preserve">      properties:</w:t>
      </w:r>
    </w:p>
    <w:p w14:paraId="2AE93583" w14:textId="77777777" w:rsidR="00EB7848" w:rsidRDefault="00EB7848" w:rsidP="00EB7848">
      <w:pPr>
        <w:pStyle w:val="PL"/>
        <w:rPr>
          <w:lang w:val="en-US"/>
        </w:rPr>
      </w:pPr>
      <w:r>
        <w:rPr>
          <w:lang w:val="en-US"/>
        </w:rPr>
        <w:t xml:space="preserve">        </w:t>
      </w:r>
      <w:proofErr w:type="spellStart"/>
      <w:r>
        <w:t>accessType</w:t>
      </w:r>
      <w:proofErr w:type="spellEnd"/>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proofErr w:type="spellStart"/>
      <w:r>
        <w:t>ccessType</w:t>
      </w:r>
      <w:proofErr w:type="spellEnd"/>
      <w:r>
        <w:rPr>
          <w:lang w:val="en-US"/>
        </w:rPr>
        <w:t>'</w:t>
      </w:r>
    </w:p>
    <w:p w14:paraId="30D7B497" w14:textId="77777777" w:rsidR="00EB7848" w:rsidRPr="004375A7" w:rsidRDefault="00EB7848" w:rsidP="00EB7848">
      <w:pPr>
        <w:pStyle w:val="PL"/>
        <w:rPr>
          <w:lang w:val="en-US"/>
        </w:rPr>
      </w:pPr>
      <w:r w:rsidRPr="004375A7">
        <w:rPr>
          <w:lang w:val="en-US"/>
        </w:rPr>
        <w:t xml:space="preserve">        </w:t>
      </w:r>
      <w:proofErr w:type="spellStart"/>
      <w:r>
        <w:t>connectivitystate</w:t>
      </w:r>
      <w:proofErr w:type="spellEnd"/>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proofErr w:type="spellStart"/>
      <w:r w:rsidRPr="003B2883">
        <w:t>CmState</w:t>
      </w:r>
      <w:proofErr w:type="spellEnd"/>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proofErr w:type="spellStart"/>
      <w:r w:rsidRPr="002F5B42">
        <w:rPr>
          <w:lang w:eastAsia="zh-CN"/>
        </w:rPr>
        <w:t>MinorLocationQoS</w:t>
      </w:r>
      <w:proofErr w:type="spellEnd"/>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w:t>
      </w:r>
      <w:proofErr w:type="spellStart"/>
      <w:r>
        <w:rPr>
          <w:lang w:val="en-US"/>
        </w:rPr>
        <w:t>hAccuracy</w:t>
      </w:r>
      <w:proofErr w:type="spellEnd"/>
      <w:r>
        <w:rPr>
          <w:lang w:val="en-US"/>
        </w:rPr>
        <w:t>:</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w:t>
      </w:r>
      <w:proofErr w:type="spellStart"/>
      <w:r>
        <w:rPr>
          <w:lang w:val="en-US"/>
        </w:rPr>
        <w:t>vAccuracy</w:t>
      </w:r>
      <w:proofErr w:type="spellEnd"/>
      <w:r>
        <w:rPr>
          <w:lang w:val="en-US"/>
        </w:rPr>
        <w:t>:</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w:t>
      </w:r>
      <w:proofErr w:type="spellStart"/>
      <w:r>
        <w:t>MbsrInfo</w:t>
      </w:r>
      <w:proofErr w:type="spellEnd"/>
      <w:r>
        <w:t>:</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w:t>
      </w:r>
      <w:proofErr w:type="spellStart"/>
      <w:r>
        <w:t>ncgi</w:t>
      </w:r>
      <w:proofErr w:type="spellEnd"/>
      <w:r>
        <w:t>:</w:t>
      </w:r>
    </w:p>
    <w:p w14:paraId="54C73EB8" w14:textId="77777777" w:rsidR="00C5739F" w:rsidRDefault="00C5739F" w:rsidP="00C5739F">
      <w:pPr>
        <w:pStyle w:val="PL"/>
      </w:pPr>
      <w:r>
        <w:t xml:space="preserve">          $ref: 'TS29571_CommonData.yaml#/components/schemas/</w:t>
      </w:r>
      <w:proofErr w:type="spellStart"/>
      <w:r>
        <w:t>Ncgi</w:t>
      </w:r>
      <w:proofErr w:type="spellEnd"/>
      <w:r>
        <w:t>'</w:t>
      </w:r>
    </w:p>
    <w:p w14:paraId="7ABE0AE2" w14:textId="77777777" w:rsidR="00C5739F" w:rsidRDefault="00C5739F" w:rsidP="00C5739F">
      <w:pPr>
        <w:pStyle w:val="PL"/>
      </w:pPr>
      <w:r>
        <w:t xml:space="preserve">        </w:t>
      </w:r>
      <w:proofErr w:type="spellStart"/>
      <w:r>
        <w:t>ecgi</w:t>
      </w:r>
      <w:proofErr w:type="spellEnd"/>
      <w:r>
        <w:t>:</w:t>
      </w:r>
    </w:p>
    <w:p w14:paraId="67B46B79" w14:textId="77777777" w:rsidR="00C5739F" w:rsidRDefault="00C5739F" w:rsidP="00C5739F">
      <w:pPr>
        <w:pStyle w:val="PL"/>
      </w:pPr>
      <w:r>
        <w:t xml:space="preserve">          $ref: 'TS29571_CommonData.yaml#/components/schemas/</w:t>
      </w:r>
      <w:proofErr w:type="spellStart"/>
      <w:r>
        <w:t>Ecgi</w:t>
      </w:r>
      <w:proofErr w:type="spellEnd"/>
      <w:r>
        <w:t>'</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proofErr w:type="spellStart"/>
      <w:r>
        <w:t>LocMeasurementReq</w:t>
      </w:r>
      <w:proofErr w:type="spellEnd"/>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w:t>
      </w:r>
      <w:proofErr w:type="spellStart"/>
      <w:r>
        <w:t>ncgi</w:t>
      </w:r>
      <w:proofErr w:type="spellEnd"/>
      <w:r>
        <w:t>:</w:t>
      </w:r>
    </w:p>
    <w:p w14:paraId="47B132B4" w14:textId="77777777" w:rsidR="005B0D2C" w:rsidRDefault="005B0D2C" w:rsidP="005B0D2C">
      <w:pPr>
        <w:pStyle w:val="PL"/>
      </w:pPr>
      <w:r>
        <w:t xml:space="preserve">          $ref: 'TS29571_CommonData.yaml#/components/schemas/</w:t>
      </w:r>
      <w:proofErr w:type="spellStart"/>
      <w:r>
        <w:t>Ncgi</w:t>
      </w:r>
      <w:proofErr w:type="spellEnd"/>
      <w:r>
        <w:t>'</w:t>
      </w:r>
    </w:p>
    <w:p w14:paraId="73F3083E" w14:textId="77777777" w:rsidR="005B0D2C" w:rsidRDefault="005B0D2C" w:rsidP="005B0D2C">
      <w:pPr>
        <w:pStyle w:val="PL"/>
      </w:pPr>
      <w:r>
        <w:t xml:space="preserve">        </w:t>
      </w:r>
      <w:proofErr w:type="spellStart"/>
      <w:r>
        <w:t>ecgi</w:t>
      </w:r>
      <w:proofErr w:type="spellEnd"/>
      <w:r>
        <w:t>:</w:t>
      </w:r>
    </w:p>
    <w:p w14:paraId="4D901F18" w14:textId="77777777" w:rsidR="005B0D2C" w:rsidRDefault="005B0D2C" w:rsidP="005B0D2C">
      <w:pPr>
        <w:pStyle w:val="PL"/>
      </w:pPr>
      <w:r>
        <w:t xml:space="preserve">          $ref: 'TS29571_CommonData.yaml#/components/schemas/</w:t>
      </w:r>
      <w:proofErr w:type="spellStart"/>
      <w:r>
        <w:t>Ecgi</w:t>
      </w:r>
      <w:proofErr w:type="spellEnd"/>
      <w:r>
        <w:t>'</w:t>
      </w:r>
    </w:p>
    <w:p w14:paraId="2D05BD34" w14:textId="77777777" w:rsidR="005B0D2C" w:rsidRDefault="005B0D2C" w:rsidP="005B0D2C">
      <w:pPr>
        <w:pStyle w:val="PL"/>
        <w:rPr>
          <w:lang w:val="en-US"/>
        </w:rPr>
      </w:pPr>
      <w:r>
        <w:rPr>
          <w:lang w:val="en-US"/>
        </w:rPr>
        <w:t xml:space="preserve">        </w:t>
      </w:r>
      <w:proofErr w:type="spellStart"/>
      <w:r>
        <w:t>preCalcuLocEstimate</w:t>
      </w:r>
      <w:proofErr w:type="spellEnd"/>
      <w:r>
        <w:rPr>
          <w:lang w:val="en-US"/>
        </w:rPr>
        <w:t>:</w:t>
      </w:r>
    </w:p>
    <w:p w14:paraId="5038336E" w14:textId="77777777" w:rsidR="005B0D2C" w:rsidRDefault="005B0D2C" w:rsidP="005B0D2C">
      <w:pPr>
        <w:pStyle w:val="PL"/>
        <w:rPr>
          <w:lang w:val="en-US"/>
        </w:rPr>
      </w:pPr>
      <w:r>
        <w:rPr>
          <w:lang w:val="en-US"/>
        </w:rPr>
        <w:t xml:space="preserve">          $ref: '#/components/schemas/</w:t>
      </w:r>
      <w:proofErr w:type="spellStart"/>
      <w:r>
        <w:rPr>
          <w:lang w:val="en-US"/>
        </w:rPr>
        <w:t>GeographicArea</w:t>
      </w:r>
      <w:proofErr w:type="spellEnd"/>
      <w:r>
        <w:rPr>
          <w:lang w:val="en-US"/>
        </w:rPr>
        <w:t>'</w:t>
      </w:r>
    </w:p>
    <w:p w14:paraId="1719DE00" w14:textId="77777777" w:rsidR="005B0D2C" w:rsidRDefault="005B0D2C" w:rsidP="005B0D2C">
      <w:pPr>
        <w:pStyle w:val="PL"/>
        <w:rPr>
          <w:lang w:val="en-US"/>
        </w:rPr>
      </w:pPr>
      <w:r>
        <w:rPr>
          <w:lang w:val="en-US"/>
        </w:rPr>
        <w:t xml:space="preserve">        </w:t>
      </w:r>
      <w:proofErr w:type="spellStart"/>
      <w:r>
        <w:rPr>
          <w:lang w:val="en-US"/>
        </w:rPr>
        <w:t>timestampOf</w:t>
      </w:r>
      <w:r>
        <w:t>PreCalcuLocEstimate</w:t>
      </w:r>
      <w:proofErr w:type="spellEnd"/>
      <w:r>
        <w:rPr>
          <w:lang w:val="en-US"/>
        </w:rPr>
        <w:t>:</w:t>
      </w:r>
    </w:p>
    <w:p w14:paraId="56667413" w14:textId="77777777" w:rsidR="005B0D2C" w:rsidRDefault="005B0D2C" w:rsidP="005B0D2C">
      <w:pPr>
        <w:pStyle w:val="PL"/>
        <w:rPr>
          <w:lang w:val="en-US"/>
        </w:rPr>
      </w:pPr>
      <w:r>
        <w:rPr>
          <w:lang w:val="en-US"/>
        </w:rPr>
        <w:t xml:space="preserve">          $ref: 'TS29571_CommonData.yaml#/components/schemas/</w:t>
      </w:r>
      <w:proofErr w:type="spellStart"/>
      <w:r>
        <w:rPr>
          <w:lang w:val="en-US"/>
        </w:rPr>
        <w:t>DateTime</w:t>
      </w:r>
      <w:proofErr w:type="spellEnd"/>
      <w:r>
        <w:rPr>
          <w:lang w:val="en-US"/>
        </w:rPr>
        <w:t>'</w:t>
      </w:r>
    </w:p>
    <w:p w14:paraId="326A0C4D" w14:textId="77777777" w:rsidR="00BA73D5" w:rsidRDefault="00BA73D5" w:rsidP="00BA73D5">
      <w:pPr>
        <w:pStyle w:val="PL"/>
        <w:rPr>
          <w:lang w:val="en-US"/>
        </w:rPr>
      </w:pPr>
      <w:r>
        <w:rPr>
          <w:lang w:val="en-US"/>
        </w:rPr>
        <w:t xml:space="preserve">        </w:t>
      </w:r>
      <w:proofErr w:type="spellStart"/>
      <w:r>
        <w:rPr>
          <w:lang w:eastAsia="zh-CN"/>
        </w:rPr>
        <w:t>timeWindows</w:t>
      </w:r>
      <w:proofErr w:type="spellEnd"/>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proofErr w:type="spellStart"/>
      <w:r>
        <w:rPr>
          <w:lang w:eastAsia="zh-CN"/>
        </w:rPr>
        <w:t>TimeWindow</w:t>
      </w:r>
      <w:proofErr w:type="spellEnd"/>
      <w:r>
        <w:rPr>
          <w:lang w:val="en-US"/>
        </w:rPr>
        <w:t>'</w:t>
      </w:r>
    </w:p>
    <w:p w14:paraId="276189FB" w14:textId="77777777" w:rsidR="00BA73D5" w:rsidRDefault="00BA73D5" w:rsidP="00BA73D5">
      <w:pPr>
        <w:pStyle w:val="PL"/>
        <w:rPr>
          <w:lang w:val="en-US"/>
        </w:rPr>
      </w:pPr>
      <w:r>
        <w:rPr>
          <w:lang w:val="en-US"/>
        </w:rPr>
        <w:t xml:space="preserve">          </w:t>
      </w:r>
      <w:proofErr w:type="spellStart"/>
      <w:r>
        <w:rPr>
          <w:lang w:val="en-US"/>
        </w:rPr>
        <w:t>minItems</w:t>
      </w:r>
      <w:proofErr w:type="spellEnd"/>
      <w:r>
        <w:rPr>
          <w:lang w:val="en-US"/>
        </w:rPr>
        <w:t>: 1</w:t>
      </w:r>
    </w:p>
    <w:p w14:paraId="5FB2BDEA" w14:textId="77777777" w:rsidR="00E31DEF" w:rsidRDefault="00E31DEF" w:rsidP="00E31DEF">
      <w:pPr>
        <w:pStyle w:val="PL"/>
        <w:rPr>
          <w:lang w:val="en-US"/>
        </w:rPr>
      </w:pPr>
      <w:r>
        <w:rPr>
          <w:lang w:val="en-US"/>
        </w:rPr>
        <w:t xml:space="preserve">        </w:t>
      </w:r>
      <w:proofErr w:type="spellStart"/>
      <w:r>
        <w:rPr>
          <w:lang w:eastAsia="zh-CN"/>
        </w:rPr>
        <w:t>timeWindowsNrppa</w:t>
      </w:r>
      <w:proofErr w:type="spellEnd"/>
      <w:r>
        <w:rPr>
          <w:lang w:val="en-US"/>
        </w:rPr>
        <w:t>:</w:t>
      </w:r>
    </w:p>
    <w:p w14:paraId="672CAB39" w14:textId="77777777" w:rsidR="00E31DEF" w:rsidRDefault="00E31DEF" w:rsidP="00E31DEF">
      <w:pPr>
        <w:pStyle w:val="PL"/>
        <w:rPr>
          <w:lang w:val="en-US"/>
        </w:rPr>
      </w:pPr>
      <w:r>
        <w:rPr>
          <w:lang w:val="en-US"/>
        </w:rPr>
        <w:t xml:space="preserve">          $ref: '#/components/schemas/T</w:t>
      </w:r>
      <w:proofErr w:type="spellStart"/>
      <w:r>
        <w:rPr>
          <w:lang w:eastAsia="zh-CN"/>
        </w:rPr>
        <w:t>imeWindowsNrppa</w:t>
      </w:r>
      <w:proofErr w:type="spellEnd"/>
      <w:r>
        <w:rPr>
          <w:lang w:eastAsia="zh-CN"/>
        </w:rPr>
        <w:t>'</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proofErr w:type="spellStart"/>
      <w:r>
        <w:t>LocMeasurementResp</w:t>
      </w:r>
      <w:proofErr w:type="spellEnd"/>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proofErr w:type="spellStart"/>
      <w:r>
        <w:rPr>
          <w:lang w:eastAsia="zh-CN"/>
        </w:rPr>
        <w:t>l</w:t>
      </w:r>
      <w:r>
        <w:rPr>
          <w:rFonts w:hint="eastAsia"/>
          <w:lang w:eastAsia="zh-CN"/>
        </w:rPr>
        <w:t>oc</w:t>
      </w:r>
      <w:r>
        <w:rPr>
          <w:lang w:eastAsia="zh-CN"/>
        </w:rPr>
        <w:t>Measurements</w:t>
      </w:r>
      <w:proofErr w:type="spellEnd"/>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proofErr w:type="spellStart"/>
      <w:r>
        <w:rPr>
          <w:lang w:eastAsia="zh-CN"/>
        </w:rPr>
        <w:t>l</w:t>
      </w:r>
      <w:r>
        <w:rPr>
          <w:rFonts w:hint="eastAsia"/>
          <w:lang w:eastAsia="zh-CN"/>
        </w:rPr>
        <w:t>oc</w:t>
      </w:r>
      <w:r>
        <w:rPr>
          <w:lang w:eastAsia="zh-CN"/>
        </w:rPr>
        <w:t>Measurements</w:t>
      </w:r>
      <w:proofErr w:type="spellEnd"/>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proofErr w:type="spellStart"/>
      <w:r w:rsidR="00F304B9">
        <w:rPr>
          <w:lang w:eastAsia="zh-CN"/>
        </w:rPr>
        <w:t>L</w:t>
      </w:r>
      <w:r w:rsidR="005B0D2C">
        <w:rPr>
          <w:rFonts w:hint="eastAsia"/>
          <w:lang w:eastAsia="zh-CN"/>
        </w:rPr>
        <w:t>oc</w:t>
      </w:r>
      <w:r w:rsidR="005B0D2C">
        <w:rPr>
          <w:lang w:eastAsia="zh-CN"/>
        </w:rPr>
        <w:t>Measurements</w:t>
      </w:r>
      <w:proofErr w:type="spellEnd"/>
      <w:r w:rsidR="005B0D2C">
        <w:rPr>
          <w:lang w:val="en-US"/>
        </w:rPr>
        <w:t>'</w:t>
      </w:r>
    </w:p>
    <w:p w14:paraId="583C4FAE" w14:textId="77777777" w:rsidR="00885143" w:rsidRDefault="00885143" w:rsidP="00885143">
      <w:pPr>
        <w:pStyle w:val="PL"/>
        <w:rPr>
          <w:lang w:val="en-US"/>
        </w:rPr>
      </w:pPr>
      <w:r>
        <w:rPr>
          <w:lang w:val="en-US"/>
        </w:rPr>
        <w:t xml:space="preserve">          </w:t>
      </w:r>
      <w:proofErr w:type="spellStart"/>
      <w:r w:rsidRPr="00D63C7F">
        <w:rPr>
          <w:lang w:val="en-US"/>
        </w:rPr>
        <w:t>minItems</w:t>
      </w:r>
      <w:proofErr w:type="spellEnd"/>
      <w:r w:rsidRPr="00D63C7F">
        <w:rPr>
          <w:lang w:val="en-US"/>
        </w:rPr>
        <w:t>: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proofErr w:type="spellStart"/>
      <w:r>
        <w:rPr>
          <w:lang w:eastAsia="zh-CN"/>
        </w:rPr>
        <w:t>L</w:t>
      </w:r>
      <w:r>
        <w:rPr>
          <w:rFonts w:hint="eastAsia"/>
          <w:lang w:eastAsia="zh-CN"/>
        </w:rPr>
        <w:t>oc</w:t>
      </w:r>
      <w:r>
        <w:rPr>
          <w:lang w:eastAsia="zh-CN"/>
        </w:rPr>
        <w:t>Measurements</w:t>
      </w:r>
      <w:proofErr w:type="spellEnd"/>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proofErr w:type="spellStart"/>
      <w:r>
        <w:t>locInfo</w:t>
      </w:r>
      <w:proofErr w:type="spellEnd"/>
      <w:r>
        <w:t>:</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proofErr w:type="spellStart"/>
      <w:r>
        <w:rPr>
          <w:lang w:eastAsia="zh-CN"/>
        </w:rPr>
        <w:t>HighAccuracyGnssMetrics</w:t>
      </w:r>
      <w:proofErr w:type="spellEnd"/>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proofErr w:type="spellStart"/>
      <w:r w:rsidRPr="005E3911">
        <w:t>nrOfUsedSatellites</w:t>
      </w:r>
      <w:proofErr w:type="spellEnd"/>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proofErr w:type="spellStart"/>
      <w:r>
        <w:t>hdopi</w:t>
      </w:r>
      <w:proofErr w:type="spellEnd"/>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proofErr w:type="spellStart"/>
      <w:r>
        <w:t>dopi</w:t>
      </w:r>
      <w:proofErr w:type="spellEnd"/>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lastRenderedPageBreak/>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w:t>
      </w:r>
      <w:proofErr w:type="spellStart"/>
      <w:r>
        <w:rPr>
          <w:lang w:val="en-US"/>
        </w:rPr>
        <w:t>fixType</w:t>
      </w:r>
      <w:proofErr w:type="spellEnd"/>
      <w:r>
        <w:rPr>
          <w:lang w:val="en-US"/>
        </w:rPr>
        <w:t>:</w:t>
      </w:r>
    </w:p>
    <w:p w14:paraId="17524D3B" w14:textId="77777777" w:rsidR="00951CBB" w:rsidRDefault="00951CBB" w:rsidP="00951CBB">
      <w:pPr>
        <w:pStyle w:val="PL"/>
        <w:rPr>
          <w:lang w:val="en-US"/>
        </w:rPr>
      </w:pPr>
      <w:r>
        <w:rPr>
          <w:lang w:val="en-US"/>
        </w:rPr>
        <w:t xml:space="preserve">          $ref: '#/components/schemas/</w:t>
      </w:r>
      <w:proofErr w:type="spellStart"/>
      <w:r>
        <w:rPr>
          <w:lang w:val="en-US"/>
        </w:rPr>
        <w:t>FixType</w:t>
      </w:r>
      <w:proofErr w:type="spellEnd"/>
      <w:r>
        <w:rPr>
          <w:lang w:val="en-US"/>
        </w:rPr>
        <w:t>'</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w:t>
      </w:r>
      <w:proofErr w:type="spellStart"/>
      <w:r>
        <w:t>UpNotifyData</w:t>
      </w:r>
      <w:proofErr w:type="spellEnd"/>
      <w:r>
        <w:t>:</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proofErr w:type="spellStart"/>
      <w:r w:rsidR="006565BD" w:rsidRPr="00CB2D8E">
        <w:rPr>
          <w:lang w:val="en-US"/>
        </w:rPr>
        <w:t>notifCorrelationId</w:t>
      </w:r>
      <w:proofErr w:type="spellEnd"/>
    </w:p>
    <w:p w14:paraId="41079F9C" w14:textId="77777777" w:rsidR="004107F7" w:rsidRDefault="004107F7" w:rsidP="004107F7">
      <w:pPr>
        <w:pStyle w:val="PL"/>
        <w:rPr>
          <w:lang w:val="en-US"/>
        </w:rPr>
      </w:pPr>
      <w:r>
        <w:rPr>
          <w:lang w:val="en-US"/>
        </w:rPr>
        <w:t xml:space="preserve">        - </w:t>
      </w:r>
      <w:proofErr w:type="spellStart"/>
      <w:r>
        <w:t>upConnectionS</w:t>
      </w:r>
      <w:r w:rsidRPr="00EC7E78">
        <w:t>tatus</w:t>
      </w:r>
      <w:proofErr w:type="spellEnd"/>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t xml:space="preserve">        </w:t>
      </w:r>
      <w:proofErr w:type="spellStart"/>
      <w:r w:rsidR="00426A68" w:rsidRPr="00CB2D8E">
        <w:rPr>
          <w:lang w:val="en-US"/>
        </w:rPr>
        <w:t>notifCorrelationId</w:t>
      </w:r>
      <w:proofErr w:type="spellEnd"/>
      <w:r>
        <w:rPr>
          <w:lang w:val="en-US"/>
        </w:rPr>
        <w:t>:</w:t>
      </w:r>
    </w:p>
    <w:p w14:paraId="089709DE" w14:textId="559E9A0E" w:rsidR="004107F7" w:rsidRDefault="004107F7" w:rsidP="004107F7">
      <w:pPr>
        <w:pStyle w:val="PL"/>
        <w:rPr>
          <w:lang w:val="en-US"/>
        </w:rPr>
      </w:pPr>
      <w:r>
        <w:rPr>
          <w:lang w:val="en-US"/>
        </w:rPr>
        <w:t xml:space="preserve">          $ref: '#/components/schemas/</w:t>
      </w:r>
      <w:proofErr w:type="spellStart"/>
      <w:r w:rsidR="00E320FE" w:rsidRPr="00CB2D8E">
        <w:t>CorrelationI</w:t>
      </w:r>
      <w:r w:rsidR="00E320FE">
        <w:t>D</w:t>
      </w:r>
      <w:proofErr w:type="spellEnd"/>
      <w:r>
        <w:rPr>
          <w:lang w:val="en-US"/>
        </w:rPr>
        <w:t>'</w:t>
      </w:r>
    </w:p>
    <w:p w14:paraId="25622FB7" w14:textId="77777777" w:rsidR="004107F7" w:rsidRDefault="004107F7" w:rsidP="004107F7">
      <w:pPr>
        <w:pStyle w:val="PL"/>
        <w:rPr>
          <w:lang w:val="en-US"/>
        </w:rPr>
      </w:pPr>
      <w:r>
        <w:rPr>
          <w:lang w:val="en-US"/>
        </w:rPr>
        <w:t xml:space="preserve">        </w:t>
      </w:r>
      <w:proofErr w:type="spellStart"/>
      <w:r>
        <w:t>upConnectionS</w:t>
      </w:r>
      <w:r w:rsidRPr="00EC7E78">
        <w:t>tatus</w:t>
      </w:r>
      <w:proofErr w:type="spellEnd"/>
      <w:r>
        <w:rPr>
          <w:lang w:val="en-US"/>
        </w:rPr>
        <w:t>:</w:t>
      </w:r>
    </w:p>
    <w:p w14:paraId="42CD3D72" w14:textId="77777777" w:rsidR="004107F7" w:rsidRDefault="004107F7" w:rsidP="004107F7">
      <w:pPr>
        <w:pStyle w:val="PL"/>
        <w:rPr>
          <w:lang w:val="en-US"/>
        </w:rPr>
      </w:pPr>
      <w:r>
        <w:rPr>
          <w:lang w:val="en-US"/>
        </w:rPr>
        <w:t xml:space="preserve">          $ref: '#/components/schemas/</w:t>
      </w:r>
      <w:proofErr w:type="spellStart"/>
      <w:r>
        <w:t>UpConnectionS</w:t>
      </w:r>
      <w:r w:rsidRPr="00EC7E78">
        <w:t>tatus</w:t>
      </w:r>
      <w:proofErr w:type="spellEnd"/>
      <w:r>
        <w:rPr>
          <w:lang w:val="en-US"/>
        </w:rPr>
        <w:t>'</w:t>
      </w:r>
    </w:p>
    <w:p w14:paraId="56BB2092" w14:textId="4088FEA0" w:rsidR="004107F7" w:rsidRDefault="004107F7" w:rsidP="004107F7">
      <w:pPr>
        <w:pStyle w:val="PL"/>
        <w:rPr>
          <w:lang w:val="en-US"/>
        </w:rPr>
      </w:pPr>
      <w:r>
        <w:rPr>
          <w:lang w:val="en-US"/>
        </w:rPr>
        <w:t xml:space="preserve">        </w:t>
      </w:r>
      <w:proofErr w:type="spellStart"/>
      <w:r>
        <w:rPr>
          <w:lang w:val="en-US"/>
        </w:rPr>
        <w:t>targetLMFId</w:t>
      </w:r>
      <w:proofErr w:type="spellEnd"/>
      <w:r>
        <w:rPr>
          <w:lang w:val="en-US"/>
        </w:rPr>
        <w:t>:</w:t>
      </w:r>
    </w:p>
    <w:p w14:paraId="63DD58EE" w14:textId="77777777" w:rsidR="004107F7" w:rsidRDefault="004107F7" w:rsidP="004107F7">
      <w:pPr>
        <w:pStyle w:val="PL"/>
        <w:rPr>
          <w:lang w:val="en-US"/>
        </w:rPr>
      </w:pPr>
      <w:r>
        <w:rPr>
          <w:lang w:val="en-US"/>
        </w:rPr>
        <w:t xml:space="preserve">          $ref: '#/components/schemas/</w:t>
      </w:r>
      <w:proofErr w:type="spellStart"/>
      <w:r>
        <w:rPr>
          <w:lang w:val="en-US"/>
        </w:rPr>
        <w:t>LMFIdentification</w:t>
      </w:r>
      <w:proofErr w:type="spellEnd"/>
      <w:r>
        <w:rPr>
          <w:lang w:val="en-US"/>
        </w:rPr>
        <w:t>'</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w:t>
      </w:r>
      <w:proofErr w:type="spellStart"/>
      <w:r>
        <w:t>UpSubscription</w:t>
      </w:r>
      <w:proofErr w:type="spellEnd"/>
      <w:r>
        <w:t>:</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proofErr w:type="spellStart"/>
      <w:r>
        <w:t>upNotify</w:t>
      </w:r>
      <w:r>
        <w:rPr>
          <w:lang w:val="en-US"/>
        </w:rPr>
        <w:t>CallBackU</w:t>
      </w:r>
      <w:r w:rsidR="00C42F8E">
        <w:rPr>
          <w:lang w:val="en-US"/>
        </w:rPr>
        <w:t>ri</w:t>
      </w:r>
      <w:proofErr w:type="spellEnd"/>
    </w:p>
    <w:p w14:paraId="020B9427" w14:textId="77777777" w:rsidR="00C42F8E" w:rsidRDefault="00C42F8E" w:rsidP="00C42F8E">
      <w:pPr>
        <w:pStyle w:val="PL"/>
        <w:rPr>
          <w:lang w:val="en-US"/>
        </w:rPr>
      </w:pPr>
      <w:r>
        <w:rPr>
          <w:lang w:val="en-US"/>
        </w:rPr>
        <w:t xml:space="preserve">        - </w:t>
      </w:r>
      <w:proofErr w:type="spellStart"/>
      <w:r w:rsidRPr="00672C73">
        <w:t>notifCorrelationId</w:t>
      </w:r>
      <w:proofErr w:type="spellEnd"/>
    </w:p>
    <w:p w14:paraId="06E3EA58" w14:textId="77777777" w:rsidR="00DC3AC1" w:rsidRDefault="00DC3AC1" w:rsidP="00DC3AC1">
      <w:pPr>
        <w:pStyle w:val="PL"/>
        <w:rPr>
          <w:lang w:val="en-US"/>
        </w:rPr>
      </w:pPr>
      <w:r>
        <w:rPr>
          <w:lang w:val="en-US"/>
        </w:rPr>
        <w:t xml:space="preserve">        - </w:t>
      </w:r>
      <w:proofErr w:type="spellStart"/>
      <w:r>
        <w:rPr>
          <w:lang w:val="en-US"/>
        </w:rPr>
        <w:t>supi</w:t>
      </w:r>
      <w:proofErr w:type="spellEnd"/>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proofErr w:type="spellStart"/>
      <w:r>
        <w:t>upNotify</w:t>
      </w:r>
      <w:r>
        <w:rPr>
          <w:lang w:val="en-US"/>
        </w:rPr>
        <w:t>CallBackU</w:t>
      </w:r>
      <w:r w:rsidR="00ED3124">
        <w:rPr>
          <w:lang w:val="en-US"/>
        </w:rPr>
        <w:t>ri</w:t>
      </w:r>
      <w:proofErr w:type="spellEnd"/>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proofErr w:type="spellStart"/>
      <w:r w:rsidRPr="00CB2D8E">
        <w:rPr>
          <w:lang w:val="en-US"/>
        </w:rPr>
        <w:t>notifCorrelationId</w:t>
      </w:r>
      <w:proofErr w:type="spellEnd"/>
      <w:r>
        <w:rPr>
          <w:lang w:val="en-US"/>
        </w:rPr>
        <w:t>:</w:t>
      </w:r>
    </w:p>
    <w:p w14:paraId="4EFFAE9B" w14:textId="77777777" w:rsidR="00884B46" w:rsidRDefault="00884B46" w:rsidP="00884B46">
      <w:pPr>
        <w:pStyle w:val="PL"/>
        <w:rPr>
          <w:lang w:val="en-US"/>
        </w:rPr>
      </w:pPr>
      <w:r>
        <w:rPr>
          <w:lang w:val="en-US"/>
        </w:rPr>
        <w:t xml:space="preserve">          $ref: '#/components/schemas/</w:t>
      </w:r>
      <w:proofErr w:type="spellStart"/>
      <w:r w:rsidRPr="00CB2D8E">
        <w:t>CorrelationI</w:t>
      </w:r>
      <w:r>
        <w:t>D</w:t>
      </w:r>
      <w:proofErr w:type="spellEnd"/>
      <w:r>
        <w:rPr>
          <w:lang w:val="en-US"/>
        </w:rPr>
        <w:t>'</w:t>
      </w:r>
    </w:p>
    <w:p w14:paraId="7712A6EF" w14:textId="77777777" w:rsidR="00DC3AC1" w:rsidRDefault="00DC3AC1" w:rsidP="00DC3AC1">
      <w:pPr>
        <w:pStyle w:val="PL"/>
        <w:rPr>
          <w:lang w:val="en-US"/>
        </w:rPr>
      </w:pPr>
      <w:r>
        <w:rPr>
          <w:lang w:val="en-US"/>
        </w:rPr>
        <w:t xml:space="preserve">        </w:t>
      </w:r>
      <w:proofErr w:type="spellStart"/>
      <w:r>
        <w:rPr>
          <w:lang w:val="en-US"/>
        </w:rPr>
        <w:t>supi</w:t>
      </w:r>
      <w:proofErr w:type="spellEnd"/>
      <w:r>
        <w:rPr>
          <w:lang w:val="en-US"/>
        </w:rPr>
        <w:t>:</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w:t>
      </w:r>
      <w:proofErr w:type="spellStart"/>
      <w:r>
        <w:rPr>
          <w:lang w:val="en-US"/>
        </w:rPr>
        <w:t>gpsi</w:t>
      </w:r>
      <w:proofErr w:type="spellEnd"/>
      <w:r>
        <w:rPr>
          <w:lang w:val="en-US"/>
        </w:rPr>
        <w:t>:</w:t>
      </w:r>
    </w:p>
    <w:p w14:paraId="52581F51" w14:textId="77777777" w:rsidR="00DC3AC1" w:rsidRDefault="00DC3AC1" w:rsidP="00DC3AC1">
      <w:pPr>
        <w:pStyle w:val="PL"/>
        <w:rPr>
          <w:lang w:val="en-US"/>
        </w:rPr>
      </w:pPr>
      <w:r>
        <w:rPr>
          <w:lang w:val="en-US"/>
        </w:rPr>
        <w:t xml:space="preserve">          $ref: 'TS29571_CommonData.yaml#/components/schemas/</w:t>
      </w:r>
      <w:proofErr w:type="spellStart"/>
      <w:r>
        <w:rPr>
          <w:lang w:val="en-US"/>
        </w:rPr>
        <w:t>Gpsi</w:t>
      </w:r>
      <w:proofErr w:type="spellEnd"/>
      <w:r>
        <w:rPr>
          <w:lang w:val="en-US"/>
        </w:rPr>
        <w:t>'</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proofErr w:type="spellStart"/>
      <w:r w:rsidRPr="002D7FC3">
        <w:t>RelatedU</w:t>
      </w:r>
      <w:r w:rsidR="00B03D83">
        <w:t>e</w:t>
      </w:r>
      <w:proofErr w:type="spellEnd"/>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proofErr w:type="spellStart"/>
      <w:r w:rsidRPr="002D7FC3">
        <w:t>applicationlayerId</w:t>
      </w:r>
      <w:proofErr w:type="spellEnd"/>
    </w:p>
    <w:p w14:paraId="58BE4D84" w14:textId="70D7CAD8" w:rsidR="00126134" w:rsidRDefault="00126134" w:rsidP="00126134">
      <w:pPr>
        <w:pStyle w:val="PL"/>
      </w:pPr>
      <w:r w:rsidRPr="001E6ABC">
        <w:rPr>
          <w:lang w:val="en-US"/>
        </w:rPr>
        <w:t xml:space="preserve">        - </w:t>
      </w:r>
      <w:proofErr w:type="spellStart"/>
      <w:r w:rsidRPr="002D7FC3">
        <w:t>relatedU</w:t>
      </w:r>
      <w:r w:rsidR="003418B5">
        <w:t>e</w:t>
      </w:r>
      <w:r w:rsidRPr="002D7FC3">
        <w:t>Type</w:t>
      </w:r>
      <w:proofErr w:type="spellEnd"/>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proofErr w:type="spellStart"/>
      <w:r w:rsidRPr="002D7FC3">
        <w:t>applicationlayerId</w:t>
      </w:r>
      <w:proofErr w:type="spellEnd"/>
      <w:r>
        <w:t>:</w:t>
      </w:r>
    </w:p>
    <w:p w14:paraId="1278A292" w14:textId="77777777" w:rsidR="00126134" w:rsidRDefault="00126134" w:rsidP="00126134">
      <w:pPr>
        <w:pStyle w:val="PL"/>
      </w:pPr>
      <w:r>
        <w:t xml:space="preserve">          $ref: 'TS29571_CommonData.yaml#/components/schemas/</w:t>
      </w:r>
      <w:proofErr w:type="spellStart"/>
      <w:r>
        <w:rPr>
          <w:rFonts w:hint="eastAsia"/>
          <w:lang w:eastAsia="zh-CN"/>
        </w:rPr>
        <w:t>A</w:t>
      </w:r>
      <w:r w:rsidRPr="002D7FC3">
        <w:t>pplicationlayerId</w:t>
      </w:r>
      <w:proofErr w:type="spellEnd"/>
      <w:r>
        <w:t>'</w:t>
      </w:r>
    </w:p>
    <w:p w14:paraId="39018631" w14:textId="218DA5D9" w:rsidR="00126134" w:rsidRDefault="00126134" w:rsidP="00126134">
      <w:pPr>
        <w:pStyle w:val="PL"/>
      </w:pPr>
      <w:r>
        <w:t xml:space="preserve">        </w:t>
      </w:r>
      <w:proofErr w:type="spellStart"/>
      <w:r w:rsidRPr="002D7FC3">
        <w:t>relatedU</w:t>
      </w:r>
      <w:r w:rsidR="003418B5">
        <w:t>e</w:t>
      </w:r>
      <w:r w:rsidRPr="002D7FC3">
        <w:t>Type</w:t>
      </w:r>
      <w:proofErr w:type="spellEnd"/>
      <w:r>
        <w:t>:</w:t>
      </w:r>
    </w:p>
    <w:p w14:paraId="0A85E6C3" w14:textId="52204687" w:rsidR="00126134" w:rsidRDefault="00126134" w:rsidP="00126134">
      <w:pPr>
        <w:pStyle w:val="PL"/>
      </w:pPr>
      <w:r>
        <w:t xml:space="preserve">          </w:t>
      </w:r>
      <w:r>
        <w:rPr>
          <w:lang w:val="en-US"/>
        </w:rPr>
        <w:t>$ref: '#/components/schemas/</w:t>
      </w:r>
      <w:proofErr w:type="spellStart"/>
      <w:r>
        <w:t>R</w:t>
      </w:r>
      <w:r w:rsidRPr="002D7FC3">
        <w:t>elatedU</w:t>
      </w:r>
      <w:r w:rsidR="00B03D83">
        <w:t>e</w:t>
      </w:r>
      <w:r w:rsidRPr="002D7FC3">
        <w:t>Type</w:t>
      </w:r>
      <w:proofErr w:type="spellEnd"/>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w:t>
      </w:r>
      <w:proofErr w:type="spellStart"/>
      <w:r>
        <w:t>UpConfig</w:t>
      </w:r>
      <w:proofErr w:type="spellEnd"/>
      <w:r>
        <w:t>:</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proofErr w:type="spellStart"/>
      <w:r>
        <w:t>upNotify</w:t>
      </w:r>
      <w:r>
        <w:rPr>
          <w:lang w:val="en-US"/>
        </w:rPr>
        <w:t>CallBackU</w:t>
      </w:r>
      <w:r w:rsidR="00E10FA3">
        <w:rPr>
          <w:lang w:val="en-US"/>
        </w:rPr>
        <w:t>ri</w:t>
      </w:r>
      <w:proofErr w:type="spellEnd"/>
    </w:p>
    <w:p w14:paraId="0AA5AA48" w14:textId="77777777" w:rsidR="00703032" w:rsidRDefault="00703032" w:rsidP="00703032">
      <w:pPr>
        <w:pStyle w:val="PL"/>
        <w:rPr>
          <w:lang w:val="en-US"/>
        </w:rPr>
      </w:pPr>
      <w:r>
        <w:rPr>
          <w:lang w:val="en-US"/>
        </w:rPr>
        <w:t xml:space="preserve">        - </w:t>
      </w:r>
      <w:proofErr w:type="spellStart"/>
      <w:r w:rsidRPr="00672C73">
        <w:t>notifCorrelationId</w:t>
      </w:r>
      <w:proofErr w:type="spellEnd"/>
    </w:p>
    <w:p w14:paraId="4C107A18" w14:textId="77777777" w:rsidR="00910549" w:rsidRDefault="00910549" w:rsidP="00910549">
      <w:pPr>
        <w:pStyle w:val="PL"/>
      </w:pPr>
      <w:r>
        <w:t xml:space="preserve">      </w:t>
      </w:r>
      <w:proofErr w:type="spellStart"/>
      <w:r>
        <w:t>anyOf</w:t>
      </w:r>
      <w:proofErr w:type="spellEnd"/>
      <w:r>
        <w:t>:</w:t>
      </w:r>
    </w:p>
    <w:p w14:paraId="2F28D6B1" w14:textId="77777777" w:rsidR="00910549" w:rsidRDefault="00910549" w:rsidP="00910549">
      <w:pPr>
        <w:pStyle w:val="PL"/>
        <w:rPr>
          <w:lang w:val="en-US"/>
        </w:rPr>
      </w:pPr>
      <w:r>
        <w:t xml:space="preserve">        - required: [</w:t>
      </w:r>
      <w:proofErr w:type="spellStart"/>
      <w:r>
        <w:t>supi</w:t>
      </w:r>
      <w:proofErr w:type="spellEnd"/>
      <w:r>
        <w:t>]</w:t>
      </w:r>
    </w:p>
    <w:p w14:paraId="4CC11453" w14:textId="77777777" w:rsidR="00910549" w:rsidRDefault="00910549" w:rsidP="00910549">
      <w:pPr>
        <w:pStyle w:val="PL"/>
        <w:rPr>
          <w:lang w:val="en-US"/>
        </w:rPr>
      </w:pPr>
      <w:r>
        <w:t xml:space="preserve">        - required: [</w:t>
      </w:r>
      <w:proofErr w:type="spellStart"/>
      <w:r>
        <w:t>gpsi</w:t>
      </w:r>
      <w:proofErr w:type="spellEnd"/>
      <w:r>
        <w:t>]</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proofErr w:type="spellStart"/>
      <w:r>
        <w:t>upNotify</w:t>
      </w:r>
      <w:r>
        <w:rPr>
          <w:lang w:val="en-US"/>
        </w:rPr>
        <w:t>CallBackU</w:t>
      </w:r>
      <w:r w:rsidR="00980D7D">
        <w:rPr>
          <w:lang w:val="en-US"/>
        </w:rPr>
        <w:t>ri</w:t>
      </w:r>
      <w:proofErr w:type="spellEnd"/>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proofErr w:type="spellStart"/>
      <w:r w:rsidRPr="00CB2D8E">
        <w:rPr>
          <w:lang w:val="en-US"/>
        </w:rPr>
        <w:t>notifCorrelationId</w:t>
      </w:r>
      <w:proofErr w:type="spellEnd"/>
      <w:r>
        <w:rPr>
          <w:lang w:val="en-US"/>
        </w:rPr>
        <w:t>:</w:t>
      </w:r>
    </w:p>
    <w:p w14:paraId="1C5B33F2" w14:textId="77777777" w:rsidR="00E10FA3" w:rsidRDefault="00E10FA3" w:rsidP="00E10FA3">
      <w:pPr>
        <w:pStyle w:val="PL"/>
        <w:rPr>
          <w:lang w:val="en-US"/>
        </w:rPr>
      </w:pPr>
      <w:r>
        <w:rPr>
          <w:lang w:val="en-US"/>
        </w:rPr>
        <w:t xml:space="preserve">          $ref: '#/components/schemas/</w:t>
      </w:r>
      <w:proofErr w:type="spellStart"/>
      <w:r w:rsidRPr="00CB2D8E">
        <w:t>CorrelationI</w:t>
      </w:r>
      <w:r>
        <w:t>D</w:t>
      </w:r>
      <w:proofErr w:type="spellEnd"/>
      <w:r>
        <w:rPr>
          <w:lang w:val="en-US"/>
        </w:rPr>
        <w:t>'</w:t>
      </w:r>
    </w:p>
    <w:p w14:paraId="07FF8875" w14:textId="77777777" w:rsidR="001959FE" w:rsidRDefault="001959FE" w:rsidP="001959FE">
      <w:pPr>
        <w:pStyle w:val="PL"/>
        <w:rPr>
          <w:lang w:val="en-US"/>
        </w:rPr>
      </w:pPr>
      <w:r>
        <w:rPr>
          <w:lang w:val="en-US"/>
        </w:rPr>
        <w:t xml:space="preserve">        </w:t>
      </w:r>
      <w:proofErr w:type="spellStart"/>
      <w:r>
        <w:rPr>
          <w:lang w:val="en-US"/>
        </w:rPr>
        <w:t>supi</w:t>
      </w:r>
      <w:proofErr w:type="spellEnd"/>
      <w:r>
        <w:rPr>
          <w:lang w:val="en-US"/>
        </w:rPr>
        <w:t>:</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w:t>
      </w:r>
      <w:proofErr w:type="spellStart"/>
      <w:r>
        <w:rPr>
          <w:lang w:val="en-US"/>
        </w:rPr>
        <w:t>gpsi</w:t>
      </w:r>
      <w:proofErr w:type="spellEnd"/>
      <w:r>
        <w:rPr>
          <w:lang w:val="en-US"/>
        </w:rPr>
        <w:t>:</w:t>
      </w:r>
    </w:p>
    <w:p w14:paraId="474EF6BA" w14:textId="77777777" w:rsidR="001959FE" w:rsidRDefault="001959FE" w:rsidP="001959FE">
      <w:pPr>
        <w:pStyle w:val="PL"/>
        <w:rPr>
          <w:lang w:val="en-US"/>
        </w:rPr>
      </w:pPr>
      <w:r>
        <w:rPr>
          <w:lang w:val="en-US"/>
        </w:rPr>
        <w:t xml:space="preserve">          $ref: 'TS29571_CommonData.yaml#/components/schemas/</w:t>
      </w:r>
      <w:proofErr w:type="spellStart"/>
      <w:r>
        <w:rPr>
          <w:lang w:val="en-US"/>
        </w:rPr>
        <w:t>Gpsi</w:t>
      </w:r>
      <w:proofErr w:type="spellEnd"/>
      <w:r>
        <w:rPr>
          <w:lang w:val="en-US"/>
        </w:rPr>
        <w:t>'</w:t>
      </w:r>
    </w:p>
    <w:p w14:paraId="3B5C1AEE" w14:textId="77777777" w:rsidR="001959FE" w:rsidRDefault="001959FE" w:rsidP="001959FE">
      <w:pPr>
        <w:pStyle w:val="PL"/>
        <w:rPr>
          <w:lang w:val="en-US"/>
        </w:rPr>
      </w:pPr>
      <w:r>
        <w:rPr>
          <w:lang w:val="en-US"/>
        </w:rPr>
        <w:t xml:space="preserve">        </w:t>
      </w:r>
      <w:proofErr w:type="spellStart"/>
      <w:r>
        <w:t>amfReallocationInd</w:t>
      </w:r>
      <w:proofErr w:type="spellEnd"/>
      <w:r>
        <w:rPr>
          <w:lang w:val="en-US"/>
        </w:rPr>
        <w:t>:</w:t>
      </w:r>
    </w:p>
    <w:p w14:paraId="578202BD" w14:textId="77777777" w:rsidR="001959FE" w:rsidRDefault="001959FE" w:rsidP="001959FE">
      <w:pPr>
        <w:pStyle w:val="PL"/>
        <w:rPr>
          <w:lang w:val="en-US"/>
        </w:rPr>
      </w:pPr>
      <w:r>
        <w:rPr>
          <w:lang w:val="en-US"/>
        </w:rPr>
        <w:t xml:space="preserve">          type: </w:t>
      </w:r>
      <w:proofErr w:type="spellStart"/>
      <w:r>
        <w:rPr>
          <w:lang w:val="en-US"/>
        </w:rPr>
        <w:t>boolean</w:t>
      </w:r>
      <w:proofErr w:type="spellEnd"/>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proofErr w:type="spellStart"/>
      <w:r>
        <w:rPr>
          <w:lang w:eastAsia="zh-CN"/>
        </w:rPr>
        <w:t>lcsUpConnectionInd</w:t>
      </w:r>
      <w:proofErr w:type="spellEnd"/>
      <w:r>
        <w:t>:</w:t>
      </w:r>
    </w:p>
    <w:p w14:paraId="551634C3" w14:textId="77777777" w:rsidR="001959FE" w:rsidRDefault="001959FE" w:rsidP="001959FE">
      <w:pPr>
        <w:pStyle w:val="PL"/>
      </w:pPr>
      <w:r>
        <w:t xml:space="preserve">          </w:t>
      </w:r>
      <w:r>
        <w:rPr>
          <w:lang w:val="en-US"/>
        </w:rPr>
        <w:t>$ref: '#/components/schemas/</w:t>
      </w:r>
      <w:proofErr w:type="spellStart"/>
      <w:r>
        <w:rPr>
          <w:lang w:eastAsia="zh-CN"/>
        </w:rPr>
        <w:t>LcsUpConnectionInd</w:t>
      </w:r>
      <w:proofErr w:type="spellEnd"/>
      <w:r>
        <w:rPr>
          <w:lang w:val="en-US"/>
        </w:rPr>
        <w:t>'</w:t>
      </w:r>
    </w:p>
    <w:p w14:paraId="4FF305D0" w14:textId="6720685E" w:rsidR="001959FE" w:rsidRDefault="001959FE" w:rsidP="001959FE">
      <w:pPr>
        <w:pStyle w:val="PL"/>
        <w:rPr>
          <w:lang w:val="en-US"/>
        </w:rPr>
      </w:pPr>
      <w:r>
        <w:rPr>
          <w:lang w:val="en-US"/>
        </w:rPr>
        <w:t xml:space="preserve">        </w:t>
      </w:r>
      <w:proofErr w:type="spellStart"/>
      <w:r>
        <w:rPr>
          <w:lang w:val="en-US"/>
        </w:rPr>
        <w:t>targetLMFId</w:t>
      </w:r>
      <w:proofErr w:type="spellEnd"/>
      <w:r>
        <w:rPr>
          <w:lang w:val="en-US"/>
        </w:rPr>
        <w:t>:</w:t>
      </w:r>
    </w:p>
    <w:p w14:paraId="3932E8C2" w14:textId="77777777" w:rsidR="001959FE" w:rsidRDefault="001959FE" w:rsidP="001959FE">
      <w:pPr>
        <w:pStyle w:val="PL"/>
        <w:rPr>
          <w:lang w:val="en-US"/>
        </w:rPr>
      </w:pPr>
      <w:r>
        <w:rPr>
          <w:lang w:val="en-US"/>
        </w:rPr>
        <w:t xml:space="preserve">          $ref: '#/components/schemas/</w:t>
      </w:r>
      <w:proofErr w:type="spellStart"/>
      <w:r>
        <w:rPr>
          <w:lang w:val="en-US"/>
        </w:rPr>
        <w:t>LMFIdentification</w:t>
      </w:r>
      <w:proofErr w:type="spellEnd"/>
      <w:r>
        <w:rPr>
          <w:lang w:val="en-US"/>
        </w:rPr>
        <w:t>'</w:t>
      </w:r>
    </w:p>
    <w:p w14:paraId="6B3C7D8C" w14:textId="59822494" w:rsidR="001959FE" w:rsidRDefault="001959FE" w:rsidP="00EB7848">
      <w:pPr>
        <w:pStyle w:val="PL"/>
        <w:rPr>
          <w:lang w:val="en-US"/>
        </w:rPr>
      </w:pPr>
    </w:p>
    <w:p w14:paraId="07FAE380" w14:textId="77777777" w:rsidR="004E3BCC" w:rsidRDefault="004E3BCC" w:rsidP="004E3BCC">
      <w:pPr>
        <w:pStyle w:val="PL"/>
      </w:pPr>
      <w:r>
        <w:lastRenderedPageBreak/>
        <w:t xml:space="preserve">    </w:t>
      </w:r>
      <w:proofErr w:type="spellStart"/>
      <w:r>
        <w:rPr>
          <w:lang w:eastAsia="zh-CN"/>
        </w:rPr>
        <w:t>RangeDirection</w:t>
      </w:r>
      <w:proofErr w:type="spellEnd"/>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w:t>
      </w:r>
      <w:proofErr w:type="spellStart"/>
      <w:r>
        <w:t>azimuthDirection</w:t>
      </w:r>
      <w:proofErr w:type="spellEnd"/>
      <w:r>
        <w:t>:</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w:t>
      </w:r>
      <w:proofErr w:type="spellStart"/>
      <w:r>
        <w:t>elevationDirection</w:t>
      </w:r>
      <w:proofErr w:type="spellEnd"/>
      <w:r>
        <w:t>:</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w:t>
      </w:r>
      <w:proofErr w:type="spellStart"/>
      <w:r>
        <w:t>semiMinor</w:t>
      </w:r>
      <w:proofErr w:type="spellEnd"/>
      <w:r>
        <w:t>:</w:t>
      </w:r>
    </w:p>
    <w:p w14:paraId="00D0375C" w14:textId="77777777" w:rsidR="004E3BCC" w:rsidRDefault="004E3BCC" w:rsidP="004E3BCC">
      <w:pPr>
        <w:pStyle w:val="PL"/>
      </w:pPr>
      <w:r>
        <w:t xml:space="preserve">          $ref: '#/components/schemas/</w:t>
      </w:r>
      <w:r w:rsidRPr="00D35135">
        <w:t>Uncertainty</w:t>
      </w:r>
      <w:r>
        <w:t>'</w:t>
      </w:r>
    </w:p>
    <w:p w14:paraId="4EE86FCE" w14:textId="77777777" w:rsidR="004E3BCC" w:rsidRDefault="004E3BCC" w:rsidP="004E3BCC">
      <w:pPr>
        <w:pStyle w:val="PL"/>
      </w:pPr>
      <w:r>
        <w:t xml:space="preserve">        </w:t>
      </w:r>
      <w:proofErr w:type="spellStart"/>
      <w:r>
        <w:t>semiMajor</w:t>
      </w:r>
      <w:proofErr w:type="spellEnd"/>
      <w:r>
        <w:t>:</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w:t>
      </w:r>
      <w:proofErr w:type="spellStart"/>
      <w:r>
        <w:t>orientationAngle</w:t>
      </w:r>
      <w:proofErr w:type="spellEnd"/>
      <w:r>
        <w:t>:</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w:t>
      </w:r>
      <w:proofErr w:type="spellStart"/>
      <w:r>
        <w:t>semiMinor</w:t>
      </w:r>
      <w:proofErr w:type="spellEnd"/>
      <w:r>
        <w:t>:</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w:t>
      </w:r>
      <w:proofErr w:type="spellStart"/>
      <w:r>
        <w:t>semiMajor</w:t>
      </w:r>
      <w:proofErr w:type="spellEnd"/>
      <w:r>
        <w:t>:</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w:t>
      </w:r>
      <w:proofErr w:type="spellStart"/>
      <w:r>
        <w:t>verticalUncertainty</w:t>
      </w:r>
      <w:proofErr w:type="spellEnd"/>
      <w:r>
        <w:t>:</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w:t>
      </w:r>
      <w:proofErr w:type="spellStart"/>
      <w:r>
        <w:t>orientationAngle</w:t>
      </w:r>
      <w:proofErr w:type="spellEnd"/>
      <w:r>
        <w:t>:</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proofErr w:type="spellStart"/>
      <w:r>
        <w:t>Add</w:t>
      </w:r>
      <w:r w:rsidRPr="007C2EF4">
        <w:rPr>
          <w:lang w:eastAsia="zh-CN"/>
        </w:rPr>
        <w:t>LocationDatas</w:t>
      </w:r>
      <w:proofErr w:type="spellEnd"/>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proofErr w:type="spellStart"/>
      <w:r>
        <w:t>add</w:t>
      </w:r>
      <w:r w:rsidRPr="007C2EF4">
        <w:rPr>
          <w:lang w:eastAsia="zh-CN"/>
        </w:rPr>
        <w:t>LocationDatas</w:t>
      </w:r>
      <w:proofErr w:type="spellEnd"/>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proofErr w:type="spellStart"/>
      <w:r w:rsidRPr="007C2EF4">
        <w:rPr>
          <w:lang w:eastAsia="zh-CN"/>
        </w:rPr>
        <w:t>LocationData</w:t>
      </w:r>
      <w:proofErr w:type="spellEnd"/>
      <w:r w:rsidRPr="003B2883">
        <w:t>'</w:t>
      </w:r>
    </w:p>
    <w:p w14:paraId="7ADE770E" w14:textId="6CB48218" w:rsidR="004E3BCC" w:rsidRDefault="004E3BCC" w:rsidP="004E3BCC">
      <w:pPr>
        <w:pStyle w:val="PL"/>
      </w:pPr>
      <w:r w:rsidRPr="003B2883">
        <w:t xml:space="preserve">    </w:t>
      </w:r>
      <w:r>
        <w:t xml:space="preserve">      </w:t>
      </w:r>
      <w:proofErr w:type="spellStart"/>
      <w:r>
        <w:t>minItems</w:t>
      </w:r>
      <w:proofErr w:type="spellEnd"/>
      <w:r>
        <w:t>: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proofErr w:type="spellStart"/>
      <w:r>
        <w:rPr>
          <w:lang w:val="en-US"/>
        </w:rPr>
        <w:t>EventNotifyData</w:t>
      </w:r>
      <w:proofErr w:type="spellEnd"/>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proofErr w:type="spellStart"/>
      <w:r>
        <w:rPr>
          <w:lang w:val="en-US"/>
        </w:rPr>
        <w:t>EventNotifyData</w:t>
      </w:r>
      <w:proofErr w:type="spellEnd"/>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proofErr w:type="spellStart"/>
      <w:r>
        <w:rPr>
          <w:lang w:val="en-US"/>
        </w:rPr>
        <w:t>EventNotify</w:t>
      </w:r>
      <w:proofErr w:type="spellEnd"/>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w:t>
      </w:r>
      <w:proofErr w:type="spellStart"/>
      <w:r>
        <w:t>minItems</w:t>
      </w:r>
      <w:proofErr w:type="spellEnd"/>
      <w:r>
        <w:t>: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proofErr w:type="spellStart"/>
      <w:r>
        <w:rPr>
          <w:lang w:eastAsia="zh-CN"/>
        </w:rPr>
        <w:t>Mapped</w:t>
      </w:r>
      <w:r w:rsidRPr="002F5B42">
        <w:rPr>
          <w:lang w:eastAsia="zh-CN"/>
        </w:rPr>
        <w:t>LocationQoS</w:t>
      </w:r>
      <w:r>
        <w:rPr>
          <w:lang w:eastAsia="zh-CN"/>
        </w:rPr>
        <w:t>Eps</w:t>
      </w:r>
      <w:proofErr w:type="spellEnd"/>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w:t>
      </w:r>
      <w:proofErr w:type="spellStart"/>
      <w:r>
        <w:rPr>
          <w:lang w:val="en-US"/>
        </w:rPr>
        <w:t>hAccuracy</w:t>
      </w:r>
      <w:proofErr w:type="spellEnd"/>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w:t>
      </w:r>
      <w:proofErr w:type="spellStart"/>
      <w:r>
        <w:rPr>
          <w:lang w:val="en-US"/>
        </w:rPr>
        <w:t>hAccuracy</w:t>
      </w:r>
      <w:proofErr w:type="spellEnd"/>
      <w:r>
        <w:rPr>
          <w:lang w:val="en-US"/>
        </w:rPr>
        <w:t>:</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w:t>
      </w:r>
      <w:proofErr w:type="spellStart"/>
      <w:r>
        <w:rPr>
          <w:lang w:val="en-US"/>
        </w:rPr>
        <w:t>vAccuracy</w:t>
      </w:r>
      <w:proofErr w:type="spellEnd"/>
      <w:r>
        <w:rPr>
          <w:lang w:val="en-US"/>
        </w:rPr>
        <w:t>:</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w:t>
      </w:r>
      <w:proofErr w:type="spellStart"/>
      <w:r>
        <w:t>AdditionalUe</w:t>
      </w:r>
      <w:r w:rsidRPr="00EB1C3D">
        <w:t>Info</w:t>
      </w:r>
      <w:proofErr w:type="spellEnd"/>
      <w:r w:rsidRPr="00EB1C3D">
        <w:t>:</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w:t>
      </w:r>
      <w:proofErr w:type="spellStart"/>
      <w:r w:rsidRPr="00EB1C3D">
        <w:t>ncgi</w:t>
      </w:r>
      <w:proofErr w:type="spellEnd"/>
      <w:r w:rsidRPr="00EB1C3D">
        <w:t>:</w:t>
      </w:r>
    </w:p>
    <w:p w14:paraId="77F23273" w14:textId="77777777" w:rsidR="00786199" w:rsidRPr="00EB1C3D" w:rsidRDefault="00786199" w:rsidP="00786199">
      <w:pPr>
        <w:pStyle w:val="PL"/>
      </w:pPr>
      <w:r w:rsidRPr="00EB1C3D">
        <w:t xml:space="preserve">          $ref: 'TS29571_CommonData.yaml#/components/schemas/</w:t>
      </w:r>
      <w:proofErr w:type="spellStart"/>
      <w:r w:rsidRPr="00EB1C3D">
        <w:t>Ncgi</w:t>
      </w:r>
      <w:proofErr w:type="spellEnd"/>
      <w:r w:rsidRPr="00EB1C3D">
        <w:t>'</w:t>
      </w:r>
    </w:p>
    <w:p w14:paraId="218659EB" w14:textId="77777777" w:rsidR="00786199" w:rsidRPr="00EB1C3D" w:rsidRDefault="00786199" w:rsidP="00786199">
      <w:pPr>
        <w:pStyle w:val="PL"/>
      </w:pPr>
      <w:r w:rsidRPr="00EB1C3D">
        <w:t xml:space="preserve">        </w:t>
      </w:r>
      <w:proofErr w:type="spellStart"/>
      <w:r w:rsidRPr="00EB1C3D">
        <w:t>ecgi</w:t>
      </w:r>
      <w:proofErr w:type="spellEnd"/>
      <w:r w:rsidRPr="00EB1C3D">
        <w:t>:</w:t>
      </w:r>
    </w:p>
    <w:p w14:paraId="3A3454D4" w14:textId="77777777" w:rsidR="00786199" w:rsidRDefault="00786199" w:rsidP="00786199">
      <w:pPr>
        <w:pStyle w:val="PL"/>
      </w:pPr>
      <w:r w:rsidRPr="00EB1C3D">
        <w:t xml:space="preserve">          $ref: 'TS29571_CommonData.yaml#/components/schemas/</w:t>
      </w:r>
      <w:proofErr w:type="spellStart"/>
      <w:r w:rsidRPr="00EB1C3D">
        <w:t>Ecgi</w:t>
      </w:r>
      <w:proofErr w:type="spellEnd"/>
      <w:r w:rsidRPr="00EB1C3D">
        <w:t>'</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D3CD6C3" w14:textId="77777777" w:rsidR="006E02D5" w:rsidRPr="00BD1216" w:rsidRDefault="006E02D5" w:rsidP="006E02D5">
      <w:pPr>
        <w:pStyle w:val="PL"/>
      </w:pPr>
      <w:r w:rsidRPr="00BD1216">
        <w:t xml:space="preserve">    </w:t>
      </w:r>
      <w:proofErr w:type="spellStart"/>
      <w:r w:rsidRPr="00BD1216">
        <w:t>TimeWindowsNrppa</w:t>
      </w:r>
      <w:proofErr w:type="spellEnd"/>
      <w:r w:rsidRPr="00BD1216">
        <w:t>:</w:t>
      </w:r>
    </w:p>
    <w:p w14:paraId="4207AB71" w14:textId="77777777" w:rsidR="006E02D5" w:rsidRPr="00BD1216" w:rsidRDefault="006E02D5" w:rsidP="006E02D5">
      <w:pPr>
        <w:pStyle w:val="PL"/>
      </w:pPr>
      <w:r w:rsidRPr="00BD1216">
        <w:t xml:space="preserve">      description: Time windows when network assisted positioning is used</w:t>
      </w:r>
      <w:r w:rsidRPr="00BD1216">
        <w:rPr>
          <w:rFonts w:hint="eastAsia"/>
        </w:rPr>
        <w:t>.</w:t>
      </w:r>
    </w:p>
    <w:p w14:paraId="3B48D529" w14:textId="77777777" w:rsidR="006E02D5" w:rsidRPr="00BD1216" w:rsidRDefault="006E02D5" w:rsidP="006E02D5">
      <w:pPr>
        <w:pStyle w:val="PL"/>
      </w:pPr>
      <w:r w:rsidRPr="00BD1216">
        <w:lastRenderedPageBreak/>
        <w:t xml:space="preserve">      type: object</w:t>
      </w:r>
    </w:p>
    <w:p w14:paraId="742647D4" w14:textId="77777777" w:rsidR="006E02D5" w:rsidRPr="00BD1216" w:rsidRDefault="006E02D5" w:rsidP="006E02D5">
      <w:pPr>
        <w:pStyle w:val="PL"/>
      </w:pPr>
      <w:r w:rsidRPr="00BD1216">
        <w:t xml:space="preserve">      properties:</w:t>
      </w:r>
    </w:p>
    <w:p w14:paraId="7B9E8A38" w14:textId="77777777" w:rsidR="006E02D5" w:rsidRPr="00BD1216" w:rsidRDefault="006E02D5" w:rsidP="006E02D5">
      <w:pPr>
        <w:pStyle w:val="PL"/>
      </w:pPr>
      <w:r w:rsidRPr="00BD1216">
        <w:t xml:space="preserve">        </w:t>
      </w:r>
      <w:proofErr w:type="spellStart"/>
      <w:r w:rsidRPr="00BD1216">
        <w:rPr>
          <w:rFonts w:hint="eastAsia"/>
        </w:rPr>
        <w:t>measurementList</w:t>
      </w:r>
      <w:proofErr w:type="spellEnd"/>
      <w:r w:rsidRPr="00BD1216">
        <w:t>:</w:t>
      </w:r>
    </w:p>
    <w:p w14:paraId="0C299071" w14:textId="77777777" w:rsidR="006E02D5" w:rsidRPr="00BD1216" w:rsidRDefault="006E02D5" w:rsidP="006E02D5">
      <w:pPr>
        <w:pStyle w:val="PL"/>
      </w:pPr>
      <w:r w:rsidRPr="00BD1216">
        <w:t xml:space="preserve">          $ref: '#/components/schemas/</w:t>
      </w:r>
      <w:proofErr w:type="spellStart"/>
      <w:r w:rsidRPr="00692A71">
        <w:t>TimeWindowInfoMeasurementList</w:t>
      </w:r>
      <w:proofErr w:type="spellEnd"/>
      <w:r w:rsidRPr="00BD1216">
        <w:t>'</w:t>
      </w:r>
    </w:p>
    <w:p w14:paraId="3196E989" w14:textId="77777777" w:rsidR="006E02D5" w:rsidRPr="00BD1216" w:rsidRDefault="006E02D5" w:rsidP="006E02D5">
      <w:pPr>
        <w:pStyle w:val="PL"/>
      </w:pPr>
      <w:r w:rsidRPr="00BD1216">
        <w:t xml:space="preserve">        </w:t>
      </w:r>
      <w:proofErr w:type="spellStart"/>
      <w:r w:rsidRPr="00BD1216">
        <w:rPr>
          <w:rFonts w:hint="eastAsia"/>
        </w:rPr>
        <w:t>srsList</w:t>
      </w:r>
      <w:proofErr w:type="spellEnd"/>
      <w:r w:rsidRPr="00BD1216">
        <w:t>:</w:t>
      </w:r>
    </w:p>
    <w:p w14:paraId="058A063D" w14:textId="77777777" w:rsidR="006E02D5" w:rsidRPr="00BD1216" w:rsidRDefault="006E02D5" w:rsidP="006E02D5">
      <w:pPr>
        <w:pStyle w:val="PL"/>
        <w:rPr>
          <w:lang w:eastAsia="zh-CN"/>
        </w:rPr>
      </w:pPr>
      <w:r w:rsidRPr="00BD1216">
        <w:t xml:space="preserve">          $ref: '#/components/schemas/</w:t>
      </w:r>
      <w:proofErr w:type="spellStart"/>
      <w:r w:rsidRPr="00171EA5">
        <w:t>TimeWindowInfoSrsList</w:t>
      </w:r>
      <w:proofErr w:type="spellEnd"/>
      <w:r w:rsidRPr="00BD1216">
        <w:t>'</w:t>
      </w:r>
    </w:p>
    <w:p w14:paraId="1B1E00FE" w14:textId="77777777" w:rsidR="006E02D5" w:rsidRPr="00B527F7" w:rsidRDefault="006E02D5" w:rsidP="006E02D5">
      <w:pPr>
        <w:pStyle w:val="PL"/>
      </w:pPr>
      <w:bookmarkStart w:id="5513" w:name="_Hlk182980328"/>
      <w:r w:rsidRPr="00B527F7">
        <w:t xml:space="preserve">      </w:t>
      </w:r>
      <w:proofErr w:type="spellStart"/>
      <w:r w:rsidRPr="00B527F7">
        <w:t>anyOf</w:t>
      </w:r>
      <w:proofErr w:type="spellEnd"/>
      <w:r w:rsidRPr="00B527F7">
        <w:t>:</w:t>
      </w:r>
    </w:p>
    <w:p w14:paraId="6918D7E7" w14:textId="4825D433" w:rsidR="006E02D5" w:rsidRPr="00B527F7" w:rsidRDefault="006E02D5" w:rsidP="006E02D5">
      <w:pPr>
        <w:pStyle w:val="PL"/>
      </w:pPr>
      <w:r w:rsidRPr="00B527F7">
        <w:t xml:space="preserve">        - required: [</w:t>
      </w:r>
      <w:proofErr w:type="spellStart"/>
      <w:r w:rsidR="00434A96" w:rsidRPr="00BD1216">
        <w:rPr>
          <w:rFonts w:hint="eastAsia"/>
        </w:rPr>
        <w:t>measurementList</w:t>
      </w:r>
      <w:proofErr w:type="spellEnd"/>
      <w:r w:rsidRPr="00B527F7">
        <w:t>]</w:t>
      </w:r>
    </w:p>
    <w:p w14:paraId="791FABA1" w14:textId="0BC9DFF0" w:rsidR="006E02D5" w:rsidRPr="00B527F7" w:rsidRDefault="006E02D5" w:rsidP="006E02D5">
      <w:pPr>
        <w:pStyle w:val="PL"/>
      </w:pPr>
      <w:r w:rsidRPr="00B527F7">
        <w:t xml:space="preserve">        - required: [</w:t>
      </w:r>
      <w:proofErr w:type="spellStart"/>
      <w:r w:rsidR="00434A96" w:rsidRPr="00BD1216">
        <w:rPr>
          <w:rFonts w:hint="eastAsia"/>
        </w:rPr>
        <w:t>srsList</w:t>
      </w:r>
      <w:proofErr w:type="spellEnd"/>
      <w:r w:rsidRPr="00B527F7">
        <w:t>]</w:t>
      </w:r>
    </w:p>
    <w:bookmarkEnd w:id="5513"/>
    <w:p w14:paraId="18E6C74F" w14:textId="77777777" w:rsidR="006E02D5" w:rsidRDefault="006E02D5"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proofErr w:type="spellStart"/>
      <w:r>
        <w:t>HorizAxesOrientation</w:t>
      </w:r>
      <w:proofErr w:type="spellEnd"/>
      <w:r w:rsidRPr="007C6923">
        <w:rPr>
          <w:lang w:val="en-US"/>
        </w:rPr>
        <w:t>:</w:t>
      </w:r>
    </w:p>
    <w:p w14:paraId="202564EC" w14:textId="77777777" w:rsidR="00A83639" w:rsidRDefault="00A83639" w:rsidP="00A83639">
      <w:pPr>
        <w:pStyle w:val="PL"/>
        <w:rPr>
          <w:lang w:val="en-US"/>
        </w:rPr>
      </w:pPr>
      <w:r>
        <w:rPr>
          <w:lang w:val="en-US"/>
        </w:rPr>
        <w:t xml:space="preserve">      description: H</w:t>
      </w:r>
      <w:proofErr w:type="spellStart"/>
      <w:r>
        <w:t>orizontal</w:t>
      </w:r>
      <w:proofErr w:type="spellEnd"/>
      <w:r>
        <w:t xml:space="preserve">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w:t>
      </w:r>
      <w:proofErr w:type="spellStart"/>
      <w:r w:rsidRPr="007C6923">
        <w:rPr>
          <w:lang w:val="en-US"/>
        </w:rPr>
        <w:t>InnerRadius</w:t>
      </w:r>
      <w:proofErr w:type="spellEnd"/>
      <w:r w:rsidRPr="007C6923">
        <w:rPr>
          <w:lang w:val="en-US"/>
        </w:rPr>
        <w:t>:</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w:t>
      </w:r>
      <w:proofErr w:type="spellStart"/>
      <w:r w:rsidRPr="007C6923">
        <w:rPr>
          <w:lang w:val="en-US"/>
        </w:rPr>
        <w:t>CorrelationID</w:t>
      </w:r>
      <w:proofErr w:type="spellEnd"/>
      <w:r w:rsidRPr="007C6923">
        <w:rPr>
          <w:lang w:val="en-US"/>
        </w:rPr>
        <w:t>:</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w:t>
      </w:r>
      <w:proofErr w:type="spellStart"/>
      <w:r>
        <w:rPr>
          <w:lang w:val="en-US"/>
        </w:rPr>
        <w:t>minLength</w:t>
      </w:r>
      <w:proofErr w:type="spellEnd"/>
      <w:r>
        <w:rPr>
          <w:lang w:val="en-US"/>
        </w:rPr>
        <w:t>: 1</w:t>
      </w:r>
    </w:p>
    <w:p w14:paraId="63413AEB" w14:textId="77777777" w:rsidR="00EB7848" w:rsidRDefault="00EB7848" w:rsidP="00EB7848">
      <w:pPr>
        <w:pStyle w:val="PL"/>
        <w:rPr>
          <w:lang w:val="en-US"/>
        </w:rPr>
      </w:pPr>
      <w:r w:rsidRPr="007C6923">
        <w:rPr>
          <w:lang w:val="en-US"/>
        </w:rPr>
        <w:t xml:space="preserve">      </w:t>
      </w:r>
      <w:proofErr w:type="spellStart"/>
      <w:r>
        <w:rPr>
          <w:lang w:val="en-US"/>
        </w:rPr>
        <w:t>maxLength</w:t>
      </w:r>
      <w:proofErr w:type="spellEnd"/>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w:t>
      </w:r>
      <w:proofErr w:type="spellStart"/>
      <w:r>
        <w:rPr>
          <w:lang w:val="en-US"/>
        </w:rPr>
        <w:t>AgeOfLocationEstimate</w:t>
      </w:r>
      <w:proofErr w:type="spellEnd"/>
      <w:r>
        <w:rPr>
          <w:lang w:val="en-US"/>
        </w:rPr>
        <w:t>:</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w:t>
      </w:r>
      <w:proofErr w:type="spellStart"/>
      <w:r>
        <w:rPr>
          <w:lang w:val="en-US"/>
        </w:rPr>
        <w:t>HorizontalSpeed</w:t>
      </w:r>
      <w:proofErr w:type="spellEnd"/>
      <w:r>
        <w:rPr>
          <w:lang w:val="en-US"/>
        </w:rPr>
        <w:t>:</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lastRenderedPageBreak/>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w:t>
      </w:r>
      <w:proofErr w:type="spellStart"/>
      <w:r>
        <w:rPr>
          <w:lang w:val="en-US"/>
        </w:rPr>
        <w:t>VerticalSpeed</w:t>
      </w:r>
      <w:proofErr w:type="spellEnd"/>
      <w:r>
        <w:rPr>
          <w:lang w:val="en-US"/>
        </w:rPr>
        <w:t>:</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w:t>
      </w:r>
      <w:proofErr w:type="spellStart"/>
      <w:r>
        <w:rPr>
          <w:lang w:val="en-US"/>
        </w:rPr>
        <w:t>SpeedUncertainty</w:t>
      </w:r>
      <w:proofErr w:type="spellEnd"/>
      <w:r>
        <w:rPr>
          <w:lang w:val="en-US"/>
        </w:rPr>
        <w:t>:</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w:t>
      </w:r>
      <w:proofErr w:type="spellStart"/>
      <w:r>
        <w:t>BarometricPressure</w:t>
      </w:r>
      <w:proofErr w:type="spellEnd"/>
      <w:r>
        <w:t>:</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w:t>
      </w:r>
      <w:proofErr w:type="spellStart"/>
      <w:r>
        <w:t>LcsServiceType</w:t>
      </w:r>
      <w:proofErr w:type="spellEnd"/>
      <w:r>
        <w:t>:</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proofErr w:type="spellStart"/>
      <w:r>
        <w:rPr>
          <w:lang w:val="en-US"/>
        </w:rPr>
        <w:t>LdrReference</w:t>
      </w:r>
      <w:proofErr w:type="spellEnd"/>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w:t>
      </w:r>
      <w:proofErr w:type="spellStart"/>
      <w:r>
        <w:rPr>
          <w:lang w:val="en-US"/>
        </w:rPr>
        <w:t>minLength</w:t>
      </w:r>
      <w:proofErr w:type="spellEnd"/>
      <w:r>
        <w:rPr>
          <w:lang w:val="en-US"/>
        </w:rPr>
        <w:t>: 2</w:t>
      </w:r>
    </w:p>
    <w:p w14:paraId="4C94AE5F" w14:textId="77777777" w:rsidR="00EB7848" w:rsidRPr="007C6923" w:rsidRDefault="00EB7848" w:rsidP="00EB7848">
      <w:pPr>
        <w:pStyle w:val="PL"/>
        <w:rPr>
          <w:lang w:val="en-US"/>
        </w:rPr>
      </w:pPr>
      <w:r w:rsidRPr="007C6923">
        <w:rPr>
          <w:lang w:val="en-US"/>
        </w:rPr>
        <w:t xml:space="preserve">      </w:t>
      </w:r>
      <w:proofErr w:type="spellStart"/>
      <w:r>
        <w:rPr>
          <w:lang w:val="en-US"/>
        </w:rPr>
        <w:t>maxLength</w:t>
      </w:r>
      <w:proofErr w:type="spellEnd"/>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proofErr w:type="spellStart"/>
      <w:r>
        <w:rPr>
          <w:lang w:val="en-US"/>
        </w:rPr>
        <w:t>LirReference</w:t>
      </w:r>
      <w:proofErr w:type="spellEnd"/>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w:t>
      </w:r>
      <w:proofErr w:type="spellStart"/>
      <w:r>
        <w:rPr>
          <w:lang w:val="en-US"/>
        </w:rPr>
        <w:t>minLength</w:t>
      </w:r>
      <w:proofErr w:type="spellEnd"/>
      <w:r>
        <w:rPr>
          <w:lang w:val="en-US"/>
        </w:rPr>
        <w:t>: 2</w:t>
      </w:r>
    </w:p>
    <w:p w14:paraId="080F7C5D" w14:textId="77777777" w:rsidR="009E38F8" w:rsidRPr="007C6923" w:rsidRDefault="009E38F8" w:rsidP="009E38F8">
      <w:pPr>
        <w:pStyle w:val="PL"/>
        <w:rPr>
          <w:lang w:val="en-US"/>
        </w:rPr>
      </w:pPr>
      <w:r w:rsidRPr="007C6923">
        <w:rPr>
          <w:lang w:val="en-US"/>
        </w:rPr>
        <w:t xml:space="preserve">      </w:t>
      </w:r>
      <w:proofErr w:type="spellStart"/>
      <w:r>
        <w:rPr>
          <w:lang w:val="en-US"/>
        </w:rPr>
        <w:t>maxLength</w:t>
      </w:r>
      <w:proofErr w:type="spellEnd"/>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proofErr w:type="spellStart"/>
      <w:r>
        <w:t>ReportingAmount</w:t>
      </w:r>
      <w:proofErr w:type="spellEnd"/>
      <w:r>
        <w: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proofErr w:type="spellStart"/>
      <w:r>
        <w:t>ReportingInterval</w:t>
      </w:r>
      <w:proofErr w:type="spellEnd"/>
      <w:r>
        <w:t>:</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proofErr w:type="spellStart"/>
      <w:r>
        <w:t>ReportingIntervalMs</w:t>
      </w:r>
      <w:proofErr w:type="spellEnd"/>
      <w:r>
        <w:t>:</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proofErr w:type="spellStart"/>
      <w:r>
        <w:t>MinimumInterval</w:t>
      </w:r>
      <w:proofErr w:type="spellEnd"/>
      <w:r>
        <w:t>:</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proofErr w:type="spellStart"/>
      <w:r>
        <w:t>MaximumInterval</w:t>
      </w:r>
      <w:proofErr w:type="spellEnd"/>
      <w:r>
        <w:t>:</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proofErr w:type="spellStart"/>
      <w:r>
        <w:t>SamplingInterval</w:t>
      </w:r>
      <w:proofErr w:type="spellEnd"/>
      <w:r>
        <w:t>:</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proofErr w:type="spellStart"/>
      <w:r>
        <w:t>ReportingDuration</w:t>
      </w:r>
      <w:proofErr w:type="spellEnd"/>
      <w:r>
        <w:t>:</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proofErr w:type="spellStart"/>
      <w:r>
        <w:rPr>
          <w:lang w:val="en-US"/>
        </w:rPr>
        <w:t>LinearDistance</w:t>
      </w:r>
      <w:proofErr w:type="spellEnd"/>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proofErr w:type="spellStart"/>
      <w:r>
        <w:rPr>
          <w:lang w:val="en-US"/>
        </w:rPr>
        <w:t>LMFIdentification</w:t>
      </w:r>
      <w:proofErr w:type="spellEnd"/>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proofErr w:type="spellStart"/>
      <w:r>
        <w:t>EventReportCounter</w:t>
      </w:r>
      <w:proofErr w:type="spellEnd"/>
      <w:r>
        <w:t>:</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proofErr w:type="spellStart"/>
      <w:r>
        <w:rPr>
          <w:lang w:val="en-US"/>
        </w:rPr>
        <w:t>EventReport</w:t>
      </w:r>
      <w:proofErr w:type="spellEnd"/>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proofErr w:type="spellStart"/>
      <w:r w:rsidRPr="008C4110">
        <w:t>UePositioningCapabilities</w:t>
      </w:r>
      <w:proofErr w:type="spellEnd"/>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w:t>
      </w:r>
      <w:proofErr w:type="spellStart"/>
      <w:r>
        <w:rPr>
          <w:lang w:val="en-US"/>
        </w:rPr>
        <w:t>TimeWindow</w:t>
      </w:r>
      <w:proofErr w:type="spellEnd"/>
      <w:r>
        <w:t>:</w:t>
      </w:r>
    </w:p>
    <w:p w14:paraId="1BD11E8F" w14:textId="590047A0" w:rsidR="00F260C3" w:rsidRDefault="00F260C3" w:rsidP="00F260C3">
      <w:pPr>
        <w:pStyle w:val="PL"/>
        <w:rPr>
          <w:lang w:val="en-US"/>
        </w:rPr>
      </w:pPr>
      <w:r>
        <w:rPr>
          <w:lang w:val="en-US"/>
        </w:rPr>
        <w:t xml:space="preserve">      description: Time Window</w:t>
      </w:r>
      <w:r w:rsidR="00F85D91" w:rsidRPr="009304EF">
        <w:rPr>
          <w:lang w:eastAsia="zh-CN"/>
        </w:rPr>
        <w:t xml:space="preserve"> </w:t>
      </w:r>
      <w:r w:rsidR="00F85D91" w:rsidRPr="009A0930">
        <w:rPr>
          <w:lang w:eastAsia="zh-CN"/>
        </w:rPr>
        <w:t xml:space="preserve">when </w:t>
      </w:r>
      <w:r w:rsidR="00F85D91">
        <w:rPr>
          <w:lang w:eastAsia="zh-CN"/>
        </w:rPr>
        <w:t>UE</w:t>
      </w:r>
      <w:r w:rsidR="00F85D91" w:rsidRPr="009A0930">
        <w:rPr>
          <w:lang w:eastAsia="zh-CN"/>
        </w:rPr>
        <w:t xml:space="preserve"> assisted positioning is used</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76937B6A" w14:textId="77777777" w:rsidR="00615FDA" w:rsidRDefault="00615FDA" w:rsidP="00615FDA">
      <w:pPr>
        <w:pStyle w:val="PL"/>
        <w:rPr>
          <w:lang w:val="en-US"/>
        </w:rPr>
      </w:pPr>
      <w:r>
        <w:rPr>
          <w:lang w:val="en-US"/>
        </w:rPr>
        <w:t xml:space="preserve">    </w:t>
      </w:r>
      <w:proofErr w:type="spellStart"/>
      <w:r w:rsidRPr="0006187A">
        <w:t>TimeWindowInfoMeasurementList</w:t>
      </w:r>
      <w:proofErr w:type="spellEnd"/>
      <w:r>
        <w:t>:</w:t>
      </w:r>
    </w:p>
    <w:p w14:paraId="12F285BA" w14:textId="77777777" w:rsidR="00615FDA" w:rsidRDefault="00615FDA" w:rsidP="00615FDA">
      <w:pPr>
        <w:pStyle w:val="PL"/>
        <w:rPr>
          <w:lang w:val="en-US"/>
        </w:rPr>
      </w:pPr>
      <w:r>
        <w:rPr>
          <w:lang w:val="en-US"/>
        </w:rPr>
        <w:t xml:space="preserve">      description: </w:t>
      </w:r>
      <w:bookmarkStart w:id="5514" w:name="_Hlk182975234"/>
      <w:r w:rsidRPr="00722543">
        <w:rPr>
          <w:rFonts w:hint="eastAsia"/>
        </w:rPr>
        <w:t xml:space="preserve">Contains the </w:t>
      </w:r>
      <w:r w:rsidRPr="00722543">
        <w:t>Time Window Information Measurement List</w:t>
      </w:r>
      <w:r w:rsidRPr="00722543">
        <w:rPr>
          <w:rFonts w:hint="eastAsia"/>
        </w:rPr>
        <w:t>.</w:t>
      </w:r>
      <w:bookmarkEnd w:id="5514"/>
    </w:p>
    <w:p w14:paraId="7D00D98D" w14:textId="77777777" w:rsidR="00615FDA" w:rsidRDefault="00615FDA" w:rsidP="00615FDA">
      <w:pPr>
        <w:pStyle w:val="PL"/>
        <w:rPr>
          <w:lang w:val="en-US"/>
        </w:rPr>
      </w:pPr>
      <w:r>
        <w:rPr>
          <w:lang w:val="en-US"/>
        </w:rPr>
        <w:t xml:space="preserve">      type: string</w:t>
      </w:r>
    </w:p>
    <w:p w14:paraId="24A70424" w14:textId="77777777" w:rsidR="00615FDA" w:rsidRDefault="00615FDA" w:rsidP="00615FDA">
      <w:pPr>
        <w:pStyle w:val="PL"/>
        <w:rPr>
          <w:lang w:val="en-US"/>
        </w:rPr>
      </w:pPr>
      <w:r>
        <w:rPr>
          <w:lang w:val="en-US"/>
        </w:rPr>
        <w:t xml:space="preserve">      format: byte</w:t>
      </w:r>
    </w:p>
    <w:p w14:paraId="36568DC1" w14:textId="77777777" w:rsidR="00615FDA" w:rsidRDefault="00615FDA" w:rsidP="00615FDA">
      <w:pPr>
        <w:pStyle w:val="PL"/>
        <w:rPr>
          <w:lang w:val="en-US"/>
        </w:rPr>
      </w:pPr>
    </w:p>
    <w:p w14:paraId="3188F331" w14:textId="77777777" w:rsidR="00615FDA" w:rsidRPr="004502A5" w:rsidRDefault="00615FDA" w:rsidP="00615FDA">
      <w:pPr>
        <w:pStyle w:val="PL"/>
        <w:rPr>
          <w:lang w:val="en-US"/>
        </w:rPr>
      </w:pPr>
      <w:bookmarkStart w:id="5515" w:name="_Hlk182975247"/>
      <w:r w:rsidRPr="004502A5">
        <w:rPr>
          <w:lang w:val="en-US"/>
        </w:rPr>
        <w:t xml:space="preserve">    </w:t>
      </w:r>
      <w:proofErr w:type="spellStart"/>
      <w:r w:rsidRPr="00CE098A">
        <w:t>TimeWindowInfoSrsList</w:t>
      </w:r>
      <w:proofErr w:type="spellEnd"/>
      <w:r w:rsidRPr="004502A5">
        <w:t>:</w:t>
      </w:r>
    </w:p>
    <w:p w14:paraId="6DE65C9D" w14:textId="77777777" w:rsidR="00615FDA" w:rsidRPr="004502A5" w:rsidRDefault="00615FDA" w:rsidP="00615FDA">
      <w:pPr>
        <w:pStyle w:val="PL"/>
        <w:rPr>
          <w:lang w:val="en-US"/>
        </w:rPr>
      </w:pPr>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p>
    <w:p w14:paraId="397BED9E" w14:textId="77777777" w:rsidR="00615FDA" w:rsidRPr="004502A5" w:rsidRDefault="00615FDA" w:rsidP="00615FDA">
      <w:pPr>
        <w:pStyle w:val="PL"/>
        <w:rPr>
          <w:lang w:val="en-US"/>
        </w:rPr>
      </w:pPr>
      <w:r w:rsidRPr="004502A5">
        <w:rPr>
          <w:lang w:val="en-US"/>
        </w:rPr>
        <w:t xml:space="preserve">      type: string</w:t>
      </w:r>
    </w:p>
    <w:p w14:paraId="6257A688" w14:textId="77777777" w:rsidR="00615FDA" w:rsidRPr="004502A5" w:rsidRDefault="00615FDA" w:rsidP="00615FDA">
      <w:pPr>
        <w:pStyle w:val="PL"/>
        <w:rPr>
          <w:lang w:val="en-US"/>
        </w:rPr>
      </w:pPr>
      <w:r w:rsidRPr="004502A5">
        <w:rPr>
          <w:lang w:val="en-US"/>
        </w:rPr>
        <w:t xml:space="preserve">      format: byte</w:t>
      </w:r>
    </w:p>
    <w:bookmarkEnd w:id="5515"/>
    <w:p w14:paraId="51007611" w14:textId="77777777" w:rsidR="00615FDA" w:rsidRDefault="00615FDA" w:rsidP="00EB7848">
      <w:pPr>
        <w:pStyle w:val="PL"/>
        <w:rPr>
          <w:lang w:val="en-US"/>
        </w:rPr>
      </w:pPr>
    </w:p>
    <w:p w14:paraId="400D7F93" w14:textId="77777777" w:rsidR="006C5A31" w:rsidRDefault="006C5A31" w:rsidP="006C5A31">
      <w:pPr>
        <w:pStyle w:val="PL"/>
        <w:rPr>
          <w:lang w:val="en-US"/>
        </w:rPr>
      </w:pPr>
      <w:r>
        <w:rPr>
          <w:lang w:val="en-US"/>
        </w:rPr>
        <w:t xml:space="preserve">    </w:t>
      </w:r>
      <w:proofErr w:type="spellStart"/>
      <w:r>
        <w:rPr>
          <w:lang w:eastAsia="zh-CN"/>
        </w:rPr>
        <w:t>RangingSlCapability</w:t>
      </w:r>
      <w:proofErr w:type="spellEnd"/>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Ranging/</w:t>
      </w:r>
      <w:proofErr w:type="spellStart"/>
      <w:r>
        <w:rPr>
          <w:lang w:eastAsia="zh-CN"/>
        </w:rPr>
        <w:t>Sidelink</w:t>
      </w:r>
      <w:proofErr w:type="spellEnd"/>
      <w:r>
        <w:rPr>
          <w:lang w:eastAsia="zh-CN"/>
        </w:rPr>
        <w:t xml:space="preserve"> Positioning </w:t>
      </w:r>
      <w:proofErr w:type="spellStart"/>
      <w:r>
        <w:t>Positioning</w:t>
      </w:r>
      <w:proofErr w:type="spellEnd"/>
      <w:r>
        <w:t xml:space="preserve"> capabilities supported by the UE</w:t>
      </w:r>
      <w:r>
        <w:rPr>
          <w:rFonts w:cs="Arial"/>
          <w:szCs w:val="18"/>
        </w:rPr>
        <w:t>.</w:t>
      </w:r>
    </w:p>
    <w:p w14:paraId="270AAA1E" w14:textId="77777777" w:rsidR="006C5A31" w:rsidRDefault="006C5A31" w:rsidP="006C5A31">
      <w:pPr>
        <w:pStyle w:val="PL"/>
        <w:rPr>
          <w:lang w:val="en-US"/>
        </w:rPr>
      </w:pPr>
      <w:r>
        <w:rPr>
          <w:lang w:val="en-US"/>
        </w:rPr>
        <w:t xml:space="preserve">      type: string</w:t>
      </w:r>
    </w:p>
    <w:p w14:paraId="5F2D186A" w14:textId="77777777" w:rsidR="006C5A31" w:rsidRDefault="006C5A31" w:rsidP="006C5A31">
      <w:pPr>
        <w:pStyle w:val="PL"/>
        <w:rPr>
          <w:lang w:val="en-US"/>
        </w:rPr>
      </w:pPr>
      <w:r>
        <w:rPr>
          <w:lang w:val="en-US"/>
        </w:rPr>
        <w:t xml:space="preserve">      format: byte</w:t>
      </w:r>
    </w:p>
    <w:p w14:paraId="33B09734" w14:textId="77777777" w:rsidR="00FC3AD3" w:rsidRDefault="00FC3AD3"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w:t>
      </w:r>
      <w:proofErr w:type="spellStart"/>
      <w:r>
        <w:rPr>
          <w:lang w:val="en-US"/>
        </w:rPr>
        <w:t>ExternalClientType</w:t>
      </w:r>
      <w:proofErr w:type="spellEnd"/>
      <w:r>
        <w:rPr>
          <w:lang w:val="en-US"/>
        </w:rPr>
        <w:t>:</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w:t>
      </w:r>
      <w:proofErr w:type="spellStart"/>
      <w:r w:rsidRPr="00BF6487">
        <w:rPr>
          <w:lang w:val="en-US"/>
        </w:rPr>
        <w:t>SupportedGADShapes</w:t>
      </w:r>
      <w:proofErr w:type="spellEnd"/>
      <w:r w:rsidRPr="00BF6487">
        <w:rPr>
          <w:lang w:val="en-US"/>
        </w:rPr>
        <w:t>:</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lastRenderedPageBreak/>
        <w:t xml:space="preserve">      </w:t>
      </w:r>
      <w:proofErr w:type="spellStart"/>
      <w:r>
        <w:rPr>
          <w:lang w:val="en-US"/>
        </w:rPr>
        <w:t>anyOf</w:t>
      </w:r>
      <w:proofErr w:type="spellEnd"/>
      <w:r>
        <w:rPr>
          <w:lang w:val="en-US"/>
        </w:rPr>
        <w:t>:</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w:t>
      </w:r>
      <w:proofErr w:type="spellStart"/>
      <w:r w:rsidRPr="00BF6487">
        <w:rPr>
          <w:lang w:val="en-US"/>
        </w:rPr>
        <w:t>ResponseTime</w:t>
      </w:r>
      <w:proofErr w:type="spellEnd"/>
      <w:r w:rsidRPr="00BF6487">
        <w:rPr>
          <w:lang w:val="en-US"/>
        </w:rPr>
        <w:t>:</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w:t>
      </w:r>
      <w:proofErr w:type="spellStart"/>
      <w:r w:rsidRPr="00BF6487">
        <w:rPr>
          <w:lang w:val="en-US"/>
        </w:rPr>
        <w:t>PositioningMethod</w:t>
      </w:r>
      <w:proofErr w:type="spellEnd"/>
      <w:r w:rsidRPr="00BF6487">
        <w:rPr>
          <w:lang w:val="en-US"/>
        </w:rPr>
        <w:t>:</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proofErr w:type="spellStart"/>
      <w:r w:rsidRPr="00B475C4">
        <w:rPr>
          <w:lang w:val="en-US"/>
        </w:rPr>
        <w:t>SL</w:t>
      </w:r>
      <w:r>
        <w:rPr>
          <w:lang w:val="en-US"/>
        </w:rPr>
        <w:t>_</w:t>
      </w:r>
      <w:r w:rsidRPr="00B475C4">
        <w:rPr>
          <w:lang w:val="en-US"/>
        </w:rPr>
        <w:t>AoA</w:t>
      </w:r>
      <w:proofErr w:type="spellEnd"/>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proofErr w:type="spellStart"/>
      <w:r>
        <w:rPr>
          <w:lang w:val="en-US"/>
        </w:rPr>
        <w:t>PositioningMode</w:t>
      </w:r>
      <w:proofErr w:type="spellEnd"/>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w:t>
      </w:r>
      <w:proofErr w:type="spellStart"/>
      <w:r w:rsidRPr="00BF6487">
        <w:rPr>
          <w:lang w:val="en-US"/>
        </w:rPr>
        <w:t>GnssId</w:t>
      </w:r>
      <w:proofErr w:type="spellEnd"/>
      <w:r w:rsidRPr="00BF6487">
        <w:rPr>
          <w:lang w:val="en-US"/>
        </w:rPr>
        <w:t>:</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lastRenderedPageBreak/>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w:t>
      </w:r>
      <w:proofErr w:type="spellStart"/>
      <w:r>
        <w:rPr>
          <w:lang w:val="en-US"/>
        </w:rPr>
        <w:t>LcsPriority</w:t>
      </w:r>
      <w:proofErr w:type="spellEnd"/>
      <w:r>
        <w:rPr>
          <w:lang w:val="en-US"/>
        </w:rPr>
        <w:t>:</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w:t>
      </w:r>
      <w:proofErr w:type="spellStart"/>
      <w:r>
        <w:rPr>
          <w:lang w:val="en-US"/>
        </w:rPr>
        <w:t>VelocityRequested</w:t>
      </w:r>
      <w:proofErr w:type="spellEnd"/>
      <w:r>
        <w:rPr>
          <w:lang w:val="en-US"/>
        </w:rPr>
        <w:t>:</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w:t>
      </w:r>
      <w:proofErr w:type="spellStart"/>
      <w:r>
        <w:rPr>
          <w:lang w:val="en-US"/>
        </w:rPr>
        <w:t>AccuracyFulfilmentIndicator</w:t>
      </w:r>
      <w:proofErr w:type="spellEnd"/>
      <w:r>
        <w:rPr>
          <w:lang w:val="en-US"/>
        </w:rPr>
        <w:t>:</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w:t>
      </w:r>
      <w:proofErr w:type="spellStart"/>
      <w:r>
        <w:rPr>
          <w:lang w:val="en-US"/>
        </w:rPr>
        <w:t>VerticalDirection</w:t>
      </w:r>
      <w:proofErr w:type="spellEnd"/>
      <w:r>
        <w:rPr>
          <w:lang w:val="en-US"/>
        </w:rPr>
        <w:t>:</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proofErr w:type="spellStart"/>
      <w:r>
        <w:rPr>
          <w:lang w:val="en-US"/>
        </w:rPr>
        <w:t>LdrType</w:t>
      </w:r>
      <w:proofErr w:type="spellEnd"/>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proofErr w:type="spellStart"/>
      <w:r>
        <w:rPr>
          <w:lang w:val="en-US"/>
        </w:rPr>
        <w:t>ReportingAreaType</w:t>
      </w:r>
      <w:proofErr w:type="spellEnd"/>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w:t>
      </w:r>
      <w:proofErr w:type="spellStart"/>
      <w:r w:rsidRPr="00487DA4">
        <w:rPr>
          <w:lang w:val="en-US"/>
        </w:rPr>
        <w:t>OccurrenceInfo</w:t>
      </w:r>
      <w:proofErr w:type="spellEnd"/>
      <w:r w:rsidRPr="00487DA4">
        <w:rPr>
          <w:lang w:val="en-US"/>
        </w:rPr>
        <w:t>:</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w:t>
      </w:r>
      <w:proofErr w:type="spellStart"/>
      <w:r w:rsidRPr="00487DA4">
        <w:rPr>
          <w:lang w:val="en-US"/>
        </w:rPr>
        <w:t>ReportingAccessType</w:t>
      </w:r>
      <w:proofErr w:type="spellEnd"/>
      <w:r w:rsidRPr="00487DA4">
        <w:rPr>
          <w:lang w:val="en-US"/>
        </w:rPr>
        <w:t>:</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proofErr w:type="spellStart"/>
      <w:r>
        <w:t>Event</w:t>
      </w:r>
      <w:r w:rsidRPr="003B2883">
        <w:t>Class</w:t>
      </w:r>
      <w:proofErr w:type="spellEnd"/>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proofErr w:type="spellStart"/>
      <w:r>
        <w:t>EventType</w:t>
      </w:r>
      <w:proofErr w:type="spellEnd"/>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proofErr w:type="spellStart"/>
      <w:r w:rsidRPr="0032314A">
        <w:rPr>
          <w:lang w:val="en-US"/>
        </w:rPr>
        <w:t>TerminationCause</w:t>
      </w:r>
      <w:proofErr w:type="spellEnd"/>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w:t>
      </w:r>
      <w:proofErr w:type="spellStart"/>
      <w:r>
        <w:rPr>
          <w:lang w:val="en-US"/>
        </w:rPr>
        <w:t>LcsQosClass</w:t>
      </w:r>
      <w:proofErr w:type="spellEnd"/>
      <w:r>
        <w:rPr>
          <w:lang w:val="en-US"/>
        </w:rPr>
        <w:t>:</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proofErr w:type="spellStart"/>
      <w:r w:rsidRPr="0031710B">
        <w:rPr>
          <w:lang w:eastAsia="zh-CN"/>
        </w:rPr>
        <w:t>UeLocationServiceInd</w:t>
      </w:r>
      <w:proofErr w:type="spellEnd"/>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Pr>
          <w:rFonts w:ascii="Courier New" w:hAnsi="Courier New"/>
          <w:sz w:val="16"/>
          <w:lang w:eastAsia="zh-CN"/>
        </w:rPr>
        <w:t>IndoorOutdoor</w:t>
      </w:r>
      <w:r w:rsidRPr="00EE2E59">
        <w:rPr>
          <w:rFonts w:ascii="Courier New" w:hAnsi="Courier New"/>
          <w:sz w:val="16"/>
          <w:lang w:eastAsia="zh-CN"/>
        </w:rPr>
        <w:t>Ind</w:t>
      </w:r>
      <w:proofErr w:type="spellEnd"/>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proofErr w:type="spellStart"/>
      <w:r>
        <w:rPr>
          <w:lang w:eastAsia="zh-CN"/>
        </w:rPr>
        <w:t>FixType</w:t>
      </w:r>
      <w:proofErr w:type="spellEnd"/>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w:t>
      </w:r>
      <w:proofErr w:type="spellStart"/>
      <w:r>
        <w:rPr>
          <w:lang w:val="en-US"/>
        </w:rPr>
        <w:t>anyOf</w:t>
      </w:r>
      <w:proofErr w:type="spellEnd"/>
      <w:r>
        <w:rPr>
          <w:lang w:val="en-US"/>
        </w:rPr>
        <w:t>:</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w:t>
      </w:r>
      <w:proofErr w:type="spellStart"/>
      <w:r>
        <w:rPr>
          <w:lang w:val="en-US"/>
        </w:rPr>
        <w:t>enum</w:t>
      </w:r>
      <w:proofErr w:type="spellEnd"/>
      <w:r>
        <w:rPr>
          <w:lang w:val="en-US"/>
        </w:rPr>
        <w:t>:</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sidRPr="00C33D3D">
        <w:rPr>
          <w:rFonts w:ascii="Courier New" w:hAnsi="Courier New"/>
          <w:sz w:val="16"/>
          <w:lang w:eastAsia="zh-CN"/>
        </w:rPr>
        <w:t>LosNlosMeasureInd</w:t>
      </w:r>
      <w:proofErr w:type="spellEnd"/>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sidRPr="008B41A2">
        <w:rPr>
          <w:rFonts w:ascii="Courier New" w:hAnsi="Courier New"/>
          <w:sz w:val="16"/>
          <w:lang w:eastAsia="zh-CN"/>
        </w:rPr>
        <w:t>UpConnectionStatus</w:t>
      </w:r>
      <w:proofErr w:type="spellEnd"/>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proofErr w:type="spellEnd"/>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 xml:space="preserve">he type of result requested for ranging and </w:t>
      </w:r>
      <w:proofErr w:type="spellStart"/>
      <w:r w:rsidRPr="00224167">
        <w:rPr>
          <w:rFonts w:ascii="Courier New" w:hAnsi="Courier New"/>
          <w:sz w:val="16"/>
          <w:lang w:val="en-US"/>
        </w:rPr>
        <w:t>sidelink</w:t>
      </w:r>
      <w:proofErr w:type="spellEnd"/>
      <w:r w:rsidRPr="00224167">
        <w:rPr>
          <w:rFonts w:ascii="Courier New" w:hAnsi="Courier New"/>
          <w:sz w:val="16"/>
          <w:lang w:val="en-US"/>
        </w:rPr>
        <w:t xml:space="preserve">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proofErr w:type="spellEnd"/>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 xml:space="preserve">the different roles of UE for ranging and </w:t>
      </w:r>
      <w:proofErr w:type="spellStart"/>
      <w:r w:rsidRPr="00224167">
        <w:rPr>
          <w:rFonts w:ascii="Courier New" w:hAnsi="Courier New"/>
          <w:sz w:val="16"/>
        </w:rPr>
        <w:t>sidelink</w:t>
      </w:r>
      <w:proofErr w:type="spellEnd"/>
      <w:r w:rsidRPr="00224167">
        <w:rPr>
          <w:rFonts w:ascii="Courier New" w:hAnsi="Courier New"/>
          <w:sz w:val="16"/>
        </w:rPr>
        <w:t xml:space="preserve">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sidRPr="003935AB">
        <w:rPr>
          <w:rFonts w:ascii="Courier New" w:hAnsi="Courier New"/>
          <w:sz w:val="16"/>
          <w:lang w:eastAsia="zh-CN"/>
        </w:rPr>
        <w:t>LcsUpConnectionInd</w:t>
      </w:r>
      <w:proofErr w:type="spellEnd"/>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5516" w:name="_Toc25168735"/>
      <w:bookmarkStart w:id="5517" w:name="_Toc27593154"/>
      <w:bookmarkStart w:id="5518" w:name="_Toc34148030"/>
      <w:bookmarkStart w:id="5519" w:name="_Toc36463414"/>
      <w:bookmarkStart w:id="5520" w:name="_Toc43215254"/>
      <w:bookmarkStart w:id="5521" w:name="_Toc45032502"/>
      <w:bookmarkStart w:id="5522" w:name="_Toc49849991"/>
      <w:bookmarkStart w:id="5523" w:name="_Toc51873505"/>
      <w:bookmarkStart w:id="5524" w:name="_Toc56517633"/>
      <w:bookmarkStart w:id="5525" w:name="_Toc58594534"/>
      <w:bookmarkStart w:id="5526" w:name="_Toc67686048"/>
      <w:bookmarkStart w:id="5527" w:name="_Toc74993875"/>
      <w:bookmarkStart w:id="5528" w:name="_Toc82716465"/>
      <w:bookmarkStart w:id="5529" w:name="_Toc88818752"/>
      <w:bookmarkStart w:id="5530" w:name="_Toc90650674"/>
      <w:bookmarkStart w:id="5531" w:name="_Toc98506343"/>
      <w:bookmarkStart w:id="5532" w:name="_Toc106639628"/>
      <w:bookmarkStart w:id="5533" w:name="_Toc114779138"/>
      <w:bookmarkStart w:id="5534" w:name="_Toc122097055"/>
      <w:bookmarkStart w:id="5535" w:name="_Toc130844276"/>
      <w:bookmarkStart w:id="5536" w:name="_Toc138411984"/>
      <w:bookmarkStart w:id="5537" w:name="_Toc145956182"/>
      <w:bookmarkStart w:id="5538" w:name="_Toc153887624"/>
      <w:bookmarkStart w:id="5539" w:name="_Toc161905513"/>
      <w:bookmarkStart w:id="5540" w:name="_Toc170210116"/>
      <w:bookmarkStart w:id="5541" w:name="_Toc183618349"/>
      <w:bookmarkStart w:id="5542" w:name="_Toc186726652"/>
      <w:r>
        <w:lastRenderedPageBreak/>
        <w:t>A.3</w:t>
      </w:r>
      <w:r>
        <w:tab/>
      </w:r>
      <w:proofErr w:type="spellStart"/>
      <w:r>
        <w:t>Nlmf_Broadcast</w:t>
      </w:r>
      <w:proofErr w:type="spellEnd"/>
      <w:r>
        <w:t xml:space="preserve"> API</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1C66B077" w14:textId="77777777" w:rsidR="00EB7848" w:rsidRDefault="00EB7848" w:rsidP="00EB7848">
      <w:pPr>
        <w:pStyle w:val="PL"/>
        <w:rPr>
          <w:lang w:val="en-US"/>
        </w:rPr>
      </w:pPr>
      <w:proofErr w:type="spellStart"/>
      <w:r>
        <w:rPr>
          <w:lang w:val="en-US"/>
        </w:rPr>
        <w:t>openapi</w:t>
      </w:r>
      <w:proofErr w:type="spellEnd"/>
      <w:r>
        <w:rPr>
          <w:lang w:val="en-US"/>
        </w:rPr>
        <w:t>: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5772F139"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proofErr w:type="spellStart"/>
      <w:r>
        <w:rPr>
          <w:lang w:val="en-US"/>
        </w:rPr>
        <w:t>externalDocs</w:t>
      </w:r>
      <w:proofErr w:type="spellEnd"/>
      <w:r>
        <w:rPr>
          <w:lang w:val="en-US"/>
        </w:rPr>
        <w:t>:</w:t>
      </w:r>
    </w:p>
    <w:p w14:paraId="639BDCEF" w14:textId="71F9E464"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w:t>
      </w:r>
      <w:proofErr w:type="spellStart"/>
      <w:r>
        <w:t>apiRoot</w:t>
      </w:r>
      <w:proofErr w:type="spellEnd"/>
      <w:r>
        <w:t>}/</w:t>
      </w:r>
      <w:proofErr w:type="spellStart"/>
      <w:r>
        <w:t>nlmf</w:t>
      </w:r>
      <w:proofErr w:type="spellEnd"/>
      <w:r>
        <w:t>-broadcast/v1'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w:t>
      </w:r>
      <w:proofErr w:type="spellStart"/>
      <w:r>
        <w:t>apiRoot</w:t>
      </w:r>
      <w:proofErr w:type="spellEnd"/>
      <w:r>
        <w: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w:t>
      </w:r>
      <w:proofErr w:type="spellStart"/>
      <w:r>
        <w:t>apiRoot</w:t>
      </w:r>
      <w:proofErr w:type="spellEnd"/>
      <w:r>
        <w:t xml:space="preserve">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CipheringKeyData</w:t>
      </w:r>
      <w:proofErr w:type="spellEnd"/>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w:t>
      </w:r>
      <w:proofErr w:type="spellStart"/>
      <w:r>
        <w:rPr>
          <w:lang w:val="en-US"/>
        </w:rPr>
        <w:t>requestBody</w:t>
      </w:r>
      <w:proofErr w:type="spellEnd"/>
      <w:r>
        <w:rPr>
          <w:lang w:val="en-US"/>
        </w:rPr>
        <w:t>:</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w:t>
      </w:r>
      <w:proofErr w:type="spellStart"/>
      <w:r>
        <w:rPr>
          <w:lang w:val="en-US"/>
        </w:rPr>
        <w:t>json</w:t>
      </w:r>
      <w:proofErr w:type="spellEnd"/>
      <w:r>
        <w:rPr>
          <w:lang w:val="en-US"/>
        </w:rPr>
        <w:t>:</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w:t>
      </w:r>
      <w:proofErr w:type="spellStart"/>
      <w:r>
        <w:rPr>
          <w:lang w:val="en-US"/>
        </w:rPr>
        <w:t>CipherRequestData</w:t>
      </w:r>
      <w:proofErr w:type="spellEnd"/>
      <w:r>
        <w:rPr>
          <w:lang w:val="en-US"/>
        </w:rPr>
        <w:t>'</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w:t>
      </w:r>
      <w:proofErr w:type="spellStart"/>
      <w:r>
        <w:rPr>
          <w:lang w:val="en-US"/>
        </w:rPr>
        <w:t>json</w:t>
      </w:r>
      <w:proofErr w:type="spellEnd"/>
      <w:r>
        <w:rPr>
          <w:lang w:val="en-US"/>
        </w:rPr>
        <w:t>:</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w:t>
      </w:r>
      <w:proofErr w:type="spellStart"/>
      <w:r>
        <w:rPr>
          <w:lang w:val="en-US"/>
        </w:rPr>
        <w:t>CipherResponseData</w:t>
      </w:r>
      <w:proofErr w:type="spellEnd"/>
      <w:r>
        <w:rPr>
          <w:lang w:val="en-US"/>
        </w:rPr>
        <w:t>'</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w:t>
      </w:r>
      <w:proofErr w:type="spellStart"/>
      <w:r>
        <w:rPr>
          <w:lang w:val="en-US"/>
        </w:rPr>
        <w:t>CipheringKeyData</w:t>
      </w:r>
      <w:proofErr w:type="spellEnd"/>
      <w:r>
        <w:rPr>
          <w:lang w:val="en-US"/>
        </w:rPr>
        <w:t>:</w:t>
      </w:r>
    </w:p>
    <w:p w14:paraId="769C3F96" w14:textId="77777777" w:rsidR="00EB7848" w:rsidRDefault="00EB7848" w:rsidP="00EB7848">
      <w:pPr>
        <w:pStyle w:val="PL"/>
      </w:pPr>
      <w:r>
        <w:t xml:space="preserve">          '{$</w:t>
      </w:r>
      <w:proofErr w:type="spellStart"/>
      <w:r>
        <w:t>request.body</w:t>
      </w:r>
      <w:proofErr w:type="spellEnd"/>
      <w:r>
        <w:t>#/amfCallBackURI}':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lastRenderedPageBreak/>
        <w:t xml:space="preserve">              </w:t>
      </w:r>
      <w:proofErr w:type="spellStart"/>
      <w:r>
        <w:rPr>
          <w:lang w:val="en-US"/>
        </w:rPr>
        <w:t>requestBody</w:t>
      </w:r>
      <w:proofErr w:type="spellEnd"/>
      <w:r>
        <w:rPr>
          <w:lang w:val="en-US"/>
        </w:rPr>
        <w:t>:</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w:t>
      </w:r>
      <w:proofErr w:type="spellStart"/>
      <w:r>
        <w:rPr>
          <w:lang w:val="en-US"/>
        </w:rPr>
        <w:t>json</w:t>
      </w:r>
      <w:proofErr w:type="spellEnd"/>
      <w:r>
        <w:rPr>
          <w:lang w:val="en-US"/>
        </w:rPr>
        <w:t>:</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w:t>
      </w:r>
      <w:proofErr w:type="spellStart"/>
      <w:r>
        <w:rPr>
          <w:lang w:val="en-US"/>
        </w:rPr>
        <w:t>CipheringKeyInfo</w:t>
      </w:r>
      <w:proofErr w:type="spellEnd"/>
      <w:r>
        <w:rPr>
          <w:lang w:val="en-US"/>
        </w:rPr>
        <w:t>'</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w:t>
      </w:r>
      <w:proofErr w:type="spellStart"/>
      <w:r>
        <w:rPr>
          <w:lang w:val="en-US"/>
        </w:rPr>
        <w:t>json</w:t>
      </w:r>
      <w:proofErr w:type="spellEnd"/>
      <w:r>
        <w:rPr>
          <w:lang w:val="en-US"/>
        </w:rPr>
        <w:t>:</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w:t>
      </w:r>
      <w:proofErr w:type="spellStart"/>
      <w:r>
        <w:rPr>
          <w:lang w:val="en-US"/>
        </w:rPr>
        <w:t>CipheringKeyResponse</w:t>
      </w:r>
      <w:proofErr w:type="spellEnd"/>
      <w:r>
        <w:rPr>
          <w:lang w:val="en-US"/>
        </w:rPr>
        <w:t>'</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w:t>
      </w:r>
      <w:proofErr w:type="spellStart"/>
      <w:r>
        <w:rPr>
          <w:lang w:val="en-US"/>
        </w:rPr>
        <w:t>CipheringKeyInfo</w:t>
      </w:r>
      <w:proofErr w:type="spellEnd"/>
      <w:r>
        <w:rPr>
          <w:lang w:val="en-US"/>
        </w:rPr>
        <w:t>:</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w:t>
      </w:r>
      <w:proofErr w:type="spellStart"/>
      <w:r>
        <w:rPr>
          <w:lang w:val="en-US"/>
        </w:rPr>
        <w:t>cipheringData</w:t>
      </w:r>
      <w:proofErr w:type="spellEnd"/>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w:t>
      </w:r>
      <w:proofErr w:type="spellStart"/>
      <w:r>
        <w:rPr>
          <w:lang w:val="en-US"/>
        </w:rPr>
        <w:t>cipheringData</w:t>
      </w:r>
      <w:proofErr w:type="spellEnd"/>
      <w:r>
        <w:rPr>
          <w:lang w:val="en-US"/>
        </w:rPr>
        <w:t>:</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w:t>
      </w:r>
      <w:proofErr w:type="spellStart"/>
      <w:r>
        <w:rPr>
          <w:lang w:val="en-US"/>
        </w:rPr>
        <w:t>CipheringDataSet</w:t>
      </w:r>
      <w:proofErr w:type="spellEnd"/>
      <w:r>
        <w:rPr>
          <w:lang w:val="en-US"/>
        </w:rPr>
        <w:t>'</w:t>
      </w:r>
    </w:p>
    <w:p w14:paraId="5D19E829" w14:textId="77777777" w:rsidR="00EB7848" w:rsidRDefault="00EB7848" w:rsidP="00EB7848">
      <w:pPr>
        <w:pStyle w:val="PL"/>
        <w:rPr>
          <w:lang w:val="en-US" w:eastAsia="zh-CN"/>
        </w:rPr>
      </w:pPr>
      <w:r>
        <w:rPr>
          <w:lang w:val="en-US" w:eastAsia="zh-CN"/>
        </w:rPr>
        <w:t xml:space="preserve">          </w:t>
      </w:r>
      <w:proofErr w:type="spellStart"/>
      <w:r>
        <w:rPr>
          <w:lang w:val="en-US" w:eastAsia="zh-CN"/>
        </w:rPr>
        <w:t>minItems</w:t>
      </w:r>
      <w:proofErr w:type="spellEnd"/>
      <w:r>
        <w:rPr>
          <w:lang w:val="en-US" w:eastAsia="zh-CN"/>
        </w:rPr>
        <w:t>: 1</w:t>
      </w:r>
    </w:p>
    <w:p w14:paraId="004CC848" w14:textId="77777777" w:rsidR="00E878C9" w:rsidRPr="002E5CBA" w:rsidRDefault="00E878C9" w:rsidP="00E878C9">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1CAC1321" w14:textId="77777777" w:rsidR="00E878C9" w:rsidRDefault="00E878C9" w:rsidP="00E878C9">
      <w:pPr>
        <w:pStyle w:val="PL"/>
        <w:rPr>
          <w:lang w:val="en-US" w:eastAsia="zh-CN"/>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w:t>
      </w:r>
      <w:proofErr w:type="spellStart"/>
      <w:r>
        <w:rPr>
          <w:lang w:val="en-US"/>
        </w:rPr>
        <w:t>CipheringKeyResponse</w:t>
      </w:r>
      <w:proofErr w:type="spellEnd"/>
      <w:r>
        <w:rPr>
          <w:lang w:val="en-US"/>
        </w:rPr>
        <w:t>:</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w:t>
      </w:r>
      <w:proofErr w:type="spellStart"/>
      <w:r>
        <w:rPr>
          <w:lang w:val="en-US"/>
        </w:rPr>
        <w:t>cipheringDataReport</w:t>
      </w:r>
      <w:proofErr w:type="spellEnd"/>
      <w:r>
        <w:rPr>
          <w:lang w:val="en-US"/>
        </w:rPr>
        <w: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w:t>
      </w:r>
      <w:proofErr w:type="spellStart"/>
      <w:r>
        <w:rPr>
          <w:lang w:val="en-US"/>
        </w:rPr>
        <w:t>CipheringSetReport</w:t>
      </w:r>
      <w:proofErr w:type="spellEnd"/>
      <w:r>
        <w:rPr>
          <w:lang w:val="en-US"/>
        </w:rPr>
        <w:t>'</w:t>
      </w:r>
    </w:p>
    <w:p w14:paraId="7254DE4D" w14:textId="77777777" w:rsidR="00EB7848" w:rsidRDefault="00EB7848" w:rsidP="00EB7848">
      <w:pPr>
        <w:pStyle w:val="PL"/>
        <w:rPr>
          <w:lang w:val="en-US"/>
        </w:rPr>
      </w:pPr>
      <w:r>
        <w:rPr>
          <w:lang w:val="en-US" w:eastAsia="zh-CN"/>
        </w:rPr>
        <w:t xml:space="preserve">          </w:t>
      </w:r>
      <w:proofErr w:type="spellStart"/>
      <w:r>
        <w:rPr>
          <w:lang w:val="en-US" w:eastAsia="zh-CN"/>
        </w:rPr>
        <w:t>minItems</w:t>
      </w:r>
      <w:proofErr w:type="spellEnd"/>
      <w:r>
        <w:rPr>
          <w:lang w:val="en-US" w:eastAsia="zh-CN"/>
        </w:rPr>
        <w:t>: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w:t>
      </w:r>
      <w:proofErr w:type="spellStart"/>
      <w:r>
        <w:rPr>
          <w:lang w:val="en-US"/>
        </w:rPr>
        <w:t>CipheringDataSet</w:t>
      </w:r>
      <w:proofErr w:type="spellEnd"/>
      <w:r>
        <w:rPr>
          <w:lang w:val="en-US"/>
        </w:rPr>
        <w: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w:t>
      </w:r>
      <w:proofErr w:type="spellStart"/>
      <w:r>
        <w:rPr>
          <w:lang w:val="en-US"/>
        </w:rPr>
        <w:t>cipheringSetID</w:t>
      </w:r>
      <w:proofErr w:type="spellEnd"/>
    </w:p>
    <w:p w14:paraId="39D9EE0F" w14:textId="77777777" w:rsidR="00EB7848" w:rsidRDefault="00EB7848" w:rsidP="00EB7848">
      <w:pPr>
        <w:pStyle w:val="PL"/>
        <w:rPr>
          <w:lang w:val="en-US"/>
        </w:rPr>
      </w:pPr>
      <w:r>
        <w:rPr>
          <w:lang w:val="en-US"/>
        </w:rPr>
        <w:lastRenderedPageBreak/>
        <w:t xml:space="preserve">        - </w:t>
      </w:r>
      <w:proofErr w:type="spellStart"/>
      <w:r>
        <w:rPr>
          <w:lang w:val="en-US"/>
        </w:rPr>
        <w:t>cipheringKey</w:t>
      </w:r>
      <w:proofErr w:type="spellEnd"/>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w:t>
      </w:r>
      <w:proofErr w:type="spellStart"/>
      <w:r>
        <w:rPr>
          <w:lang w:val="en-US"/>
        </w:rPr>
        <w:t>validityStartTime</w:t>
      </w:r>
      <w:proofErr w:type="spellEnd"/>
    </w:p>
    <w:p w14:paraId="4EF573A0" w14:textId="77777777" w:rsidR="00EB7848" w:rsidRDefault="00EB7848" w:rsidP="00EB7848">
      <w:pPr>
        <w:pStyle w:val="PL"/>
        <w:rPr>
          <w:lang w:val="en-US"/>
        </w:rPr>
      </w:pPr>
      <w:r>
        <w:rPr>
          <w:lang w:val="en-US"/>
        </w:rPr>
        <w:t xml:space="preserve">        - </w:t>
      </w:r>
      <w:proofErr w:type="spellStart"/>
      <w:r>
        <w:rPr>
          <w:lang w:val="en-US"/>
        </w:rPr>
        <w:t>validityDuration</w:t>
      </w:r>
      <w:proofErr w:type="spellEnd"/>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w:t>
      </w:r>
      <w:proofErr w:type="spellStart"/>
      <w:r>
        <w:rPr>
          <w:lang w:val="en-US"/>
        </w:rPr>
        <w:t>cipheringSetID</w:t>
      </w:r>
      <w:proofErr w:type="spellEnd"/>
      <w:r>
        <w:rPr>
          <w:lang w:val="en-US"/>
        </w:rPr>
        <w:t>:</w:t>
      </w:r>
    </w:p>
    <w:p w14:paraId="52AD37E9" w14:textId="77777777" w:rsidR="00EB7848" w:rsidRDefault="00EB7848" w:rsidP="00EB7848">
      <w:pPr>
        <w:pStyle w:val="PL"/>
        <w:rPr>
          <w:lang w:val="en-US"/>
        </w:rPr>
      </w:pPr>
      <w:r>
        <w:rPr>
          <w:lang w:val="en-US"/>
        </w:rPr>
        <w:t xml:space="preserve">          $ref: '#/components/schemas/</w:t>
      </w:r>
      <w:proofErr w:type="spellStart"/>
      <w:r>
        <w:rPr>
          <w:lang w:val="en-US"/>
        </w:rPr>
        <w:t>CipheringSetID</w:t>
      </w:r>
      <w:proofErr w:type="spellEnd"/>
      <w:r>
        <w:rPr>
          <w:lang w:val="en-US"/>
        </w:rPr>
        <w:t>'</w:t>
      </w:r>
    </w:p>
    <w:p w14:paraId="5A46D044" w14:textId="77777777" w:rsidR="00EB7848" w:rsidRDefault="00EB7848" w:rsidP="00EB7848">
      <w:pPr>
        <w:pStyle w:val="PL"/>
        <w:rPr>
          <w:lang w:val="en-US"/>
        </w:rPr>
      </w:pPr>
      <w:r>
        <w:rPr>
          <w:lang w:val="en-US"/>
        </w:rPr>
        <w:t xml:space="preserve">        </w:t>
      </w:r>
      <w:proofErr w:type="spellStart"/>
      <w:r>
        <w:rPr>
          <w:lang w:val="en-US"/>
        </w:rPr>
        <w:t>cipheringKey</w:t>
      </w:r>
      <w:proofErr w:type="spellEnd"/>
      <w:r>
        <w:rPr>
          <w:lang w:val="en-US"/>
        </w:rPr>
        <w:t>:</w:t>
      </w:r>
    </w:p>
    <w:p w14:paraId="69B0ACBF" w14:textId="77777777" w:rsidR="00EB7848" w:rsidRDefault="00EB7848" w:rsidP="00EB7848">
      <w:pPr>
        <w:pStyle w:val="PL"/>
        <w:rPr>
          <w:lang w:val="en-US"/>
        </w:rPr>
      </w:pPr>
      <w:r>
        <w:rPr>
          <w:lang w:val="en-US"/>
        </w:rPr>
        <w:t xml:space="preserve">          $ref: '#/components/schemas/</w:t>
      </w:r>
      <w:proofErr w:type="spellStart"/>
      <w:r>
        <w:rPr>
          <w:lang w:val="en-US"/>
        </w:rPr>
        <w:t>CipheringKey</w:t>
      </w:r>
      <w:proofErr w:type="spellEnd"/>
      <w:r>
        <w:rPr>
          <w:lang w:val="en-US"/>
        </w:rPr>
        <w:t>'</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w:t>
      </w:r>
      <w:proofErr w:type="spellStart"/>
      <w:r>
        <w:rPr>
          <w:lang w:val="en-US"/>
        </w:rPr>
        <w:t>ltePosSibTypes</w:t>
      </w:r>
      <w:proofErr w:type="spellEnd"/>
      <w:r>
        <w:rPr>
          <w:lang w:val="en-US"/>
        </w:rPr>
        <w:t>:</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w:t>
      </w:r>
      <w:proofErr w:type="spellStart"/>
      <w:r>
        <w:rPr>
          <w:lang w:val="en-US"/>
        </w:rPr>
        <w:t>nrPosSibTypes</w:t>
      </w:r>
      <w:proofErr w:type="spellEnd"/>
      <w:r>
        <w:rPr>
          <w:lang w:val="en-US"/>
        </w:rPr>
        <w:t>:</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w:t>
      </w:r>
      <w:proofErr w:type="spellStart"/>
      <w:r>
        <w:rPr>
          <w:lang w:val="en-US"/>
        </w:rPr>
        <w:t>validityStartTime</w:t>
      </w:r>
      <w:proofErr w:type="spellEnd"/>
      <w:r>
        <w:rPr>
          <w:lang w:val="en-US"/>
        </w:rPr>
        <w:t>:</w:t>
      </w:r>
    </w:p>
    <w:p w14:paraId="18025EB8" w14:textId="77777777" w:rsidR="00EB7848" w:rsidRDefault="00EB7848" w:rsidP="00EB7848">
      <w:pPr>
        <w:pStyle w:val="PL"/>
        <w:rPr>
          <w:lang w:val="en-US"/>
        </w:rPr>
      </w:pPr>
      <w:r>
        <w:rPr>
          <w:lang w:val="en-US"/>
        </w:rPr>
        <w:t xml:space="preserve">          $ref: 'TS29571_CommonData.yaml#/components/schemas/</w:t>
      </w:r>
      <w:proofErr w:type="spellStart"/>
      <w:r>
        <w:t>DateTime</w:t>
      </w:r>
      <w:proofErr w:type="spellEnd"/>
      <w:r>
        <w:rPr>
          <w:lang w:val="en-US"/>
        </w:rPr>
        <w:t>'</w:t>
      </w:r>
    </w:p>
    <w:p w14:paraId="2DF86A13" w14:textId="77777777" w:rsidR="00EB7848" w:rsidRDefault="00EB7848" w:rsidP="00EB7848">
      <w:pPr>
        <w:pStyle w:val="PL"/>
        <w:rPr>
          <w:lang w:val="en-US"/>
        </w:rPr>
      </w:pPr>
      <w:r>
        <w:rPr>
          <w:lang w:val="en-US"/>
        </w:rPr>
        <w:t xml:space="preserve">        </w:t>
      </w:r>
      <w:proofErr w:type="spellStart"/>
      <w:r>
        <w:rPr>
          <w:lang w:val="en-US"/>
        </w:rPr>
        <w:t>validityDuration</w:t>
      </w:r>
      <w:proofErr w:type="spellEnd"/>
      <w:r>
        <w:rPr>
          <w:lang w:val="en-US"/>
        </w:rPr>
        <w:t>:</w:t>
      </w:r>
    </w:p>
    <w:p w14:paraId="2E0A1B58" w14:textId="77777777" w:rsidR="00EB7848" w:rsidRDefault="00EB7848" w:rsidP="00EB7848">
      <w:pPr>
        <w:pStyle w:val="PL"/>
        <w:rPr>
          <w:lang w:val="en-US"/>
        </w:rPr>
      </w:pPr>
      <w:r>
        <w:rPr>
          <w:lang w:val="en-US"/>
        </w:rPr>
        <w:t xml:space="preserve">          $ref: '#/components/schemas/</w:t>
      </w:r>
      <w:proofErr w:type="spellStart"/>
      <w:r>
        <w:rPr>
          <w:lang w:val="en-US"/>
        </w:rPr>
        <w:t>ValidityDuration</w:t>
      </w:r>
      <w:proofErr w:type="spellEnd"/>
      <w:r>
        <w:rPr>
          <w:lang w:val="en-US"/>
        </w:rPr>
        <w:t>'</w:t>
      </w:r>
    </w:p>
    <w:p w14:paraId="54C7BA89" w14:textId="77777777" w:rsidR="00EB7848" w:rsidRDefault="00EB7848" w:rsidP="00EB7848">
      <w:pPr>
        <w:pStyle w:val="PL"/>
        <w:rPr>
          <w:lang w:val="en-US"/>
        </w:rPr>
      </w:pPr>
      <w:r>
        <w:rPr>
          <w:lang w:val="en-US"/>
        </w:rPr>
        <w:t xml:space="preserve">        </w:t>
      </w:r>
      <w:proofErr w:type="spellStart"/>
      <w:r>
        <w:rPr>
          <w:lang w:val="en-US"/>
        </w:rPr>
        <w:t>taiList</w:t>
      </w:r>
      <w:proofErr w:type="spellEnd"/>
      <w:r>
        <w:rPr>
          <w:lang w:val="en-US"/>
        </w:rPr>
        <w: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w:t>
      </w:r>
      <w:proofErr w:type="spellStart"/>
      <w:r>
        <w:rPr>
          <w:lang w:val="en-US"/>
        </w:rPr>
        <w:t>CipheringSetReport</w:t>
      </w:r>
      <w:proofErr w:type="spellEnd"/>
      <w:r>
        <w:rPr>
          <w:lang w:val="en-US"/>
        </w:rPr>
        <w: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w:t>
      </w:r>
      <w:proofErr w:type="spellStart"/>
      <w:r>
        <w:rPr>
          <w:lang w:val="en-US"/>
        </w:rPr>
        <w:t>cipheringSetID</w:t>
      </w:r>
      <w:proofErr w:type="spellEnd"/>
    </w:p>
    <w:p w14:paraId="2E4B2610" w14:textId="77777777" w:rsidR="00EB7848" w:rsidRDefault="00EB7848" w:rsidP="00EB7848">
      <w:pPr>
        <w:pStyle w:val="PL"/>
        <w:rPr>
          <w:lang w:val="en-US"/>
        </w:rPr>
      </w:pPr>
      <w:r>
        <w:rPr>
          <w:lang w:val="en-US"/>
        </w:rPr>
        <w:t xml:space="preserve">        - </w:t>
      </w:r>
      <w:proofErr w:type="spellStart"/>
      <w:r>
        <w:rPr>
          <w:lang w:val="en-US"/>
        </w:rPr>
        <w:t>storageOutcome</w:t>
      </w:r>
      <w:proofErr w:type="spellEnd"/>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w:t>
      </w:r>
      <w:proofErr w:type="spellStart"/>
      <w:r>
        <w:rPr>
          <w:lang w:val="en-US"/>
        </w:rPr>
        <w:t>cipheringSetID</w:t>
      </w:r>
      <w:proofErr w:type="spellEnd"/>
      <w:r>
        <w:rPr>
          <w:lang w:val="en-US"/>
        </w:rPr>
        <w:t>:</w:t>
      </w:r>
    </w:p>
    <w:p w14:paraId="28B469B0" w14:textId="77777777" w:rsidR="00EB7848" w:rsidRDefault="00EB7848" w:rsidP="00EB7848">
      <w:pPr>
        <w:pStyle w:val="PL"/>
        <w:rPr>
          <w:lang w:val="en-US"/>
        </w:rPr>
      </w:pPr>
      <w:r>
        <w:rPr>
          <w:lang w:val="en-US"/>
        </w:rPr>
        <w:t xml:space="preserve">          $ref: '#/components/schemas/</w:t>
      </w:r>
      <w:proofErr w:type="spellStart"/>
      <w:r>
        <w:rPr>
          <w:lang w:val="en-US"/>
        </w:rPr>
        <w:t>CipheringSetID</w:t>
      </w:r>
      <w:proofErr w:type="spellEnd"/>
      <w:r>
        <w:rPr>
          <w:lang w:val="en-US"/>
        </w:rPr>
        <w:t>'</w:t>
      </w:r>
    </w:p>
    <w:p w14:paraId="2C473E42" w14:textId="77777777" w:rsidR="00EB7848" w:rsidRDefault="00EB7848" w:rsidP="00EB7848">
      <w:pPr>
        <w:pStyle w:val="PL"/>
        <w:rPr>
          <w:lang w:val="en-US"/>
        </w:rPr>
      </w:pPr>
      <w:r>
        <w:rPr>
          <w:lang w:val="en-US"/>
        </w:rPr>
        <w:t xml:space="preserve">        </w:t>
      </w:r>
      <w:proofErr w:type="spellStart"/>
      <w:r>
        <w:rPr>
          <w:lang w:val="en-US"/>
        </w:rPr>
        <w:t>storageOutcome</w:t>
      </w:r>
      <w:proofErr w:type="spellEnd"/>
      <w:r>
        <w:rPr>
          <w:lang w:val="en-US"/>
        </w:rPr>
        <w:t>:</w:t>
      </w:r>
    </w:p>
    <w:p w14:paraId="442C4218" w14:textId="77777777" w:rsidR="00EB7848" w:rsidRDefault="00EB7848" w:rsidP="00EB7848">
      <w:pPr>
        <w:pStyle w:val="PL"/>
        <w:rPr>
          <w:lang w:val="en-US"/>
        </w:rPr>
      </w:pPr>
      <w:r>
        <w:rPr>
          <w:lang w:val="en-US"/>
        </w:rPr>
        <w:t xml:space="preserve">          $ref: '#/components/schemas/</w:t>
      </w:r>
      <w:proofErr w:type="spellStart"/>
      <w:r>
        <w:rPr>
          <w:lang w:val="en-US"/>
        </w:rPr>
        <w:t>StorageOutcome</w:t>
      </w:r>
      <w:proofErr w:type="spellEnd"/>
      <w:r>
        <w:rPr>
          <w:lang w:val="en-US"/>
        </w:rPr>
        <w:t>'</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w:t>
      </w:r>
      <w:proofErr w:type="spellStart"/>
      <w:r>
        <w:rPr>
          <w:lang w:val="en-US"/>
        </w:rPr>
        <w:t>CipherRequestData</w:t>
      </w:r>
      <w:proofErr w:type="spellEnd"/>
      <w:r>
        <w:rPr>
          <w:lang w:val="en-US"/>
        </w:rPr>
        <w:t>:</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w:t>
      </w:r>
      <w:proofErr w:type="spellStart"/>
      <w:r>
        <w:rPr>
          <w:lang w:val="en-US"/>
        </w:rPr>
        <w:t>amfCallBackURI</w:t>
      </w:r>
      <w:proofErr w:type="spellEnd"/>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w:t>
      </w:r>
      <w:proofErr w:type="spellStart"/>
      <w:r>
        <w:rPr>
          <w:lang w:val="en-US"/>
        </w:rPr>
        <w:t>amfCallBackURI</w:t>
      </w:r>
      <w:proofErr w:type="spellEnd"/>
      <w:r>
        <w:rPr>
          <w:lang w:val="en-US"/>
        </w:rPr>
        <w:t>:</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1250AC29" w14:textId="77777777" w:rsidR="00E878C9" w:rsidRDefault="00E878C9" w:rsidP="00E878C9">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w:t>
      </w:r>
      <w:proofErr w:type="spellStart"/>
      <w:r>
        <w:rPr>
          <w:lang w:val="en-US"/>
        </w:rPr>
        <w:t>CipherResponseData</w:t>
      </w:r>
      <w:proofErr w:type="spellEnd"/>
      <w:r>
        <w:rPr>
          <w:lang w:val="en-US"/>
        </w:rPr>
        <w:t>:</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w:t>
      </w:r>
      <w:proofErr w:type="spellStart"/>
      <w:r>
        <w:rPr>
          <w:lang w:val="en-US"/>
        </w:rPr>
        <w:t>dataAvailability</w:t>
      </w:r>
      <w:proofErr w:type="spellEnd"/>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w:t>
      </w:r>
      <w:proofErr w:type="spellStart"/>
      <w:r>
        <w:rPr>
          <w:lang w:val="en-US"/>
        </w:rPr>
        <w:t>dataAvailability</w:t>
      </w:r>
      <w:proofErr w:type="spellEnd"/>
      <w:r>
        <w:rPr>
          <w:lang w:val="en-US"/>
        </w:rPr>
        <w:t>:</w:t>
      </w:r>
    </w:p>
    <w:p w14:paraId="3B860889" w14:textId="77777777" w:rsidR="00EB7848" w:rsidRDefault="00EB7848" w:rsidP="00EB7848">
      <w:pPr>
        <w:pStyle w:val="PL"/>
        <w:rPr>
          <w:lang w:val="en-US"/>
        </w:rPr>
      </w:pPr>
      <w:r>
        <w:rPr>
          <w:lang w:val="en-US"/>
        </w:rPr>
        <w:t xml:space="preserve">          $ref: '#/components/schemas/</w:t>
      </w:r>
      <w:proofErr w:type="spellStart"/>
      <w:r>
        <w:rPr>
          <w:lang w:val="en-US"/>
        </w:rPr>
        <w:t>DataAvailability</w:t>
      </w:r>
      <w:proofErr w:type="spellEnd"/>
      <w:r>
        <w:rPr>
          <w:lang w:val="en-US"/>
        </w:rPr>
        <w:t>'</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w:t>
      </w:r>
      <w:proofErr w:type="spellStart"/>
      <w:r>
        <w:rPr>
          <w:lang w:val="en-US"/>
        </w:rPr>
        <w:t>CipheringSetID</w:t>
      </w:r>
      <w:proofErr w:type="spellEnd"/>
      <w:r>
        <w:rPr>
          <w:lang w:val="en-US"/>
        </w:rPr>
        <w:t>:</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w:t>
      </w:r>
      <w:proofErr w:type="spellStart"/>
      <w:r>
        <w:rPr>
          <w:lang w:val="en-US"/>
        </w:rPr>
        <w:t>CipheringKey</w:t>
      </w:r>
      <w:proofErr w:type="spellEnd"/>
      <w:r>
        <w:rPr>
          <w:lang w:val="en-US"/>
        </w:rPr>
        <w:t>:</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w:t>
      </w:r>
      <w:proofErr w:type="spellStart"/>
      <w:r>
        <w:rPr>
          <w:lang w:val="en-US"/>
        </w:rPr>
        <w:t>ValidityDuration</w:t>
      </w:r>
      <w:proofErr w:type="spellEnd"/>
      <w:r>
        <w:rPr>
          <w:lang w:val="en-US"/>
        </w:rPr>
        <w:t>:</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lastRenderedPageBreak/>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w:t>
      </w:r>
      <w:proofErr w:type="spellStart"/>
      <w:r>
        <w:rPr>
          <w:lang w:val="en-US"/>
        </w:rPr>
        <w:t>StorageOutcome</w:t>
      </w:r>
      <w:proofErr w:type="spellEnd"/>
      <w:r>
        <w:rPr>
          <w:lang w:val="en-US"/>
        </w:rPr>
        <w:t>:</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w:t>
      </w:r>
      <w:proofErr w:type="spellStart"/>
      <w:r>
        <w:rPr>
          <w:lang w:val="en-US"/>
        </w:rPr>
        <w:t>DataAvailability</w:t>
      </w:r>
      <w:proofErr w:type="spellEnd"/>
      <w:r>
        <w:rPr>
          <w:lang w:val="en-US"/>
        </w:rPr>
        <w:t>:</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5543" w:name="_Toc20150445"/>
      <w:bookmarkStart w:id="5544" w:name="_Toc25168736"/>
      <w:bookmarkStart w:id="5545" w:name="_Toc27593155"/>
      <w:bookmarkStart w:id="5546" w:name="_Toc34148031"/>
      <w:bookmarkStart w:id="5547" w:name="_Toc36463415"/>
      <w:bookmarkStart w:id="5548" w:name="_Toc43215255"/>
      <w:bookmarkStart w:id="5549" w:name="_Toc45032503"/>
      <w:bookmarkStart w:id="5550" w:name="_Toc49849992"/>
      <w:bookmarkStart w:id="5551" w:name="_Toc51873506"/>
      <w:bookmarkStart w:id="5552" w:name="_Toc56517634"/>
      <w:bookmarkStart w:id="5553" w:name="_Toc58594535"/>
      <w:bookmarkStart w:id="5554" w:name="_Toc67686049"/>
      <w:bookmarkStart w:id="5555" w:name="_Toc74993876"/>
      <w:bookmarkStart w:id="5556" w:name="_Toc82716466"/>
      <w:bookmarkStart w:id="5557" w:name="_Toc88818753"/>
      <w:bookmarkStart w:id="5558" w:name="_Toc90650675"/>
      <w:bookmarkStart w:id="5559" w:name="_Toc98506344"/>
      <w:bookmarkStart w:id="5560" w:name="_Toc106639629"/>
      <w:bookmarkStart w:id="5561" w:name="_Toc114779139"/>
      <w:bookmarkStart w:id="5562" w:name="_Toc122097056"/>
      <w:bookmarkStart w:id="5563" w:name="_Toc130844277"/>
      <w:bookmarkStart w:id="5564" w:name="_Toc138411985"/>
      <w:bookmarkStart w:id="5565" w:name="_Toc145956183"/>
      <w:bookmarkStart w:id="5566" w:name="_Toc153887625"/>
      <w:bookmarkStart w:id="5567" w:name="_Toc161905514"/>
      <w:bookmarkStart w:id="5568" w:name="_Toc170210117"/>
      <w:bookmarkStart w:id="5569" w:name="_Toc183618350"/>
      <w:bookmarkStart w:id="5570" w:name="_Toc186726653"/>
      <w:r w:rsidRPr="004D3578">
        <w:lastRenderedPageBreak/>
        <w:t xml:space="preserve">Annex </w:t>
      </w:r>
      <w:r>
        <w:rPr>
          <w:lang w:eastAsia="zh-CN"/>
        </w:rPr>
        <w:t>B</w:t>
      </w:r>
      <w:r w:rsidRPr="004D3578">
        <w:t xml:space="preserve"> (informative):</w:t>
      </w:r>
      <w:r w:rsidR="009B5010">
        <w:br/>
      </w:r>
      <w:r>
        <w:t>Change history</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proofErr w:type="spellStart"/>
            <w:r w:rsidRPr="00F148C6">
              <w:rPr>
                <w:sz w:val="16"/>
                <w:szCs w:val="16"/>
              </w:rPr>
              <w:t>APIRoot</w:t>
            </w:r>
            <w:proofErr w:type="spellEnd"/>
            <w:r w:rsidRPr="00F148C6">
              <w:rPr>
                <w:sz w:val="16"/>
                <w:szCs w:val="16"/>
              </w:rPr>
              <w:t xml:space="preserve">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proofErr w:type="spellStart"/>
            <w:r w:rsidRPr="00F148C6">
              <w:rPr>
                <w:sz w:val="16"/>
                <w:szCs w:val="16"/>
              </w:rPr>
              <w:t>ExternalDocs</w:t>
            </w:r>
            <w:proofErr w:type="spellEnd"/>
            <w:r w:rsidRPr="00F148C6">
              <w:rPr>
                <w:sz w:val="16"/>
                <w:szCs w:val="16"/>
              </w:rPr>
              <w:t xml:space="preserve">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 xml:space="preserve">Essential Correction to </w:t>
            </w:r>
            <w:proofErr w:type="spellStart"/>
            <w:r w:rsidRPr="00295232">
              <w:rPr>
                <w:sz w:val="16"/>
                <w:szCs w:val="16"/>
              </w:rPr>
              <w:t>InnerRadius</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 xml:space="preserve">Essential correction to OpenAPI definition of </w:t>
            </w:r>
            <w:proofErr w:type="spellStart"/>
            <w:r w:rsidRPr="00295232">
              <w:rPr>
                <w:sz w:val="16"/>
                <w:szCs w:val="16"/>
              </w:rPr>
              <w:t>GeographicArea</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proofErr w:type="spellStart"/>
            <w:r w:rsidRPr="00AA4E07">
              <w:rPr>
                <w:rFonts w:cs="Arial"/>
                <w:color w:val="000000"/>
              </w:rPr>
              <w:t>ExternalDoc</w:t>
            </w:r>
            <w:proofErr w:type="spellEnd"/>
            <w:r w:rsidRPr="00AA4E07">
              <w:rPr>
                <w:rFonts w:cs="Arial"/>
                <w:color w:val="000000"/>
              </w:rPr>
              <w:t xml:space="preserve">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proofErr w:type="spellStart"/>
            <w:r w:rsidRPr="00AA4E07">
              <w:rPr>
                <w:rFonts w:cs="Arial"/>
                <w:color w:val="000000"/>
              </w:rPr>
              <w:t>ProblemDetails</w:t>
            </w:r>
            <w:proofErr w:type="spellEnd"/>
            <w:r w:rsidRPr="00AA4E07">
              <w:rPr>
                <w:rFonts w:cs="Arial"/>
                <w:color w:val="000000"/>
              </w:rPr>
              <w:t xml:space="preserve">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proofErr w:type="spellStart"/>
            <w:r w:rsidRPr="008C73C4">
              <w:rPr>
                <w:rFonts w:cs="Arial"/>
                <w:sz w:val="16"/>
                <w:szCs w:val="16"/>
              </w:rPr>
              <w:t>LDRreference</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 xml:space="preserve">Adding </w:t>
            </w:r>
            <w:proofErr w:type="spellStart"/>
            <w:r w:rsidRPr="008C73C4">
              <w:rPr>
                <w:rFonts w:cs="Arial"/>
                <w:sz w:val="16"/>
                <w:szCs w:val="16"/>
              </w:rPr>
              <w:t>ResponseTime</w:t>
            </w:r>
            <w:proofErr w:type="spellEnd"/>
            <w:r w:rsidRPr="008C73C4">
              <w:rPr>
                <w:rFonts w:cs="Arial"/>
                <w:sz w:val="16"/>
                <w:szCs w:val="16"/>
              </w:rPr>
              <w:t xml:space="preserve"> </w:t>
            </w:r>
            <w:proofErr w:type="spellStart"/>
            <w:r w:rsidRPr="008C73C4">
              <w:rPr>
                <w:rFonts w:cs="Arial"/>
                <w:sz w:val="16"/>
                <w:szCs w:val="16"/>
              </w:rPr>
              <w:t>enumaration</w:t>
            </w:r>
            <w:proofErr w:type="spellEnd"/>
            <w:r w:rsidRPr="008C73C4">
              <w:rPr>
                <w:rFonts w:cs="Arial"/>
                <w:sz w:val="16"/>
                <w:szCs w:val="16"/>
              </w:rPr>
              <w:t xml:space="preserve">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 xml:space="preserve">Optionality of </w:t>
            </w:r>
            <w:proofErr w:type="spellStart"/>
            <w:r w:rsidRPr="005620BC">
              <w:rPr>
                <w:sz w:val="16"/>
                <w:szCs w:val="16"/>
              </w:rPr>
              <w:t>ProblemDetails</w:t>
            </w:r>
            <w:proofErr w:type="spellEnd"/>
            <w:r w:rsidRPr="005620BC">
              <w:rPr>
                <w:sz w:val="16"/>
                <w:szCs w:val="16"/>
              </w:rPr>
              <w:t xml:space="preserve">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 xml:space="preserve">Corrections on </w:t>
            </w:r>
            <w:proofErr w:type="spellStart"/>
            <w:r w:rsidRPr="005620BC">
              <w:rPr>
                <w:sz w:val="16"/>
                <w:szCs w:val="16"/>
              </w:rPr>
              <w:t>EventNotify</w:t>
            </w:r>
            <w:proofErr w:type="spellEnd"/>
            <w:r w:rsidRPr="005620BC">
              <w:rPr>
                <w:sz w:val="16"/>
                <w:szCs w:val="16"/>
              </w:rPr>
              <w:t xml:space="preserv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 xml:space="preserve">Correct mismatch on </w:t>
            </w:r>
            <w:proofErr w:type="spellStart"/>
            <w:r w:rsidRPr="005620BC">
              <w:rPr>
                <w:sz w:val="16"/>
                <w:szCs w:val="16"/>
              </w:rPr>
              <w:t>GeographicArea</w:t>
            </w:r>
            <w:proofErr w:type="spellEnd"/>
            <w:r w:rsidRPr="005620BC">
              <w:rPr>
                <w:sz w:val="16"/>
                <w:szCs w:val="16"/>
              </w:rPr>
              <w:t xml:space="preserve"> between table and </w:t>
            </w:r>
            <w:proofErr w:type="spellStart"/>
            <w:r w:rsidRPr="005620BC">
              <w:rPr>
                <w:sz w:val="16"/>
                <w:szCs w:val="16"/>
              </w:rPr>
              <w:t>yaml</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 xml:space="preserve">Essential corrections in clause 5.2.2.4 </w:t>
            </w:r>
            <w:proofErr w:type="spellStart"/>
            <w:r w:rsidRPr="001716CE">
              <w:rPr>
                <w:sz w:val="16"/>
                <w:szCs w:val="16"/>
              </w:rPr>
              <w:t>CancelLocation</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 xml:space="preserve">Indication of control plane </w:t>
            </w:r>
            <w:proofErr w:type="spellStart"/>
            <w:r w:rsidRPr="00812CD4">
              <w:rPr>
                <w:sz w:val="16"/>
                <w:szCs w:val="16"/>
              </w:rPr>
              <w:t>CIoT</w:t>
            </w:r>
            <w:proofErr w:type="spellEnd"/>
            <w:r w:rsidRPr="00812CD4">
              <w:rPr>
                <w:sz w:val="16"/>
                <w:szCs w:val="16"/>
              </w:rPr>
              <w:t xml:space="preserve"> 5GS optimization in </w:t>
            </w:r>
            <w:proofErr w:type="spellStart"/>
            <w:r w:rsidRPr="00812CD4">
              <w:rPr>
                <w:sz w:val="16"/>
                <w:szCs w:val="16"/>
              </w:rPr>
              <w:t>LocationContextTransfer</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 xml:space="preserve">Resolving Warning in </w:t>
            </w:r>
            <w:proofErr w:type="spellStart"/>
            <w:r>
              <w:rPr>
                <w:rFonts w:cs="Arial"/>
                <w:sz w:val="16"/>
                <w:szCs w:val="16"/>
              </w:rPr>
              <w:t>Nlmf_BroadCast</w:t>
            </w:r>
            <w:proofErr w:type="spellEnd"/>
            <w:r>
              <w:rPr>
                <w:rFonts w:cs="Arial"/>
                <w:sz w:val="16"/>
                <w:szCs w:val="16"/>
              </w:rPr>
              <w:t xml:space="preserve">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 xml:space="preserve">Resolving Warning in </w:t>
            </w:r>
            <w:proofErr w:type="spellStart"/>
            <w:r>
              <w:rPr>
                <w:rFonts w:cs="Arial"/>
                <w:sz w:val="16"/>
                <w:szCs w:val="16"/>
              </w:rPr>
              <w:t>Nlmf_Location</w:t>
            </w:r>
            <w:proofErr w:type="spellEnd"/>
            <w:r>
              <w:rPr>
                <w:rFonts w:cs="Arial"/>
                <w:sz w:val="16"/>
                <w:szCs w:val="16"/>
              </w:rPr>
              <w:t xml:space="preserve">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 xml:space="preserve">Corrections on the </w:t>
            </w:r>
            <w:proofErr w:type="spellStart"/>
            <w:r w:rsidRPr="003D1D31">
              <w:rPr>
                <w:sz w:val="16"/>
                <w:szCs w:val="16"/>
              </w:rPr>
              <w:t>RelativeCartesianLocation</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 xml:space="preserve">Update the title of </w:t>
            </w:r>
            <w:proofErr w:type="spellStart"/>
            <w:r w:rsidRPr="004A24D5">
              <w:rPr>
                <w:sz w:val="16"/>
                <w:szCs w:val="16"/>
              </w:rPr>
              <w:t>RelativeCartesianLocation</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 xml:space="preserve">OAuth2 scopes in the </w:t>
            </w:r>
            <w:proofErr w:type="spellStart"/>
            <w:r w:rsidRPr="00EB5D00">
              <w:rPr>
                <w:sz w:val="16"/>
                <w:szCs w:val="16"/>
              </w:rPr>
              <w:t>Nlmf_Location</w:t>
            </w:r>
            <w:proofErr w:type="spellEnd"/>
            <w:r w:rsidRPr="00EB5D00">
              <w:rPr>
                <w:sz w:val="16"/>
                <w:szCs w:val="16"/>
              </w:rPr>
              <w:t xml:space="preserve">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 xml:space="preserve">The service operation of </w:t>
            </w:r>
            <w:proofErr w:type="spellStart"/>
            <w:r w:rsidRPr="00C5556C">
              <w:rPr>
                <w:rFonts w:cs="Arial"/>
                <w:sz w:val="16"/>
                <w:szCs w:val="16"/>
              </w:rPr>
              <w:t>Nlmf_Location_MeasurementData</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proofErr w:type="spellStart"/>
            <w:r w:rsidRPr="00C5556C">
              <w:rPr>
                <w:rFonts w:cs="Arial"/>
                <w:sz w:val="16"/>
                <w:szCs w:val="16"/>
              </w:rPr>
              <w:t>Nlmf_Location_UPNotify</w:t>
            </w:r>
            <w:proofErr w:type="spellEnd"/>
            <w:r w:rsidRPr="00C5556C">
              <w:rPr>
                <w:rFonts w:cs="Arial"/>
                <w:sz w:val="16"/>
                <w:szCs w:val="16"/>
              </w:rPr>
              <w:t xml:space="preserv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proofErr w:type="spellStart"/>
            <w:r w:rsidRPr="00C5556C">
              <w:rPr>
                <w:rFonts w:cs="Arial"/>
                <w:sz w:val="16"/>
                <w:szCs w:val="16"/>
              </w:rPr>
              <w:t>Nlmf_Location_UPSubscribe</w:t>
            </w:r>
            <w:proofErr w:type="spellEnd"/>
            <w:r w:rsidRPr="00C5556C">
              <w:rPr>
                <w:rFonts w:cs="Arial"/>
                <w:sz w:val="16"/>
                <w:szCs w:val="16"/>
              </w:rPr>
              <w:t xml:space="preserv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 xml:space="preserve">Update on LMF service for MT procedures for </w:t>
            </w:r>
            <w:proofErr w:type="spellStart"/>
            <w:r w:rsidRPr="00C5556C">
              <w:rPr>
                <w:rFonts w:cs="Arial"/>
                <w:sz w:val="16"/>
                <w:szCs w:val="16"/>
              </w:rPr>
              <w:t>ranging_SL</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 xml:space="preserve">Add the </w:t>
            </w:r>
            <w:proofErr w:type="spellStart"/>
            <w:r w:rsidRPr="00DE4BC5">
              <w:t>Nlmf_Location_UPConfig</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 xml:space="preserve">Correction on the description of </w:t>
            </w:r>
            <w:proofErr w:type="spellStart"/>
            <w:r w:rsidRPr="00DE4BC5">
              <w:t>scheduledLocTime</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 xml:space="preserve">Update on </w:t>
            </w:r>
            <w:proofErr w:type="spellStart"/>
            <w:r w:rsidRPr="00DE4BC5">
              <w:t>UpNotifyData</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 xml:space="preserve">Update on LMF service for </w:t>
            </w:r>
            <w:proofErr w:type="spellStart"/>
            <w:r w:rsidRPr="00DE4BC5">
              <w:t>ranging_SL</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proofErr w:type="spellStart"/>
            <w:r w:rsidRPr="00DE4BC5">
              <w:t>ProblemDetails</w:t>
            </w:r>
            <w:proofErr w:type="spellEnd"/>
            <w:r w:rsidRPr="00DE4BC5">
              <w:t xml:space="preserve">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 xml:space="preserve">Correct </w:t>
            </w:r>
            <w:proofErr w:type="spellStart"/>
            <w:r w:rsidRPr="00B253EC">
              <w:t>supportedGADShapes</w:t>
            </w:r>
            <w:proofErr w:type="spellEnd"/>
            <w:r w:rsidRPr="00B253EC">
              <w:t xml:space="preserve"> Cardinality in </w:t>
            </w:r>
            <w:proofErr w:type="spellStart"/>
            <w:r w:rsidRPr="00B253EC">
              <w:t>LocContextData</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 xml:space="preserve">Add </w:t>
            </w:r>
            <w:proofErr w:type="spellStart"/>
            <w:r w:rsidRPr="00B253EC">
              <w:t>UPUnSubscribe</w:t>
            </w:r>
            <w:proofErr w:type="spellEnd"/>
            <w:r w:rsidRPr="00B253EC">
              <w:t xml:space="preserve"> and update </w:t>
            </w:r>
            <w:proofErr w:type="spellStart"/>
            <w:r w:rsidRPr="00B253EC">
              <w:t>UPSubscribe</w:t>
            </w:r>
            <w:proofErr w:type="spellEnd"/>
            <w:r w:rsidRPr="00B253EC">
              <w:t xml:space="preserv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 xml:space="preserve">Update the description of </w:t>
            </w:r>
            <w:proofErr w:type="spellStart"/>
            <w:r w:rsidRPr="00B253EC">
              <w:t>UPConfig</w:t>
            </w:r>
            <w:proofErr w:type="spellEnd"/>
            <w:r w:rsidRPr="00B253EC">
              <w:t xml:space="preserv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 xml:space="preserve">Data type extension to support </w:t>
            </w:r>
            <w:proofErr w:type="spellStart"/>
            <w:r w:rsidRPr="00B253EC">
              <w:t>Ngmlc_Location_ProvideRanging</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 xml:space="preserve">Aligning distance and location </w:t>
            </w:r>
            <w:proofErr w:type="spellStart"/>
            <w:r w:rsidRPr="00B253EC">
              <w:t>termilogy</w:t>
            </w:r>
            <w:proofErr w:type="spellEnd"/>
            <w:r w:rsidRPr="00B253EC">
              <w:t xml:space="preserve">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w:t>
            </w:r>
            <w:proofErr w:type="spellStart"/>
            <w:r w:rsidRPr="00B253EC">
              <w:t>Sidelink</w:t>
            </w:r>
            <w:proofErr w:type="spellEnd"/>
            <w:r w:rsidRPr="00B253EC">
              <w:t xml:space="preserv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 xml:space="preserve">Resolve the EN and update attributes of </w:t>
            </w:r>
            <w:proofErr w:type="spellStart"/>
            <w:r w:rsidRPr="001730CE">
              <w:t>MeasurementData</w:t>
            </w:r>
            <w:proofErr w:type="spellEnd"/>
            <w:r w:rsidRPr="001730CE">
              <w:t xml:space="preserv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 xml:space="preserve">Update the security configuration for </w:t>
            </w:r>
            <w:proofErr w:type="spellStart"/>
            <w:r w:rsidRPr="001730CE">
              <w:t>UPUnSubscribe</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 xml:space="preserve">Misalignment on </w:t>
            </w:r>
            <w:proofErr w:type="spellStart"/>
            <w:r w:rsidRPr="001730CE">
              <w:t>AddEventNotifyDatas</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 xml:space="preserve">Style Corrections of </w:t>
            </w:r>
            <w:proofErr w:type="spellStart"/>
            <w:r w:rsidRPr="001730CE">
              <w:t>Nlmf_Location</w:t>
            </w:r>
            <w:proofErr w:type="spellEnd"/>
            <w:r w:rsidRPr="001730CE">
              <w:t xml:space="preserve">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 xml:space="preserve">Definition of </w:t>
            </w:r>
            <w:proofErr w:type="spellStart"/>
            <w:r w:rsidRPr="001730CE">
              <w:t>VelocityEstimate</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lastRenderedPageBreak/>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CE0608" w:rsidRPr="003F1FCC" w14:paraId="0CEDBA9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252A51" w14:textId="0FB24E9A"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D562B4" w14:textId="0AC1A223"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388834" w14:textId="711BE7BA" w:rsidR="00CE0608" w:rsidRPr="00946EAD" w:rsidRDefault="00CE0608" w:rsidP="00CE0608">
            <w:pPr>
              <w:pStyle w:val="TAL"/>
            </w:pPr>
            <w:r w:rsidRPr="003452B8">
              <w:t>CP-243025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E138D" w14:textId="048EE8B2" w:rsidR="00CE0608" w:rsidRPr="00FE6632" w:rsidRDefault="00CE0608" w:rsidP="00CE0608">
            <w:pPr>
              <w:pStyle w:val="TAL"/>
            </w:pPr>
            <w:r w:rsidRPr="00CD6B15">
              <w:t>0286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D0C7D6" w14:textId="597A88B8"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8F3EBF" w14:textId="16A29744"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6715B3" w14:textId="242D40D3" w:rsidR="00CE0608" w:rsidRPr="001730CE" w:rsidRDefault="00CE0608" w:rsidP="00CE0608">
            <w:pPr>
              <w:pStyle w:val="TAL"/>
            </w:pPr>
            <w:r w:rsidRPr="00F632B6">
              <w:t xml:space="preserve">LCS Correlation ID in </w:t>
            </w:r>
            <w:proofErr w:type="spellStart"/>
            <w:r w:rsidRPr="00F632B6">
              <w:t>Nlmf_Location_CancelLocation</w:t>
            </w:r>
            <w:proofErr w:type="spellEnd"/>
            <w:r w:rsidRPr="00F632B6">
              <w:t xml:space="preserve"> Request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CB87F05" w14:textId="38B42B57"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2D4EC62E"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D8ADD6" w14:textId="61C275DF"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91E240" w14:textId="7C30CC71"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A1A697" w14:textId="5695B258" w:rsidR="00CE0608" w:rsidRPr="00946EAD" w:rsidRDefault="00CE0608" w:rsidP="00CE0608">
            <w:pPr>
              <w:pStyle w:val="TAL"/>
            </w:pPr>
            <w:r w:rsidRPr="003452B8">
              <w:t>CP-243026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0B391" w14:textId="7981B865" w:rsidR="00CE0608" w:rsidRPr="00FE6632" w:rsidRDefault="00CE0608" w:rsidP="00CE0608">
            <w:pPr>
              <w:pStyle w:val="TAL"/>
            </w:pPr>
            <w:r w:rsidRPr="00CD6B15">
              <w:t>0292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758ACE" w14:textId="4CDBDBF3"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B5AE577" w14:textId="7691B7E8"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1DDE6" w14:textId="771C96C5" w:rsidR="00CE0608" w:rsidRPr="001730CE" w:rsidRDefault="00CE0608" w:rsidP="00CE0608">
            <w:pPr>
              <w:pStyle w:val="TAL"/>
            </w:pPr>
            <w:r w:rsidRPr="00F632B6">
              <w:t xml:space="preserve">Clarification on the </w:t>
            </w:r>
            <w:proofErr w:type="spellStart"/>
            <w:r w:rsidRPr="00F632B6">
              <w:t>RangeDirection</w:t>
            </w:r>
            <w:proofErr w:type="spellEnd"/>
            <w:r w:rsidRPr="00F632B6">
              <w:t xml:space="preserve"> parameter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34A87F7" w14:textId="7AC6216C"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B93D0F" w:rsidRPr="003F1FCC" w14:paraId="0EC6BE4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6B04CBC" w14:textId="7A7B9522" w:rsidR="00B93D0F" w:rsidRPr="003F1FCC" w:rsidRDefault="00B93D0F" w:rsidP="00B93D0F">
            <w:pPr>
              <w:pStyle w:val="TAL"/>
              <w:rPr>
                <w:rFonts w:cs="Arial"/>
                <w:sz w:val="16"/>
                <w:szCs w:val="16"/>
              </w:rPr>
            </w:pPr>
            <w:r>
              <w:rPr>
                <w:rFonts w:cs="Arial"/>
                <w:sz w:val="16"/>
                <w:szCs w:val="16"/>
              </w:rPr>
              <w:t>2024-12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47C8EA8" w14:textId="62BD0CEE" w:rsidR="00B93D0F" w:rsidRPr="003F1FCC" w:rsidRDefault="00B93D0F" w:rsidP="00B93D0F">
            <w:pPr>
              <w:pStyle w:val="TAL"/>
              <w:rPr>
                <w:rFonts w:cs="Arial"/>
                <w:sz w:val="16"/>
                <w:szCs w:val="16"/>
              </w:rPr>
            </w:pPr>
            <w:r>
              <w:rPr>
                <w:rFonts w:cs="Arial"/>
                <w:sz w:val="16"/>
                <w:szCs w:val="16"/>
              </w:rPr>
              <w:t>CT#106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798C03" w14:textId="3AA158A6" w:rsidR="00B93D0F" w:rsidRPr="00946EAD" w:rsidRDefault="00B93D0F" w:rsidP="00B93D0F">
            <w:pPr>
              <w:pStyle w:val="TAL"/>
            </w:pPr>
            <w:r>
              <w:t>CP-243</w:t>
            </w:r>
            <w:r w:rsidR="001E4B5F">
              <w:t>313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FD25C8" w14:textId="1D5413CC" w:rsidR="00B93D0F" w:rsidRPr="00FE6632" w:rsidRDefault="00B93D0F" w:rsidP="00B93D0F">
            <w:pPr>
              <w:pStyle w:val="TAL"/>
            </w:pPr>
            <w:r>
              <w:t>0300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9F4991" w14:textId="6BDB73FF" w:rsidR="00B93D0F" w:rsidRPr="001E0C87" w:rsidRDefault="00DF635E" w:rsidP="00B93D0F">
            <w:pPr>
              <w:pStyle w:val="TAR"/>
            </w:pPr>
            <w: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1D60656" w14:textId="3DDBC9D0" w:rsidR="00B93D0F" w:rsidRPr="00D50C0C" w:rsidRDefault="00B93D0F" w:rsidP="00B93D0F">
            <w:pPr>
              <w:pStyle w:val="TAC"/>
            </w:pPr>
            <w: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BDCFBC" w14:textId="4D4F944A" w:rsidR="00B93D0F" w:rsidRPr="001730CE" w:rsidRDefault="00B93D0F" w:rsidP="00B93D0F">
            <w:pPr>
              <w:pStyle w:val="TAL"/>
            </w:pPr>
            <w:r>
              <w:t xml:space="preserve">Update to support </w:t>
            </w:r>
            <w:proofErr w:type="spellStart"/>
            <w:r>
              <w:t>NRPPa</w:t>
            </w:r>
            <w:proofErr w:type="spellEnd"/>
            <w:r>
              <w:t xml:space="preserve"> related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D72582" w14:textId="19BC8345" w:rsidR="00B93D0F" w:rsidRPr="003F1FCC" w:rsidRDefault="00B93D0F" w:rsidP="00B93D0F">
            <w:pPr>
              <w:pStyle w:val="TAL"/>
              <w:rPr>
                <w:rFonts w:cs="Arial"/>
                <w:sz w:val="16"/>
                <w:szCs w:val="16"/>
              </w:rPr>
            </w:pPr>
            <w:r>
              <w:rPr>
                <w:rFonts w:cs="Arial"/>
                <w:sz w:val="16"/>
                <w:szCs w:val="16"/>
              </w:rPr>
              <w:t>18.7.0</w:t>
            </w:r>
          </w:p>
        </w:tc>
      </w:tr>
      <w:tr w:rsidR="00CE0608" w:rsidRPr="003F1FCC" w14:paraId="297BEE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338B85B" w14:textId="7F71C0D2"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2055739" w14:textId="49FF27B5"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EFE938" w14:textId="31CF2942" w:rsidR="00CE0608" w:rsidRPr="00946EAD" w:rsidRDefault="00CE0608" w:rsidP="00CE0608">
            <w:pPr>
              <w:pStyle w:val="TAL"/>
            </w:pPr>
            <w:r w:rsidRPr="003452B8">
              <w:t>CP-243068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D2D612" w14:textId="1270802E" w:rsidR="00CE0608" w:rsidRPr="00FE6632" w:rsidRDefault="00CE0608" w:rsidP="00CE0608">
            <w:pPr>
              <w:pStyle w:val="TAL"/>
            </w:pPr>
            <w:r w:rsidRPr="00CD6B15">
              <w:t>0314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26B4A61" w14:textId="77777777" w:rsidR="00CE0608" w:rsidRPr="001E0C87" w:rsidRDefault="00CE0608" w:rsidP="00CE0608">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9113CE8" w14:textId="7F6463B3"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55A9009" w14:textId="45944AD1" w:rsidR="00CE0608" w:rsidRPr="001730CE" w:rsidRDefault="00CE0608" w:rsidP="00CE0608">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547792" w14:textId="506DCBDA"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E9805" w14:textId="77777777" w:rsidR="00907319" w:rsidRDefault="00907319">
      <w:r>
        <w:separator/>
      </w:r>
    </w:p>
  </w:endnote>
  <w:endnote w:type="continuationSeparator" w:id="0">
    <w:p w14:paraId="334BF3ED" w14:textId="77777777" w:rsidR="00907319" w:rsidRDefault="0090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7308D4" w14:textId="77777777" w:rsidR="00907319" w:rsidRDefault="00907319">
      <w:r>
        <w:separator/>
      </w:r>
    </w:p>
  </w:footnote>
  <w:footnote w:type="continuationSeparator" w:id="0">
    <w:p w14:paraId="74F33B80" w14:textId="77777777" w:rsidR="00907319" w:rsidRDefault="00907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8E25F" w14:textId="3A39A565"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3BD">
      <w:rPr>
        <w:rFonts w:ascii="Arial" w:hAnsi="Arial" w:cs="Arial"/>
        <w:b/>
        <w:noProof/>
        <w:sz w:val="18"/>
        <w:szCs w:val="18"/>
      </w:rPr>
      <w:t>3GPP TS 29.572 V18.7.0 (2024-12)</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799410EF"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03BD">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1069E"/>
    <w:rsid w:val="00011626"/>
    <w:rsid w:val="00014901"/>
    <w:rsid w:val="00016139"/>
    <w:rsid w:val="000170A9"/>
    <w:rsid w:val="00017644"/>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32AF"/>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299E"/>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6B7D"/>
    <w:rsid w:val="000E718A"/>
    <w:rsid w:val="000F180E"/>
    <w:rsid w:val="000F2546"/>
    <w:rsid w:val="000F2D19"/>
    <w:rsid w:val="001004AF"/>
    <w:rsid w:val="001005BD"/>
    <w:rsid w:val="00100C66"/>
    <w:rsid w:val="0010256E"/>
    <w:rsid w:val="001032A9"/>
    <w:rsid w:val="00107F87"/>
    <w:rsid w:val="0011225B"/>
    <w:rsid w:val="00112983"/>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225B"/>
    <w:rsid w:val="00164A7B"/>
    <w:rsid w:val="00164AAB"/>
    <w:rsid w:val="00165D6D"/>
    <w:rsid w:val="001664A0"/>
    <w:rsid w:val="0017032E"/>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C41"/>
    <w:rsid w:val="001947A7"/>
    <w:rsid w:val="00194AB1"/>
    <w:rsid w:val="001959FE"/>
    <w:rsid w:val="00195AF2"/>
    <w:rsid w:val="001963A4"/>
    <w:rsid w:val="0019769A"/>
    <w:rsid w:val="001A0869"/>
    <w:rsid w:val="001A14E0"/>
    <w:rsid w:val="001A1C57"/>
    <w:rsid w:val="001A267D"/>
    <w:rsid w:val="001A4767"/>
    <w:rsid w:val="001A4C42"/>
    <w:rsid w:val="001A7420"/>
    <w:rsid w:val="001A7670"/>
    <w:rsid w:val="001B0485"/>
    <w:rsid w:val="001B1456"/>
    <w:rsid w:val="001B471C"/>
    <w:rsid w:val="001B6637"/>
    <w:rsid w:val="001B725A"/>
    <w:rsid w:val="001B79BB"/>
    <w:rsid w:val="001C01D7"/>
    <w:rsid w:val="001C18A7"/>
    <w:rsid w:val="001C2043"/>
    <w:rsid w:val="001C21C3"/>
    <w:rsid w:val="001C71F4"/>
    <w:rsid w:val="001C7C49"/>
    <w:rsid w:val="001D02C2"/>
    <w:rsid w:val="001D06A1"/>
    <w:rsid w:val="001D15F2"/>
    <w:rsid w:val="001D1B6B"/>
    <w:rsid w:val="001D1D23"/>
    <w:rsid w:val="001D2970"/>
    <w:rsid w:val="001D5AAB"/>
    <w:rsid w:val="001D68DA"/>
    <w:rsid w:val="001E3D28"/>
    <w:rsid w:val="001E4B5F"/>
    <w:rsid w:val="001E60DD"/>
    <w:rsid w:val="001E7C73"/>
    <w:rsid w:val="001F0C1D"/>
    <w:rsid w:val="001F1132"/>
    <w:rsid w:val="001F168B"/>
    <w:rsid w:val="001F2CBA"/>
    <w:rsid w:val="001F33CF"/>
    <w:rsid w:val="001F51FC"/>
    <w:rsid w:val="001F7875"/>
    <w:rsid w:val="001F7883"/>
    <w:rsid w:val="00200B76"/>
    <w:rsid w:val="00202E4C"/>
    <w:rsid w:val="00203CAE"/>
    <w:rsid w:val="00204662"/>
    <w:rsid w:val="00206A48"/>
    <w:rsid w:val="00210E99"/>
    <w:rsid w:val="0021117A"/>
    <w:rsid w:val="002123F7"/>
    <w:rsid w:val="00213BBD"/>
    <w:rsid w:val="00215602"/>
    <w:rsid w:val="002156A4"/>
    <w:rsid w:val="00216254"/>
    <w:rsid w:val="00216570"/>
    <w:rsid w:val="00216DC3"/>
    <w:rsid w:val="00221A42"/>
    <w:rsid w:val="002233FF"/>
    <w:rsid w:val="00223677"/>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47C1"/>
    <w:rsid w:val="002F4990"/>
    <w:rsid w:val="0030131B"/>
    <w:rsid w:val="00302B36"/>
    <w:rsid w:val="003037D8"/>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BC0"/>
    <w:rsid w:val="003D1D31"/>
    <w:rsid w:val="003D1DD7"/>
    <w:rsid w:val="003D25D8"/>
    <w:rsid w:val="003D558A"/>
    <w:rsid w:val="003D5754"/>
    <w:rsid w:val="003D73E3"/>
    <w:rsid w:val="003E04DC"/>
    <w:rsid w:val="003E3BE1"/>
    <w:rsid w:val="003E4054"/>
    <w:rsid w:val="003E44CB"/>
    <w:rsid w:val="003E47C8"/>
    <w:rsid w:val="003E5121"/>
    <w:rsid w:val="003E52C5"/>
    <w:rsid w:val="003F131A"/>
    <w:rsid w:val="003F1FCC"/>
    <w:rsid w:val="003F2B02"/>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45EC"/>
    <w:rsid w:val="00434A96"/>
    <w:rsid w:val="00437A3F"/>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2378"/>
    <w:rsid w:val="00462FFA"/>
    <w:rsid w:val="00463691"/>
    <w:rsid w:val="00464E08"/>
    <w:rsid w:val="00465515"/>
    <w:rsid w:val="00465AB0"/>
    <w:rsid w:val="00467CA0"/>
    <w:rsid w:val="00470EAC"/>
    <w:rsid w:val="004737DC"/>
    <w:rsid w:val="00474075"/>
    <w:rsid w:val="00476D2C"/>
    <w:rsid w:val="004778F5"/>
    <w:rsid w:val="00477988"/>
    <w:rsid w:val="0048079F"/>
    <w:rsid w:val="00481126"/>
    <w:rsid w:val="004827C3"/>
    <w:rsid w:val="004900DE"/>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209A"/>
    <w:rsid w:val="004C2CAB"/>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50CC"/>
    <w:rsid w:val="005C5C62"/>
    <w:rsid w:val="005D1D51"/>
    <w:rsid w:val="005D263A"/>
    <w:rsid w:val="005D2E01"/>
    <w:rsid w:val="005D583B"/>
    <w:rsid w:val="005D6CAE"/>
    <w:rsid w:val="005D7526"/>
    <w:rsid w:val="005E2579"/>
    <w:rsid w:val="005E2CDA"/>
    <w:rsid w:val="005E3525"/>
    <w:rsid w:val="005E4B44"/>
    <w:rsid w:val="005E4BB2"/>
    <w:rsid w:val="005E520A"/>
    <w:rsid w:val="005E542C"/>
    <w:rsid w:val="005E660A"/>
    <w:rsid w:val="005E6658"/>
    <w:rsid w:val="005E6A86"/>
    <w:rsid w:val="005E72B7"/>
    <w:rsid w:val="005E7B2B"/>
    <w:rsid w:val="005E7F63"/>
    <w:rsid w:val="005F038A"/>
    <w:rsid w:val="005F27B3"/>
    <w:rsid w:val="005F7758"/>
    <w:rsid w:val="006008FC"/>
    <w:rsid w:val="00602AEA"/>
    <w:rsid w:val="00605434"/>
    <w:rsid w:val="0060630C"/>
    <w:rsid w:val="00606C62"/>
    <w:rsid w:val="00610A6B"/>
    <w:rsid w:val="00613522"/>
    <w:rsid w:val="00614F95"/>
    <w:rsid w:val="00614FDF"/>
    <w:rsid w:val="00615FDA"/>
    <w:rsid w:val="006163CB"/>
    <w:rsid w:val="0062032F"/>
    <w:rsid w:val="00622323"/>
    <w:rsid w:val="00625B64"/>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4B9"/>
    <w:rsid w:val="006565BD"/>
    <w:rsid w:val="00660194"/>
    <w:rsid w:val="006616C6"/>
    <w:rsid w:val="00662F49"/>
    <w:rsid w:val="0066377F"/>
    <w:rsid w:val="006641C8"/>
    <w:rsid w:val="0066457B"/>
    <w:rsid w:val="006706FB"/>
    <w:rsid w:val="00672E33"/>
    <w:rsid w:val="00673251"/>
    <w:rsid w:val="00677458"/>
    <w:rsid w:val="00677C69"/>
    <w:rsid w:val="00680276"/>
    <w:rsid w:val="006814A9"/>
    <w:rsid w:val="006814D1"/>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4BA1"/>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02D5"/>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3CD"/>
    <w:rsid w:val="0072454C"/>
    <w:rsid w:val="007268DC"/>
    <w:rsid w:val="00730AA0"/>
    <w:rsid w:val="007317B1"/>
    <w:rsid w:val="00731C34"/>
    <w:rsid w:val="00732904"/>
    <w:rsid w:val="00733103"/>
    <w:rsid w:val="007338BA"/>
    <w:rsid w:val="00733BD6"/>
    <w:rsid w:val="00734A5B"/>
    <w:rsid w:val="00735296"/>
    <w:rsid w:val="00736EA8"/>
    <w:rsid w:val="0073736E"/>
    <w:rsid w:val="00737C46"/>
    <w:rsid w:val="0074026F"/>
    <w:rsid w:val="007411EF"/>
    <w:rsid w:val="00742127"/>
    <w:rsid w:val="007429F6"/>
    <w:rsid w:val="00744E76"/>
    <w:rsid w:val="00745137"/>
    <w:rsid w:val="00746D6D"/>
    <w:rsid w:val="00747840"/>
    <w:rsid w:val="00750308"/>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62BA"/>
    <w:rsid w:val="0078065D"/>
    <w:rsid w:val="00781F0F"/>
    <w:rsid w:val="00782065"/>
    <w:rsid w:val="00782E04"/>
    <w:rsid w:val="00783CCD"/>
    <w:rsid w:val="00783DEF"/>
    <w:rsid w:val="00785220"/>
    <w:rsid w:val="00786199"/>
    <w:rsid w:val="007862D6"/>
    <w:rsid w:val="0078648F"/>
    <w:rsid w:val="007878CF"/>
    <w:rsid w:val="00793C83"/>
    <w:rsid w:val="00795058"/>
    <w:rsid w:val="00796259"/>
    <w:rsid w:val="007965DE"/>
    <w:rsid w:val="007A1757"/>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D5F"/>
    <w:rsid w:val="007D1426"/>
    <w:rsid w:val="007D1529"/>
    <w:rsid w:val="007D1DB1"/>
    <w:rsid w:val="007D2EF4"/>
    <w:rsid w:val="007D5C3D"/>
    <w:rsid w:val="007D64BB"/>
    <w:rsid w:val="007D7212"/>
    <w:rsid w:val="007E08BA"/>
    <w:rsid w:val="007E2817"/>
    <w:rsid w:val="007E5D9D"/>
    <w:rsid w:val="007E6186"/>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4F7D"/>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4E35"/>
    <w:rsid w:val="00855FEE"/>
    <w:rsid w:val="00860050"/>
    <w:rsid w:val="00860415"/>
    <w:rsid w:val="00864225"/>
    <w:rsid w:val="00864EE2"/>
    <w:rsid w:val="0086651F"/>
    <w:rsid w:val="0086708A"/>
    <w:rsid w:val="008717DE"/>
    <w:rsid w:val="00871EE1"/>
    <w:rsid w:val="00874B25"/>
    <w:rsid w:val="008766A8"/>
    <w:rsid w:val="008768CA"/>
    <w:rsid w:val="00884B46"/>
    <w:rsid w:val="00885143"/>
    <w:rsid w:val="00890EB0"/>
    <w:rsid w:val="008910C7"/>
    <w:rsid w:val="00893A10"/>
    <w:rsid w:val="0089704A"/>
    <w:rsid w:val="0089714B"/>
    <w:rsid w:val="00897B3D"/>
    <w:rsid w:val="00897FA3"/>
    <w:rsid w:val="008A0DFC"/>
    <w:rsid w:val="008A3B26"/>
    <w:rsid w:val="008A560C"/>
    <w:rsid w:val="008A6E48"/>
    <w:rsid w:val="008A7D69"/>
    <w:rsid w:val="008B0365"/>
    <w:rsid w:val="008B0A5F"/>
    <w:rsid w:val="008B1B00"/>
    <w:rsid w:val="008B1FF3"/>
    <w:rsid w:val="008B3E68"/>
    <w:rsid w:val="008B6580"/>
    <w:rsid w:val="008B78B3"/>
    <w:rsid w:val="008B7C42"/>
    <w:rsid w:val="008C09EE"/>
    <w:rsid w:val="008C1E94"/>
    <w:rsid w:val="008C384C"/>
    <w:rsid w:val="008C73C4"/>
    <w:rsid w:val="008D11B4"/>
    <w:rsid w:val="008D39A7"/>
    <w:rsid w:val="008D4469"/>
    <w:rsid w:val="008D5200"/>
    <w:rsid w:val="008D57EA"/>
    <w:rsid w:val="008D6281"/>
    <w:rsid w:val="008D6F1A"/>
    <w:rsid w:val="008E107C"/>
    <w:rsid w:val="008E14A5"/>
    <w:rsid w:val="008E197E"/>
    <w:rsid w:val="008E318C"/>
    <w:rsid w:val="008E3B6B"/>
    <w:rsid w:val="008E59E9"/>
    <w:rsid w:val="008E7DD2"/>
    <w:rsid w:val="008F0E38"/>
    <w:rsid w:val="008F117F"/>
    <w:rsid w:val="008F36C1"/>
    <w:rsid w:val="008F39E9"/>
    <w:rsid w:val="008F4B98"/>
    <w:rsid w:val="008F6253"/>
    <w:rsid w:val="008F6C1D"/>
    <w:rsid w:val="008F6CA8"/>
    <w:rsid w:val="00901DE2"/>
    <w:rsid w:val="00902629"/>
    <w:rsid w:val="0090271F"/>
    <w:rsid w:val="00902E23"/>
    <w:rsid w:val="0090486F"/>
    <w:rsid w:val="00907319"/>
    <w:rsid w:val="00910549"/>
    <w:rsid w:val="009114D7"/>
    <w:rsid w:val="0091348E"/>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479AB"/>
    <w:rsid w:val="00950C85"/>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2523"/>
    <w:rsid w:val="009E357E"/>
    <w:rsid w:val="009E38F8"/>
    <w:rsid w:val="009E7342"/>
    <w:rsid w:val="009F1812"/>
    <w:rsid w:val="009F1D47"/>
    <w:rsid w:val="009F37B7"/>
    <w:rsid w:val="009F533B"/>
    <w:rsid w:val="009F70FE"/>
    <w:rsid w:val="009F7397"/>
    <w:rsid w:val="00A00040"/>
    <w:rsid w:val="00A0264E"/>
    <w:rsid w:val="00A02A37"/>
    <w:rsid w:val="00A044A8"/>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DDF"/>
    <w:rsid w:val="00A30E1C"/>
    <w:rsid w:val="00A33328"/>
    <w:rsid w:val="00A334F6"/>
    <w:rsid w:val="00A40F22"/>
    <w:rsid w:val="00A50528"/>
    <w:rsid w:val="00A531F6"/>
    <w:rsid w:val="00A53724"/>
    <w:rsid w:val="00A54F89"/>
    <w:rsid w:val="00A56066"/>
    <w:rsid w:val="00A619BD"/>
    <w:rsid w:val="00A61E26"/>
    <w:rsid w:val="00A63539"/>
    <w:rsid w:val="00A64AF6"/>
    <w:rsid w:val="00A65DA9"/>
    <w:rsid w:val="00A730C7"/>
    <w:rsid w:val="00A73129"/>
    <w:rsid w:val="00A73B02"/>
    <w:rsid w:val="00A749FC"/>
    <w:rsid w:val="00A750F2"/>
    <w:rsid w:val="00A75524"/>
    <w:rsid w:val="00A772D9"/>
    <w:rsid w:val="00A776F2"/>
    <w:rsid w:val="00A77ED2"/>
    <w:rsid w:val="00A80856"/>
    <w:rsid w:val="00A82346"/>
    <w:rsid w:val="00A83639"/>
    <w:rsid w:val="00A84CA7"/>
    <w:rsid w:val="00A873D4"/>
    <w:rsid w:val="00A8752F"/>
    <w:rsid w:val="00A87DA5"/>
    <w:rsid w:val="00A90F76"/>
    <w:rsid w:val="00A92BA1"/>
    <w:rsid w:val="00A933CE"/>
    <w:rsid w:val="00A93A6E"/>
    <w:rsid w:val="00A94C60"/>
    <w:rsid w:val="00A9576D"/>
    <w:rsid w:val="00AA0C27"/>
    <w:rsid w:val="00AA1A51"/>
    <w:rsid w:val="00AA3727"/>
    <w:rsid w:val="00AA380D"/>
    <w:rsid w:val="00AA5D57"/>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3130"/>
    <w:rsid w:val="00B03520"/>
    <w:rsid w:val="00B03D83"/>
    <w:rsid w:val="00B06D48"/>
    <w:rsid w:val="00B07418"/>
    <w:rsid w:val="00B10AA8"/>
    <w:rsid w:val="00B13B32"/>
    <w:rsid w:val="00B150E3"/>
    <w:rsid w:val="00B15449"/>
    <w:rsid w:val="00B16E08"/>
    <w:rsid w:val="00B20423"/>
    <w:rsid w:val="00B206A3"/>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DB0"/>
    <w:rsid w:val="00B53298"/>
    <w:rsid w:val="00B549D1"/>
    <w:rsid w:val="00B62A83"/>
    <w:rsid w:val="00B652AA"/>
    <w:rsid w:val="00B65933"/>
    <w:rsid w:val="00B664E0"/>
    <w:rsid w:val="00B6668C"/>
    <w:rsid w:val="00B67E1A"/>
    <w:rsid w:val="00B71E06"/>
    <w:rsid w:val="00B74DD7"/>
    <w:rsid w:val="00B75868"/>
    <w:rsid w:val="00B771A9"/>
    <w:rsid w:val="00B77F19"/>
    <w:rsid w:val="00B85580"/>
    <w:rsid w:val="00B86D96"/>
    <w:rsid w:val="00B874F9"/>
    <w:rsid w:val="00B90C94"/>
    <w:rsid w:val="00B93086"/>
    <w:rsid w:val="00B931A2"/>
    <w:rsid w:val="00B93683"/>
    <w:rsid w:val="00B938F9"/>
    <w:rsid w:val="00B93D0F"/>
    <w:rsid w:val="00B956EB"/>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3963"/>
    <w:rsid w:val="00BD472A"/>
    <w:rsid w:val="00BD7D31"/>
    <w:rsid w:val="00BD7E80"/>
    <w:rsid w:val="00BE0007"/>
    <w:rsid w:val="00BE3255"/>
    <w:rsid w:val="00BE5F06"/>
    <w:rsid w:val="00BE6E75"/>
    <w:rsid w:val="00BE71CB"/>
    <w:rsid w:val="00BE794C"/>
    <w:rsid w:val="00BF128E"/>
    <w:rsid w:val="00BF1CF6"/>
    <w:rsid w:val="00BF26E3"/>
    <w:rsid w:val="00BF2BF3"/>
    <w:rsid w:val="00C011C2"/>
    <w:rsid w:val="00C01272"/>
    <w:rsid w:val="00C01369"/>
    <w:rsid w:val="00C023BA"/>
    <w:rsid w:val="00C03BCD"/>
    <w:rsid w:val="00C04940"/>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354A"/>
    <w:rsid w:val="00C5556C"/>
    <w:rsid w:val="00C56F18"/>
    <w:rsid w:val="00C57071"/>
    <w:rsid w:val="00C5739F"/>
    <w:rsid w:val="00C577B9"/>
    <w:rsid w:val="00C6185F"/>
    <w:rsid w:val="00C618D8"/>
    <w:rsid w:val="00C61A8F"/>
    <w:rsid w:val="00C61B5E"/>
    <w:rsid w:val="00C62362"/>
    <w:rsid w:val="00C63293"/>
    <w:rsid w:val="00C6719C"/>
    <w:rsid w:val="00C67398"/>
    <w:rsid w:val="00C67BB1"/>
    <w:rsid w:val="00C67CC2"/>
    <w:rsid w:val="00C710AB"/>
    <w:rsid w:val="00C72833"/>
    <w:rsid w:val="00C747E0"/>
    <w:rsid w:val="00C7480D"/>
    <w:rsid w:val="00C76F57"/>
    <w:rsid w:val="00C77E51"/>
    <w:rsid w:val="00C80F1D"/>
    <w:rsid w:val="00C81B21"/>
    <w:rsid w:val="00C82DD6"/>
    <w:rsid w:val="00C82EB0"/>
    <w:rsid w:val="00C8302E"/>
    <w:rsid w:val="00C83992"/>
    <w:rsid w:val="00C83B5F"/>
    <w:rsid w:val="00C83DCD"/>
    <w:rsid w:val="00C871FF"/>
    <w:rsid w:val="00C87265"/>
    <w:rsid w:val="00C876A9"/>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B10AA"/>
    <w:rsid w:val="00CB1473"/>
    <w:rsid w:val="00CB216A"/>
    <w:rsid w:val="00CB2D3D"/>
    <w:rsid w:val="00CB327D"/>
    <w:rsid w:val="00CB3CC9"/>
    <w:rsid w:val="00CB5E49"/>
    <w:rsid w:val="00CB71D9"/>
    <w:rsid w:val="00CC0AAD"/>
    <w:rsid w:val="00CC0B89"/>
    <w:rsid w:val="00CC1F86"/>
    <w:rsid w:val="00CC5386"/>
    <w:rsid w:val="00CC6B9C"/>
    <w:rsid w:val="00CD04BC"/>
    <w:rsid w:val="00CD19FF"/>
    <w:rsid w:val="00CD2ABC"/>
    <w:rsid w:val="00CD30CF"/>
    <w:rsid w:val="00CD6101"/>
    <w:rsid w:val="00CD7C7A"/>
    <w:rsid w:val="00CE0608"/>
    <w:rsid w:val="00CE086A"/>
    <w:rsid w:val="00CE1A59"/>
    <w:rsid w:val="00CE2C41"/>
    <w:rsid w:val="00CE331A"/>
    <w:rsid w:val="00CE35E8"/>
    <w:rsid w:val="00CE669D"/>
    <w:rsid w:val="00CF056C"/>
    <w:rsid w:val="00CF2333"/>
    <w:rsid w:val="00CF5FC9"/>
    <w:rsid w:val="00CF6A94"/>
    <w:rsid w:val="00D01EB3"/>
    <w:rsid w:val="00D02BE7"/>
    <w:rsid w:val="00D0531D"/>
    <w:rsid w:val="00D05716"/>
    <w:rsid w:val="00D06488"/>
    <w:rsid w:val="00D11287"/>
    <w:rsid w:val="00D12A22"/>
    <w:rsid w:val="00D12EDC"/>
    <w:rsid w:val="00D13EB8"/>
    <w:rsid w:val="00D1506E"/>
    <w:rsid w:val="00D1743D"/>
    <w:rsid w:val="00D200E4"/>
    <w:rsid w:val="00D2148F"/>
    <w:rsid w:val="00D22C07"/>
    <w:rsid w:val="00D22D7C"/>
    <w:rsid w:val="00D230E9"/>
    <w:rsid w:val="00D2666F"/>
    <w:rsid w:val="00D27E81"/>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3C8"/>
    <w:rsid w:val="00DC4DA2"/>
    <w:rsid w:val="00DC544A"/>
    <w:rsid w:val="00DC6FC0"/>
    <w:rsid w:val="00DD0DA9"/>
    <w:rsid w:val="00DD11F0"/>
    <w:rsid w:val="00DD1B60"/>
    <w:rsid w:val="00DD1E7D"/>
    <w:rsid w:val="00DD1F58"/>
    <w:rsid w:val="00DD4C17"/>
    <w:rsid w:val="00DD4DD1"/>
    <w:rsid w:val="00DD5DB4"/>
    <w:rsid w:val="00DD6CD2"/>
    <w:rsid w:val="00DD6DEC"/>
    <w:rsid w:val="00DD6F3C"/>
    <w:rsid w:val="00DD6FD4"/>
    <w:rsid w:val="00DD74A5"/>
    <w:rsid w:val="00DD7E4C"/>
    <w:rsid w:val="00DE01CE"/>
    <w:rsid w:val="00DE1047"/>
    <w:rsid w:val="00DE275C"/>
    <w:rsid w:val="00DE3FBD"/>
    <w:rsid w:val="00DE4FA4"/>
    <w:rsid w:val="00DE5B92"/>
    <w:rsid w:val="00DE6A8B"/>
    <w:rsid w:val="00DE6EB3"/>
    <w:rsid w:val="00DE75EC"/>
    <w:rsid w:val="00DF10EF"/>
    <w:rsid w:val="00DF2A91"/>
    <w:rsid w:val="00DF2B1F"/>
    <w:rsid w:val="00DF4FA8"/>
    <w:rsid w:val="00DF5621"/>
    <w:rsid w:val="00DF62CD"/>
    <w:rsid w:val="00DF635E"/>
    <w:rsid w:val="00DF73AB"/>
    <w:rsid w:val="00E00682"/>
    <w:rsid w:val="00E01A2B"/>
    <w:rsid w:val="00E04972"/>
    <w:rsid w:val="00E04FFB"/>
    <w:rsid w:val="00E052AD"/>
    <w:rsid w:val="00E05F64"/>
    <w:rsid w:val="00E06294"/>
    <w:rsid w:val="00E067ED"/>
    <w:rsid w:val="00E10C11"/>
    <w:rsid w:val="00E10FA3"/>
    <w:rsid w:val="00E11420"/>
    <w:rsid w:val="00E1373E"/>
    <w:rsid w:val="00E14A0D"/>
    <w:rsid w:val="00E14F72"/>
    <w:rsid w:val="00E16509"/>
    <w:rsid w:val="00E20040"/>
    <w:rsid w:val="00E22910"/>
    <w:rsid w:val="00E2378C"/>
    <w:rsid w:val="00E24880"/>
    <w:rsid w:val="00E27115"/>
    <w:rsid w:val="00E31DEF"/>
    <w:rsid w:val="00E320FE"/>
    <w:rsid w:val="00E35762"/>
    <w:rsid w:val="00E367FC"/>
    <w:rsid w:val="00E36DD4"/>
    <w:rsid w:val="00E4395A"/>
    <w:rsid w:val="00E43C41"/>
    <w:rsid w:val="00E44582"/>
    <w:rsid w:val="00E457D7"/>
    <w:rsid w:val="00E46AD9"/>
    <w:rsid w:val="00E474ED"/>
    <w:rsid w:val="00E474F1"/>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2B0"/>
    <w:rsid w:val="00E66866"/>
    <w:rsid w:val="00E6794A"/>
    <w:rsid w:val="00E67D10"/>
    <w:rsid w:val="00E67D36"/>
    <w:rsid w:val="00E71B61"/>
    <w:rsid w:val="00E72747"/>
    <w:rsid w:val="00E76A17"/>
    <w:rsid w:val="00E772D4"/>
    <w:rsid w:val="00E77645"/>
    <w:rsid w:val="00E81223"/>
    <w:rsid w:val="00E83CA5"/>
    <w:rsid w:val="00E83F46"/>
    <w:rsid w:val="00E87133"/>
    <w:rsid w:val="00E87225"/>
    <w:rsid w:val="00E87808"/>
    <w:rsid w:val="00E878C9"/>
    <w:rsid w:val="00E90831"/>
    <w:rsid w:val="00E90EB5"/>
    <w:rsid w:val="00E944B3"/>
    <w:rsid w:val="00E95911"/>
    <w:rsid w:val="00E963FF"/>
    <w:rsid w:val="00EA0505"/>
    <w:rsid w:val="00EA15B0"/>
    <w:rsid w:val="00EA31B1"/>
    <w:rsid w:val="00EA4F5B"/>
    <w:rsid w:val="00EA584C"/>
    <w:rsid w:val="00EA5EA7"/>
    <w:rsid w:val="00EA5EC6"/>
    <w:rsid w:val="00EA6583"/>
    <w:rsid w:val="00EA6AA9"/>
    <w:rsid w:val="00EA6CE8"/>
    <w:rsid w:val="00EB1CB3"/>
    <w:rsid w:val="00EB1FF6"/>
    <w:rsid w:val="00EB328E"/>
    <w:rsid w:val="00EB5192"/>
    <w:rsid w:val="00EB5437"/>
    <w:rsid w:val="00EB5C11"/>
    <w:rsid w:val="00EB5D00"/>
    <w:rsid w:val="00EB663D"/>
    <w:rsid w:val="00EB7848"/>
    <w:rsid w:val="00EC01C0"/>
    <w:rsid w:val="00EC11AD"/>
    <w:rsid w:val="00EC1B43"/>
    <w:rsid w:val="00EC292A"/>
    <w:rsid w:val="00EC478F"/>
    <w:rsid w:val="00EC4A25"/>
    <w:rsid w:val="00EC7179"/>
    <w:rsid w:val="00ED3124"/>
    <w:rsid w:val="00ED3499"/>
    <w:rsid w:val="00ED4216"/>
    <w:rsid w:val="00EE1034"/>
    <w:rsid w:val="00EE19DE"/>
    <w:rsid w:val="00EE726B"/>
    <w:rsid w:val="00EE7600"/>
    <w:rsid w:val="00EF18AF"/>
    <w:rsid w:val="00EF1A11"/>
    <w:rsid w:val="00EF1F0A"/>
    <w:rsid w:val="00EF3052"/>
    <w:rsid w:val="00EF3D7B"/>
    <w:rsid w:val="00EF4912"/>
    <w:rsid w:val="00EF4DF7"/>
    <w:rsid w:val="00EF63D7"/>
    <w:rsid w:val="00F025A2"/>
    <w:rsid w:val="00F04712"/>
    <w:rsid w:val="00F05242"/>
    <w:rsid w:val="00F06B8F"/>
    <w:rsid w:val="00F07F81"/>
    <w:rsid w:val="00F103BD"/>
    <w:rsid w:val="00F13360"/>
    <w:rsid w:val="00F149D9"/>
    <w:rsid w:val="00F14F13"/>
    <w:rsid w:val="00F150D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1EB"/>
    <w:rsid w:val="00F46BA1"/>
    <w:rsid w:val="00F5310A"/>
    <w:rsid w:val="00F54436"/>
    <w:rsid w:val="00F544F1"/>
    <w:rsid w:val="00F55047"/>
    <w:rsid w:val="00F554A6"/>
    <w:rsid w:val="00F56CDA"/>
    <w:rsid w:val="00F61913"/>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D91"/>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C1192"/>
    <w:rsid w:val="00FC293B"/>
    <w:rsid w:val="00FC39F0"/>
    <w:rsid w:val="00FC3AD3"/>
    <w:rsid w:val="00FC42F0"/>
    <w:rsid w:val="00FC570D"/>
    <w:rsid w:val="00FC675C"/>
    <w:rsid w:val="00FD0ECB"/>
    <w:rsid w:val="00FD0F3E"/>
    <w:rsid w:val="00FD12E6"/>
    <w:rsid w:val="00FD34E8"/>
    <w:rsid w:val="00FD3B82"/>
    <w:rsid w:val="00FD7C6E"/>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44726</Words>
  <Characters>254939</Characters>
  <Application>Microsoft Office Word</Application>
  <DocSecurity>0</DocSecurity>
  <Lines>2124</Lines>
  <Paragraphs>598</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299067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29.500_CR0450R2_(Rel-19)_TEI19</cp:lastModifiedBy>
  <cp:revision>5</cp:revision>
  <cp:lastPrinted>2019-02-25T14:05:00Z</cp:lastPrinted>
  <dcterms:created xsi:type="dcterms:W3CDTF">2024-12-13T02:01:00Z</dcterms:created>
  <dcterms:modified xsi:type="dcterms:W3CDTF">2025-01-02T15:11:00Z</dcterms:modified>
</cp:coreProperties>
</file>