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23F64227" w:rsidR="004F0988" w:rsidRDefault="008D72A7" w:rsidP="002506C2">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r w:rsidR="002506C2">
              <w:t>7</w:t>
            </w:r>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2506C2">
              <w:rPr>
                <w:sz w:val="32"/>
              </w:rPr>
              <w:t>12</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2.5pt" o:ole="">
                  <v:imagedata r:id="rId9" o:title=""/>
                </v:shape>
                <o:OLEObject Type="Embed" ProgID="Word.Picture.8" ShapeID="_x0000_i1025" DrawAspect="Content" ObjectID="_1797328599" r:id="rId10"/>
              </w:object>
            </w:r>
          </w:p>
        </w:tc>
        <w:tc>
          <w:tcPr>
            <w:tcW w:w="5540" w:type="dxa"/>
            <w:shd w:val="clear" w:color="auto" w:fill="auto"/>
          </w:tcPr>
          <w:p w14:paraId="46A41D9B" w14:textId="77777777" w:rsidR="00F0284F" w:rsidRDefault="00BA6255" w:rsidP="00F0284F">
            <w:pPr>
              <w:jc w:val="right"/>
            </w:pPr>
            <w:bookmarkStart w:id="3" w:name="logos"/>
            <w:r>
              <w:pict w14:anchorId="0979F25D">
                <v:shape id="_x0000_i1026" type="#_x0000_t75" style="width:128.4pt;height:74.7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38515C">
              <w:rPr>
                <w:noProof/>
                <w:sz w:val="18"/>
              </w:rPr>
              <w:t>4</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39808EB4" w14:textId="62F09B65" w:rsidR="00BA6255" w:rsidRDefault="003C13E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A6255">
        <w:rPr>
          <w:noProof/>
        </w:rPr>
        <w:t>Foreword</w:t>
      </w:r>
      <w:r w:rsidR="00BA6255">
        <w:rPr>
          <w:noProof/>
        </w:rPr>
        <w:tab/>
      </w:r>
      <w:r w:rsidR="00BA6255">
        <w:rPr>
          <w:noProof/>
        </w:rPr>
        <w:fldChar w:fldCharType="begin" w:fldLock="1"/>
      </w:r>
      <w:r w:rsidR="00BA6255">
        <w:rPr>
          <w:noProof/>
        </w:rPr>
        <w:instrText xml:space="preserve"> PAGEREF _Toc186715731 \h </w:instrText>
      </w:r>
      <w:r w:rsidR="00BA6255">
        <w:rPr>
          <w:noProof/>
        </w:rPr>
      </w:r>
      <w:r w:rsidR="00BA6255">
        <w:rPr>
          <w:noProof/>
        </w:rPr>
        <w:fldChar w:fldCharType="separate"/>
      </w:r>
      <w:r w:rsidR="00BA6255">
        <w:rPr>
          <w:noProof/>
        </w:rPr>
        <w:t>6</w:t>
      </w:r>
      <w:r w:rsidR="00BA6255">
        <w:rPr>
          <w:noProof/>
        </w:rPr>
        <w:fldChar w:fldCharType="end"/>
      </w:r>
    </w:p>
    <w:p w14:paraId="13EF5A19" w14:textId="1D9E2FFB" w:rsidR="00BA6255" w:rsidRDefault="00BA625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_Toc186715732 \h </w:instrText>
      </w:r>
      <w:r>
        <w:rPr>
          <w:noProof/>
        </w:rPr>
      </w:r>
      <w:r>
        <w:rPr>
          <w:noProof/>
        </w:rPr>
        <w:fldChar w:fldCharType="separate"/>
      </w:r>
      <w:r>
        <w:rPr>
          <w:noProof/>
        </w:rPr>
        <w:t>7</w:t>
      </w:r>
      <w:r>
        <w:rPr>
          <w:noProof/>
        </w:rPr>
        <w:fldChar w:fldCharType="end"/>
      </w:r>
    </w:p>
    <w:p w14:paraId="6060283A" w14:textId="600F8715" w:rsidR="00BA6255" w:rsidRDefault="00BA625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_Toc186715733 \h </w:instrText>
      </w:r>
      <w:r>
        <w:rPr>
          <w:noProof/>
        </w:rPr>
      </w:r>
      <w:r>
        <w:rPr>
          <w:noProof/>
        </w:rPr>
        <w:fldChar w:fldCharType="separate"/>
      </w:r>
      <w:r>
        <w:rPr>
          <w:noProof/>
        </w:rPr>
        <w:t>7</w:t>
      </w:r>
      <w:r>
        <w:rPr>
          <w:noProof/>
        </w:rPr>
        <w:fldChar w:fldCharType="end"/>
      </w:r>
    </w:p>
    <w:p w14:paraId="63F42D48" w14:textId="280E0BA1" w:rsidR="00BA6255" w:rsidRDefault="00BA625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_Toc186715734 \h </w:instrText>
      </w:r>
      <w:r>
        <w:rPr>
          <w:noProof/>
        </w:rPr>
      </w:r>
      <w:r>
        <w:rPr>
          <w:noProof/>
        </w:rPr>
        <w:fldChar w:fldCharType="separate"/>
      </w:r>
      <w:r>
        <w:rPr>
          <w:noProof/>
        </w:rPr>
        <w:t>8</w:t>
      </w:r>
      <w:r>
        <w:rPr>
          <w:noProof/>
        </w:rPr>
        <w:fldChar w:fldCharType="end"/>
      </w:r>
    </w:p>
    <w:p w14:paraId="297A18CC" w14:textId="7ACB414F" w:rsidR="00BA6255" w:rsidRDefault="00BA625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_Toc186715735 \h </w:instrText>
      </w:r>
      <w:r>
        <w:rPr>
          <w:noProof/>
        </w:rPr>
      </w:r>
      <w:r>
        <w:rPr>
          <w:noProof/>
        </w:rPr>
        <w:fldChar w:fldCharType="separate"/>
      </w:r>
      <w:r>
        <w:rPr>
          <w:noProof/>
        </w:rPr>
        <w:t>8</w:t>
      </w:r>
      <w:r>
        <w:rPr>
          <w:noProof/>
        </w:rPr>
        <w:fldChar w:fldCharType="end"/>
      </w:r>
    </w:p>
    <w:p w14:paraId="4C160454" w14:textId="70F10873" w:rsidR="00BA6255" w:rsidRDefault="00BA625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_Toc186715736 \h </w:instrText>
      </w:r>
      <w:r>
        <w:rPr>
          <w:noProof/>
        </w:rPr>
      </w:r>
      <w:r>
        <w:rPr>
          <w:noProof/>
        </w:rPr>
        <w:fldChar w:fldCharType="separate"/>
      </w:r>
      <w:r>
        <w:rPr>
          <w:noProof/>
        </w:rPr>
        <w:t>8</w:t>
      </w:r>
      <w:r>
        <w:rPr>
          <w:noProof/>
        </w:rPr>
        <w:fldChar w:fldCharType="end"/>
      </w:r>
    </w:p>
    <w:p w14:paraId="03B0E987" w14:textId="3D2F0081" w:rsidR="00BA6255" w:rsidRDefault="00BA625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_Toc186715737 \h </w:instrText>
      </w:r>
      <w:r>
        <w:rPr>
          <w:noProof/>
        </w:rPr>
      </w:r>
      <w:r>
        <w:rPr>
          <w:noProof/>
        </w:rPr>
        <w:fldChar w:fldCharType="separate"/>
      </w:r>
      <w:r>
        <w:rPr>
          <w:noProof/>
        </w:rPr>
        <w:t>8</w:t>
      </w:r>
      <w:r>
        <w:rPr>
          <w:noProof/>
        </w:rPr>
        <w:fldChar w:fldCharType="end"/>
      </w:r>
    </w:p>
    <w:p w14:paraId="34FB9FCF" w14:textId="6A541E98" w:rsidR="00BA6255" w:rsidRDefault="00BA625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_Toc186715738 \h </w:instrText>
      </w:r>
      <w:r>
        <w:rPr>
          <w:noProof/>
        </w:rPr>
      </w:r>
      <w:r>
        <w:rPr>
          <w:noProof/>
        </w:rPr>
        <w:fldChar w:fldCharType="separate"/>
      </w:r>
      <w:r>
        <w:rPr>
          <w:noProof/>
        </w:rPr>
        <w:t>9</w:t>
      </w:r>
      <w:r>
        <w:rPr>
          <w:noProof/>
        </w:rPr>
        <w:fldChar w:fldCharType="end"/>
      </w:r>
    </w:p>
    <w:p w14:paraId="342E91C8" w14:textId="079C238D" w:rsidR="00BA6255" w:rsidRDefault="00BA625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_Toc186715739 \h </w:instrText>
      </w:r>
      <w:r>
        <w:rPr>
          <w:noProof/>
        </w:rPr>
      </w:r>
      <w:r>
        <w:rPr>
          <w:noProof/>
        </w:rPr>
        <w:fldChar w:fldCharType="separate"/>
      </w:r>
      <w:r>
        <w:rPr>
          <w:noProof/>
        </w:rPr>
        <w:t>9</w:t>
      </w:r>
      <w:r>
        <w:rPr>
          <w:noProof/>
        </w:rPr>
        <w:fldChar w:fldCharType="end"/>
      </w:r>
    </w:p>
    <w:p w14:paraId="799B675D" w14:textId="48BBBABD" w:rsidR="00BA6255" w:rsidRDefault="00BA625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_Toc186715740 \h </w:instrText>
      </w:r>
      <w:r>
        <w:rPr>
          <w:noProof/>
        </w:rPr>
      </w:r>
      <w:r>
        <w:rPr>
          <w:noProof/>
        </w:rPr>
        <w:fldChar w:fldCharType="separate"/>
      </w:r>
      <w:r>
        <w:rPr>
          <w:noProof/>
        </w:rPr>
        <w:t>9</w:t>
      </w:r>
      <w:r>
        <w:rPr>
          <w:noProof/>
        </w:rPr>
        <w:fldChar w:fldCharType="end"/>
      </w:r>
    </w:p>
    <w:p w14:paraId="59D96673" w14:textId="7C55C6F6" w:rsidR="00BA6255" w:rsidRDefault="00BA6255">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_Toc186715741 \h </w:instrText>
      </w:r>
      <w:r>
        <w:rPr>
          <w:noProof/>
        </w:rPr>
      </w:r>
      <w:r>
        <w:rPr>
          <w:noProof/>
        </w:rPr>
        <w:fldChar w:fldCharType="separate"/>
      </w:r>
      <w:r>
        <w:rPr>
          <w:noProof/>
        </w:rPr>
        <w:t>10</w:t>
      </w:r>
      <w:r>
        <w:rPr>
          <w:noProof/>
        </w:rPr>
        <w:fldChar w:fldCharType="end"/>
      </w:r>
    </w:p>
    <w:p w14:paraId="043C39CD" w14:textId="474B5D2A" w:rsidR="00BA6255" w:rsidRDefault="00BA625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_Toc186715742 \h </w:instrText>
      </w:r>
      <w:r>
        <w:rPr>
          <w:noProof/>
        </w:rPr>
      </w:r>
      <w:r>
        <w:rPr>
          <w:noProof/>
        </w:rPr>
        <w:fldChar w:fldCharType="separate"/>
      </w:r>
      <w:r>
        <w:rPr>
          <w:noProof/>
        </w:rPr>
        <w:t>10</w:t>
      </w:r>
      <w:r>
        <w:rPr>
          <w:noProof/>
        </w:rPr>
        <w:fldChar w:fldCharType="end"/>
      </w:r>
    </w:p>
    <w:p w14:paraId="15820FCB" w14:textId="66511786" w:rsidR="00BA6255" w:rsidRDefault="00BA625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_Toc186715743 \h </w:instrText>
      </w:r>
      <w:r>
        <w:rPr>
          <w:noProof/>
        </w:rPr>
      </w:r>
      <w:r>
        <w:rPr>
          <w:noProof/>
        </w:rPr>
        <w:fldChar w:fldCharType="separate"/>
      </w:r>
      <w:r>
        <w:rPr>
          <w:noProof/>
        </w:rPr>
        <w:t>10</w:t>
      </w:r>
      <w:r>
        <w:rPr>
          <w:noProof/>
        </w:rPr>
        <w:fldChar w:fldCharType="end"/>
      </w:r>
    </w:p>
    <w:p w14:paraId="39A49991" w14:textId="68884657" w:rsidR="00BA6255" w:rsidRDefault="00BA625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_Toc186715744 \h </w:instrText>
      </w:r>
      <w:r>
        <w:rPr>
          <w:noProof/>
        </w:rPr>
      </w:r>
      <w:r>
        <w:rPr>
          <w:noProof/>
        </w:rPr>
        <w:fldChar w:fldCharType="separate"/>
      </w:r>
      <w:r>
        <w:rPr>
          <w:noProof/>
        </w:rPr>
        <w:t>10</w:t>
      </w:r>
      <w:r>
        <w:rPr>
          <w:noProof/>
        </w:rPr>
        <w:fldChar w:fldCharType="end"/>
      </w:r>
    </w:p>
    <w:p w14:paraId="7AA419B4" w14:textId="78080782" w:rsidR="00BA6255" w:rsidRDefault="00BA625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_Toc186715745 \h </w:instrText>
      </w:r>
      <w:r>
        <w:rPr>
          <w:noProof/>
        </w:rPr>
      </w:r>
      <w:r>
        <w:rPr>
          <w:noProof/>
        </w:rPr>
        <w:fldChar w:fldCharType="separate"/>
      </w:r>
      <w:r>
        <w:rPr>
          <w:noProof/>
        </w:rPr>
        <w:t>10</w:t>
      </w:r>
      <w:r>
        <w:rPr>
          <w:noProof/>
        </w:rPr>
        <w:fldChar w:fldCharType="end"/>
      </w:r>
    </w:p>
    <w:p w14:paraId="047AF9EB" w14:textId="5128809B" w:rsidR="00BA6255" w:rsidRDefault="00BA6255">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_Toc186715746 \h </w:instrText>
      </w:r>
      <w:r>
        <w:rPr>
          <w:noProof/>
        </w:rPr>
      </w:r>
      <w:r>
        <w:rPr>
          <w:noProof/>
        </w:rPr>
        <w:fldChar w:fldCharType="separate"/>
      </w:r>
      <w:r>
        <w:rPr>
          <w:noProof/>
        </w:rPr>
        <w:t>10</w:t>
      </w:r>
      <w:r>
        <w:rPr>
          <w:noProof/>
        </w:rPr>
        <w:fldChar w:fldCharType="end"/>
      </w:r>
    </w:p>
    <w:p w14:paraId="7CD252A8" w14:textId="5006B72E" w:rsidR="00BA6255" w:rsidRDefault="00BA6255">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_Toc186715747 \h </w:instrText>
      </w:r>
      <w:r>
        <w:rPr>
          <w:noProof/>
        </w:rPr>
      </w:r>
      <w:r>
        <w:rPr>
          <w:noProof/>
        </w:rPr>
        <w:fldChar w:fldCharType="separate"/>
      </w:r>
      <w:r>
        <w:rPr>
          <w:noProof/>
        </w:rPr>
        <w:t>11</w:t>
      </w:r>
      <w:r>
        <w:rPr>
          <w:noProof/>
        </w:rPr>
        <w:fldChar w:fldCharType="end"/>
      </w:r>
    </w:p>
    <w:p w14:paraId="2BB9F044" w14:textId="0D3516C5" w:rsidR="00BA6255" w:rsidRDefault="00BA6255">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_Toc186715748 \h </w:instrText>
      </w:r>
      <w:r>
        <w:rPr>
          <w:noProof/>
        </w:rPr>
      </w:r>
      <w:r>
        <w:rPr>
          <w:noProof/>
        </w:rPr>
        <w:fldChar w:fldCharType="separate"/>
      </w:r>
      <w:r>
        <w:rPr>
          <w:noProof/>
        </w:rPr>
        <w:t>12</w:t>
      </w:r>
      <w:r>
        <w:rPr>
          <w:noProof/>
        </w:rPr>
        <w:fldChar w:fldCharType="end"/>
      </w:r>
    </w:p>
    <w:p w14:paraId="174336A6" w14:textId="5632D466" w:rsidR="00BA6255" w:rsidRDefault="00BA625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_Toc186715749 \h </w:instrText>
      </w:r>
      <w:r>
        <w:rPr>
          <w:noProof/>
        </w:rPr>
      </w:r>
      <w:r>
        <w:rPr>
          <w:noProof/>
        </w:rPr>
        <w:fldChar w:fldCharType="separate"/>
      </w:r>
      <w:r>
        <w:rPr>
          <w:noProof/>
        </w:rPr>
        <w:t>13</w:t>
      </w:r>
      <w:r>
        <w:rPr>
          <w:noProof/>
        </w:rPr>
        <w:fldChar w:fldCharType="end"/>
      </w:r>
    </w:p>
    <w:p w14:paraId="08943EE6" w14:textId="1EB58716" w:rsidR="00BA6255" w:rsidRDefault="00BA625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_Toc186715750 \h </w:instrText>
      </w:r>
      <w:r>
        <w:rPr>
          <w:noProof/>
        </w:rPr>
      </w:r>
      <w:r>
        <w:rPr>
          <w:noProof/>
        </w:rPr>
        <w:fldChar w:fldCharType="separate"/>
      </w:r>
      <w:r>
        <w:rPr>
          <w:noProof/>
        </w:rPr>
        <w:t>13</w:t>
      </w:r>
      <w:r>
        <w:rPr>
          <w:noProof/>
        </w:rPr>
        <w:fldChar w:fldCharType="end"/>
      </w:r>
    </w:p>
    <w:p w14:paraId="3A3DA0B2" w14:textId="3C1E9560" w:rsidR="00BA6255" w:rsidRDefault="00BA625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_Toc186715751 \h </w:instrText>
      </w:r>
      <w:r>
        <w:rPr>
          <w:noProof/>
        </w:rPr>
      </w:r>
      <w:r>
        <w:rPr>
          <w:noProof/>
        </w:rPr>
        <w:fldChar w:fldCharType="separate"/>
      </w:r>
      <w:r>
        <w:rPr>
          <w:noProof/>
        </w:rPr>
        <w:t>13</w:t>
      </w:r>
      <w:r>
        <w:rPr>
          <w:noProof/>
        </w:rPr>
        <w:fldChar w:fldCharType="end"/>
      </w:r>
    </w:p>
    <w:p w14:paraId="694AADC5" w14:textId="679C6C4F" w:rsidR="00BA6255" w:rsidRDefault="00BA625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_Toc186715752 \h </w:instrText>
      </w:r>
      <w:r>
        <w:rPr>
          <w:noProof/>
        </w:rPr>
      </w:r>
      <w:r>
        <w:rPr>
          <w:noProof/>
        </w:rPr>
        <w:fldChar w:fldCharType="separate"/>
      </w:r>
      <w:r>
        <w:rPr>
          <w:noProof/>
        </w:rPr>
        <w:t>13</w:t>
      </w:r>
      <w:r>
        <w:rPr>
          <w:noProof/>
        </w:rPr>
        <w:fldChar w:fldCharType="end"/>
      </w:r>
    </w:p>
    <w:p w14:paraId="70F947FD" w14:textId="507F1242" w:rsidR="00BA6255" w:rsidRDefault="00BA625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_Toc186715753 \h </w:instrText>
      </w:r>
      <w:r>
        <w:rPr>
          <w:noProof/>
        </w:rPr>
      </w:r>
      <w:r>
        <w:rPr>
          <w:noProof/>
        </w:rPr>
        <w:fldChar w:fldCharType="separate"/>
      </w:r>
      <w:r>
        <w:rPr>
          <w:noProof/>
        </w:rPr>
        <w:t>14</w:t>
      </w:r>
      <w:r>
        <w:rPr>
          <w:noProof/>
        </w:rPr>
        <w:fldChar w:fldCharType="end"/>
      </w:r>
    </w:p>
    <w:p w14:paraId="264BA48E" w14:textId="1F70B718" w:rsidR="00BA6255" w:rsidRDefault="00BA625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_Toc186715754 \h </w:instrText>
      </w:r>
      <w:r>
        <w:rPr>
          <w:noProof/>
        </w:rPr>
      </w:r>
      <w:r>
        <w:rPr>
          <w:noProof/>
        </w:rPr>
        <w:fldChar w:fldCharType="separate"/>
      </w:r>
      <w:r>
        <w:rPr>
          <w:noProof/>
        </w:rPr>
        <w:t>14</w:t>
      </w:r>
      <w:r>
        <w:rPr>
          <w:noProof/>
        </w:rPr>
        <w:fldChar w:fldCharType="end"/>
      </w:r>
    </w:p>
    <w:p w14:paraId="3EF4A7F0" w14:textId="4CC292A3" w:rsidR="00BA6255" w:rsidRDefault="00BA6255">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_Toc186715755 \h </w:instrText>
      </w:r>
      <w:r>
        <w:rPr>
          <w:noProof/>
        </w:rPr>
      </w:r>
      <w:r>
        <w:rPr>
          <w:noProof/>
        </w:rPr>
        <w:fldChar w:fldCharType="separate"/>
      </w:r>
      <w:r>
        <w:rPr>
          <w:noProof/>
        </w:rPr>
        <w:t>14</w:t>
      </w:r>
      <w:r>
        <w:rPr>
          <w:noProof/>
        </w:rPr>
        <w:fldChar w:fldCharType="end"/>
      </w:r>
    </w:p>
    <w:p w14:paraId="4ADB7F8C" w14:textId="3F6E2D50" w:rsidR="00BA6255" w:rsidRDefault="00BA6255">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_Toc186715756 \h </w:instrText>
      </w:r>
      <w:r>
        <w:rPr>
          <w:noProof/>
        </w:rPr>
      </w:r>
      <w:r>
        <w:rPr>
          <w:noProof/>
        </w:rPr>
        <w:fldChar w:fldCharType="separate"/>
      </w:r>
      <w:r>
        <w:rPr>
          <w:noProof/>
        </w:rPr>
        <w:t>15</w:t>
      </w:r>
      <w:r>
        <w:rPr>
          <w:noProof/>
        </w:rPr>
        <w:fldChar w:fldCharType="end"/>
      </w:r>
    </w:p>
    <w:p w14:paraId="61B90422" w14:textId="457E6776" w:rsidR="00BA6255" w:rsidRDefault="00BA625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_Toc186715757 \h </w:instrText>
      </w:r>
      <w:r>
        <w:rPr>
          <w:noProof/>
        </w:rPr>
      </w:r>
      <w:r>
        <w:rPr>
          <w:noProof/>
        </w:rPr>
        <w:fldChar w:fldCharType="separate"/>
      </w:r>
      <w:r>
        <w:rPr>
          <w:noProof/>
        </w:rPr>
        <w:t>15</w:t>
      </w:r>
      <w:r>
        <w:rPr>
          <w:noProof/>
        </w:rPr>
        <w:fldChar w:fldCharType="end"/>
      </w:r>
    </w:p>
    <w:p w14:paraId="11E08A3C" w14:textId="3E38FB4F" w:rsidR="00BA6255" w:rsidRDefault="00BA625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_Toc186715758 \h </w:instrText>
      </w:r>
      <w:r>
        <w:rPr>
          <w:noProof/>
        </w:rPr>
      </w:r>
      <w:r>
        <w:rPr>
          <w:noProof/>
        </w:rPr>
        <w:fldChar w:fldCharType="separate"/>
      </w:r>
      <w:r>
        <w:rPr>
          <w:noProof/>
        </w:rPr>
        <w:t>15</w:t>
      </w:r>
      <w:r>
        <w:rPr>
          <w:noProof/>
        </w:rPr>
        <w:fldChar w:fldCharType="end"/>
      </w:r>
    </w:p>
    <w:p w14:paraId="6E23D944" w14:textId="2CFA8ABB" w:rsidR="00BA6255" w:rsidRDefault="00BA625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_Toc186715759 \h </w:instrText>
      </w:r>
      <w:r>
        <w:rPr>
          <w:noProof/>
        </w:rPr>
      </w:r>
      <w:r>
        <w:rPr>
          <w:noProof/>
        </w:rPr>
        <w:fldChar w:fldCharType="separate"/>
      </w:r>
      <w:r>
        <w:rPr>
          <w:noProof/>
        </w:rPr>
        <w:t>16</w:t>
      </w:r>
      <w:r>
        <w:rPr>
          <w:noProof/>
        </w:rPr>
        <w:fldChar w:fldCharType="end"/>
      </w:r>
    </w:p>
    <w:p w14:paraId="7052EBC1" w14:textId="7BB654DD" w:rsidR="00BA6255" w:rsidRDefault="00BA625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_Toc186715760 \h </w:instrText>
      </w:r>
      <w:r>
        <w:rPr>
          <w:noProof/>
        </w:rPr>
      </w:r>
      <w:r>
        <w:rPr>
          <w:noProof/>
        </w:rPr>
        <w:fldChar w:fldCharType="separate"/>
      </w:r>
      <w:r>
        <w:rPr>
          <w:noProof/>
        </w:rPr>
        <w:t>16</w:t>
      </w:r>
      <w:r>
        <w:rPr>
          <w:noProof/>
        </w:rPr>
        <w:fldChar w:fldCharType="end"/>
      </w:r>
    </w:p>
    <w:p w14:paraId="382B343D" w14:textId="1622185D" w:rsidR="00BA6255" w:rsidRDefault="00BA6255">
      <w:pPr>
        <w:pStyle w:val="TOC4"/>
        <w:rPr>
          <w:rFonts w:asciiTheme="minorHAnsi" w:hAnsiTheme="minorHAnsi" w:cstheme="minorBidi"/>
          <w:noProof/>
          <w:kern w:val="2"/>
          <w:sz w:val="24"/>
          <w:szCs w:val="24"/>
          <w:lang w:eastAsia="en-GB"/>
          <w14:ligatures w14:val="standardContextual"/>
        </w:rPr>
      </w:pPr>
      <w:r w:rsidRPr="002E7E8F">
        <w:rPr>
          <w:rFonts w:eastAsia="SimSun"/>
          <w:noProof/>
        </w:rPr>
        <w:t>5.2.2.8</w:t>
      </w:r>
      <w:r>
        <w:rPr>
          <w:rFonts w:asciiTheme="minorHAnsi" w:hAnsiTheme="minorHAnsi" w:cstheme="minorBidi"/>
          <w:noProof/>
          <w:kern w:val="2"/>
          <w:sz w:val="24"/>
          <w:szCs w:val="24"/>
          <w:lang w:eastAsia="en-GB"/>
          <w14:ligatures w14:val="standardContextual"/>
        </w:rPr>
        <w:tab/>
      </w:r>
      <w:r w:rsidRPr="002E7E8F">
        <w:rPr>
          <w:rFonts w:eastAsia="SimSun"/>
          <w:noProof/>
          <w:lang w:eastAsia="zh-CN"/>
        </w:rPr>
        <w:t>PrivacyCheckIdMapping</w:t>
      </w:r>
      <w:r>
        <w:rPr>
          <w:noProof/>
        </w:rPr>
        <w:tab/>
      </w:r>
      <w:r>
        <w:rPr>
          <w:noProof/>
        </w:rPr>
        <w:fldChar w:fldCharType="begin" w:fldLock="1"/>
      </w:r>
      <w:r>
        <w:rPr>
          <w:noProof/>
        </w:rPr>
        <w:instrText xml:space="preserve"> PAGEREF _Toc186715761 \h </w:instrText>
      </w:r>
      <w:r>
        <w:rPr>
          <w:noProof/>
        </w:rPr>
      </w:r>
      <w:r>
        <w:rPr>
          <w:noProof/>
        </w:rPr>
        <w:fldChar w:fldCharType="separate"/>
      </w:r>
      <w:r>
        <w:rPr>
          <w:noProof/>
        </w:rPr>
        <w:t>17</w:t>
      </w:r>
      <w:r>
        <w:rPr>
          <w:noProof/>
        </w:rPr>
        <w:fldChar w:fldCharType="end"/>
      </w:r>
    </w:p>
    <w:p w14:paraId="6C7FDC01" w14:textId="23D70F85" w:rsidR="00BA6255" w:rsidRDefault="00BA6255">
      <w:pPr>
        <w:pStyle w:val="TOC5"/>
        <w:rPr>
          <w:rFonts w:asciiTheme="minorHAnsi" w:hAnsiTheme="minorHAnsi" w:cstheme="minorBidi"/>
          <w:noProof/>
          <w:kern w:val="2"/>
          <w:sz w:val="24"/>
          <w:szCs w:val="24"/>
          <w:lang w:eastAsia="en-GB"/>
          <w14:ligatures w14:val="standardContextual"/>
        </w:rPr>
      </w:pPr>
      <w:r w:rsidRPr="002E7E8F">
        <w:rPr>
          <w:rFonts w:eastAsia="SimSun"/>
          <w:noProof/>
        </w:rPr>
        <w:t>5.2.2.8.1</w:t>
      </w:r>
      <w:r>
        <w:rPr>
          <w:rFonts w:asciiTheme="minorHAnsi" w:hAnsiTheme="minorHAnsi" w:cstheme="minorBidi"/>
          <w:noProof/>
          <w:kern w:val="2"/>
          <w:sz w:val="24"/>
          <w:szCs w:val="24"/>
          <w:lang w:eastAsia="en-GB"/>
          <w14:ligatures w14:val="standardContextual"/>
        </w:rPr>
        <w:tab/>
      </w:r>
      <w:r w:rsidRPr="002E7E8F">
        <w:rPr>
          <w:rFonts w:eastAsia="SimSun"/>
          <w:noProof/>
        </w:rPr>
        <w:t>General</w:t>
      </w:r>
      <w:r>
        <w:rPr>
          <w:noProof/>
        </w:rPr>
        <w:tab/>
      </w:r>
      <w:r>
        <w:rPr>
          <w:noProof/>
        </w:rPr>
        <w:fldChar w:fldCharType="begin" w:fldLock="1"/>
      </w:r>
      <w:r>
        <w:rPr>
          <w:noProof/>
        </w:rPr>
        <w:instrText xml:space="preserve"> PAGEREF _Toc186715762 \h </w:instrText>
      </w:r>
      <w:r>
        <w:rPr>
          <w:noProof/>
        </w:rPr>
      </w:r>
      <w:r>
        <w:rPr>
          <w:noProof/>
        </w:rPr>
        <w:fldChar w:fldCharType="separate"/>
      </w:r>
      <w:r>
        <w:rPr>
          <w:noProof/>
        </w:rPr>
        <w:t>17</w:t>
      </w:r>
      <w:r>
        <w:rPr>
          <w:noProof/>
        </w:rPr>
        <w:fldChar w:fldCharType="end"/>
      </w:r>
    </w:p>
    <w:p w14:paraId="0027F606" w14:textId="1E9ACE60" w:rsidR="00BA6255" w:rsidRDefault="00BA6255">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_Toc186715763 \h </w:instrText>
      </w:r>
      <w:r>
        <w:rPr>
          <w:noProof/>
        </w:rPr>
      </w:r>
      <w:r>
        <w:rPr>
          <w:noProof/>
        </w:rPr>
        <w:fldChar w:fldCharType="separate"/>
      </w:r>
      <w:r>
        <w:rPr>
          <w:noProof/>
        </w:rPr>
        <w:t>17</w:t>
      </w:r>
      <w:r>
        <w:rPr>
          <w:noProof/>
        </w:rPr>
        <w:fldChar w:fldCharType="end"/>
      </w:r>
    </w:p>
    <w:p w14:paraId="1815E7C6" w14:textId="4CB7C00B" w:rsidR="00BA6255" w:rsidRDefault="00BA6255">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_Toc186715764 \h </w:instrText>
      </w:r>
      <w:r>
        <w:rPr>
          <w:noProof/>
        </w:rPr>
      </w:r>
      <w:r>
        <w:rPr>
          <w:noProof/>
        </w:rPr>
        <w:fldChar w:fldCharType="separate"/>
      </w:r>
      <w:r>
        <w:rPr>
          <w:noProof/>
        </w:rPr>
        <w:t>17</w:t>
      </w:r>
      <w:r>
        <w:rPr>
          <w:noProof/>
        </w:rPr>
        <w:fldChar w:fldCharType="end"/>
      </w:r>
    </w:p>
    <w:p w14:paraId="1B695520" w14:textId="5DB4173F" w:rsidR="00BA6255" w:rsidRDefault="00BA6255">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_Toc186715765 \h </w:instrText>
      </w:r>
      <w:r>
        <w:rPr>
          <w:noProof/>
        </w:rPr>
      </w:r>
      <w:r>
        <w:rPr>
          <w:noProof/>
        </w:rPr>
        <w:fldChar w:fldCharType="separate"/>
      </w:r>
      <w:r>
        <w:rPr>
          <w:noProof/>
        </w:rPr>
        <w:t>17</w:t>
      </w:r>
      <w:r>
        <w:rPr>
          <w:noProof/>
        </w:rPr>
        <w:fldChar w:fldCharType="end"/>
      </w:r>
    </w:p>
    <w:p w14:paraId="32F36554" w14:textId="38963B96" w:rsidR="00BA6255" w:rsidRDefault="00BA6255">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_Toc186715766 \h </w:instrText>
      </w:r>
      <w:r>
        <w:rPr>
          <w:noProof/>
        </w:rPr>
      </w:r>
      <w:r>
        <w:rPr>
          <w:noProof/>
        </w:rPr>
        <w:fldChar w:fldCharType="separate"/>
      </w:r>
      <w:r>
        <w:rPr>
          <w:noProof/>
        </w:rPr>
        <w:t>18</w:t>
      </w:r>
      <w:r>
        <w:rPr>
          <w:noProof/>
        </w:rPr>
        <w:fldChar w:fldCharType="end"/>
      </w:r>
    </w:p>
    <w:p w14:paraId="3E83161E" w14:textId="19C4C312" w:rsidR="00BA6255" w:rsidRDefault="00BA6255">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_Toc186715767 \h </w:instrText>
      </w:r>
      <w:r>
        <w:rPr>
          <w:noProof/>
        </w:rPr>
      </w:r>
      <w:r>
        <w:rPr>
          <w:noProof/>
        </w:rPr>
        <w:fldChar w:fldCharType="separate"/>
      </w:r>
      <w:r>
        <w:rPr>
          <w:noProof/>
        </w:rPr>
        <w:t>18</w:t>
      </w:r>
      <w:r>
        <w:rPr>
          <w:noProof/>
        </w:rPr>
        <w:fldChar w:fldCharType="end"/>
      </w:r>
    </w:p>
    <w:p w14:paraId="45F44521" w14:textId="020D4034" w:rsidR="00BA6255" w:rsidRDefault="00BA6255">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_Toc186715768 \h </w:instrText>
      </w:r>
      <w:r>
        <w:rPr>
          <w:noProof/>
        </w:rPr>
      </w:r>
      <w:r>
        <w:rPr>
          <w:noProof/>
        </w:rPr>
        <w:fldChar w:fldCharType="separate"/>
      </w:r>
      <w:r>
        <w:rPr>
          <w:noProof/>
        </w:rPr>
        <w:t>18</w:t>
      </w:r>
      <w:r>
        <w:rPr>
          <w:noProof/>
        </w:rPr>
        <w:fldChar w:fldCharType="end"/>
      </w:r>
    </w:p>
    <w:p w14:paraId="470CE0B9" w14:textId="2BB64080" w:rsidR="00BA6255" w:rsidRDefault="00BA6255">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_Toc186715769 \h </w:instrText>
      </w:r>
      <w:r>
        <w:rPr>
          <w:noProof/>
        </w:rPr>
      </w:r>
      <w:r>
        <w:rPr>
          <w:noProof/>
        </w:rPr>
        <w:fldChar w:fldCharType="separate"/>
      </w:r>
      <w:r>
        <w:rPr>
          <w:noProof/>
        </w:rPr>
        <w:t>18</w:t>
      </w:r>
      <w:r>
        <w:rPr>
          <w:noProof/>
        </w:rPr>
        <w:fldChar w:fldCharType="end"/>
      </w:r>
    </w:p>
    <w:p w14:paraId="5415FBF6" w14:textId="2B635C6C" w:rsidR="00BA6255" w:rsidRDefault="00BA6255">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_Toc186715770 \h </w:instrText>
      </w:r>
      <w:r>
        <w:rPr>
          <w:noProof/>
        </w:rPr>
      </w:r>
      <w:r>
        <w:rPr>
          <w:noProof/>
        </w:rPr>
        <w:fldChar w:fldCharType="separate"/>
      </w:r>
      <w:r>
        <w:rPr>
          <w:noProof/>
        </w:rPr>
        <w:t>18</w:t>
      </w:r>
      <w:r>
        <w:rPr>
          <w:noProof/>
        </w:rPr>
        <w:fldChar w:fldCharType="end"/>
      </w:r>
    </w:p>
    <w:p w14:paraId="6A6FF5A4" w14:textId="4811A3FA" w:rsidR="00BA6255" w:rsidRDefault="00BA6255">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_Toc186715771 \h </w:instrText>
      </w:r>
      <w:r>
        <w:rPr>
          <w:noProof/>
        </w:rPr>
      </w:r>
      <w:r>
        <w:rPr>
          <w:noProof/>
        </w:rPr>
        <w:fldChar w:fldCharType="separate"/>
      </w:r>
      <w:r>
        <w:rPr>
          <w:noProof/>
        </w:rPr>
        <w:t>18</w:t>
      </w:r>
      <w:r>
        <w:rPr>
          <w:noProof/>
        </w:rPr>
        <w:fldChar w:fldCharType="end"/>
      </w:r>
    </w:p>
    <w:p w14:paraId="642F7648" w14:textId="3BEB558A" w:rsidR="00BA6255" w:rsidRDefault="00BA6255">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_Toc186715772 \h </w:instrText>
      </w:r>
      <w:r>
        <w:rPr>
          <w:noProof/>
        </w:rPr>
      </w:r>
      <w:r>
        <w:rPr>
          <w:noProof/>
        </w:rPr>
        <w:fldChar w:fldCharType="separate"/>
      </w:r>
      <w:r>
        <w:rPr>
          <w:noProof/>
        </w:rPr>
        <w:t>18</w:t>
      </w:r>
      <w:r>
        <w:rPr>
          <w:noProof/>
        </w:rPr>
        <w:fldChar w:fldCharType="end"/>
      </w:r>
    </w:p>
    <w:p w14:paraId="0BD9A2F8" w14:textId="6324682B" w:rsidR="00BA6255" w:rsidRDefault="00BA625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_Toc186715773 \h </w:instrText>
      </w:r>
      <w:r>
        <w:rPr>
          <w:noProof/>
        </w:rPr>
      </w:r>
      <w:r>
        <w:rPr>
          <w:noProof/>
        </w:rPr>
        <w:fldChar w:fldCharType="separate"/>
      </w:r>
      <w:r>
        <w:rPr>
          <w:noProof/>
        </w:rPr>
        <w:t>18</w:t>
      </w:r>
      <w:r>
        <w:rPr>
          <w:noProof/>
        </w:rPr>
        <w:fldChar w:fldCharType="end"/>
      </w:r>
    </w:p>
    <w:p w14:paraId="374DAC68" w14:textId="60CE6B78"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_Toc186715774 \h </w:instrText>
      </w:r>
      <w:r>
        <w:rPr>
          <w:noProof/>
        </w:rPr>
      </w:r>
      <w:r>
        <w:rPr>
          <w:noProof/>
        </w:rPr>
        <w:fldChar w:fldCharType="separate"/>
      </w:r>
      <w:r>
        <w:rPr>
          <w:noProof/>
        </w:rPr>
        <w:t>18</w:t>
      </w:r>
      <w:r>
        <w:rPr>
          <w:noProof/>
        </w:rPr>
        <w:fldChar w:fldCharType="end"/>
      </w:r>
    </w:p>
    <w:p w14:paraId="39DBE0FB" w14:textId="7657DAAC"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_Toc186715775 \h </w:instrText>
      </w:r>
      <w:r>
        <w:rPr>
          <w:noProof/>
        </w:rPr>
      </w:r>
      <w:r>
        <w:rPr>
          <w:noProof/>
        </w:rPr>
        <w:fldChar w:fldCharType="separate"/>
      </w:r>
      <w:r>
        <w:rPr>
          <w:noProof/>
        </w:rPr>
        <w:t>19</w:t>
      </w:r>
      <w:r>
        <w:rPr>
          <w:noProof/>
        </w:rPr>
        <w:fldChar w:fldCharType="end"/>
      </w:r>
    </w:p>
    <w:p w14:paraId="4352D6CC" w14:textId="48776017"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_Toc186715776 \h </w:instrText>
      </w:r>
      <w:r>
        <w:rPr>
          <w:noProof/>
        </w:rPr>
      </w:r>
      <w:r>
        <w:rPr>
          <w:noProof/>
        </w:rPr>
        <w:fldChar w:fldCharType="separate"/>
      </w:r>
      <w:r>
        <w:rPr>
          <w:noProof/>
        </w:rPr>
        <w:t>19</w:t>
      </w:r>
      <w:r>
        <w:rPr>
          <w:noProof/>
        </w:rPr>
        <w:fldChar w:fldCharType="end"/>
      </w:r>
    </w:p>
    <w:p w14:paraId="5C07333D" w14:textId="488312E1"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_Toc186715777 \h </w:instrText>
      </w:r>
      <w:r>
        <w:rPr>
          <w:noProof/>
        </w:rPr>
      </w:r>
      <w:r>
        <w:rPr>
          <w:noProof/>
        </w:rPr>
        <w:fldChar w:fldCharType="separate"/>
      </w:r>
      <w:r>
        <w:rPr>
          <w:noProof/>
        </w:rPr>
        <w:t>19</w:t>
      </w:r>
      <w:r>
        <w:rPr>
          <w:noProof/>
        </w:rPr>
        <w:fldChar w:fldCharType="end"/>
      </w:r>
    </w:p>
    <w:p w14:paraId="1B4590EA" w14:textId="34892714"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_Toc186715778 \h </w:instrText>
      </w:r>
      <w:r>
        <w:rPr>
          <w:noProof/>
        </w:rPr>
      </w:r>
      <w:r>
        <w:rPr>
          <w:noProof/>
        </w:rPr>
        <w:fldChar w:fldCharType="separate"/>
      </w:r>
      <w:r>
        <w:rPr>
          <w:noProof/>
        </w:rPr>
        <w:t>21</w:t>
      </w:r>
      <w:r>
        <w:rPr>
          <w:noProof/>
        </w:rPr>
        <w:fldChar w:fldCharType="end"/>
      </w:r>
    </w:p>
    <w:p w14:paraId="56D52E1C" w14:textId="781B3652"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_Toc186715779 \h </w:instrText>
      </w:r>
      <w:r>
        <w:rPr>
          <w:noProof/>
        </w:rPr>
      </w:r>
      <w:r>
        <w:rPr>
          <w:noProof/>
        </w:rPr>
        <w:fldChar w:fldCharType="separate"/>
      </w:r>
      <w:r>
        <w:rPr>
          <w:noProof/>
        </w:rPr>
        <w:t>21</w:t>
      </w:r>
      <w:r>
        <w:rPr>
          <w:noProof/>
        </w:rPr>
        <w:fldChar w:fldCharType="end"/>
      </w:r>
    </w:p>
    <w:p w14:paraId="4B56BE7D" w14:textId="4681A276"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_Toc186715780 \h </w:instrText>
      </w:r>
      <w:r>
        <w:rPr>
          <w:noProof/>
        </w:rPr>
      </w:r>
      <w:r>
        <w:rPr>
          <w:noProof/>
        </w:rPr>
        <w:fldChar w:fldCharType="separate"/>
      </w:r>
      <w:r>
        <w:rPr>
          <w:noProof/>
        </w:rPr>
        <w:t>21</w:t>
      </w:r>
      <w:r>
        <w:rPr>
          <w:noProof/>
        </w:rPr>
        <w:fldChar w:fldCharType="end"/>
      </w:r>
    </w:p>
    <w:p w14:paraId="59D6A4D7" w14:textId="710EB780"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_Toc186715781 \h </w:instrText>
      </w:r>
      <w:r>
        <w:rPr>
          <w:noProof/>
        </w:rPr>
      </w:r>
      <w:r>
        <w:rPr>
          <w:noProof/>
        </w:rPr>
        <w:fldChar w:fldCharType="separate"/>
      </w:r>
      <w:r>
        <w:rPr>
          <w:noProof/>
        </w:rPr>
        <w:t>22</w:t>
      </w:r>
      <w:r>
        <w:rPr>
          <w:noProof/>
        </w:rPr>
        <w:fldChar w:fldCharType="end"/>
      </w:r>
    </w:p>
    <w:p w14:paraId="1A7EA75F" w14:textId="0F46006D"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_Toc186715782 \h </w:instrText>
      </w:r>
      <w:r>
        <w:rPr>
          <w:noProof/>
        </w:rPr>
      </w:r>
      <w:r>
        <w:rPr>
          <w:noProof/>
        </w:rPr>
        <w:fldChar w:fldCharType="separate"/>
      </w:r>
      <w:r>
        <w:rPr>
          <w:noProof/>
        </w:rPr>
        <w:t>22</w:t>
      </w:r>
      <w:r>
        <w:rPr>
          <w:noProof/>
        </w:rPr>
        <w:fldChar w:fldCharType="end"/>
      </w:r>
    </w:p>
    <w:p w14:paraId="07E7A422" w14:textId="7C3B7E34"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_Toc186715783 \h </w:instrText>
      </w:r>
      <w:r>
        <w:rPr>
          <w:noProof/>
        </w:rPr>
      </w:r>
      <w:r>
        <w:rPr>
          <w:noProof/>
        </w:rPr>
        <w:fldChar w:fldCharType="separate"/>
      </w:r>
      <w:r>
        <w:rPr>
          <w:noProof/>
        </w:rPr>
        <w:t>22</w:t>
      </w:r>
      <w:r>
        <w:rPr>
          <w:noProof/>
        </w:rPr>
        <w:fldChar w:fldCharType="end"/>
      </w:r>
    </w:p>
    <w:p w14:paraId="5C905DCE" w14:textId="4169C177"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_Toc186715784 \h </w:instrText>
      </w:r>
      <w:r>
        <w:rPr>
          <w:noProof/>
        </w:rPr>
      </w:r>
      <w:r>
        <w:rPr>
          <w:noProof/>
        </w:rPr>
        <w:fldChar w:fldCharType="separate"/>
      </w:r>
      <w:r>
        <w:rPr>
          <w:noProof/>
        </w:rPr>
        <w:t>23</w:t>
      </w:r>
      <w:r>
        <w:rPr>
          <w:noProof/>
        </w:rPr>
        <w:fldChar w:fldCharType="end"/>
      </w:r>
    </w:p>
    <w:p w14:paraId="296B7D2E" w14:textId="0AD78F84" w:rsidR="00BA6255" w:rsidRDefault="00BA6255">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_Toc186715785 \h </w:instrText>
      </w:r>
      <w:r>
        <w:rPr>
          <w:noProof/>
        </w:rPr>
      </w:r>
      <w:r>
        <w:rPr>
          <w:noProof/>
        </w:rPr>
        <w:fldChar w:fldCharType="separate"/>
      </w:r>
      <w:r>
        <w:rPr>
          <w:noProof/>
        </w:rPr>
        <w:t>23</w:t>
      </w:r>
      <w:r>
        <w:rPr>
          <w:noProof/>
        </w:rPr>
        <w:fldChar w:fldCharType="end"/>
      </w:r>
    </w:p>
    <w:p w14:paraId="1BAE2348" w14:textId="59BFB3CC"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_Toc186715786 \h </w:instrText>
      </w:r>
      <w:r>
        <w:rPr>
          <w:noProof/>
        </w:rPr>
      </w:r>
      <w:r>
        <w:rPr>
          <w:noProof/>
        </w:rPr>
        <w:fldChar w:fldCharType="separate"/>
      </w:r>
      <w:r>
        <w:rPr>
          <w:noProof/>
        </w:rPr>
        <w:t>23</w:t>
      </w:r>
      <w:r>
        <w:rPr>
          <w:noProof/>
        </w:rPr>
        <w:fldChar w:fldCharType="end"/>
      </w:r>
    </w:p>
    <w:p w14:paraId="028C4545" w14:textId="7AFAD66D" w:rsidR="00BA6255" w:rsidRDefault="00BA6255">
      <w:pPr>
        <w:pStyle w:val="TOC4"/>
        <w:rPr>
          <w:rFonts w:asciiTheme="minorHAnsi" w:hAnsiTheme="minorHAnsi" w:cstheme="minorBidi"/>
          <w:noProof/>
          <w:kern w:val="2"/>
          <w:sz w:val="24"/>
          <w:szCs w:val="24"/>
          <w:lang w:eastAsia="en-GB"/>
          <w14:ligatures w14:val="standardContextual"/>
        </w:rPr>
      </w:pPr>
      <w:r w:rsidRPr="002E7E8F">
        <w:rPr>
          <w:rFonts w:eastAsia="SimSun"/>
          <w:noProof/>
        </w:rPr>
        <w:t>6.1.3.6</w:t>
      </w:r>
      <w:r>
        <w:rPr>
          <w:rFonts w:asciiTheme="minorHAnsi" w:hAnsiTheme="minorHAnsi" w:cstheme="minorBidi"/>
          <w:noProof/>
          <w:kern w:val="2"/>
          <w:sz w:val="24"/>
          <w:szCs w:val="24"/>
          <w:lang w:eastAsia="en-GB"/>
          <w14:ligatures w14:val="standardContextual"/>
        </w:rPr>
        <w:tab/>
      </w:r>
      <w:r w:rsidRPr="002E7E8F">
        <w:rPr>
          <w:rFonts w:eastAsia="SimSun"/>
          <w:noProof/>
          <w:lang w:eastAsia="zh-CN"/>
        </w:rPr>
        <w:t>Operation: perform-</w:t>
      </w:r>
      <w:r w:rsidRPr="002E7E8F">
        <w:rPr>
          <w:rFonts w:eastAsia="DengXian"/>
          <w:noProof/>
        </w:rPr>
        <w:t>privacy-check-id-mapping</w:t>
      </w:r>
      <w:r>
        <w:rPr>
          <w:noProof/>
        </w:rPr>
        <w:tab/>
      </w:r>
      <w:r>
        <w:rPr>
          <w:noProof/>
        </w:rPr>
        <w:fldChar w:fldCharType="begin" w:fldLock="1"/>
      </w:r>
      <w:r>
        <w:rPr>
          <w:noProof/>
        </w:rPr>
        <w:instrText xml:space="preserve"> PAGEREF _Toc186715787 \h </w:instrText>
      </w:r>
      <w:r>
        <w:rPr>
          <w:noProof/>
        </w:rPr>
      </w:r>
      <w:r>
        <w:rPr>
          <w:noProof/>
        </w:rPr>
        <w:fldChar w:fldCharType="separate"/>
      </w:r>
      <w:r>
        <w:rPr>
          <w:noProof/>
        </w:rPr>
        <w:t>24</w:t>
      </w:r>
      <w:r>
        <w:rPr>
          <w:noProof/>
        </w:rPr>
        <w:fldChar w:fldCharType="end"/>
      </w:r>
    </w:p>
    <w:p w14:paraId="5A4A1FD0" w14:textId="465AF944" w:rsidR="00BA6255" w:rsidRDefault="00BA6255">
      <w:pPr>
        <w:pStyle w:val="TOC5"/>
        <w:rPr>
          <w:rFonts w:asciiTheme="minorHAnsi" w:hAnsiTheme="minorHAnsi" w:cstheme="minorBidi"/>
          <w:noProof/>
          <w:kern w:val="2"/>
          <w:sz w:val="24"/>
          <w:szCs w:val="24"/>
          <w:lang w:eastAsia="en-GB"/>
          <w14:ligatures w14:val="standardContextual"/>
        </w:rPr>
      </w:pPr>
      <w:r w:rsidRPr="002E7E8F">
        <w:rPr>
          <w:rFonts w:eastAsia="SimSun"/>
          <w:noProof/>
        </w:rPr>
        <w:t>6.1.3.6.1</w:t>
      </w:r>
      <w:r>
        <w:rPr>
          <w:rFonts w:asciiTheme="minorHAnsi" w:hAnsiTheme="minorHAnsi" w:cstheme="minorBidi"/>
          <w:noProof/>
          <w:kern w:val="2"/>
          <w:sz w:val="24"/>
          <w:szCs w:val="24"/>
          <w:lang w:eastAsia="en-GB"/>
          <w14:ligatures w14:val="standardContextual"/>
        </w:rPr>
        <w:tab/>
      </w:r>
      <w:r w:rsidRPr="002E7E8F">
        <w:rPr>
          <w:rFonts w:eastAsia="SimSun"/>
          <w:noProof/>
        </w:rPr>
        <w:t>Description</w:t>
      </w:r>
      <w:r>
        <w:rPr>
          <w:noProof/>
        </w:rPr>
        <w:tab/>
      </w:r>
      <w:r>
        <w:rPr>
          <w:noProof/>
        </w:rPr>
        <w:fldChar w:fldCharType="begin" w:fldLock="1"/>
      </w:r>
      <w:r>
        <w:rPr>
          <w:noProof/>
        </w:rPr>
        <w:instrText xml:space="preserve"> PAGEREF _Toc186715788 \h </w:instrText>
      </w:r>
      <w:r>
        <w:rPr>
          <w:noProof/>
        </w:rPr>
      </w:r>
      <w:r>
        <w:rPr>
          <w:noProof/>
        </w:rPr>
        <w:fldChar w:fldCharType="separate"/>
      </w:r>
      <w:r>
        <w:rPr>
          <w:noProof/>
        </w:rPr>
        <w:t>24</w:t>
      </w:r>
      <w:r>
        <w:rPr>
          <w:noProof/>
        </w:rPr>
        <w:fldChar w:fldCharType="end"/>
      </w:r>
    </w:p>
    <w:p w14:paraId="68B34DCC" w14:textId="0775B8CA" w:rsidR="00BA6255" w:rsidRDefault="00BA6255">
      <w:pPr>
        <w:pStyle w:val="TOC5"/>
        <w:rPr>
          <w:rFonts w:asciiTheme="minorHAnsi" w:hAnsiTheme="minorHAnsi" w:cstheme="minorBidi"/>
          <w:noProof/>
          <w:kern w:val="2"/>
          <w:sz w:val="24"/>
          <w:szCs w:val="24"/>
          <w:lang w:eastAsia="en-GB"/>
          <w14:ligatures w14:val="standardContextual"/>
        </w:rPr>
      </w:pPr>
      <w:r w:rsidRPr="002E7E8F">
        <w:rPr>
          <w:rFonts w:eastAsia="SimSun"/>
          <w:noProof/>
        </w:rPr>
        <w:t>6.1.3.6.</w:t>
      </w:r>
      <w:r w:rsidRPr="002E7E8F">
        <w:rPr>
          <w:rFonts w:eastAsia="SimSun"/>
          <w:noProof/>
          <w:lang w:eastAsia="zh-CN"/>
        </w:rPr>
        <w:t>2</w:t>
      </w:r>
      <w:r>
        <w:rPr>
          <w:rFonts w:asciiTheme="minorHAnsi" w:hAnsiTheme="minorHAnsi" w:cstheme="minorBidi"/>
          <w:noProof/>
          <w:kern w:val="2"/>
          <w:sz w:val="24"/>
          <w:szCs w:val="24"/>
          <w:lang w:eastAsia="en-GB"/>
          <w14:ligatures w14:val="standardContextual"/>
        </w:rPr>
        <w:tab/>
      </w:r>
      <w:r w:rsidRPr="002E7E8F">
        <w:rPr>
          <w:rFonts w:eastAsia="SimSun"/>
          <w:noProof/>
          <w:lang w:eastAsia="zh-CN"/>
        </w:rPr>
        <w:t>Operation Definition</w:t>
      </w:r>
      <w:r>
        <w:rPr>
          <w:noProof/>
        </w:rPr>
        <w:tab/>
      </w:r>
      <w:r>
        <w:rPr>
          <w:noProof/>
        </w:rPr>
        <w:fldChar w:fldCharType="begin" w:fldLock="1"/>
      </w:r>
      <w:r>
        <w:rPr>
          <w:noProof/>
        </w:rPr>
        <w:instrText xml:space="preserve"> PAGEREF _Toc186715789 \h </w:instrText>
      </w:r>
      <w:r>
        <w:rPr>
          <w:noProof/>
        </w:rPr>
      </w:r>
      <w:r>
        <w:rPr>
          <w:noProof/>
        </w:rPr>
        <w:fldChar w:fldCharType="separate"/>
      </w:r>
      <w:r>
        <w:rPr>
          <w:noProof/>
        </w:rPr>
        <w:t>24</w:t>
      </w:r>
      <w:r>
        <w:rPr>
          <w:noProof/>
        </w:rPr>
        <w:fldChar w:fldCharType="end"/>
      </w:r>
    </w:p>
    <w:p w14:paraId="41BC76C8" w14:textId="3D357477" w:rsidR="00BA6255" w:rsidRDefault="00BA625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_Toc186715790 \h </w:instrText>
      </w:r>
      <w:r>
        <w:rPr>
          <w:noProof/>
        </w:rPr>
      </w:r>
      <w:r>
        <w:rPr>
          <w:noProof/>
        </w:rPr>
        <w:fldChar w:fldCharType="separate"/>
      </w:r>
      <w:r>
        <w:rPr>
          <w:noProof/>
        </w:rPr>
        <w:t>25</w:t>
      </w:r>
      <w:r>
        <w:rPr>
          <w:noProof/>
        </w:rPr>
        <w:fldChar w:fldCharType="end"/>
      </w:r>
    </w:p>
    <w:p w14:paraId="7625B12B" w14:textId="2411B542"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_Toc186715791 \h </w:instrText>
      </w:r>
      <w:r>
        <w:rPr>
          <w:noProof/>
        </w:rPr>
      </w:r>
      <w:r>
        <w:rPr>
          <w:noProof/>
        </w:rPr>
        <w:fldChar w:fldCharType="separate"/>
      </w:r>
      <w:r>
        <w:rPr>
          <w:noProof/>
        </w:rPr>
        <w:t>25</w:t>
      </w:r>
      <w:r>
        <w:rPr>
          <w:noProof/>
        </w:rPr>
        <w:fldChar w:fldCharType="end"/>
      </w:r>
    </w:p>
    <w:p w14:paraId="1F0AA8A6" w14:textId="2ADD0929"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_Toc186715792 \h </w:instrText>
      </w:r>
      <w:r>
        <w:rPr>
          <w:noProof/>
        </w:rPr>
      </w:r>
      <w:r>
        <w:rPr>
          <w:noProof/>
        </w:rPr>
        <w:fldChar w:fldCharType="separate"/>
      </w:r>
      <w:r>
        <w:rPr>
          <w:noProof/>
        </w:rPr>
        <w:t>25</w:t>
      </w:r>
      <w:r>
        <w:rPr>
          <w:noProof/>
        </w:rPr>
        <w:fldChar w:fldCharType="end"/>
      </w:r>
    </w:p>
    <w:p w14:paraId="76F49CAD" w14:textId="75DE9C72" w:rsidR="00BA6255" w:rsidRDefault="00BA6255">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_Toc186715793 \h </w:instrText>
      </w:r>
      <w:r>
        <w:rPr>
          <w:noProof/>
        </w:rPr>
      </w:r>
      <w:r>
        <w:rPr>
          <w:noProof/>
        </w:rPr>
        <w:fldChar w:fldCharType="separate"/>
      </w:r>
      <w:r>
        <w:rPr>
          <w:noProof/>
        </w:rPr>
        <w:t>25</w:t>
      </w:r>
      <w:r>
        <w:rPr>
          <w:noProof/>
        </w:rPr>
        <w:fldChar w:fldCharType="end"/>
      </w:r>
    </w:p>
    <w:p w14:paraId="212B97C7" w14:textId="03F60B8B" w:rsidR="00BA6255" w:rsidRDefault="00BA6255">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_Toc186715794 \h </w:instrText>
      </w:r>
      <w:r>
        <w:rPr>
          <w:noProof/>
        </w:rPr>
      </w:r>
      <w:r>
        <w:rPr>
          <w:noProof/>
        </w:rPr>
        <w:fldChar w:fldCharType="separate"/>
      </w:r>
      <w:r>
        <w:rPr>
          <w:noProof/>
        </w:rPr>
        <w:t>25</w:t>
      </w:r>
      <w:r>
        <w:rPr>
          <w:noProof/>
        </w:rPr>
        <w:fldChar w:fldCharType="end"/>
      </w:r>
    </w:p>
    <w:p w14:paraId="206A7BBF" w14:textId="6059612D" w:rsidR="00BA6255" w:rsidRDefault="00BA6255">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_Toc186715795 \h </w:instrText>
      </w:r>
      <w:r>
        <w:rPr>
          <w:noProof/>
        </w:rPr>
      </w:r>
      <w:r>
        <w:rPr>
          <w:noProof/>
        </w:rPr>
        <w:fldChar w:fldCharType="separate"/>
      </w:r>
      <w:r>
        <w:rPr>
          <w:noProof/>
        </w:rPr>
        <w:t>25</w:t>
      </w:r>
      <w:r>
        <w:rPr>
          <w:noProof/>
        </w:rPr>
        <w:fldChar w:fldCharType="end"/>
      </w:r>
    </w:p>
    <w:p w14:paraId="301A08AF" w14:textId="786C5F81" w:rsidR="00BA6255" w:rsidRDefault="00BA6255">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_Toc186715796 \h </w:instrText>
      </w:r>
      <w:r>
        <w:rPr>
          <w:noProof/>
        </w:rPr>
      </w:r>
      <w:r>
        <w:rPr>
          <w:noProof/>
        </w:rPr>
        <w:fldChar w:fldCharType="separate"/>
      </w:r>
      <w:r>
        <w:rPr>
          <w:noProof/>
        </w:rPr>
        <w:t>25</w:t>
      </w:r>
      <w:r>
        <w:rPr>
          <w:noProof/>
        </w:rPr>
        <w:fldChar w:fldCharType="end"/>
      </w:r>
    </w:p>
    <w:p w14:paraId="71CBE130" w14:textId="174F11F0"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_Toc186715797 \h </w:instrText>
      </w:r>
      <w:r>
        <w:rPr>
          <w:noProof/>
        </w:rPr>
      </w:r>
      <w:r>
        <w:rPr>
          <w:noProof/>
        </w:rPr>
        <w:fldChar w:fldCharType="separate"/>
      </w:r>
      <w:r>
        <w:rPr>
          <w:noProof/>
        </w:rPr>
        <w:t>26</w:t>
      </w:r>
      <w:r>
        <w:rPr>
          <w:noProof/>
        </w:rPr>
        <w:fldChar w:fldCharType="end"/>
      </w:r>
    </w:p>
    <w:p w14:paraId="358AD072" w14:textId="31D42357" w:rsidR="00BA6255" w:rsidRDefault="00BA6255">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_Toc186715798 \h </w:instrText>
      </w:r>
      <w:r>
        <w:rPr>
          <w:noProof/>
        </w:rPr>
      </w:r>
      <w:r>
        <w:rPr>
          <w:noProof/>
        </w:rPr>
        <w:fldChar w:fldCharType="separate"/>
      </w:r>
      <w:r>
        <w:rPr>
          <w:noProof/>
        </w:rPr>
        <w:t>26</w:t>
      </w:r>
      <w:r>
        <w:rPr>
          <w:noProof/>
        </w:rPr>
        <w:fldChar w:fldCharType="end"/>
      </w:r>
    </w:p>
    <w:p w14:paraId="296B6F5F" w14:textId="57CBD53E" w:rsidR="00BA6255" w:rsidRDefault="00BA6255">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_Toc186715799 \h </w:instrText>
      </w:r>
      <w:r>
        <w:rPr>
          <w:noProof/>
        </w:rPr>
      </w:r>
      <w:r>
        <w:rPr>
          <w:noProof/>
        </w:rPr>
        <w:fldChar w:fldCharType="separate"/>
      </w:r>
      <w:r>
        <w:rPr>
          <w:noProof/>
        </w:rPr>
        <w:t>26</w:t>
      </w:r>
      <w:r>
        <w:rPr>
          <w:noProof/>
        </w:rPr>
        <w:fldChar w:fldCharType="end"/>
      </w:r>
    </w:p>
    <w:p w14:paraId="199C4DB4" w14:textId="0D683539" w:rsidR="00BA6255" w:rsidRDefault="00BA6255">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_Toc186715800 \h </w:instrText>
      </w:r>
      <w:r>
        <w:rPr>
          <w:noProof/>
        </w:rPr>
      </w:r>
      <w:r>
        <w:rPr>
          <w:noProof/>
        </w:rPr>
        <w:fldChar w:fldCharType="separate"/>
      </w:r>
      <w:r>
        <w:rPr>
          <w:noProof/>
        </w:rPr>
        <w:t>27</w:t>
      </w:r>
      <w:r>
        <w:rPr>
          <w:noProof/>
        </w:rPr>
        <w:fldChar w:fldCharType="end"/>
      </w:r>
    </w:p>
    <w:p w14:paraId="1C5DC317" w14:textId="6DFA355E" w:rsidR="00BA6255" w:rsidRDefault="00BA6255">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_Toc186715801 \h </w:instrText>
      </w:r>
      <w:r>
        <w:rPr>
          <w:noProof/>
        </w:rPr>
      </w:r>
      <w:r>
        <w:rPr>
          <w:noProof/>
        </w:rPr>
        <w:fldChar w:fldCharType="separate"/>
      </w:r>
      <w:r>
        <w:rPr>
          <w:noProof/>
        </w:rPr>
        <w:t>27</w:t>
      </w:r>
      <w:r>
        <w:rPr>
          <w:noProof/>
        </w:rPr>
        <w:fldChar w:fldCharType="end"/>
      </w:r>
    </w:p>
    <w:p w14:paraId="541214E2" w14:textId="78AFB732" w:rsidR="00BA6255" w:rsidRDefault="00BA625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_Toc186715802 \h </w:instrText>
      </w:r>
      <w:r>
        <w:rPr>
          <w:noProof/>
        </w:rPr>
      </w:r>
      <w:r>
        <w:rPr>
          <w:noProof/>
        </w:rPr>
        <w:fldChar w:fldCharType="separate"/>
      </w:r>
      <w:r>
        <w:rPr>
          <w:noProof/>
        </w:rPr>
        <w:t>27</w:t>
      </w:r>
      <w:r>
        <w:rPr>
          <w:noProof/>
        </w:rPr>
        <w:fldChar w:fldCharType="end"/>
      </w:r>
    </w:p>
    <w:p w14:paraId="54B7FF89" w14:textId="49CFB725"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_Toc186715803 \h </w:instrText>
      </w:r>
      <w:r>
        <w:rPr>
          <w:noProof/>
        </w:rPr>
      </w:r>
      <w:r>
        <w:rPr>
          <w:noProof/>
        </w:rPr>
        <w:fldChar w:fldCharType="separate"/>
      </w:r>
      <w:r>
        <w:rPr>
          <w:noProof/>
        </w:rPr>
        <w:t>27</w:t>
      </w:r>
      <w:r>
        <w:rPr>
          <w:noProof/>
        </w:rPr>
        <w:fldChar w:fldCharType="end"/>
      </w:r>
    </w:p>
    <w:p w14:paraId="31D31804" w14:textId="20013C8E" w:rsidR="00BA6255" w:rsidRDefault="00BA6255">
      <w:pPr>
        <w:pStyle w:val="TOC4"/>
        <w:rPr>
          <w:rFonts w:asciiTheme="minorHAnsi" w:hAnsiTheme="minorHAnsi" w:cstheme="minorBidi"/>
          <w:noProof/>
          <w:kern w:val="2"/>
          <w:sz w:val="24"/>
          <w:szCs w:val="24"/>
          <w:lang w:eastAsia="en-GB"/>
          <w14:ligatures w14:val="standardContextual"/>
        </w:rPr>
      </w:pPr>
      <w:r w:rsidRPr="002E7E8F">
        <w:rPr>
          <w:noProof/>
          <w:lang w:val="en-US"/>
        </w:rPr>
        <w:t>6.1.</w:t>
      </w:r>
      <w:r w:rsidRPr="002E7E8F">
        <w:rPr>
          <w:noProof/>
          <w:lang w:val="en-US" w:eastAsia="zh-CN"/>
        </w:rPr>
        <w:t>5</w:t>
      </w:r>
      <w:r w:rsidRPr="002E7E8F">
        <w:rPr>
          <w:noProof/>
          <w:lang w:val="en-US"/>
        </w:rPr>
        <w:t>.2</w:t>
      </w:r>
      <w:r>
        <w:rPr>
          <w:rFonts w:asciiTheme="minorHAnsi" w:hAnsiTheme="minorHAnsi" w:cstheme="minorBidi"/>
          <w:noProof/>
          <w:kern w:val="2"/>
          <w:sz w:val="24"/>
          <w:szCs w:val="24"/>
          <w:lang w:eastAsia="en-GB"/>
          <w14:ligatures w14:val="standardContextual"/>
        </w:rPr>
        <w:tab/>
      </w:r>
      <w:r w:rsidRPr="002E7E8F">
        <w:rPr>
          <w:noProof/>
          <w:lang w:val="en-US"/>
        </w:rPr>
        <w:t>Structured data types</w:t>
      </w:r>
      <w:r>
        <w:rPr>
          <w:noProof/>
        </w:rPr>
        <w:tab/>
      </w:r>
      <w:r>
        <w:rPr>
          <w:noProof/>
        </w:rPr>
        <w:fldChar w:fldCharType="begin" w:fldLock="1"/>
      </w:r>
      <w:r>
        <w:rPr>
          <w:noProof/>
        </w:rPr>
        <w:instrText xml:space="preserve"> PAGEREF _Toc186715804 \h </w:instrText>
      </w:r>
      <w:r>
        <w:rPr>
          <w:noProof/>
        </w:rPr>
      </w:r>
      <w:r>
        <w:rPr>
          <w:noProof/>
        </w:rPr>
        <w:fldChar w:fldCharType="separate"/>
      </w:r>
      <w:r>
        <w:rPr>
          <w:noProof/>
        </w:rPr>
        <w:t>32</w:t>
      </w:r>
      <w:r>
        <w:rPr>
          <w:noProof/>
        </w:rPr>
        <w:fldChar w:fldCharType="end"/>
      </w:r>
    </w:p>
    <w:p w14:paraId="0A4D24DA" w14:textId="4D4E84C5"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_Toc186715805 \h </w:instrText>
      </w:r>
      <w:r>
        <w:rPr>
          <w:noProof/>
        </w:rPr>
      </w:r>
      <w:r>
        <w:rPr>
          <w:noProof/>
        </w:rPr>
        <w:fldChar w:fldCharType="separate"/>
      </w:r>
      <w:r>
        <w:rPr>
          <w:noProof/>
        </w:rPr>
        <w:t>32</w:t>
      </w:r>
      <w:r>
        <w:rPr>
          <w:noProof/>
        </w:rPr>
        <w:fldChar w:fldCharType="end"/>
      </w:r>
    </w:p>
    <w:p w14:paraId="4C8B790A" w14:textId="2F246D71"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_Toc186715806 \h </w:instrText>
      </w:r>
      <w:r>
        <w:rPr>
          <w:noProof/>
        </w:rPr>
      </w:r>
      <w:r>
        <w:rPr>
          <w:noProof/>
        </w:rPr>
        <w:fldChar w:fldCharType="separate"/>
      </w:r>
      <w:r>
        <w:rPr>
          <w:noProof/>
        </w:rPr>
        <w:t>33</w:t>
      </w:r>
      <w:r>
        <w:rPr>
          <w:noProof/>
        </w:rPr>
        <w:fldChar w:fldCharType="end"/>
      </w:r>
    </w:p>
    <w:p w14:paraId="1DAF572A" w14:textId="3BD0E35D"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_Toc186715807 \h </w:instrText>
      </w:r>
      <w:r>
        <w:rPr>
          <w:noProof/>
        </w:rPr>
      </w:r>
      <w:r>
        <w:rPr>
          <w:noProof/>
        </w:rPr>
        <w:fldChar w:fldCharType="separate"/>
      </w:r>
      <w:r>
        <w:rPr>
          <w:noProof/>
        </w:rPr>
        <w:t>37</w:t>
      </w:r>
      <w:r>
        <w:rPr>
          <w:noProof/>
        </w:rPr>
        <w:fldChar w:fldCharType="end"/>
      </w:r>
    </w:p>
    <w:p w14:paraId="6AAFBAA0" w14:textId="1BE965DF"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_Toc186715808 \h </w:instrText>
      </w:r>
      <w:r>
        <w:rPr>
          <w:noProof/>
        </w:rPr>
      </w:r>
      <w:r>
        <w:rPr>
          <w:noProof/>
        </w:rPr>
        <w:fldChar w:fldCharType="separate"/>
      </w:r>
      <w:r>
        <w:rPr>
          <w:noProof/>
        </w:rPr>
        <w:t>40</w:t>
      </w:r>
      <w:r>
        <w:rPr>
          <w:noProof/>
        </w:rPr>
        <w:fldChar w:fldCharType="end"/>
      </w:r>
    </w:p>
    <w:p w14:paraId="72977A31" w14:textId="4F8B84C0"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_Toc186715809 \h </w:instrText>
      </w:r>
      <w:r>
        <w:rPr>
          <w:noProof/>
        </w:rPr>
      </w:r>
      <w:r>
        <w:rPr>
          <w:noProof/>
        </w:rPr>
        <w:fldChar w:fldCharType="separate"/>
      </w:r>
      <w:r>
        <w:rPr>
          <w:noProof/>
        </w:rPr>
        <w:t>41</w:t>
      </w:r>
      <w:r>
        <w:rPr>
          <w:noProof/>
        </w:rPr>
        <w:fldChar w:fldCharType="end"/>
      </w:r>
    </w:p>
    <w:p w14:paraId="3837A37C" w14:textId="1A58BAE0"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_Toc186715810 \h </w:instrText>
      </w:r>
      <w:r>
        <w:rPr>
          <w:noProof/>
        </w:rPr>
      </w:r>
      <w:r>
        <w:rPr>
          <w:noProof/>
        </w:rPr>
        <w:fldChar w:fldCharType="separate"/>
      </w:r>
      <w:r>
        <w:rPr>
          <w:noProof/>
        </w:rPr>
        <w:t>42</w:t>
      </w:r>
      <w:r>
        <w:rPr>
          <w:noProof/>
        </w:rPr>
        <w:fldChar w:fldCharType="end"/>
      </w:r>
    </w:p>
    <w:p w14:paraId="4987A549" w14:textId="0F912A30"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_Toc186715811 \h </w:instrText>
      </w:r>
      <w:r>
        <w:rPr>
          <w:noProof/>
        </w:rPr>
      </w:r>
      <w:r>
        <w:rPr>
          <w:noProof/>
        </w:rPr>
        <w:fldChar w:fldCharType="separate"/>
      </w:r>
      <w:r>
        <w:rPr>
          <w:noProof/>
        </w:rPr>
        <w:t>44</w:t>
      </w:r>
      <w:r>
        <w:rPr>
          <w:noProof/>
        </w:rPr>
        <w:fldChar w:fldCharType="end"/>
      </w:r>
    </w:p>
    <w:p w14:paraId="73DCC82B" w14:textId="75A3DA42"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_Toc186715812 \h </w:instrText>
      </w:r>
      <w:r>
        <w:rPr>
          <w:noProof/>
        </w:rPr>
      </w:r>
      <w:r>
        <w:rPr>
          <w:noProof/>
        </w:rPr>
        <w:fldChar w:fldCharType="separate"/>
      </w:r>
      <w:r>
        <w:rPr>
          <w:noProof/>
        </w:rPr>
        <w:t>45</w:t>
      </w:r>
      <w:r>
        <w:rPr>
          <w:noProof/>
        </w:rPr>
        <w:fldChar w:fldCharType="end"/>
      </w:r>
    </w:p>
    <w:p w14:paraId="77F813FA" w14:textId="3C6CBBF4"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_Toc186715813 \h </w:instrText>
      </w:r>
      <w:r>
        <w:rPr>
          <w:noProof/>
        </w:rPr>
      </w:r>
      <w:r>
        <w:rPr>
          <w:noProof/>
        </w:rPr>
        <w:fldChar w:fldCharType="separate"/>
      </w:r>
      <w:r>
        <w:rPr>
          <w:noProof/>
        </w:rPr>
        <w:t>45</w:t>
      </w:r>
      <w:r>
        <w:rPr>
          <w:noProof/>
        </w:rPr>
        <w:fldChar w:fldCharType="end"/>
      </w:r>
    </w:p>
    <w:p w14:paraId="03234F7E" w14:textId="552C6C99" w:rsidR="00BA6255" w:rsidRDefault="00BA6255">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_Toc186715814 \h </w:instrText>
      </w:r>
      <w:r>
        <w:rPr>
          <w:noProof/>
        </w:rPr>
      </w:r>
      <w:r>
        <w:rPr>
          <w:noProof/>
        </w:rPr>
        <w:fldChar w:fldCharType="separate"/>
      </w:r>
      <w:r>
        <w:rPr>
          <w:noProof/>
        </w:rPr>
        <w:t>45</w:t>
      </w:r>
      <w:r>
        <w:rPr>
          <w:noProof/>
        </w:rPr>
        <w:fldChar w:fldCharType="end"/>
      </w:r>
    </w:p>
    <w:p w14:paraId="7CAD3703" w14:textId="7BB7776A"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_Toc186715815 \h </w:instrText>
      </w:r>
      <w:r>
        <w:rPr>
          <w:noProof/>
        </w:rPr>
      </w:r>
      <w:r>
        <w:rPr>
          <w:noProof/>
        </w:rPr>
        <w:fldChar w:fldCharType="separate"/>
      </w:r>
      <w:r>
        <w:rPr>
          <w:noProof/>
        </w:rPr>
        <w:t>46</w:t>
      </w:r>
      <w:r>
        <w:rPr>
          <w:noProof/>
        </w:rPr>
        <w:fldChar w:fldCharType="end"/>
      </w:r>
    </w:p>
    <w:p w14:paraId="1C246EAC" w14:textId="47D82346"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_Toc186715816 \h </w:instrText>
      </w:r>
      <w:r>
        <w:rPr>
          <w:noProof/>
        </w:rPr>
      </w:r>
      <w:r>
        <w:rPr>
          <w:noProof/>
        </w:rPr>
        <w:fldChar w:fldCharType="separate"/>
      </w:r>
      <w:r>
        <w:rPr>
          <w:noProof/>
        </w:rPr>
        <w:t>46</w:t>
      </w:r>
      <w:r>
        <w:rPr>
          <w:noProof/>
        </w:rPr>
        <w:fldChar w:fldCharType="end"/>
      </w:r>
    </w:p>
    <w:p w14:paraId="3CB67B5A" w14:textId="64122422" w:rsidR="00BA6255" w:rsidRDefault="00BA6255">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_Toc186715817 \h </w:instrText>
      </w:r>
      <w:r>
        <w:rPr>
          <w:noProof/>
        </w:rPr>
      </w:r>
      <w:r>
        <w:rPr>
          <w:noProof/>
        </w:rPr>
        <w:fldChar w:fldCharType="separate"/>
      </w:r>
      <w:r>
        <w:rPr>
          <w:noProof/>
        </w:rPr>
        <w:t>46</w:t>
      </w:r>
      <w:r>
        <w:rPr>
          <w:noProof/>
        </w:rPr>
        <w:fldChar w:fldCharType="end"/>
      </w:r>
    </w:p>
    <w:p w14:paraId="3FA6EE62" w14:textId="091575AD" w:rsidR="00BA6255" w:rsidRDefault="00BA6255">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_Toc186715818 \h </w:instrText>
      </w:r>
      <w:r>
        <w:rPr>
          <w:noProof/>
        </w:rPr>
      </w:r>
      <w:r>
        <w:rPr>
          <w:noProof/>
        </w:rPr>
        <w:fldChar w:fldCharType="separate"/>
      </w:r>
      <w:r>
        <w:rPr>
          <w:noProof/>
        </w:rPr>
        <w:t>46</w:t>
      </w:r>
      <w:r>
        <w:rPr>
          <w:noProof/>
        </w:rPr>
        <w:fldChar w:fldCharType="end"/>
      </w:r>
    </w:p>
    <w:p w14:paraId="0213F268" w14:textId="03084F75" w:rsidR="00BA6255" w:rsidRDefault="00BA6255">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_Toc186715819 \h </w:instrText>
      </w:r>
      <w:r>
        <w:rPr>
          <w:noProof/>
        </w:rPr>
      </w:r>
      <w:r>
        <w:rPr>
          <w:noProof/>
        </w:rPr>
        <w:fldChar w:fldCharType="separate"/>
      </w:r>
      <w:r>
        <w:rPr>
          <w:noProof/>
        </w:rPr>
        <w:t>47</w:t>
      </w:r>
      <w:r>
        <w:rPr>
          <w:noProof/>
        </w:rPr>
        <w:fldChar w:fldCharType="end"/>
      </w:r>
    </w:p>
    <w:p w14:paraId="52473A39" w14:textId="069CB1E9" w:rsidR="00BA6255" w:rsidRDefault="00BA6255">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_Toc186715820 \h </w:instrText>
      </w:r>
      <w:r>
        <w:rPr>
          <w:noProof/>
        </w:rPr>
      </w:r>
      <w:r>
        <w:rPr>
          <w:noProof/>
        </w:rPr>
        <w:fldChar w:fldCharType="separate"/>
      </w:r>
      <w:r>
        <w:rPr>
          <w:noProof/>
        </w:rPr>
        <w:t>47</w:t>
      </w:r>
      <w:r>
        <w:rPr>
          <w:noProof/>
        </w:rPr>
        <w:fldChar w:fldCharType="end"/>
      </w:r>
    </w:p>
    <w:p w14:paraId="119190A0" w14:textId="44501C9D" w:rsidR="00BA6255" w:rsidRDefault="00BA6255">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_Toc186715821 \h </w:instrText>
      </w:r>
      <w:r>
        <w:rPr>
          <w:noProof/>
        </w:rPr>
      </w:r>
      <w:r>
        <w:rPr>
          <w:noProof/>
        </w:rPr>
        <w:fldChar w:fldCharType="separate"/>
      </w:r>
      <w:r>
        <w:rPr>
          <w:noProof/>
        </w:rPr>
        <w:t>47</w:t>
      </w:r>
      <w:r>
        <w:rPr>
          <w:noProof/>
        </w:rPr>
        <w:fldChar w:fldCharType="end"/>
      </w:r>
    </w:p>
    <w:p w14:paraId="18661488" w14:textId="412D066F" w:rsidR="00BA6255" w:rsidRDefault="00BA6255">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_Toc186715822 \h </w:instrText>
      </w:r>
      <w:r>
        <w:rPr>
          <w:noProof/>
        </w:rPr>
      </w:r>
      <w:r>
        <w:rPr>
          <w:noProof/>
        </w:rPr>
        <w:fldChar w:fldCharType="separate"/>
      </w:r>
      <w:r>
        <w:rPr>
          <w:noProof/>
        </w:rPr>
        <w:t>48</w:t>
      </w:r>
      <w:r>
        <w:rPr>
          <w:noProof/>
        </w:rPr>
        <w:fldChar w:fldCharType="end"/>
      </w:r>
    </w:p>
    <w:p w14:paraId="1F2E670C" w14:textId="073B4953"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_Toc186715823 \h </w:instrText>
      </w:r>
      <w:r>
        <w:rPr>
          <w:noProof/>
        </w:rPr>
      </w:r>
      <w:r>
        <w:rPr>
          <w:noProof/>
        </w:rPr>
        <w:fldChar w:fldCharType="separate"/>
      </w:r>
      <w:r>
        <w:rPr>
          <w:noProof/>
        </w:rPr>
        <w:t>48</w:t>
      </w:r>
      <w:r>
        <w:rPr>
          <w:noProof/>
        </w:rPr>
        <w:fldChar w:fldCharType="end"/>
      </w:r>
    </w:p>
    <w:p w14:paraId="5233EF54" w14:textId="2FB40004" w:rsidR="00BA6255" w:rsidRDefault="00BA6255">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_Toc186715824 \h </w:instrText>
      </w:r>
      <w:r>
        <w:rPr>
          <w:noProof/>
        </w:rPr>
      </w:r>
      <w:r>
        <w:rPr>
          <w:noProof/>
        </w:rPr>
        <w:fldChar w:fldCharType="separate"/>
      </w:r>
      <w:r>
        <w:rPr>
          <w:noProof/>
        </w:rPr>
        <w:t>48</w:t>
      </w:r>
      <w:r>
        <w:rPr>
          <w:noProof/>
        </w:rPr>
        <w:fldChar w:fldCharType="end"/>
      </w:r>
    </w:p>
    <w:p w14:paraId="2D715DA8" w14:textId="23C70B62" w:rsidR="00BA6255" w:rsidRDefault="00BA6255">
      <w:pPr>
        <w:pStyle w:val="TOC5"/>
        <w:rPr>
          <w:rFonts w:asciiTheme="minorHAnsi" w:hAnsiTheme="minorHAnsi" w:cstheme="minorBidi"/>
          <w:noProof/>
          <w:kern w:val="2"/>
          <w:sz w:val="24"/>
          <w:szCs w:val="24"/>
          <w:lang w:eastAsia="en-GB"/>
          <w14:ligatures w14:val="standardContextual"/>
        </w:rPr>
      </w:pPr>
      <w:r w:rsidRPr="002E7E8F">
        <w:rPr>
          <w:rFonts w:eastAsia="SimSun"/>
          <w:noProof/>
        </w:rPr>
        <w:t>6.1.5.2.22</w:t>
      </w:r>
      <w:r>
        <w:rPr>
          <w:rFonts w:asciiTheme="minorHAnsi" w:hAnsiTheme="minorHAnsi" w:cstheme="minorBidi"/>
          <w:noProof/>
          <w:kern w:val="2"/>
          <w:sz w:val="24"/>
          <w:szCs w:val="24"/>
          <w:lang w:eastAsia="en-GB"/>
          <w14:ligatures w14:val="standardContextual"/>
        </w:rPr>
        <w:tab/>
      </w:r>
      <w:r w:rsidRPr="002E7E8F">
        <w:rPr>
          <w:rFonts w:eastAsia="SimSun"/>
          <w:noProof/>
        </w:rPr>
        <w:t xml:space="preserve">Type: </w:t>
      </w:r>
      <w:r w:rsidRPr="002E7E8F">
        <w:rPr>
          <w:rFonts w:eastAsia="SimSun"/>
          <w:noProof/>
          <w:lang w:eastAsia="zh-CN"/>
        </w:rPr>
        <w:t>PrivacyCheckIdMappingReqData</w:t>
      </w:r>
      <w:r>
        <w:rPr>
          <w:noProof/>
        </w:rPr>
        <w:tab/>
      </w:r>
      <w:r>
        <w:rPr>
          <w:noProof/>
        </w:rPr>
        <w:fldChar w:fldCharType="begin" w:fldLock="1"/>
      </w:r>
      <w:r>
        <w:rPr>
          <w:noProof/>
        </w:rPr>
        <w:instrText xml:space="preserve"> PAGEREF _Toc186715825 \h </w:instrText>
      </w:r>
      <w:r>
        <w:rPr>
          <w:noProof/>
        </w:rPr>
      </w:r>
      <w:r>
        <w:rPr>
          <w:noProof/>
        </w:rPr>
        <w:fldChar w:fldCharType="separate"/>
      </w:r>
      <w:r>
        <w:rPr>
          <w:noProof/>
        </w:rPr>
        <w:t>48</w:t>
      </w:r>
      <w:r>
        <w:rPr>
          <w:noProof/>
        </w:rPr>
        <w:fldChar w:fldCharType="end"/>
      </w:r>
    </w:p>
    <w:p w14:paraId="7122BE56" w14:textId="36E1C5AC" w:rsidR="00BA6255" w:rsidRDefault="00BA6255">
      <w:pPr>
        <w:pStyle w:val="TOC5"/>
        <w:rPr>
          <w:rFonts w:asciiTheme="minorHAnsi" w:hAnsiTheme="minorHAnsi" w:cstheme="minorBidi"/>
          <w:noProof/>
          <w:kern w:val="2"/>
          <w:sz w:val="24"/>
          <w:szCs w:val="24"/>
          <w:lang w:eastAsia="en-GB"/>
          <w14:ligatures w14:val="standardContextual"/>
        </w:rPr>
      </w:pPr>
      <w:r w:rsidRPr="002E7E8F">
        <w:rPr>
          <w:rFonts w:eastAsia="SimSun"/>
          <w:noProof/>
        </w:rPr>
        <w:t>6.1.5.2.23</w:t>
      </w:r>
      <w:r>
        <w:rPr>
          <w:rFonts w:asciiTheme="minorHAnsi" w:hAnsiTheme="minorHAnsi" w:cstheme="minorBidi"/>
          <w:noProof/>
          <w:kern w:val="2"/>
          <w:sz w:val="24"/>
          <w:szCs w:val="24"/>
          <w:lang w:eastAsia="en-GB"/>
          <w14:ligatures w14:val="standardContextual"/>
        </w:rPr>
        <w:tab/>
      </w:r>
      <w:r w:rsidRPr="002E7E8F">
        <w:rPr>
          <w:rFonts w:eastAsia="SimSun"/>
          <w:noProof/>
        </w:rPr>
        <w:t xml:space="preserve">Type: </w:t>
      </w:r>
      <w:r w:rsidRPr="002E7E8F">
        <w:rPr>
          <w:rFonts w:eastAsia="SimSun"/>
          <w:noProof/>
          <w:lang w:eastAsia="zh-CN"/>
        </w:rPr>
        <w:t>PrivacyCheckIdMappingRespData</w:t>
      </w:r>
      <w:r>
        <w:rPr>
          <w:noProof/>
        </w:rPr>
        <w:tab/>
      </w:r>
      <w:r>
        <w:rPr>
          <w:noProof/>
        </w:rPr>
        <w:fldChar w:fldCharType="begin" w:fldLock="1"/>
      </w:r>
      <w:r>
        <w:rPr>
          <w:noProof/>
        </w:rPr>
        <w:instrText xml:space="preserve"> PAGEREF _Toc186715826 \h </w:instrText>
      </w:r>
      <w:r>
        <w:rPr>
          <w:noProof/>
        </w:rPr>
      </w:r>
      <w:r>
        <w:rPr>
          <w:noProof/>
        </w:rPr>
        <w:fldChar w:fldCharType="separate"/>
      </w:r>
      <w:r>
        <w:rPr>
          <w:noProof/>
        </w:rPr>
        <w:t>49</w:t>
      </w:r>
      <w:r>
        <w:rPr>
          <w:noProof/>
        </w:rPr>
        <w:fldChar w:fldCharType="end"/>
      </w:r>
    </w:p>
    <w:p w14:paraId="5CECCDF2" w14:textId="3FCF9062" w:rsidR="00BA6255" w:rsidRDefault="00BA6255">
      <w:pPr>
        <w:pStyle w:val="TOC5"/>
        <w:rPr>
          <w:rFonts w:asciiTheme="minorHAnsi" w:hAnsiTheme="minorHAnsi" w:cstheme="minorBidi"/>
          <w:noProof/>
          <w:kern w:val="2"/>
          <w:sz w:val="24"/>
          <w:szCs w:val="24"/>
          <w:lang w:eastAsia="en-GB"/>
          <w14:ligatures w14:val="standardContextual"/>
        </w:rPr>
      </w:pPr>
      <w:r w:rsidRPr="002E7E8F">
        <w:rPr>
          <w:rFonts w:eastAsia="SimSun"/>
          <w:noProof/>
        </w:rPr>
        <w:t>6.1.5.2.25</w:t>
      </w:r>
      <w:r>
        <w:rPr>
          <w:rFonts w:asciiTheme="minorHAnsi" w:hAnsiTheme="minorHAnsi" w:cstheme="minorBidi"/>
          <w:noProof/>
          <w:kern w:val="2"/>
          <w:sz w:val="24"/>
          <w:szCs w:val="24"/>
          <w:lang w:eastAsia="en-GB"/>
          <w14:ligatures w14:val="standardContextual"/>
        </w:rPr>
        <w:tab/>
      </w:r>
      <w:r w:rsidRPr="002E7E8F">
        <w:rPr>
          <w:noProof/>
        </w:rPr>
        <w:t>Void</w:t>
      </w:r>
      <w:r>
        <w:rPr>
          <w:noProof/>
        </w:rPr>
        <w:tab/>
      </w:r>
      <w:r>
        <w:rPr>
          <w:noProof/>
        </w:rPr>
        <w:fldChar w:fldCharType="begin" w:fldLock="1"/>
      </w:r>
      <w:r>
        <w:rPr>
          <w:noProof/>
        </w:rPr>
        <w:instrText xml:space="preserve"> PAGEREF _Toc186715827 \h </w:instrText>
      </w:r>
      <w:r>
        <w:rPr>
          <w:noProof/>
        </w:rPr>
      </w:r>
      <w:r>
        <w:rPr>
          <w:noProof/>
        </w:rPr>
        <w:fldChar w:fldCharType="separate"/>
      </w:r>
      <w:r>
        <w:rPr>
          <w:noProof/>
        </w:rPr>
        <w:t>49</w:t>
      </w:r>
      <w:r>
        <w:rPr>
          <w:noProof/>
        </w:rPr>
        <w:fldChar w:fldCharType="end"/>
      </w:r>
    </w:p>
    <w:p w14:paraId="03A59B8D" w14:textId="157CD42A" w:rsidR="00BA6255" w:rsidRDefault="00BA6255">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_Toc186715828 \h </w:instrText>
      </w:r>
      <w:r>
        <w:rPr>
          <w:noProof/>
        </w:rPr>
      </w:r>
      <w:r>
        <w:rPr>
          <w:noProof/>
        </w:rPr>
        <w:fldChar w:fldCharType="separate"/>
      </w:r>
      <w:r>
        <w:rPr>
          <w:noProof/>
        </w:rPr>
        <w:t>49</w:t>
      </w:r>
      <w:r>
        <w:rPr>
          <w:noProof/>
        </w:rPr>
        <w:fldChar w:fldCharType="end"/>
      </w:r>
    </w:p>
    <w:p w14:paraId="034D3383" w14:textId="36060455" w:rsidR="00BA6255" w:rsidRDefault="00BA6255">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_Toc186715829 \h </w:instrText>
      </w:r>
      <w:r>
        <w:rPr>
          <w:noProof/>
        </w:rPr>
      </w:r>
      <w:r>
        <w:rPr>
          <w:noProof/>
        </w:rPr>
        <w:fldChar w:fldCharType="separate"/>
      </w:r>
      <w:r>
        <w:rPr>
          <w:noProof/>
        </w:rPr>
        <w:t>50</w:t>
      </w:r>
      <w:r>
        <w:rPr>
          <w:noProof/>
        </w:rPr>
        <w:fldChar w:fldCharType="end"/>
      </w:r>
    </w:p>
    <w:p w14:paraId="43BDE069" w14:textId="2DB5A0D7" w:rsidR="00BA6255" w:rsidRDefault="00BA6255">
      <w:pPr>
        <w:pStyle w:val="TOC4"/>
        <w:rPr>
          <w:rFonts w:asciiTheme="minorHAnsi" w:hAnsiTheme="minorHAnsi" w:cstheme="minorBidi"/>
          <w:noProof/>
          <w:kern w:val="2"/>
          <w:sz w:val="24"/>
          <w:szCs w:val="24"/>
          <w:lang w:eastAsia="en-GB"/>
          <w14:ligatures w14:val="standardContextual"/>
        </w:rPr>
      </w:pPr>
      <w:r w:rsidRPr="002E7E8F">
        <w:rPr>
          <w:noProof/>
          <w:lang w:val="en-US"/>
        </w:rPr>
        <w:t>6.1.</w:t>
      </w:r>
      <w:r w:rsidRPr="002E7E8F">
        <w:rPr>
          <w:noProof/>
          <w:lang w:val="en-US" w:eastAsia="zh-CN"/>
        </w:rPr>
        <w:t>5</w:t>
      </w:r>
      <w:r w:rsidRPr="002E7E8F">
        <w:rPr>
          <w:noProof/>
          <w:lang w:val="en-US"/>
        </w:rPr>
        <w:t>.3</w:t>
      </w:r>
      <w:r>
        <w:rPr>
          <w:rFonts w:asciiTheme="minorHAnsi" w:hAnsiTheme="minorHAnsi" w:cstheme="minorBidi"/>
          <w:noProof/>
          <w:kern w:val="2"/>
          <w:sz w:val="24"/>
          <w:szCs w:val="24"/>
          <w:lang w:eastAsia="en-GB"/>
          <w14:ligatures w14:val="standardContextual"/>
        </w:rPr>
        <w:tab/>
      </w:r>
      <w:r w:rsidRPr="002E7E8F">
        <w:rPr>
          <w:noProof/>
          <w:lang w:val="en-US"/>
        </w:rPr>
        <w:t>Simple data types and enumerations</w:t>
      </w:r>
      <w:r>
        <w:rPr>
          <w:noProof/>
        </w:rPr>
        <w:tab/>
      </w:r>
      <w:r>
        <w:rPr>
          <w:noProof/>
        </w:rPr>
        <w:fldChar w:fldCharType="begin" w:fldLock="1"/>
      </w:r>
      <w:r>
        <w:rPr>
          <w:noProof/>
        </w:rPr>
        <w:instrText xml:space="preserve"> PAGEREF _Toc186715830 \h </w:instrText>
      </w:r>
      <w:r>
        <w:rPr>
          <w:noProof/>
        </w:rPr>
      </w:r>
      <w:r>
        <w:rPr>
          <w:noProof/>
        </w:rPr>
        <w:fldChar w:fldCharType="separate"/>
      </w:r>
      <w:r>
        <w:rPr>
          <w:noProof/>
        </w:rPr>
        <w:t>50</w:t>
      </w:r>
      <w:r>
        <w:rPr>
          <w:noProof/>
        </w:rPr>
        <w:fldChar w:fldCharType="end"/>
      </w:r>
    </w:p>
    <w:p w14:paraId="66570259" w14:textId="65B83051"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_Toc186715831 \h </w:instrText>
      </w:r>
      <w:r>
        <w:rPr>
          <w:noProof/>
        </w:rPr>
      </w:r>
      <w:r>
        <w:rPr>
          <w:noProof/>
        </w:rPr>
        <w:fldChar w:fldCharType="separate"/>
      </w:r>
      <w:r>
        <w:rPr>
          <w:noProof/>
        </w:rPr>
        <w:t>50</w:t>
      </w:r>
      <w:r>
        <w:rPr>
          <w:noProof/>
        </w:rPr>
        <w:fldChar w:fldCharType="end"/>
      </w:r>
    </w:p>
    <w:p w14:paraId="3301F7E2" w14:textId="253DEEB5"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_Toc186715832 \h </w:instrText>
      </w:r>
      <w:r>
        <w:rPr>
          <w:noProof/>
        </w:rPr>
      </w:r>
      <w:r>
        <w:rPr>
          <w:noProof/>
        </w:rPr>
        <w:fldChar w:fldCharType="separate"/>
      </w:r>
      <w:r>
        <w:rPr>
          <w:noProof/>
        </w:rPr>
        <w:t>50</w:t>
      </w:r>
      <w:r>
        <w:rPr>
          <w:noProof/>
        </w:rPr>
        <w:fldChar w:fldCharType="end"/>
      </w:r>
    </w:p>
    <w:p w14:paraId="6D8F73FD" w14:textId="6DB76CA3"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_Toc186715833 \h </w:instrText>
      </w:r>
      <w:r>
        <w:rPr>
          <w:noProof/>
        </w:rPr>
      </w:r>
      <w:r>
        <w:rPr>
          <w:noProof/>
        </w:rPr>
        <w:fldChar w:fldCharType="separate"/>
      </w:r>
      <w:r>
        <w:rPr>
          <w:noProof/>
        </w:rPr>
        <w:t>51</w:t>
      </w:r>
      <w:r>
        <w:rPr>
          <w:noProof/>
        </w:rPr>
        <w:fldChar w:fldCharType="end"/>
      </w:r>
    </w:p>
    <w:p w14:paraId="3361976A" w14:textId="4E210CC6"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_Toc186715834 \h </w:instrText>
      </w:r>
      <w:r>
        <w:rPr>
          <w:noProof/>
        </w:rPr>
      </w:r>
      <w:r>
        <w:rPr>
          <w:noProof/>
        </w:rPr>
        <w:fldChar w:fldCharType="separate"/>
      </w:r>
      <w:r>
        <w:rPr>
          <w:noProof/>
        </w:rPr>
        <w:t>51</w:t>
      </w:r>
      <w:r>
        <w:rPr>
          <w:noProof/>
        </w:rPr>
        <w:fldChar w:fldCharType="end"/>
      </w:r>
    </w:p>
    <w:p w14:paraId="41FA8391" w14:textId="642D90AC"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_Toc186715835 \h </w:instrText>
      </w:r>
      <w:r>
        <w:rPr>
          <w:noProof/>
        </w:rPr>
      </w:r>
      <w:r>
        <w:rPr>
          <w:noProof/>
        </w:rPr>
        <w:fldChar w:fldCharType="separate"/>
      </w:r>
      <w:r>
        <w:rPr>
          <w:noProof/>
        </w:rPr>
        <w:t>51</w:t>
      </w:r>
      <w:r>
        <w:rPr>
          <w:noProof/>
        </w:rPr>
        <w:fldChar w:fldCharType="end"/>
      </w:r>
    </w:p>
    <w:p w14:paraId="42962525" w14:textId="174F2587"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_Toc186715836 \h </w:instrText>
      </w:r>
      <w:r>
        <w:rPr>
          <w:noProof/>
        </w:rPr>
      </w:r>
      <w:r>
        <w:rPr>
          <w:noProof/>
        </w:rPr>
        <w:fldChar w:fldCharType="separate"/>
      </w:r>
      <w:r>
        <w:rPr>
          <w:noProof/>
        </w:rPr>
        <w:t>52</w:t>
      </w:r>
      <w:r>
        <w:rPr>
          <w:noProof/>
        </w:rPr>
        <w:fldChar w:fldCharType="end"/>
      </w:r>
    </w:p>
    <w:p w14:paraId="151BE39F" w14:textId="03FAD481" w:rsidR="00BA6255" w:rsidRDefault="00BA6255">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_Toc186715837 \h </w:instrText>
      </w:r>
      <w:r>
        <w:rPr>
          <w:noProof/>
        </w:rPr>
      </w:r>
      <w:r>
        <w:rPr>
          <w:noProof/>
        </w:rPr>
        <w:fldChar w:fldCharType="separate"/>
      </w:r>
      <w:r>
        <w:rPr>
          <w:noProof/>
        </w:rPr>
        <w:t>52</w:t>
      </w:r>
      <w:r>
        <w:rPr>
          <w:noProof/>
        </w:rPr>
        <w:fldChar w:fldCharType="end"/>
      </w:r>
    </w:p>
    <w:p w14:paraId="69F802CE" w14:textId="33097711" w:rsidR="00BA6255" w:rsidRDefault="00BA6255">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_Toc186715838 \h </w:instrText>
      </w:r>
      <w:r>
        <w:rPr>
          <w:noProof/>
        </w:rPr>
      </w:r>
      <w:r>
        <w:rPr>
          <w:noProof/>
        </w:rPr>
        <w:fldChar w:fldCharType="separate"/>
      </w:r>
      <w:r>
        <w:rPr>
          <w:noProof/>
        </w:rPr>
        <w:t>52</w:t>
      </w:r>
      <w:r>
        <w:rPr>
          <w:noProof/>
        </w:rPr>
        <w:fldChar w:fldCharType="end"/>
      </w:r>
    </w:p>
    <w:p w14:paraId="6A9093F1" w14:textId="11B85A6C" w:rsidR="00BA6255" w:rsidRDefault="00BA6255">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_Toc186715839 \h </w:instrText>
      </w:r>
      <w:r>
        <w:rPr>
          <w:noProof/>
        </w:rPr>
      </w:r>
      <w:r>
        <w:rPr>
          <w:noProof/>
        </w:rPr>
        <w:fldChar w:fldCharType="separate"/>
      </w:r>
      <w:r>
        <w:rPr>
          <w:noProof/>
        </w:rPr>
        <w:t>53</w:t>
      </w:r>
      <w:r>
        <w:rPr>
          <w:noProof/>
        </w:rPr>
        <w:fldChar w:fldCharType="end"/>
      </w:r>
    </w:p>
    <w:p w14:paraId="47886F19" w14:textId="41827BC1" w:rsidR="00BA6255" w:rsidRDefault="00BA6255">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_Toc186715840 \h </w:instrText>
      </w:r>
      <w:r>
        <w:rPr>
          <w:noProof/>
        </w:rPr>
      </w:r>
      <w:r>
        <w:rPr>
          <w:noProof/>
        </w:rPr>
        <w:fldChar w:fldCharType="separate"/>
      </w:r>
      <w:r>
        <w:rPr>
          <w:noProof/>
        </w:rPr>
        <w:t>53</w:t>
      </w:r>
      <w:r>
        <w:rPr>
          <w:noProof/>
        </w:rPr>
        <w:fldChar w:fldCharType="end"/>
      </w:r>
    </w:p>
    <w:p w14:paraId="581AF729" w14:textId="1C433554" w:rsidR="00BA6255" w:rsidRDefault="00BA625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_Toc186715841 \h </w:instrText>
      </w:r>
      <w:r>
        <w:rPr>
          <w:noProof/>
        </w:rPr>
      </w:r>
      <w:r>
        <w:rPr>
          <w:noProof/>
        </w:rPr>
        <w:fldChar w:fldCharType="separate"/>
      </w:r>
      <w:r>
        <w:rPr>
          <w:noProof/>
        </w:rPr>
        <w:t>53</w:t>
      </w:r>
      <w:r>
        <w:rPr>
          <w:noProof/>
        </w:rPr>
        <w:fldChar w:fldCharType="end"/>
      </w:r>
    </w:p>
    <w:p w14:paraId="1D88BB02" w14:textId="3DBB53A5"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_Toc186715842 \h </w:instrText>
      </w:r>
      <w:r>
        <w:rPr>
          <w:noProof/>
        </w:rPr>
      </w:r>
      <w:r>
        <w:rPr>
          <w:noProof/>
        </w:rPr>
        <w:fldChar w:fldCharType="separate"/>
      </w:r>
      <w:r>
        <w:rPr>
          <w:noProof/>
        </w:rPr>
        <w:t>53</w:t>
      </w:r>
      <w:r>
        <w:rPr>
          <w:noProof/>
        </w:rPr>
        <w:fldChar w:fldCharType="end"/>
      </w:r>
    </w:p>
    <w:p w14:paraId="217B10C6" w14:textId="5C01037E"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_Toc186715843 \h </w:instrText>
      </w:r>
      <w:r>
        <w:rPr>
          <w:noProof/>
        </w:rPr>
      </w:r>
      <w:r>
        <w:rPr>
          <w:noProof/>
        </w:rPr>
        <w:fldChar w:fldCharType="separate"/>
      </w:r>
      <w:r>
        <w:rPr>
          <w:noProof/>
        </w:rPr>
        <w:t>53</w:t>
      </w:r>
      <w:r>
        <w:rPr>
          <w:noProof/>
        </w:rPr>
        <w:fldChar w:fldCharType="end"/>
      </w:r>
    </w:p>
    <w:p w14:paraId="093F35A1" w14:textId="31000C14" w:rsidR="00BA6255" w:rsidRDefault="00BA6255">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_Toc186715844 \h </w:instrText>
      </w:r>
      <w:r>
        <w:rPr>
          <w:noProof/>
        </w:rPr>
      </w:r>
      <w:r>
        <w:rPr>
          <w:noProof/>
        </w:rPr>
        <w:fldChar w:fldCharType="separate"/>
      </w:r>
      <w:r>
        <w:rPr>
          <w:noProof/>
        </w:rPr>
        <w:t>53</w:t>
      </w:r>
      <w:r>
        <w:rPr>
          <w:noProof/>
        </w:rPr>
        <w:fldChar w:fldCharType="end"/>
      </w:r>
    </w:p>
    <w:p w14:paraId="58F90FB8" w14:textId="662DD5A2" w:rsidR="00BA6255" w:rsidRDefault="00BA6255">
      <w:pPr>
        <w:pStyle w:val="TOC3"/>
        <w:rPr>
          <w:rFonts w:asciiTheme="minorHAnsi" w:hAnsiTheme="minorHAnsi" w:cstheme="minorBidi"/>
          <w:noProof/>
          <w:kern w:val="2"/>
          <w:sz w:val="24"/>
          <w:szCs w:val="24"/>
          <w:lang w:eastAsia="en-GB"/>
          <w14:ligatures w14:val="standardContextual"/>
        </w:rPr>
      </w:pPr>
      <w:r w:rsidRPr="002E7E8F">
        <w:rPr>
          <w:noProof/>
          <w:lang w:val="en-US"/>
        </w:rPr>
        <w:t>6.1.</w:t>
      </w:r>
      <w:r w:rsidRPr="002E7E8F">
        <w:rPr>
          <w:noProof/>
          <w:lang w:val="en-US" w:eastAsia="zh-CN"/>
        </w:rPr>
        <w:t>7</w:t>
      </w:r>
      <w:r>
        <w:rPr>
          <w:rFonts w:asciiTheme="minorHAnsi" w:hAnsiTheme="minorHAnsi" w:cstheme="minorBidi"/>
          <w:noProof/>
          <w:kern w:val="2"/>
          <w:sz w:val="24"/>
          <w:szCs w:val="24"/>
          <w:lang w:eastAsia="en-GB"/>
          <w14:ligatures w14:val="standardContextual"/>
        </w:rPr>
        <w:tab/>
      </w:r>
      <w:r w:rsidRPr="002E7E8F">
        <w:rPr>
          <w:noProof/>
          <w:lang w:val="en-US"/>
        </w:rPr>
        <w:t>Feature negotiation</w:t>
      </w:r>
      <w:r>
        <w:rPr>
          <w:noProof/>
        </w:rPr>
        <w:tab/>
      </w:r>
      <w:r>
        <w:rPr>
          <w:noProof/>
        </w:rPr>
        <w:fldChar w:fldCharType="begin" w:fldLock="1"/>
      </w:r>
      <w:r>
        <w:rPr>
          <w:noProof/>
        </w:rPr>
        <w:instrText xml:space="preserve"> PAGEREF _Toc186715845 \h </w:instrText>
      </w:r>
      <w:r>
        <w:rPr>
          <w:noProof/>
        </w:rPr>
      </w:r>
      <w:r>
        <w:rPr>
          <w:noProof/>
        </w:rPr>
        <w:fldChar w:fldCharType="separate"/>
      </w:r>
      <w:r>
        <w:rPr>
          <w:noProof/>
        </w:rPr>
        <w:t>54</w:t>
      </w:r>
      <w:r>
        <w:rPr>
          <w:noProof/>
        </w:rPr>
        <w:fldChar w:fldCharType="end"/>
      </w:r>
    </w:p>
    <w:p w14:paraId="65DCE274" w14:textId="2A2BFEA1" w:rsidR="00BA6255" w:rsidRDefault="00BA6255">
      <w:pPr>
        <w:pStyle w:val="TOC3"/>
        <w:rPr>
          <w:rFonts w:asciiTheme="minorHAnsi" w:hAnsiTheme="minorHAnsi" w:cstheme="minorBidi"/>
          <w:noProof/>
          <w:kern w:val="2"/>
          <w:sz w:val="24"/>
          <w:szCs w:val="24"/>
          <w:lang w:eastAsia="en-GB"/>
          <w14:ligatures w14:val="standardContextual"/>
        </w:rPr>
      </w:pPr>
      <w:r w:rsidRPr="002E7E8F">
        <w:rPr>
          <w:noProof/>
          <w:lang w:val="en-US"/>
        </w:rPr>
        <w:t>6.1.</w:t>
      </w:r>
      <w:r w:rsidRPr="002E7E8F">
        <w:rPr>
          <w:noProof/>
          <w:lang w:val="en-US" w:eastAsia="zh-CN"/>
        </w:rPr>
        <w:t>8</w:t>
      </w:r>
      <w:r>
        <w:rPr>
          <w:rFonts w:asciiTheme="minorHAnsi" w:hAnsiTheme="minorHAnsi" w:cstheme="minorBidi"/>
          <w:noProof/>
          <w:kern w:val="2"/>
          <w:sz w:val="24"/>
          <w:szCs w:val="24"/>
          <w:lang w:eastAsia="en-GB"/>
          <w14:ligatures w14:val="standardContextual"/>
        </w:rPr>
        <w:tab/>
      </w:r>
      <w:r w:rsidRPr="002E7E8F">
        <w:rPr>
          <w:noProof/>
          <w:lang w:val="en-US"/>
        </w:rPr>
        <w:t>Security</w:t>
      </w:r>
      <w:r>
        <w:rPr>
          <w:noProof/>
        </w:rPr>
        <w:tab/>
      </w:r>
      <w:r>
        <w:rPr>
          <w:noProof/>
        </w:rPr>
        <w:fldChar w:fldCharType="begin" w:fldLock="1"/>
      </w:r>
      <w:r>
        <w:rPr>
          <w:noProof/>
        </w:rPr>
        <w:instrText xml:space="preserve"> PAGEREF _Toc186715846 \h </w:instrText>
      </w:r>
      <w:r>
        <w:rPr>
          <w:noProof/>
        </w:rPr>
      </w:r>
      <w:r>
        <w:rPr>
          <w:noProof/>
        </w:rPr>
        <w:fldChar w:fldCharType="separate"/>
      </w:r>
      <w:r>
        <w:rPr>
          <w:noProof/>
        </w:rPr>
        <w:t>54</w:t>
      </w:r>
      <w:r>
        <w:rPr>
          <w:noProof/>
        </w:rPr>
        <w:fldChar w:fldCharType="end"/>
      </w:r>
    </w:p>
    <w:p w14:paraId="65E86976" w14:textId="47BA5D87" w:rsidR="00BA6255" w:rsidRDefault="00BA6255">
      <w:pPr>
        <w:pStyle w:val="TOC3"/>
        <w:rPr>
          <w:rFonts w:asciiTheme="minorHAnsi" w:hAnsiTheme="minorHAnsi" w:cstheme="minorBidi"/>
          <w:noProof/>
          <w:kern w:val="2"/>
          <w:sz w:val="24"/>
          <w:szCs w:val="24"/>
          <w:lang w:eastAsia="en-GB"/>
          <w14:ligatures w14:val="standardContextual"/>
        </w:rPr>
      </w:pPr>
      <w:r w:rsidRPr="002E7E8F">
        <w:rPr>
          <w:noProof/>
          <w:lang w:val="en-US"/>
        </w:rPr>
        <w:lastRenderedPageBreak/>
        <w:t>6.1.</w:t>
      </w:r>
      <w:r w:rsidRPr="002E7E8F">
        <w:rPr>
          <w:noProof/>
          <w:lang w:val="en-US" w:eastAsia="zh-CN"/>
        </w:rPr>
        <w:t>9</w:t>
      </w:r>
      <w:r>
        <w:rPr>
          <w:rFonts w:asciiTheme="minorHAnsi" w:hAnsiTheme="minorHAnsi" w:cstheme="minorBidi"/>
          <w:noProof/>
          <w:kern w:val="2"/>
          <w:sz w:val="24"/>
          <w:szCs w:val="24"/>
          <w:lang w:eastAsia="en-GB"/>
          <w14:ligatures w14:val="standardContextual"/>
        </w:rPr>
        <w:tab/>
      </w:r>
      <w:r w:rsidRPr="002E7E8F">
        <w:rPr>
          <w:noProof/>
          <w:lang w:val="en-US"/>
        </w:rPr>
        <w:t>HTTP redirection</w:t>
      </w:r>
      <w:r>
        <w:rPr>
          <w:noProof/>
        </w:rPr>
        <w:tab/>
      </w:r>
      <w:r>
        <w:rPr>
          <w:noProof/>
        </w:rPr>
        <w:fldChar w:fldCharType="begin" w:fldLock="1"/>
      </w:r>
      <w:r>
        <w:rPr>
          <w:noProof/>
        </w:rPr>
        <w:instrText xml:space="preserve"> PAGEREF _Toc186715847 \h </w:instrText>
      </w:r>
      <w:r>
        <w:rPr>
          <w:noProof/>
        </w:rPr>
      </w:r>
      <w:r>
        <w:rPr>
          <w:noProof/>
        </w:rPr>
        <w:fldChar w:fldCharType="separate"/>
      </w:r>
      <w:r>
        <w:rPr>
          <w:noProof/>
        </w:rPr>
        <w:t>55</w:t>
      </w:r>
      <w:r>
        <w:rPr>
          <w:noProof/>
        </w:rPr>
        <w:fldChar w:fldCharType="end"/>
      </w:r>
    </w:p>
    <w:p w14:paraId="2022AE3C" w14:textId="3FCCEA0E" w:rsidR="00BA6255" w:rsidRDefault="00BA625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_Toc186715848 \h </w:instrText>
      </w:r>
      <w:r>
        <w:rPr>
          <w:noProof/>
        </w:rPr>
      </w:r>
      <w:r>
        <w:rPr>
          <w:noProof/>
        </w:rPr>
        <w:fldChar w:fldCharType="separate"/>
      </w:r>
      <w:r>
        <w:rPr>
          <w:noProof/>
        </w:rPr>
        <w:t>56</w:t>
      </w:r>
      <w:r>
        <w:rPr>
          <w:noProof/>
        </w:rPr>
        <w:fldChar w:fldCharType="end"/>
      </w:r>
    </w:p>
    <w:p w14:paraId="6D82E985" w14:textId="6A7FF172" w:rsidR="00BA6255" w:rsidRDefault="00BA625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_Toc186715849 \h </w:instrText>
      </w:r>
      <w:r>
        <w:rPr>
          <w:noProof/>
        </w:rPr>
      </w:r>
      <w:r>
        <w:rPr>
          <w:noProof/>
        </w:rPr>
        <w:fldChar w:fldCharType="separate"/>
      </w:r>
      <w:r>
        <w:rPr>
          <w:noProof/>
        </w:rPr>
        <w:t>56</w:t>
      </w:r>
      <w:r>
        <w:rPr>
          <w:noProof/>
        </w:rPr>
        <w:fldChar w:fldCharType="end"/>
      </w:r>
    </w:p>
    <w:p w14:paraId="52457639" w14:textId="25CFBE14" w:rsidR="00BA6255" w:rsidRDefault="00BA625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_Toc186715850 \h </w:instrText>
      </w:r>
      <w:r>
        <w:rPr>
          <w:noProof/>
        </w:rPr>
      </w:r>
      <w:r>
        <w:rPr>
          <w:noProof/>
        </w:rPr>
        <w:fldChar w:fldCharType="separate"/>
      </w:r>
      <w:r>
        <w:rPr>
          <w:noProof/>
        </w:rPr>
        <w:t>56</w:t>
      </w:r>
      <w:r>
        <w:rPr>
          <w:noProof/>
        </w:rPr>
        <w:fldChar w:fldCharType="end"/>
      </w:r>
    </w:p>
    <w:p w14:paraId="4DD5398E" w14:textId="1BB1D67B" w:rsidR="00BA6255" w:rsidRDefault="00BA625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_Toc186715851 \h </w:instrText>
      </w:r>
      <w:r>
        <w:rPr>
          <w:noProof/>
        </w:rPr>
      </w:r>
      <w:r>
        <w:rPr>
          <w:noProof/>
        </w:rPr>
        <w:fldChar w:fldCharType="separate"/>
      </w:r>
      <w:r>
        <w:rPr>
          <w:noProof/>
        </w:rPr>
        <w:t>71</w:t>
      </w:r>
      <w:r>
        <w:rPr>
          <w:noProof/>
        </w:rPr>
        <w:fldChar w:fldCharType="end"/>
      </w:r>
    </w:p>
    <w:p w14:paraId="548BFB11" w14:textId="080DD60E" w:rsidR="008D72A7" w:rsidRDefault="003C13E1"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86715731"/>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021CA49" w14:textId="77777777" w:rsidR="008D72A7" w:rsidRPr="008D72A7" w:rsidRDefault="008D72A7" w:rsidP="008D72A7">
      <w:r>
        <w:t xml:space="preserve">This Technical </w:t>
      </w:r>
      <w:bookmarkStart w:id="28" w:name="spectype3"/>
      <w:r>
        <w:t>Specification</w:t>
      </w:r>
      <w:bookmarkEnd w:id="28"/>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9" w:name="introduction"/>
      <w:bookmarkStart w:id="30" w:name="_Toc18853021"/>
      <w:bookmarkStart w:id="31" w:name="_Toc22141021"/>
      <w:bookmarkStart w:id="32" w:name="_Toc22624223"/>
      <w:bookmarkStart w:id="33" w:name="_Toc26202284"/>
      <w:bookmarkStart w:id="34" w:name="_Toc26202470"/>
      <w:bookmarkStart w:id="35" w:name="_Toc34804178"/>
      <w:bookmarkStart w:id="36" w:name="_Toc35935749"/>
      <w:bookmarkStart w:id="37" w:name="_Toc45029969"/>
      <w:bookmarkStart w:id="38" w:name="_Toc51922329"/>
      <w:bookmarkStart w:id="39" w:name="_Toc51922743"/>
      <w:bookmarkStart w:id="40" w:name="_Toc122015796"/>
      <w:bookmarkStart w:id="41" w:name="_Toc130844959"/>
      <w:bookmarkStart w:id="42" w:name="_Toc138344456"/>
      <w:bookmarkStart w:id="43" w:name="_Toc145946962"/>
      <w:bookmarkStart w:id="44" w:name="_Toc153817402"/>
      <w:bookmarkStart w:id="45" w:name="_Toc161839718"/>
      <w:bookmarkStart w:id="46" w:name="_Toc186715732"/>
      <w:bookmarkEnd w:id="29"/>
      <w:r w:rsidRPr="008D72A7">
        <w:t>1</w:t>
      </w:r>
      <w:r w:rsidRPr="008D72A7">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7" w:name="_Toc26202285"/>
      <w:bookmarkStart w:id="48" w:name="_Toc22624224"/>
      <w:bookmarkStart w:id="49" w:name="_Toc22141022"/>
      <w:bookmarkStart w:id="50" w:name="_Toc18853022"/>
      <w:bookmarkStart w:id="51" w:name="_Toc26202471"/>
      <w:bookmarkStart w:id="52" w:name="_Toc34804179"/>
      <w:bookmarkStart w:id="53" w:name="_Toc35935750"/>
      <w:bookmarkStart w:id="54" w:name="_Toc45029970"/>
      <w:bookmarkStart w:id="55" w:name="_Toc51922330"/>
      <w:bookmarkStart w:id="56" w:name="_Toc51922744"/>
      <w:bookmarkStart w:id="57" w:name="_Toc122015797"/>
      <w:bookmarkStart w:id="58" w:name="_Toc130844960"/>
      <w:bookmarkStart w:id="59" w:name="_Toc138344457"/>
      <w:bookmarkStart w:id="60" w:name="_Toc145946963"/>
      <w:bookmarkStart w:id="61" w:name="_Toc153817403"/>
      <w:bookmarkStart w:id="62" w:name="_Toc161839719"/>
      <w:bookmarkStart w:id="63" w:name="_Toc186715733"/>
      <w:r w:rsidRPr="008D72A7">
        <w:t>2</w:t>
      </w:r>
      <w:r w:rsidRPr="008D72A7">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4"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4"/>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5" w:name="_Toc26202286"/>
      <w:bookmarkStart w:id="66" w:name="_Toc22624225"/>
      <w:bookmarkStart w:id="67" w:name="_Toc22141023"/>
      <w:bookmarkStart w:id="68" w:name="_Toc18853023"/>
      <w:bookmarkStart w:id="69" w:name="_Toc26202472"/>
      <w:bookmarkStart w:id="70" w:name="_Toc34804180"/>
      <w:bookmarkStart w:id="71" w:name="_Toc35935751"/>
      <w:bookmarkStart w:id="72" w:name="_Toc45029971"/>
      <w:bookmarkStart w:id="73" w:name="_Toc51922331"/>
      <w:bookmarkStart w:id="74" w:name="_Toc51922745"/>
      <w:bookmarkStart w:id="75" w:name="_Toc122015798"/>
      <w:bookmarkStart w:id="76" w:name="_Toc130844961"/>
      <w:bookmarkStart w:id="77" w:name="_Toc138344458"/>
      <w:bookmarkStart w:id="78" w:name="_Toc145946964"/>
      <w:bookmarkStart w:id="79" w:name="_Toc153817404"/>
      <w:bookmarkStart w:id="80" w:name="_Toc161839720"/>
      <w:bookmarkStart w:id="81" w:name="_Toc186715734"/>
      <w:r w:rsidRPr="008D72A7">
        <w:t>3</w:t>
      </w:r>
      <w:r w:rsidRPr="008D72A7">
        <w:tab/>
      </w:r>
      <w:bookmarkEnd w:id="65"/>
      <w:bookmarkEnd w:id="66"/>
      <w:bookmarkEnd w:id="67"/>
      <w:bookmarkEnd w:id="68"/>
      <w:bookmarkEnd w:id="69"/>
      <w:bookmarkEnd w:id="70"/>
      <w:r w:rsidR="00325ACD" w:rsidRPr="004D3578">
        <w:t>Definitions</w:t>
      </w:r>
      <w:r w:rsidR="00325ACD">
        <w:t xml:space="preserve"> of terms, symbols and abbreviations</w:t>
      </w:r>
      <w:bookmarkEnd w:id="71"/>
      <w:bookmarkEnd w:id="72"/>
      <w:bookmarkEnd w:id="73"/>
      <w:bookmarkEnd w:id="74"/>
      <w:bookmarkEnd w:id="75"/>
      <w:bookmarkEnd w:id="76"/>
      <w:bookmarkEnd w:id="77"/>
      <w:bookmarkEnd w:id="78"/>
      <w:bookmarkEnd w:id="79"/>
      <w:bookmarkEnd w:id="80"/>
      <w:bookmarkEnd w:id="81"/>
    </w:p>
    <w:p w14:paraId="2F3E6790" w14:textId="77777777" w:rsidR="008D72A7" w:rsidRPr="008D72A7" w:rsidRDefault="008D72A7" w:rsidP="00EF4063">
      <w:pPr>
        <w:pStyle w:val="Heading2"/>
      </w:pPr>
      <w:bookmarkStart w:id="82" w:name="_Toc26202287"/>
      <w:bookmarkStart w:id="83" w:name="_Toc22624226"/>
      <w:bookmarkStart w:id="84" w:name="_Toc22141024"/>
      <w:bookmarkStart w:id="85" w:name="_Toc18853024"/>
      <w:bookmarkStart w:id="86" w:name="_Toc26202473"/>
      <w:bookmarkStart w:id="87" w:name="_Toc34804181"/>
      <w:bookmarkStart w:id="88" w:name="_Toc35935752"/>
      <w:bookmarkStart w:id="89" w:name="_Toc45029972"/>
      <w:bookmarkStart w:id="90" w:name="_Toc51922332"/>
      <w:bookmarkStart w:id="91" w:name="_Toc51922746"/>
      <w:bookmarkStart w:id="92" w:name="_Toc122015799"/>
      <w:bookmarkStart w:id="93" w:name="_Toc130844962"/>
      <w:bookmarkStart w:id="94" w:name="_Toc138344459"/>
      <w:bookmarkStart w:id="95" w:name="_Toc145946965"/>
      <w:bookmarkStart w:id="96" w:name="_Toc153817405"/>
      <w:bookmarkStart w:id="97" w:name="_Toc161839721"/>
      <w:bookmarkStart w:id="98" w:name="_Toc186715735"/>
      <w:r w:rsidRPr="008D72A7">
        <w:t>3.1</w:t>
      </w:r>
      <w:r w:rsidRPr="008D72A7">
        <w:tab/>
      </w:r>
      <w:bookmarkEnd w:id="82"/>
      <w:bookmarkEnd w:id="83"/>
      <w:bookmarkEnd w:id="84"/>
      <w:bookmarkEnd w:id="85"/>
      <w:bookmarkEnd w:id="86"/>
      <w:bookmarkEnd w:id="87"/>
      <w:r w:rsidR="00325ACD">
        <w:t>Terms</w:t>
      </w:r>
      <w:bookmarkEnd w:id="88"/>
      <w:bookmarkEnd w:id="89"/>
      <w:bookmarkEnd w:id="90"/>
      <w:bookmarkEnd w:id="91"/>
      <w:bookmarkEnd w:id="92"/>
      <w:bookmarkEnd w:id="93"/>
      <w:bookmarkEnd w:id="94"/>
      <w:bookmarkEnd w:id="95"/>
      <w:bookmarkEnd w:id="96"/>
      <w:bookmarkEnd w:id="97"/>
      <w:bookmarkEnd w:id="9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99" w:name="_Toc26202288"/>
      <w:bookmarkStart w:id="100" w:name="_Toc22624227"/>
      <w:bookmarkStart w:id="101" w:name="_Toc22141025"/>
      <w:bookmarkStart w:id="102" w:name="_Toc18853025"/>
      <w:bookmarkStart w:id="103" w:name="_Toc26202474"/>
      <w:bookmarkStart w:id="104" w:name="_Toc34804182"/>
      <w:bookmarkStart w:id="105" w:name="_Toc35935753"/>
      <w:bookmarkStart w:id="106" w:name="_Toc45029973"/>
      <w:bookmarkStart w:id="107" w:name="_Toc51922333"/>
      <w:bookmarkStart w:id="108" w:name="_Toc51922747"/>
      <w:bookmarkStart w:id="109" w:name="_Toc122015800"/>
      <w:bookmarkStart w:id="110" w:name="_Toc130844963"/>
      <w:bookmarkStart w:id="111" w:name="_Toc138344460"/>
      <w:bookmarkStart w:id="112" w:name="_Toc145946966"/>
      <w:bookmarkStart w:id="113" w:name="_Toc153817406"/>
      <w:bookmarkStart w:id="114" w:name="_Toc161839722"/>
      <w:bookmarkStart w:id="115" w:name="_Toc186715736"/>
      <w:r w:rsidRPr="008D72A7">
        <w:t>3.2</w:t>
      </w:r>
      <w:r w:rsidRPr="008D72A7">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16" w:name="_Toc26202289"/>
      <w:bookmarkStart w:id="117" w:name="_Toc22624228"/>
      <w:bookmarkStart w:id="118" w:name="_Toc22141026"/>
      <w:bookmarkStart w:id="119" w:name="_Toc18853026"/>
      <w:bookmarkStart w:id="120" w:name="_Toc26202475"/>
      <w:bookmarkStart w:id="121" w:name="_Toc34804183"/>
      <w:bookmarkStart w:id="122" w:name="_Toc35935754"/>
      <w:bookmarkStart w:id="123" w:name="_Toc45029974"/>
      <w:bookmarkStart w:id="124" w:name="_Toc51922334"/>
      <w:bookmarkStart w:id="125" w:name="_Toc51922748"/>
      <w:bookmarkStart w:id="126" w:name="_Toc122015801"/>
      <w:bookmarkStart w:id="127" w:name="_Toc130844964"/>
      <w:bookmarkStart w:id="128" w:name="_Toc138344461"/>
      <w:bookmarkStart w:id="129" w:name="_Toc145946967"/>
      <w:bookmarkStart w:id="130" w:name="_Toc153817407"/>
      <w:bookmarkStart w:id="131" w:name="_Toc161839723"/>
      <w:bookmarkStart w:id="132" w:name="_Toc186715737"/>
      <w:r w:rsidRPr="008D72A7">
        <w:t>3.3</w:t>
      </w:r>
      <w:r w:rsidRPr="008D72A7">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33" w:name="_Toc26202290"/>
      <w:bookmarkStart w:id="134" w:name="_Toc22624229"/>
      <w:bookmarkStart w:id="135" w:name="_Toc22141027"/>
      <w:bookmarkStart w:id="136" w:name="_Toc18853027"/>
      <w:bookmarkStart w:id="137" w:name="_Toc26202476"/>
      <w:bookmarkStart w:id="138" w:name="_Toc34804184"/>
      <w:bookmarkStart w:id="139" w:name="_Toc35935755"/>
      <w:bookmarkStart w:id="140" w:name="_Toc45029975"/>
      <w:bookmarkStart w:id="141" w:name="_Toc51922335"/>
      <w:bookmarkStart w:id="142" w:name="_Toc51922749"/>
      <w:bookmarkStart w:id="143" w:name="_Toc122015802"/>
      <w:bookmarkStart w:id="144" w:name="_Toc130844965"/>
      <w:bookmarkStart w:id="145" w:name="_Toc138344462"/>
      <w:bookmarkStart w:id="146" w:name="_Toc145946968"/>
      <w:bookmarkStart w:id="147" w:name="_Toc153817408"/>
      <w:bookmarkStart w:id="148" w:name="_Toc161839724"/>
      <w:bookmarkStart w:id="149" w:name="_Toc186715738"/>
      <w:r w:rsidRPr="008D72A7">
        <w:lastRenderedPageBreak/>
        <w:t>4</w:t>
      </w:r>
      <w:r w:rsidRPr="008D72A7">
        <w:tab/>
        <w:t>Overview</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7pt;height:242.5pt" o:ole="">
            <v:imagedata r:id="rId13" o:title=""/>
          </v:shape>
          <o:OLEObject Type="Embed" ProgID="Visio.Drawing.11" ShapeID="_x0000_i1027" DrawAspect="Content" ObjectID="_1797328600"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50" w:name="_Toc26202291"/>
      <w:bookmarkStart w:id="151" w:name="_Toc22624230"/>
      <w:bookmarkStart w:id="152" w:name="_Toc22141028"/>
      <w:bookmarkStart w:id="153" w:name="_Toc18853028"/>
      <w:bookmarkStart w:id="154" w:name="_Toc26202477"/>
      <w:bookmarkStart w:id="155" w:name="_Toc34804185"/>
      <w:bookmarkStart w:id="156" w:name="_Toc35935756"/>
      <w:bookmarkStart w:id="157" w:name="_Toc45029976"/>
      <w:bookmarkStart w:id="158" w:name="_Toc51922336"/>
      <w:bookmarkStart w:id="159" w:name="_Toc51922750"/>
      <w:bookmarkStart w:id="160" w:name="_Toc122015803"/>
      <w:bookmarkStart w:id="161" w:name="_Toc130844966"/>
      <w:bookmarkStart w:id="162" w:name="_Toc138344463"/>
      <w:bookmarkStart w:id="163" w:name="_Toc145946969"/>
      <w:bookmarkStart w:id="164" w:name="_Toc153817409"/>
      <w:bookmarkStart w:id="165" w:name="_Toc161839725"/>
      <w:bookmarkStart w:id="166" w:name="_Toc186715739"/>
      <w:r w:rsidRPr="008D72A7">
        <w:t>5</w:t>
      </w:r>
      <w:r w:rsidRPr="008D72A7">
        <w:tab/>
        <w:t xml:space="preserve">Services offered by the </w:t>
      </w:r>
      <w:r w:rsidRPr="008D72A7">
        <w:rPr>
          <w:lang w:eastAsia="zh-CN"/>
        </w:rPr>
        <w:t>GMLC</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7F23BFE" w14:textId="77777777" w:rsidR="008D72A7" w:rsidRPr="008D72A7" w:rsidRDefault="008D72A7" w:rsidP="00EF4063">
      <w:pPr>
        <w:pStyle w:val="Heading2"/>
      </w:pPr>
      <w:bookmarkStart w:id="167" w:name="_Toc26202292"/>
      <w:bookmarkStart w:id="168" w:name="_Toc22624231"/>
      <w:bookmarkStart w:id="169" w:name="_Toc22141029"/>
      <w:bookmarkStart w:id="170" w:name="_Toc18853029"/>
      <w:bookmarkStart w:id="171" w:name="_Toc26202478"/>
      <w:bookmarkStart w:id="172" w:name="_Toc34804186"/>
      <w:bookmarkStart w:id="173" w:name="_Toc35935757"/>
      <w:bookmarkStart w:id="174" w:name="_Toc45029977"/>
      <w:bookmarkStart w:id="175" w:name="_Toc51922337"/>
      <w:bookmarkStart w:id="176" w:name="_Toc51922751"/>
      <w:bookmarkStart w:id="177" w:name="_Toc122015804"/>
      <w:bookmarkStart w:id="178" w:name="_Toc130844967"/>
      <w:bookmarkStart w:id="179" w:name="_Toc138344464"/>
      <w:bookmarkStart w:id="180" w:name="_Toc145946970"/>
      <w:bookmarkStart w:id="181" w:name="_Toc153817410"/>
      <w:bookmarkStart w:id="182" w:name="_Toc161839726"/>
      <w:bookmarkStart w:id="183" w:name="_Toc186715740"/>
      <w:r w:rsidRPr="008D72A7">
        <w:t>5.1</w:t>
      </w:r>
      <w:r w:rsidRPr="008D72A7">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84" w:name="_Toc26202293"/>
      <w:bookmarkStart w:id="185" w:name="_Toc22624232"/>
      <w:bookmarkStart w:id="186" w:name="_Toc22141030"/>
      <w:bookmarkStart w:id="187" w:name="_Toc18853030"/>
      <w:bookmarkStart w:id="188" w:name="_Toc26202479"/>
      <w:bookmarkStart w:id="189" w:name="_Toc34804187"/>
      <w:bookmarkStart w:id="190" w:name="_Toc35935758"/>
      <w:bookmarkStart w:id="191" w:name="_Toc45029978"/>
      <w:bookmarkStart w:id="192" w:name="_Toc51922338"/>
      <w:bookmarkStart w:id="193" w:name="_Toc51922752"/>
      <w:bookmarkStart w:id="194" w:name="_Toc122015805"/>
      <w:bookmarkStart w:id="195" w:name="_Toc130844968"/>
      <w:bookmarkStart w:id="196" w:name="_Toc138344465"/>
      <w:bookmarkStart w:id="197" w:name="_Toc145946971"/>
      <w:bookmarkStart w:id="198" w:name="_Toc153817411"/>
      <w:bookmarkStart w:id="199" w:name="_Toc161839727"/>
      <w:bookmarkStart w:id="200" w:name="_Toc186715741"/>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7D963C8" w14:textId="77777777" w:rsidR="008D72A7" w:rsidRPr="008D72A7" w:rsidRDefault="008D72A7" w:rsidP="00EF4063">
      <w:pPr>
        <w:pStyle w:val="Heading3"/>
      </w:pPr>
      <w:bookmarkStart w:id="201" w:name="_Toc26202294"/>
      <w:bookmarkStart w:id="202" w:name="_Toc22624233"/>
      <w:bookmarkStart w:id="203" w:name="_Toc22141031"/>
      <w:bookmarkStart w:id="204" w:name="_Toc18853031"/>
      <w:bookmarkStart w:id="205" w:name="_Toc26202480"/>
      <w:bookmarkStart w:id="206" w:name="_Toc34804188"/>
      <w:bookmarkStart w:id="207" w:name="_Toc35935759"/>
      <w:bookmarkStart w:id="208" w:name="_Toc45029979"/>
      <w:bookmarkStart w:id="209" w:name="_Toc51922339"/>
      <w:bookmarkStart w:id="210" w:name="_Toc51922753"/>
      <w:bookmarkStart w:id="211" w:name="_Toc122015806"/>
      <w:bookmarkStart w:id="212" w:name="_Toc130844969"/>
      <w:bookmarkStart w:id="213" w:name="_Toc138344466"/>
      <w:bookmarkStart w:id="214" w:name="_Toc145946972"/>
      <w:bookmarkStart w:id="215" w:name="_Toc153817412"/>
      <w:bookmarkStart w:id="216" w:name="_Toc161839728"/>
      <w:bookmarkStart w:id="217" w:name="_Toc186715742"/>
      <w:r w:rsidRPr="008D72A7">
        <w:t>5.2.1</w:t>
      </w:r>
      <w:r w:rsidRPr="008D72A7">
        <w:tab/>
        <w:t>Service Description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6B8DA68E"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DengXian"/>
          <w:lang w:eastAsia="zh-CN"/>
        </w:rPr>
        <w:t>-</w:t>
      </w:r>
      <w:r>
        <w:rPr>
          <w:rFonts w:eastAsia="DengXian"/>
          <w:lang w:eastAsia="zh-CN"/>
        </w:rPr>
        <w:tab/>
      </w:r>
      <w:r>
        <w:rPr>
          <w:rFonts w:eastAsia="SimSun"/>
        </w:rPr>
        <w:t xml:space="preserve">Allow the consumer NF to request the </w:t>
      </w:r>
      <w:r>
        <w:rPr>
          <w:lang w:eastAsia="zh-CN"/>
        </w:rPr>
        <w:t>relative locations, distance, or direction</w:t>
      </w:r>
      <w:r>
        <w:rPr>
          <w:rFonts w:eastAsia="SimSun"/>
        </w:rPr>
        <w:t xml:space="preserve"> between UEs.</w:t>
      </w:r>
    </w:p>
    <w:p w14:paraId="55B35890" w14:textId="77777777" w:rsidR="008D72A7" w:rsidRPr="008D72A7" w:rsidRDefault="008D72A7" w:rsidP="00EF4063">
      <w:pPr>
        <w:pStyle w:val="Heading3"/>
      </w:pPr>
      <w:bookmarkStart w:id="218" w:name="_Toc26202295"/>
      <w:bookmarkStart w:id="219" w:name="_Toc22624234"/>
      <w:bookmarkStart w:id="220" w:name="_Toc22141032"/>
      <w:bookmarkStart w:id="221" w:name="_Toc18853032"/>
      <w:bookmarkStart w:id="222" w:name="_Toc26202481"/>
      <w:bookmarkStart w:id="223" w:name="_Toc34804189"/>
      <w:bookmarkStart w:id="224" w:name="_Toc35935760"/>
      <w:bookmarkStart w:id="225" w:name="_Toc45029980"/>
      <w:bookmarkStart w:id="226" w:name="_Toc51922340"/>
      <w:bookmarkStart w:id="227" w:name="_Toc51922754"/>
      <w:bookmarkStart w:id="228" w:name="_Toc122015807"/>
      <w:bookmarkStart w:id="229" w:name="_Toc130844970"/>
      <w:bookmarkStart w:id="230" w:name="_Toc138344467"/>
      <w:bookmarkStart w:id="231" w:name="_Toc145946973"/>
      <w:bookmarkStart w:id="232" w:name="_Toc153817413"/>
      <w:bookmarkStart w:id="233" w:name="_Toc161839729"/>
      <w:bookmarkStart w:id="234" w:name="_Toc186715743"/>
      <w:r w:rsidRPr="008D72A7">
        <w:t>5.2.2</w:t>
      </w:r>
      <w:r w:rsidRPr="008D72A7">
        <w:tab/>
        <w:t>Service Operations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C598159" w14:textId="77777777" w:rsidR="008D72A7" w:rsidRPr="008D72A7" w:rsidRDefault="008D72A7" w:rsidP="00EF4063">
      <w:pPr>
        <w:pStyle w:val="Heading4"/>
      </w:pPr>
      <w:bookmarkStart w:id="235" w:name="_Toc26202296"/>
      <w:bookmarkStart w:id="236" w:name="_Toc22624235"/>
      <w:bookmarkStart w:id="237" w:name="_Toc22141033"/>
      <w:bookmarkStart w:id="238" w:name="_Toc18853033"/>
      <w:bookmarkStart w:id="239" w:name="_Toc26202482"/>
      <w:bookmarkStart w:id="240" w:name="_Toc34804190"/>
      <w:bookmarkStart w:id="241" w:name="_Toc35935761"/>
      <w:bookmarkStart w:id="242" w:name="_Toc45029981"/>
      <w:bookmarkStart w:id="243" w:name="_Toc51922341"/>
      <w:bookmarkStart w:id="244" w:name="_Toc51922755"/>
      <w:bookmarkStart w:id="245" w:name="_Toc122015808"/>
      <w:bookmarkStart w:id="246" w:name="_Toc130844971"/>
      <w:bookmarkStart w:id="247" w:name="_Toc138344468"/>
      <w:bookmarkStart w:id="248" w:name="_Toc145946974"/>
      <w:bookmarkStart w:id="249" w:name="_Toc153817414"/>
      <w:bookmarkStart w:id="250" w:name="_Toc161839730"/>
      <w:bookmarkStart w:id="251" w:name="_Toc186715744"/>
      <w:r w:rsidRPr="008D72A7">
        <w:t>5.2.2.1</w:t>
      </w:r>
      <w:r w:rsidRPr="008D72A7">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343B97F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52" w:name="_Toc26202297"/>
      <w:bookmarkStart w:id="253" w:name="_Toc22624236"/>
      <w:bookmarkStart w:id="254" w:name="_Toc22141034"/>
      <w:bookmarkStart w:id="255" w:name="_Toc18853034"/>
      <w:bookmarkStart w:id="256" w:name="_Toc26202483"/>
      <w:bookmarkStart w:id="257" w:name="_Toc34804191"/>
      <w:bookmarkStart w:id="258" w:name="_Toc35935762"/>
      <w:bookmarkStart w:id="259" w:name="_Toc45029982"/>
      <w:bookmarkStart w:id="260" w:name="_Toc51922342"/>
      <w:bookmarkStart w:id="261" w:name="_Toc51922756"/>
      <w:bookmarkStart w:id="262" w:name="_Toc122015809"/>
      <w:bookmarkStart w:id="263" w:name="_Toc130844972"/>
      <w:bookmarkStart w:id="264" w:name="_Toc138344469"/>
      <w:bookmarkStart w:id="265" w:name="_Toc145946975"/>
      <w:bookmarkStart w:id="266" w:name="_Toc153817415"/>
      <w:bookmarkStart w:id="267" w:name="_Toc161839731"/>
      <w:bookmarkStart w:id="268" w:name="_Toc186715745"/>
      <w:r w:rsidRPr="008D72A7">
        <w:t>5.2.2.2</w:t>
      </w:r>
      <w:r w:rsidRPr="008D72A7">
        <w:tab/>
      </w:r>
      <w:r w:rsidRPr="008D72A7">
        <w:rPr>
          <w:lang w:eastAsia="zh-CN"/>
        </w:rPr>
        <w:t>ProvideLocation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8BDCF10" w14:textId="77777777" w:rsidR="008D72A7" w:rsidRPr="008D72A7" w:rsidRDefault="008D72A7" w:rsidP="00EF4063">
      <w:pPr>
        <w:pStyle w:val="Heading5"/>
      </w:pPr>
      <w:bookmarkStart w:id="269" w:name="_Toc26202298"/>
      <w:bookmarkStart w:id="270" w:name="_Toc22624237"/>
      <w:bookmarkStart w:id="271" w:name="_Toc22141035"/>
      <w:bookmarkStart w:id="272" w:name="_Toc18853035"/>
      <w:bookmarkStart w:id="273" w:name="_Toc26202484"/>
      <w:bookmarkStart w:id="274" w:name="_Toc34804192"/>
      <w:bookmarkStart w:id="275" w:name="_Toc35935763"/>
      <w:bookmarkStart w:id="276" w:name="_Toc45029983"/>
      <w:bookmarkStart w:id="277" w:name="_Toc51922343"/>
      <w:bookmarkStart w:id="278" w:name="_Toc51922757"/>
      <w:bookmarkStart w:id="279" w:name="_Toc122015810"/>
      <w:bookmarkStart w:id="280" w:name="_Toc130844973"/>
      <w:bookmarkStart w:id="281" w:name="_Toc138344470"/>
      <w:bookmarkStart w:id="282" w:name="_Toc145946976"/>
      <w:bookmarkStart w:id="283" w:name="_Toc153817416"/>
      <w:bookmarkStart w:id="284" w:name="_Toc161839732"/>
      <w:bookmarkStart w:id="285" w:name="_Toc186715746"/>
      <w:r w:rsidRPr="008D72A7">
        <w:t>5.2.2.2.1</w:t>
      </w:r>
      <w:r w:rsidRPr="008D72A7">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286" w:name="_Toc34147867"/>
      <w:bookmarkStart w:id="287" w:name="_Toc36463251"/>
      <w:bookmarkStart w:id="288" w:name="_Toc43215091"/>
      <w:bookmarkStart w:id="289" w:name="_Toc45032339"/>
      <w:bookmarkStart w:id="290" w:name="_Toc122015811"/>
      <w:bookmarkStart w:id="291" w:name="_Toc130844974"/>
      <w:bookmarkStart w:id="292" w:name="_Toc138344471"/>
      <w:bookmarkStart w:id="293" w:name="_Toc145946977"/>
      <w:bookmarkStart w:id="294" w:name="_Toc153817417"/>
      <w:bookmarkStart w:id="295" w:name="_Toc161839733"/>
      <w:bookmarkStart w:id="296" w:name="_Toc186715747"/>
      <w:r>
        <w:lastRenderedPageBreak/>
        <w:t>5.2.2.2.2</w:t>
      </w:r>
      <w:r>
        <w:tab/>
      </w:r>
      <w:bookmarkEnd w:id="286"/>
      <w:bookmarkEnd w:id="287"/>
      <w:bookmarkEnd w:id="288"/>
      <w:bookmarkEnd w:id="289"/>
      <w:r>
        <w:t>Provide Location of a single UE</w:t>
      </w:r>
      <w:bookmarkEnd w:id="290"/>
      <w:bookmarkEnd w:id="291"/>
      <w:bookmarkEnd w:id="292"/>
      <w:bookmarkEnd w:id="293"/>
      <w:bookmarkEnd w:id="294"/>
      <w:bookmarkEnd w:id="295"/>
      <w:bookmarkEnd w:id="296"/>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6D41944D"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297" w:name="_Hlk139043423"/>
      <w:r>
        <w:rPr>
          <w:lang w:eastAsia="zh-CN"/>
        </w:rPr>
        <w:t>rocedures of SL-MT-LR involving LMF</w:t>
      </w:r>
      <w:bookmarkEnd w:id="297"/>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298" w:name="_Hlk139043375"/>
      <w:r>
        <w:rPr>
          <w:lang w:eastAsia="zh-CN"/>
        </w:rPr>
        <w:t>5GC-MT-LR Procedure using SL positioning</w:t>
      </w:r>
      <w:bookmarkEnd w:id="298"/>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35pt;height:108pt" o:ole="">
            <v:imagedata r:id="rId15" o:title=""/>
          </v:shape>
          <o:OLEObject Type="Embed" ProgID="Visio.Drawing.11" ShapeID="_x0000_i1028" DrawAspect="Content" ObjectID="_1797328601"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SimSun" w:eastAsia="SimSun" w:hAnsi="SimSun" w:cs="SimSun"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299"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299"/>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00" w:name="_Toc122015812"/>
      <w:bookmarkStart w:id="301" w:name="_Toc130844975"/>
      <w:bookmarkStart w:id="302" w:name="_Toc138344472"/>
      <w:bookmarkStart w:id="303" w:name="_Toc145946978"/>
      <w:bookmarkStart w:id="304" w:name="_Toc153817418"/>
      <w:bookmarkStart w:id="305" w:name="_Toc161839734"/>
      <w:bookmarkStart w:id="306" w:name="_Toc186715748"/>
      <w:r>
        <w:t>5.2.2.2.3</w:t>
      </w:r>
      <w:r>
        <w:tab/>
        <w:t>Provide Locations of a group of UEs</w:t>
      </w:r>
      <w:bookmarkEnd w:id="300"/>
      <w:bookmarkEnd w:id="301"/>
      <w:bookmarkEnd w:id="302"/>
      <w:bookmarkEnd w:id="303"/>
      <w:bookmarkEnd w:id="304"/>
      <w:bookmarkEnd w:id="305"/>
      <w:bookmarkEnd w:id="306"/>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35pt;height:108pt" o:ole="">
            <v:imagedata r:id="rId17" o:title=""/>
          </v:shape>
          <o:OLEObject Type="Embed" ProgID="Visio.Drawing.11" ShapeID="_x0000_i1029" DrawAspect="Content" ObjectID="_1797328602"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1D2C132B" w14:textId="185ABF0D" w:rsidR="00A54158" w:rsidRDefault="00A54158" w:rsidP="00A54158">
      <w:pPr>
        <w:pStyle w:val="B1"/>
        <w:ind w:firstLine="0"/>
        <w:rPr>
          <w:lang w:eastAsia="zh-CN"/>
        </w:rPr>
      </w:pPr>
      <w:bookmarkStart w:id="30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07"/>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08" w:name="_Toc26202299"/>
      <w:bookmarkStart w:id="309" w:name="_Toc22624238"/>
      <w:bookmarkStart w:id="310" w:name="_Toc22141036"/>
      <w:bookmarkStart w:id="311" w:name="_Toc18853038"/>
      <w:bookmarkStart w:id="312" w:name="_Toc26202485"/>
      <w:bookmarkStart w:id="313" w:name="_Toc34804193"/>
      <w:bookmarkStart w:id="314" w:name="_Toc35935764"/>
      <w:bookmarkStart w:id="315" w:name="_Toc45029984"/>
      <w:bookmarkStart w:id="316" w:name="_Toc51922344"/>
      <w:bookmarkStart w:id="317" w:name="_Toc51922758"/>
      <w:bookmarkStart w:id="318" w:name="_Toc122015813"/>
      <w:bookmarkStart w:id="319" w:name="_Toc130844976"/>
      <w:bookmarkStart w:id="320" w:name="_Toc138344473"/>
      <w:bookmarkStart w:id="321" w:name="_Toc145946979"/>
      <w:bookmarkStart w:id="322" w:name="_Toc153817419"/>
      <w:bookmarkStart w:id="323" w:name="_Toc161839735"/>
      <w:bookmarkStart w:id="324" w:name="_Toc186715749"/>
      <w:r w:rsidRPr="008D72A7">
        <w:lastRenderedPageBreak/>
        <w:t>5.2.2.3</w:t>
      </w:r>
      <w:r w:rsidRPr="008D72A7">
        <w:tab/>
      </w:r>
      <w:r w:rsidRPr="008D72A7">
        <w:rPr>
          <w:lang w:eastAsia="zh-CN"/>
        </w:rPr>
        <w:t>LocationUpdate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D33FA4C" w14:textId="77777777" w:rsidR="008D72A7" w:rsidRPr="008D72A7" w:rsidRDefault="008D72A7" w:rsidP="00EF4063">
      <w:pPr>
        <w:pStyle w:val="Heading5"/>
        <w:rPr>
          <w:lang w:eastAsia="zh-CN"/>
        </w:rPr>
      </w:pPr>
      <w:bookmarkStart w:id="325" w:name="_Toc26202300"/>
      <w:bookmarkStart w:id="326" w:name="_Toc22624239"/>
      <w:bookmarkStart w:id="327" w:name="_Toc22141037"/>
      <w:bookmarkStart w:id="328" w:name="_Toc18853039"/>
      <w:bookmarkStart w:id="329" w:name="_Toc26202486"/>
      <w:bookmarkStart w:id="330" w:name="_Toc34804194"/>
      <w:bookmarkStart w:id="331" w:name="_Toc35935765"/>
      <w:bookmarkStart w:id="332" w:name="_Toc45029985"/>
      <w:bookmarkStart w:id="333" w:name="_Toc51922345"/>
      <w:bookmarkStart w:id="334" w:name="_Toc51922759"/>
      <w:bookmarkStart w:id="335" w:name="_Toc122015814"/>
      <w:bookmarkStart w:id="336" w:name="_Toc130844977"/>
      <w:bookmarkStart w:id="337" w:name="_Toc138344474"/>
      <w:bookmarkStart w:id="338" w:name="_Toc145946980"/>
      <w:bookmarkStart w:id="339" w:name="_Toc153817420"/>
      <w:bookmarkStart w:id="340" w:name="_Toc161839736"/>
      <w:bookmarkStart w:id="341" w:name="_Toc186715750"/>
      <w:r w:rsidRPr="008D72A7">
        <w:t>5.2.2.</w:t>
      </w:r>
      <w:r w:rsidRPr="008D72A7">
        <w:rPr>
          <w:lang w:eastAsia="zh-CN"/>
        </w:rPr>
        <w:t>3</w:t>
      </w:r>
      <w:r w:rsidRPr="008D72A7">
        <w:t>.1</w:t>
      </w:r>
      <w:r w:rsidRPr="008D72A7">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7pt;height:103.9pt" o:ole="">
            <v:imagedata r:id="rId19" o:title=""/>
          </v:shape>
          <o:OLEObject Type="Embed" ProgID="Visio.Drawing.15" ShapeID="_x0000_i1030" DrawAspect="Content" ObjectID="_1797328603"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4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43" w:name="_Toc26202301"/>
      <w:bookmarkStart w:id="344" w:name="_Toc22624240"/>
      <w:bookmarkStart w:id="345" w:name="_Toc22141038"/>
      <w:bookmarkStart w:id="346" w:name="_Toc18853040"/>
      <w:bookmarkStart w:id="347" w:name="_Toc26202487"/>
      <w:bookmarkStart w:id="348" w:name="_Toc34804195"/>
      <w:bookmarkStart w:id="349" w:name="_Toc35935766"/>
      <w:bookmarkStart w:id="350" w:name="_Toc45029986"/>
      <w:bookmarkStart w:id="351" w:name="_Toc51922346"/>
      <w:bookmarkStart w:id="352" w:name="_Toc51922760"/>
      <w:bookmarkStart w:id="353" w:name="_Toc122015815"/>
      <w:bookmarkStart w:id="354" w:name="_Toc130844978"/>
      <w:bookmarkStart w:id="355" w:name="_Toc138344475"/>
      <w:bookmarkStart w:id="356" w:name="_Toc145946981"/>
      <w:bookmarkStart w:id="357" w:name="_Toc153817421"/>
      <w:bookmarkStart w:id="358" w:name="_Toc161839737"/>
      <w:bookmarkStart w:id="359" w:name="_Toc186715751"/>
      <w:bookmarkEnd w:id="342"/>
      <w:r w:rsidRPr="008D72A7">
        <w:t>5.2.2.</w:t>
      </w:r>
      <w:r w:rsidRPr="008D72A7">
        <w:rPr>
          <w:lang w:eastAsia="zh-CN"/>
        </w:rPr>
        <w:t>4</w:t>
      </w:r>
      <w:r w:rsidRPr="008D72A7">
        <w:tab/>
      </w:r>
      <w:r w:rsidRPr="008D72A7">
        <w:rPr>
          <w:lang w:eastAsia="zh-CN"/>
        </w:rPr>
        <w:t>CancelLocation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E6EB65" w14:textId="77777777" w:rsidR="008D72A7" w:rsidRPr="008D72A7" w:rsidRDefault="008D72A7" w:rsidP="00EF4063">
      <w:pPr>
        <w:pStyle w:val="Heading5"/>
        <w:rPr>
          <w:lang w:eastAsia="zh-CN"/>
        </w:rPr>
      </w:pPr>
      <w:bookmarkStart w:id="360" w:name="_Toc26202302"/>
      <w:bookmarkStart w:id="361" w:name="_Toc22624241"/>
      <w:bookmarkStart w:id="362" w:name="_Toc22141039"/>
      <w:bookmarkStart w:id="363" w:name="_Toc18853041"/>
      <w:bookmarkStart w:id="364" w:name="_Toc26202488"/>
      <w:bookmarkStart w:id="365" w:name="_Toc34804196"/>
      <w:bookmarkStart w:id="366" w:name="_Toc35935767"/>
      <w:bookmarkStart w:id="367" w:name="_Toc45029987"/>
      <w:bookmarkStart w:id="368" w:name="_Toc51922347"/>
      <w:bookmarkStart w:id="369" w:name="_Toc51922761"/>
      <w:bookmarkStart w:id="370" w:name="_Toc122015816"/>
      <w:bookmarkStart w:id="371" w:name="_Toc130844979"/>
      <w:bookmarkStart w:id="372" w:name="_Toc138344476"/>
      <w:bookmarkStart w:id="373" w:name="_Toc145946982"/>
      <w:bookmarkStart w:id="374" w:name="_Toc153817422"/>
      <w:bookmarkStart w:id="375" w:name="_Toc161839738"/>
      <w:bookmarkStart w:id="376" w:name="_Toc186715752"/>
      <w:r w:rsidRPr="008D72A7">
        <w:t>5.2.2.</w:t>
      </w:r>
      <w:r w:rsidRPr="008D72A7">
        <w:rPr>
          <w:lang w:eastAsia="zh-CN"/>
        </w:rPr>
        <w:t>4</w:t>
      </w:r>
      <w:r w:rsidRPr="008D72A7">
        <w:t>.1</w:t>
      </w:r>
      <w:r w:rsidRPr="008D72A7">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pt;height:106.65pt" o:ole="">
            <v:imagedata r:id="rId21" o:title=""/>
          </v:shape>
          <o:OLEObject Type="Embed" ProgID="Visio.Drawing.11" ShapeID="_x0000_i1031" DrawAspect="Content" ObjectID="_1797328604"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77" w:name="_Toc26202303"/>
      <w:bookmarkStart w:id="378" w:name="_Toc22624242"/>
      <w:bookmarkStart w:id="379" w:name="_Toc22141040"/>
      <w:bookmarkStart w:id="380" w:name="_Toc18853042"/>
      <w:bookmarkStart w:id="381" w:name="_Toc26202489"/>
      <w:bookmarkStart w:id="382" w:name="_Toc34804197"/>
      <w:bookmarkStart w:id="383" w:name="_Toc35935768"/>
      <w:bookmarkStart w:id="384" w:name="_Toc45029988"/>
      <w:bookmarkStart w:id="385" w:name="_Toc51922348"/>
      <w:bookmarkStart w:id="386" w:name="_Toc51922762"/>
      <w:bookmarkStart w:id="387" w:name="_Toc122015817"/>
      <w:bookmarkStart w:id="388" w:name="_Toc130844980"/>
      <w:bookmarkStart w:id="389" w:name="_Toc138344477"/>
      <w:bookmarkStart w:id="390" w:name="_Toc145946983"/>
      <w:bookmarkStart w:id="391" w:name="_Toc153817423"/>
      <w:bookmarkStart w:id="392" w:name="_Toc161839739"/>
      <w:bookmarkStart w:id="393" w:name="_Toc186715753"/>
      <w:r w:rsidRPr="008D72A7">
        <w:t>5.2.2.</w:t>
      </w:r>
      <w:r w:rsidRPr="008D72A7">
        <w:rPr>
          <w:lang w:eastAsia="zh-CN"/>
        </w:rPr>
        <w:t>5</w:t>
      </w:r>
      <w:r w:rsidRPr="008D72A7">
        <w:tab/>
      </w:r>
      <w:r w:rsidRPr="008D72A7">
        <w:rPr>
          <w:lang w:eastAsia="zh-CN"/>
        </w:rPr>
        <w:t>EventNotify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C02A795" w14:textId="77777777" w:rsidR="008D72A7" w:rsidRPr="008D72A7" w:rsidRDefault="008D72A7" w:rsidP="00EF4063">
      <w:pPr>
        <w:pStyle w:val="Heading5"/>
        <w:rPr>
          <w:lang w:eastAsia="zh-CN"/>
        </w:rPr>
      </w:pPr>
      <w:bookmarkStart w:id="394" w:name="_Toc26202304"/>
      <w:bookmarkStart w:id="395" w:name="_Toc22624243"/>
      <w:bookmarkStart w:id="396" w:name="_Toc22141041"/>
      <w:bookmarkStart w:id="397" w:name="_Toc18853043"/>
      <w:bookmarkStart w:id="398" w:name="_Toc26202490"/>
      <w:bookmarkStart w:id="399" w:name="_Toc34804198"/>
      <w:bookmarkStart w:id="400" w:name="_Toc35935769"/>
      <w:bookmarkStart w:id="401" w:name="_Toc45029989"/>
      <w:bookmarkStart w:id="402" w:name="_Toc51922349"/>
      <w:bookmarkStart w:id="403" w:name="_Toc51922763"/>
      <w:bookmarkStart w:id="404" w:name="_Toc122015818"/>
      <w:bookmarkStart w:id="405" w:name="_Toc130844981"/>
      <w:bookmarkStart w:id="406" w:name="_Toc138344478"/>
      <w:bookmarkStart w:id="407" w:name="_Toc145946984"/>
      <w:bookmarkStart w:id="408" w:name="_Toc153817424"/>
      <w:bookmarkStart w:id="409" w:name="_Toc161839740"/>
      <w:bookmarkStart w:id="410" w:name="_Toc186715754"/>
      <w:r w:rsidRPr="008D72A7">
        <w:t>5.2.2.</w:t>
      </w:r>
      <w:r w:rsidRPr="008D72A7">
        <w:rPr>
          <w:lang w:eastAsia="zh-CN"/>
        </w:rPr>
        <w:t>5</w:t>
      </w:r>
      <w:r w:rsidRPr="008D72A7">
        <w:t>.1</w:t>
      </w:r>
      <w:r w:rsidRPr="008D72A7">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411" w:name="_Toc122015819"/>
      <w:bookmarkStart w:id="412" w:name="_Toc130844982"/>
      <w:bookmarkStart w:id="413" w:name="_Toc138344479"/>
      <w:bookmarkStart w:id="414" w:name="_Toc145946985"/>
      <w:bookmarkStart w:id="415" w:name="_Toc153817425"/>
      <w:bookmarkStart w:id="416" w:name="_Toc161839741"/>
      <w:bookmarkStart w:id="417" w:name="_Toc186715755"/>
      <w:r>
        <w:t>5.2.2.5.2</w:t>
      </w:r>
      <w:r>
        <w:tab/>
        <w:t>EventNotify for a single UE</w:t>
      </w:r>
      <w:bookmarkEnd w:id="411"/>
      <w:bookmarkEnd w:id="412"/>
      <w:bookmarkEnd w:id="413"/>
      <w:bookmarkEnd w:id="414"/>
      <w:bookmarkEnd w:id="415"/>
      <w:bookmarkEnd w:id="416"/>
      <w:bookmarkEnd w:id="417"/>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07E3494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7pt;height:107.3pt" o:ole="">
            <v:imagedata r:id="rId23" o:title=""/>
          </v:shape>
          <o:OLEObject Type="Embed" ProgID="Visio.Drawing.11" ShapeID="_x0000_i1032" DrawAspect="Content" ObjectID="_1797328605"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lastRenderedPageBreak/>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18" w:name="_Toc122015820"/>
      <w:bookmarkStart w:id="419" w:name="_Toc130844983"/>
      <w:bookmarkStart w:id="420" w:name="_Toc138344480"/>
      <w:bookmarkStart w:id="421" w:name="_Toc145946986"/>
      <w:bookmarkStart w:id="422" w:name="_Toc153817426"/>
      <w:bookmarkStart w:id="423" w:name="_Toc161839742"/>
      <w:bookmarkStart w:id="424" w:name="_Toc186715756"/>
      <w:r>
        <w:t>5.2.2.5.3</w:t>
      </w:r>
      <w:r>
        <w:tab/>
        <w:t>EventNotify for the UEs in a target group</w:t>
      </w:r>
      <w:bookmarkEnd w:id="418"/>
      <w:bookmarkEnd w:id="419"/>
      <w:bookmarkEnd w:id="420"/>
      <w:bookmarkEnd w:id="421"/>
      <w:bookmarkEnd w:id="422"/>
      <w:bookmarkEnd w:id="423"/>
      <w:bookmarkEnd w:id="424"/>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7pt;height:107.3pt" o:ole="">
            <v:imagedata r:id="rId25" o:title=""/>
          </v:shape>
          <o:OLEObject Type="Embed" ProgID="Visio.Drawing.11" ShapeID="_x0000_i1033" DrawAspect="Content" ObjectID="_1797328606"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25" w:name="_Toc34804199"/>
      <w:bookmarkStart w:id="426" w:name="_Toc35935770"/>
      <w:bookmarkStart w:id="427" w:name="_Toc45029990"/>
      <w:bookmarkStart w:id="428" w:name="_Toc51922350"/>
      <w:bookmarkStart w:id="429" w:name="_Toc51922764"/>
      <w:bookmarkStart w:id="430" w:name="_Toc122015821"/>
      <w:bookmarkStart w:id="431" w:name="_Toc130844984"/>
      <w:bookmarkStart w:id="432" w:name="_Toc138344481"/>
      <w:bookmarkStart w:id="433" w:name="_Toc145946987"/>
      <w:bookmarkStart w:id="434" w:name="_Toc153817427"/>
      <w:bookmarkStart w:id="435" w:name="_Toc161839743"/>
      <w:bookmarkStart w:id="436" w:name="_Toc186715757"/>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425"/>
      <w:bookmarkEnd w:id="426"/>
      <w:bookmarkEnd w:id="427"/>
      <w:bookmarkEnd w:id="428"/>
      <w:bookmarkEnd w:id="429"/>
      <w:bookmarkEnd w:id="430"/>
      <w:bookmarkEnd w:id="431"/>
      <w:bookmarkEnd w:id="432"/>
      <w:bookmarkEnd w:id="433"/>
      <w:bookmarkEnd w:id="434"/>
      <w:bookmarkEnd w:id="435"/>
      <w:bookmarkEnd w:id="436"/>
    </w:p>
    <w:p w14:paraId="1DC8CCAD" w14:textId="77777777" w:rsidR="00F332EC" w:rsidRPr="00B24285" w:rsidRDefault="00F332EC" w:rsidP="00EF4063">
      <w:pPr>
        <w:pStyle w:val="Heading5"/>
        <w:rPr>
          <w:lang w:eastAsia="zh-CN"/>
        </w:rPr>
      </w:pPr>
      <w:bookmarkStart w:id="437" w:name="_Toc34804200"/>
      <w:bookmarkStart w:id="438" w:name="_Toc35935771"/>
      <w:bookmarkStart w:id="439" w:name="_Toc45029991"/>
      <w:bookmarkStart w:id="440" w:name="_Toc51922351"/>
      <w:bookmarkStart w:id="441" w:name="_Toc51922765"/>
      <w:bookmarkStart w:id="442" w:name="_Toc122015822"/>
      <w:bookmarkStart w:id="443" w:name="_Toc130844985"/>
      <w:bookmarkStart w:id="444" w:name="_Toc138344482"/>
      <w:bookmarkStart w:id="445" w:name="_Toc145946988"/>
      <w:bookmarkStart w:id="446" w:name="_Toc153817428"/>
      <w:bookmarkStart w:id="447" w:name="_Toc161839744"/>
      <w:bookmarkStart w:id="448" w:name="_Toc186715758"/>
      <w:r w:rsidRPr="00B24285">
        <w:t>5.2.2.</w:t>
      </w:r>
      <w:r>
        <w:rPr>
          <w:rFonts w:hint="eastAsia"/>
          <w:lang w:eastAsia="zh-CN"/>
        </w:rPr>
        <w:t>6</w:t>
      </w:r>
      <w:r w:rsidRPr="00B24285">
        <w:t>.1</w:t>
      </w:r>
      <w:r w:rsidRPr="00B24285">
        <w:tab/>
        <w:t>General</w:t>
      </w:r>
      <w:bookmarkEnd w:id="437"/>
      <w:bookmarkEnd w:id="438"/>
      <w:bookmarkEnd w:id="439"/>
      <w:bookmarkEnd w:id="440"/>
      <w:bookmarkEnd w:id="441"/>
      <w:bookmarkEnd w:id="442"/>
      <w:bookmarkEnd w:id="443"/>
      <w:bookmarkEnd w:id="444"/>
      <w:bookmarkEnd w:id="445"/>
      <w:bookmarkEnd w:id="446"/>
      <w:bookmarkEnd w:id="447"/>
      <w:bookmarkEnd w:id="44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lastRenderedPageBreak/>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7pt;height:108.7pt" o:ole="">
            <v:imagedata r:id="rId27" o:title=""/>
          </v:shape>
          <o:OLEObject Type="Embed" ProgID="Visio.Drawing.11" ShapeID="_x0000_i1034" DrawAspect="Content" ObjectID="_1797328607"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449" w:name="_Toc51922766"/>
      <w:bookmarkStart w:id="450" w:name="_Toc122015823"/>
      <w:bookmarkStart w:id="451" w:name="_Toc130844986"/>
      <w:bookmarkStart w:id="452" w:name="_Toc138344483"/>
      <w:bookmarkStart w:id="453" w:name="_Toc145946989"/>
      <w:bookmarkStart w:id="454" w:name="_Toc153817429"/>
      <w:bookmarkStart w:id="455" w:name="_Toc161839745"/>
      <w:bookmarkStart w:id="456" w:name="_Toc186715759"/>
      <w:r w:rsidRPr="00303E07">
        <w:t>5.2.2.</w:t>
      </w:r>
      <w:r w:rsidR="00F0284F">
        <w:rPr>
          <w:lang w:eastAsia="zh-CN"/>
        </w:rPr>
        <w:t>7</w:t>
      </w:r>
      <w:r w:rsidRPr="00303E07">
        <w:tab/>
      </w:r>
      <w:r w:rsidRPr="00303E07">
        <w:rPr>
          <w:rFonts w:hint="eastAsia"/>
          <w:lang w:eastAsia="zh-CN"/>
        </w:rPr>
        <w:t>LocationUpdate</w:t>
      </w:r>
      <w:r>
        <w:rPr>
          <w:lang w:eastAsia="zh-CN"/>
        </w:rPr>
        <w:t>Subscribe</w:t>
      </w:r>
      <w:bookmarkEnd w:id="449"/>
      <w:bookmarkEnd w:id="450"/>
      <w:bookmarkEnd w:id="451"/>
      <w:bookmarkEnd w:id="452"/>
      <w:bookmarkEnd w:id="453"/>
      <w:bookmarkEnd w:id="454"/>
      <w:bookmarkEnd w:id="455"/>
      <w:bookmarkEnd w:id="456"/>
    </w:p>
    <w:p w14:paraId="59CB583E" w14:textId="77777777" w:rsidR="0016578E" w:rsidRPr="00303E07" w:rsidRDefault="0016578E" w:rsidP="00EF4063">
      <w:pPr>
        <w:pStyle w:val="Heading5"/>
        <w:rPr>
          <w:lang w:eastAsia="zh-CN"/>
        </w:rPr>
      </w:pPr>
      <w:bookmarkStart w:id="457" w:name="_Toc51922767"/>
      <w:bookmarkStart w:id="458" w:name="_Toc122015824"/>
      <w:bookmarkStart w:id="459" w:name="_Toc130844987"/>
      <w:bookmarkStart w:id="460" w:name="_Toc138344484"/>
      <w:bookmarkStart w:id="461" w:name="_Toc145946990"/>
      <w:bookmarkStart w:id="462" w:name="_Toc153817430"/>
      <w:bookmarkStart w:id="463" w:name="_Toc161839746"/>
      <w:bookmarkStart w:id="464" w:name="_Toc186715760"/>
      <w:r w:rsidRPr="00303E07">
        <w:t>5.2.2.</w:t>
      </w:r>
      <w:r w:rsidR="00F0284F">
        <w:rPr>
          <w:lang w:eastAsia="zh-CN"/>
        </w:rPr>
        <w:t>7</w:t>
      </w:r>
      <w:r w:rsidRPr="00303E07">
        <w:t>.1</w:t>
      </w:r>
      <w:r w:rsidRPr="00303E07">
        <w:tab/>
        <w:t>General</w:t>
      </w:r>
      <w:bookmarkEnd w:id="457"/>
      <w:bookmarkEnd w:id="458"/>
      <w:bookmarkEnd w:id="459"/>
      <w:bookmarkEnd w:id="460"/>
      <w:bookmarkEnd w:id="461"/>
      <w:bookmarkEnd w:id="462"/>
      <w:bookmarkEnd w:id="463"/>
      <w:bookmarkEnd w:id="464"/>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7pt;height:118.2pt" o:ole="">
            <v:imagedata r:id="rId29" o:title=""/>
          </v:shape>
          <o:OLEObject Type="Embed" ProgID="Visio.Drawing.15" ShapeID="_x0000_i1035" DrawAspect="Content" ObjectID="_1797328608"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DengXia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SimSun"/>
        </w:rPr>
      </w:pPr>
      <w:bookmarkStart w:id="465" w:name="_Toc161839747"/>
      <w:bookmarkStart w:id="466" w:name="_Toc186715761"/>
      <w:r>
        <w:rPr>
          <w:rFonts w:eastAsia="SimSun"/>
        </w:rPr>
        <w:t>5.2.2.8</w:t>
      </w:r>
      <w:r>
        <w:rPr>
          <w:rFonts w:eastAsia="SimSun"/>
        </w:rPr>
        <w:tab/>
      </w:r>
      <w:r>
        <w:rPr>
          <w:rFonts w:eastAsia="SimSun"/>
          <w:lang w:eastAsia="zh-CN"/>
        </w:rPr>
        <w:t>PrivacyCheckIdMapping</w:t>
      </w:r>
      <w:bookmarkEnd w:id="465"/>
      <w:bookmarkEnd w:id="466"/>
    </w:p>
    <w:p w14:paraId="3EC17CE8" w14:textId="1F1BF905" w:rsidR="009B7B1E" w:rsidRDefault="009B7B1E" w:rsidP="009B7B1E">
      <w:pPr>
        <w:pStyle w:val="Heading5"/>
        <w:rPr>
          <w:rFonts w:eastAsia="SimSun"/>
          <w:lang w:eastAsia="zh-CN"/>
        </w:rPr>
      </w:pPr>
      <w:bookmarkStart w:id="467" w:name="_Toc161839748"/>
      <w:bookmarkStart w:id="468" w:name="_Toc186715762"/>
      <w:r>
        <w:rPr>
          <w:rFonts w:eastAsia="SimSun"/>
        </w:rPr>
        <w:t>5.2.2.8.1</w:t>
      </w:r>
      <w:r>
        <w:rPr>
          <w:rFonts w:eastAsia="SimSun"/>
        </w:rPr>
        <w:tab/>
        <w:t>General</w:t>
      </w:r>
      <w:bookmarkEnd w:id="467"/>
      <w:bookmarkEnd w:id="468"/>
    </w:p>
    <w:p w14:paraId="1FE1B3CA" w14:textId="77777777" w:rsidR="009B7B1E" w:rsidRDefault="009B7B1E" w:rsidP="009B7B1E">
      <w:pPr>
        <w:rPr>
          <w:rFonts w:eastAsia="SimSun"/>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SimSun"/>
          <w:lang w:val="fr-FR" w:eastAsia="en-US"/>
        </w:rPr>
        <w:object w:dxaOrig="8670" w:dyaOrig="2160" w14:anchorId="2C85C2F3">
          <v:shape id="_x0000_i1036" type="#_x0000_t75" style="width:434.05pt;height:108pt" o:ole="">
            <v:imagedata r:id="rId31" o:title=""/>
          </v:shape>
          <o:OLEObject Type="Embed" ProgID="Visio.Drawing.11" ShapeID="_x0000_i1036" DrawAspect="Content" ObjectID="_1797328609"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469"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469"/>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470" w:name="_Toc26202305"/>
      <w:bookmarkStart w:id="471" w:name="_Toc22624244"/>
      <w:bookmarkStart w:id="472" w:name="_Toc22141042"/>
      <w:bookmarkStart w:id="473" w:name="_Toc18853044"/>
      <w:bookmarkStart w:id="474" w:name="_Toc26202491"/>
      <w:bookmarkStart w:id="475" w:name="_Toc34804201"/>
      <w:bookmarkStart w:id="476" w:name="_Toc35935772"/>
      <w:bookmarkStart w:id="477" w:name="_Toc45029992"/>
      <w:bookmarkStart w:id="478" w:name="_Toc51922352"/>
      <w:bookmarkStart w:id="479" w:name="_Toc51922768"/>
      <w:bookmarkStart w:id="480" w:name="_Toc122015825"/>
      <w:bookmarkStart w:id="481" w:name="_Toc130844988"/>
      <w:bookmarkStart w:id="482" w:name="_Toc138344485"/>
      <w:bookmarkStart w:id="483" w:name="_Toc145946991"/>
      <w:bookmarkStart w:id="484" w:name="_Toc153817431"/>
      <w:bookmarkStart w:id="485" w:name="_Toc161839749"/>
      <w:bookmarkStart w:id="486" w:name="_Toc186715763"/>
      <w:r w:rsidRPr="008D72A7">
        <w:t>6</w:t>
      </w:r>
      <w:r w:rsidRPr="008D72A7">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BDE4399" w14:textId="77777777" w:rsidR="008D72A7" w:rsidRPr="008D72A7" w:rsidRDefault="008D72A7" w:rsidP="00EF4063">
      <w:pPr>
        <w:pStyle w:val="Heading2"/>
      </w:pPr>
      <w:bookmarkStart w:id="487" w:name="_Toc26202306"/>
      <w:bookmarkStart w:id="488" w:name="_Toc22624245"/>
      <w:bookmarkStart w:id="489" w:name="_Toc22141043"/>
      <w:bookmarkStart w:id="490" w:name="_Toc18853045"/>
      <w:bookmarkStart w:id="491" w:name="_Toc26202492"/>
      <w:bookmarkStart w:id="492" w:name="_Toc34804202"/>
      <w:bookmarkStart w:id="493" w:name="_Toc35935773"/>
      <w:bookmarkStart w:id="494" w:name="_Toc45029993"/>
      <w:bookmarkStart w:id="495" w:name="_Toc51922353"/>
      <w:bookmarkStart w:id="496" w:name="_Toc51922769"/>
      <w:bookmarkStart w:id="497" w:name="_Toc122015826"/>
      <w:bookmarkStart w:id="498" w:name="_Toc130844989"/>
      <w:bookmarkStart w:id="499" w:name="_Toc138344486"/>
      <w:bookmarkStart w:id="500" w:name="_Toc145946992"/>
      <w:bookmarkStart w:id="501" w:name="_Toc153817432"/>
      <w:bookmarkStart w:id="502" w:name="_Toc161839750"/>
      <w:bookmarkStart w:id="503" w:name="_Toc18671576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8D3FD9B" w14:textId="77777777" w:rsidR="008D72A7" w:rsidRPr="008D72A7" w:rsidRDefault="008D72A7" w:rsidP="00EF4063">
      <w:pPr>
        <w:pStyle w:val="Heading3"/>
        <w:rPr>
          <w:lang w:eastAsia="zh-CN"/>
        </w:rPr>
      </w:pPr>
      <w:bookmarkStart w:id="504" w:name="_Toc26202307"/>
      <w:bookmarkStart w:id="505" w:name="_Toc22624246"/>
      <w:bookmarkStart w:id="506" w:name="_Toc22141044"/>
      <w:bookmarkStart w:id="507" w:name="_Toc26202493"/>
      <w:bookmarkStart w:id="508" w:name="_Toc34804203"/>
      <w:bookmarkStart w:id="509" w:name="_Toc35935774"/>
      <w:bookmarkStart w:id="510" w:name="_Toc45029994"/>
      <w:bookmarkStart w:id="511" w:name="_Toc51922354"/>
      <w:bookmarkStart w:id="512" w:name="_Toc51922770"/>
      <w:bookmarkStart w:id="513" w:name="_Toc122015827"/>
      <w:bookmarkStart w:id="514" w:name="_Toc130844990"/>
      <w:bookmarkStart w:id="515" w:name="_Toc138344487"/>
      <w:bookmarkStart w:id="516" w:name="_Toc145946993"/>
      <w:bookmarkStart w:id="517" w:name="_Toc153817433"/>
      <w:bookmarkStart w:id="518" w:name="_Toc161839751"/>
      <w:bookmarkStart w:id="519" w:name="_Toc186715765"/>
      <w:r w:rsidRPr="008D72A7">
        <w:t>6.1.1</w:t>
      </w:r>
      <w:r w:rsidRPr="008D72A7">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520" w:name="_Toc26202308"/>
      <w:bookmarkStart w:id="521" w:name="_Toc22624247"/>
      <w:bookmarkStart w:id="522" w:name="_Toc22141045"/>
      <w:bookmarkStart w:id="523" w:name="_Toc18853047"/>
      <w:bookmarkStart w:id="524" w:name="_Toc26202494"/>
      <w:bookmarkStart w:id="525" w:name="_Toc34804204"/>
      <w:bookmarkStart w:id="526" w:name="_Toc35935775"/>
      <w:bookmarkStart w:id="527" w:name="_Toc45029995"/>
      <w:bookmarkStart w:id="528" w:name="_Toc51922355"/>
      <w:bookmarkStart w:id="529" w:name="_Toc51922771"/>
      <w:bookmarkStart w:id="530" w:name="_Toc122015828"/>
      <w:bookmarkStart w:id="531" w:name="_Toc130844991"/>
      <w:bookmarkStart w:id="532" w:name="_Toc138344488"/>
      <w:bookmarkStart w:id="533" w:name="_Toc145946994"/>
      <w:bookmarkStart w:id="534" w:name="_Toc153817434"/>
      <w:bookmarkStart w:id="535" w:name="_Toc161839752"/>
      <w:bookmarkStart w:id="536" w:name="_Toc186715766"/>
      <w:r w:rsidRPr="008D72A7">
        <w:t>6.1.2</w:t>
      </w:r>
      <w:r w:rsidRPr="008D72A7">
        <w:tab/>
        <w:t>Usage of HTTP</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19ABCEA" w14:textId="77777777" w:rsidR="008D72A7" w:rsidRPr="008D72A7" w:rsidRDefault="008D72A7" w:rsidP="00EF4063">
      <w:pPr>
        <w:pStyle w:val="Heading4"/>
      </w:pPr>
      <w:bookmarkStart w:id="537" w:name="_Toc26202309"/>
      <w:bookmarkStart w:id="538" w:name="_Toc22624248"/>
      <w:bookmarkStart w:id="539" w:name="_Toc22141046"/>
      <w:bookmarkStart w:id="540" w:name="_Toc18853048"/>
      <w:bookmarkStart w:id="541" w:name="_Toc26202495"/>
      <w:bookmarkStart w:id="542" w:name="_Toc34804205"/>
      <w:bookmarkStart w:id="543" w:name="_Toc35935776"/>
      <w:bookmarkStart w:id="544" w:name="_Toc45029996"/>
      <w:bookmarkStart w:id="545" w:name="_Toc51922356"/>
      <w:bookmarkStart w:id="546" w:name="_Toc51922772"/>
      <w:bookmarkStart w:id="547" w:name="_Toc122015829"/>
      <w:bookmarkStart w:id="548" w:name="_Toc130844992"/>
      <w:bookmarkStart w:id="549" w:name="_Toc138344489"/>
      <w:bookmarkStart w:id="550" w:name="_Toc145946995"/>
      <w:bookmarkStart w:id="551" w:name="_Toc153817435"/>
      <w:bookmarkStart w:id="552" w:name="_Toc161839753"/>
      <w:bookmarkStart w:id="553" w:name="_Toc186715767"/>
      <w:r w:rsidRPr="008D72A7">
        <w:t>6.1.2.1</w:t>
      </w:r>
      <w:r w:rsidRPr="008D72A7">
        <w:tab/>
        <w:t>General</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554" w:name="_Toc26202310"/>
      <w:bookmarkStart w:id="555" w:name="_Toc22624249"/>
      <w:bookmarkStart w:id="556" w:name="_Toc22141047"/>
      <w:bookmarkStart w:id="557" w:name="_Toc18853049"/>
      <w:bookmarkStart w:id="558" w:name="_Toc26202496"/>
      <w:bookmarkStart w:id="559" w:name="_Toc34804206"/>
      <w:bookmarkStart w:id="560" w:name="_Toc35935777"/>
      <w:bookmarkStart w:id="561" w:name="_Toc45029997"/>
      <w:bookmarkStart w:id="562" w:name="_Toc51922357"/>
      <w:bookmarkStart w:id="563" w:name="_Toc51922773"/>
      <w:bookmarkStart w:id="564" w:name="_Toc122015830"/>
      <w:bookmarkStart w:id="565" w:name="_Toc130844993"/>
      <w:bookmarkStart w:id="566" w:name="_Toc138344490"/>
      <w:bookmarkStart w:id="567" w:name="_Toc145946996"/>
      <w:bookmarkStart w:id="568" w:name="_Toc153817436"/>
      <w:bookmarkStart w:id="569" w:name="_Toc161839754"/>
      <w:bookmarkStart w:id="570" w:name="_Toc186715768"/>
      <w:r w:rsidRPr="008D72A7">
        <w:t>6.1.2.2</w:t>
      </w:r>
      <w:r w:rsidRPr="008D72A7">
        <w:tab/>
        <w:t>HTTP standard headers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6D521DC" w14:textId="77777777" w:rsidR="008D72A7" w:rsidRPr="008D72A7" w:rsidRDefault="008D72A7" w:rsidP="00EF4063">
      <w:pPr>
        <w:pStyle w:val="Heading5"/>
        <w:rPr>
          <w:lang w:eastAsia="zh-CN"/>
        </w:rPr>
      </w:pPr>
      <w:bookmarkStart w:id="571" w:name="_Toc26202311"/>
      <w:bookmarkStart w:id="572" w:name="_Toc22624250"/>
      <w:bookmarkStart w:id="573" w:name="_Toc22141048"/>
      <w:bookmarkStart w:id="574" w:name="_Toc18853050"/>
      <w:bookmarkStart w:id="575" w:name="_Toc26202497"/>
      <w:bookmarkStart w:id="576" w:name="_Toc34804207"/>
      <w:bookmarkStart w:id="577" w:name="_Toc35935778"/>
      <w:bookmarkStart w:id="578" w:name="_Toc45029998"/>
      <w:bookmarkStart w:id="579" w:name="_Toc51922358"/>
      <w:bookmarkStart w:id="580" w:name="_Toc51922774"/>
      <w:bookmarkStart w:id="581" w:name="_Toc122015831"/>
      <w:bookmarkStart w:id="582" w:name="_Toc130844994"/>
      <w:bookmarkStart w:id="583" w:name="_Toc138344491"/>
      <w:bookmarkStart w:id="584" w:name="_Toc145946997"/>
      <w:bookmarkStart w:id="585" w:name="_Toc153817437"/>
      <w:bookmarkStart w:id="586" w:name="_Toc161839755"/>
      <w:bookmarkStart w:id="587" w:name="_Toc186715769"/>
      <w:r w:rsidRPr="008D72A7">
        <w:t>6.1.2.2.1</w:t>
      </w:r>
      <w:r w:rsidRPr="008D72A7">
        <w:rPr>
          <w:lang w:eastAsia="zh-CN"/>
        </w:rP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980E504" w14:textId="77777777" w:rsidR="008D72A7" w:rsidRPr="008D72A7" w:rsidRDefault="008D72A7" w:rsidP="00EF4063">
      <w:pPr>
        <w:pStyle w:val="Heading5"/>
      </w:pPr>
      <w:bookmarkStart w:id="588" w:name="_Toc26202312"/>
      <w:bookmarkStart w:id="589" w:name="_Toc22624251"/>
      <w:bookmarkStart w:id="590" w:name="_Toc22141049"/>
      <w:bookmarkStart w:id="591" w:name="_Toc18853051"/>
      <w:bookmarkStart w:id="592" w:name="_Toc26202498"/>
      <w:bookmarkStart w:id="593" w:name="_Toc34804208"/>
      <w:bookmarkStart w:id="594" w:name="_Toc35935779"/>
      <w:bookmarkStart w:id="595" w:name="_Toc45029999"/>
      <w:bookmarkStart w:id="596" w:name="_Toc51922359"/>
      <w:bookmarkStart w:id="597" w:name="_Toc51922775"/>
      <w:bookmarkStart w:id="598" w:name="_Toc122015832"/>
      <w:bookmarkStart w:id="599" w:name="_Toc130844995"/>
      <w:bookmarkStart w:id="600" w:name="_Toc138344492"/>
      <w:bookmarkStart w:id="601" w:name="_Toc145946998"/>
      <w:bookmarkStart w:id="602" w:name="_Toc153817438"/>
      <w:bookmarkStart w:id="603" w:name="_Toc161839756"/>
      <w:bookmarkStart w:id="604" w:name="_Toc186715770"/>
      <w:r w:rsidRPr="008D72A7">
        <w:t>6.1.2.2.2</w:t>
      </w:r>
      <w:r w:rsidRPr="008D72A7">
        <w:tab/>
        <w:t>Content type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05" w:name="_Toc26202313"/>
      <w:bookmarkStart w:id="606" w:name="_Toc22624252"/>
      <w:bookmarkStart w:id="607" w:name="_Toc22141050"/>
      <w:bookmarkStart w:id="608" w:name="_Toc18853052"/>
      <w:bookmarkStart w:id="609" w:name="_Toc26202499"/>
      <w:bookmarkStart w:id="610" w:name="_Toc34804209"/>
      <w:bookmarkStart w:id="611" w:name="_Toc35935780"/>
      <w:bookmarkStart w:id="612" w:name="_Toc45030000"/>
      <w:bookmarkStart w:id="613" w:name="_Toc51922360"/>
      <w:bookmarkStart w:id="614" w:name="_Toc51922776"/>
      <w:bookmarkStart w:id="615" w:name="_Toc122015833"/>
      <w:bookmarkStart w:id="616" w:name="_Toc130844996"/>
      <w:bookmarkStart w:id="617" w:name="_Toc138344493"/>
      <w:bookmarkStart w:id="618" w:name="_Toc145946999"/>
      <w:bookmarkStart w:id="619" w:name="_Toc153817439"/>
      <w:bookmarkStart w:id="620" w:name="_Toc161839757"/>
      <w:bookmarkStart w:id="621" w:name="_Toc186715771"/>
      <w:r w:rsidRPr="008D72A7">
        <w:t>6.1.2.3</w:t>
      </w:r>
      <w:r w:rsidRPr="008D72A7">
        <w:tab/>
        <w:t>HTTP custom headers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82D0686" w14:textId="77777777" w:rsidR="008D72A7" w:rsidRPr="008D72A7" w:rsidRDefault="008D72A7" w:rsidP="00EF4063">
      <w:pPr>
        <w:pStyle w:val="Heading5"/>
        <w:rPr>
          <w:lang w:eastAsia="zh-CN"/>
        </w:rPr>
      </w:pPr>
      <w:bookmarkStart w:id="622" w:name="_Toc26202314"/>
      <w:bookmarkStart w:id="623" w:name="_Toc22624253"/>
      <w:bookmarkStart w:id="624" w:name="_Toc22141051"/>
      <w:bookmarkStart w:id="625" w:name="_Toc18853053"/>
      <w:bookmarkStart w:id="626" w:name="_Toc26202500"/>
      <w:bookmarkStart w:id="627" w:name="_Toc34804210"/>
      <w:bookmarkStart w:id="628" w:name="_Toc35935781"/>
      <w:bookmarkStart w:id="629" w:name="_Toc45030001"/>
      <w:bookmarkStart w:id="630" w:name="_Toc51922361"/>
      <w:bookmarkStart w:id="631" w:name="_Toc51922777"/>
      <w:bookmarkStart w:id="632" w:name="_Toc122015834"/>
      <w:bookmarkStart w:id="633" w:name="_Toc130844997"/>
      <w:bookmarkStart w:id="634" w:name="_Toc138344494"/>
      <w:bookmarkStart w:id="635" w:name="_Toc145947000"/>
      <w:bookmarkStart w:id="636" w:name="_Toc153817440"/>
      <w:bookmarkStart w:id="637" w:name="_Toc161839758"/>
      <w:bookmarkStart w:id="638" w:name="_Toc186715772"/>
      <w:r w:rsidRPr="008D72A7">
        <w:t>6.1.2.3.1</w:t>
      </w:r>
      <w:r w:rsidRPr="008D72A7">
        <w:rPr>
          <w:lang w:eastAsia="zh-CN"/>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639" w:name="_Toc26202315"/>
      <w:bookmarkStart w:id="640" w:name="_Toc22624254"/>
      <w:bookmarkStart w:id="641" w:name="_Toc22141052"/>
      <w:bookmarkStart w:id="642" w:name="_Toc18853069"/>
      <w:bookmarkStart w:id="643" w:name="_Toc26202501"/>
      <w:bookmarkStart w:id="644" w:name="_Toc34804211"/>
      <w:bookmarkStart w:id="645" w:name="_Toc35935782"/>
      <w:bookmarkStart w:id="646" w:name="_Toc45030002"/>
      <w:bookmarkStart w:id="647" w:name="_Toc51922362"/>
      <w:bookmarkStart w:id="648" w:name="_Toc51922778"/>
      <w:bookmarkStart w:id="649" w:name="_Toc122015835"/>
      <w:bookmarkStart w:id="650" w:name="_Toc130844998"/>
      <w:bookmarkStart w:id="651" w:name="_Toc138344495"/>
      <w:bookmarkStart w:id="652" w:name="_Toc145947001"/>
      <w:bookmarkStart w:id="653" w:name="_Toc153817441"/>
      <w:bookmarkStart w:id="654" w:name="_Toc161839759"/>
      <w:bookmarkStart w:id="655" w:name="_Toc186715773"/>
      <w:r w:rsidRPr="008D72A7">
        <w:t>6.1.</w:t>
      </w:r>
      <w:r w:rsidRPr="008D72A7">
        <w:rPr>
          <w:lang w:eastAsia="zh-CN"/>
        </w:rPr>
        <w:t>3</w:t>
      </w:r>
      <w:r w:rsidRPr="008D72A7">
        <w:tab/>
        <w:t>Custom Operations without associated resources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034CE7E" w14:textId="77777777" w:rsidR="008D72A7" w:rsidRPr="008D72A7" w:rsidRDefault="008D72A7" w:rsidP="00EF4063">
      <w:pPr>
        <w:pStyle w:val="Heading4"/>
      </w:pPr>
      <w:bookmarkStart w:id="656" w:name="_Toc26202316"/>
      <w:bookmarkStart w:id="657" w:name="_Toc22624255"/>
      <w:bookmarkStart w:id="658" w:name="_Toc22141053"/>
      <w:bookmarkStart w:id="659" w:name="_Toc18853070"/>
      <w:bookmarkStart w:id="660" w:name="_Toc26202502"/>
      <w:bookmarkStart w:id="661" w:name="_Toc34804212"/>
      <w:bookmarkStart w:id="662" w:name="_Toc35935783"/>
      <w:bookmarkStart w:id="663" w:name="_Toc45030003"/>
      <w:bookmarkStart w:id="664" w:name="_Toc51922363"/>
      <w:bookmarkStart w:id="665" w:name="_Toc51922779"/>
      <w:bookmarkStart w:id="666" w:name="_Toc122015836"/>
      <w:bookmarkStart w:id="667" w:name="_Toc130844999"/>
      <w:bookmarkStart w:id="668" w:name="_Toc138344496"/>
      <w:bookmarkStart w:id="669" w:name="_Toc145947002"/>
      <w:bookmarkStart w:id="670" w:name="_Toc153817442"/>
      <w:bookmarkStart w:id="671" w:name="_Toc161839760"/>
      <w:bookmarkStart w:id="672" w:name="_Toc186715774"/>
      <w:r w:rsidRPr="008D72A7">
        <w:t>6.1.</w:t>
      </w:r>
      <w:r w:rsidRPr="008D72A7">
        <w:rPr>
          <w:lang w:eastAsia="zh-CN"/>
        </w:rPr>
        <w:t>3</w:t>
      </w:r>
      <w:r w:rsidRPr="008D72A7">
        <w:t>.1</w:t>
      </w:r>
      <w:r w:rsidRPr="008D72A7">
        <w:tab/>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3pt;height:278.5pt" o:ole="">
            <v:imagedata r:id="rId33" o:title=""/>
          </v:shape>
          <o:OLEObject Type="Embed" ProgID="Visio.Drawing.15" ShapeID="_x0000_i1037" DrawAspect="Content" ObjectID="_1797328610"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DengXian"/>
              </w:rPr>
            </w:pPr>
            <w:r>
              <w:rPr>
                <w:rFonts w:eastAsia="DengXian"/>
              </w:rPr>
              <w:t>{apiRoot}/n</w:t>
            </w:r>
            <w:r>
              <w:rPr>
                <w:rFonts w:eastAsia="DengXian"/>
                <w:lang w:eastAsia="zh-CN"/>
              </w:rPr>
              <w:t>gmlc</w:t>
            </w:r>
            <w:r>
              <w:rPr>
                <w:rFonts w:eastAsia="DengXian"/>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DengXian"/>
              </w:rPr>
            </w:pPr>
            <w:r>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DengXian"/>
                <w:lang w:eastAsia="zh-CN"/>
              </w:rPr>
            </w:pPr>
            <w:r>
              <w:rPr>
                <w:rFonts w:eastAsia="DengXian"/>
                <w:lang w:eastAsia="zh-CN"/>
              </w:rPr>
              <w:t>Enable a NF service consumer (e.g. H-GMLC) to perform the privacy check and ID mapping of a UE for Ranging SL service</w:t>
            </w:r>
          </w:p>
        </w:tc>
      </w:tr>
    </w:tbl>
    <w:p w14:paraId="192CD9A2" w14:textId="3FEC3C8F" w:rsidR="008D72A7" w:rsidRDefault="008D72A7" w:rsidP="008D72A7">
      <w:bookmarkStart w:id="673" w:name="_Toc22624256"/>
      <w:bookmarkStart w:id="674"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675" w:name="_Toc26202317"/>
      <w:bookmarkStart w:id="676" w:name="_Toc26202503"/>
      <w:bookmarkStart w:id="677" w:name="_Toc34804213"/>
      <w:bookmarkStart w:id="678" w:name="_Toc35935784"/>
      <w:bookmarkStart w:id="679" w:name="_Toc45030004"/>
      <w:bookmarkStart w:id="680" w:name="_Toc51922364"/>
      <w:bookmarkStart w:id="681" w:name="_Toc51922780"/>
      <w:bookmarkStart w:id="682" w:name="_Toc122015837"/>
      <w:bookmarkStart w:id="683" w:name="_Toc130845000"/>
      <w:bookmarkStart w:id="684" w:name="_Toc138344497"/>
      <w:bookmarkStart w:id="685" w:name="_Toc145947003"/>
      <w:bookmarkStart w:id="686" w:name="_Toc153817443"/>
      <w:bookmarkStart w:id="687" w:name="_Toc161839761"/>
      <w:bookmarkStart w:id="688" w:name="_Toc186715775"/>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3CCD52A7" w14:textId="77777777" w:rsidR="008D72A7" w:rsidRPr="008D72A7" w:rsidRDefault="008D72A7" w:rsidP="00EF4063">
      <w:pPr>
        <w:pStyle w:val="Heading5"/>
      </w:pPr>
      <w:bookmarkStart w:id="689" w:name="_Toc26202318"/>
      <w:bookmarkStart w:id="690" w:name="_Toc22624257"/>
      <w:bookmarkStart w:id="691" w:name="_Toc22141055"/>
      <w:bookmarkStart w:id="692" w:name="_Toc11339799"/>
      <w:bookmarkStart w:id="693" w:name="_Toc26202504"/>
      <w:bookmarkStart w:id="694" w:name="_Toc34804214"/>
      <w:bookmarkStart w:id="695" w:name="_Toc35935785"/>
      <w:bookmarkStart w:id="696" w:name="_Toc45030005"/>
      <w:bookmarkStart w:id="697" w:name="_Toc51922365"/>
      <w:bookmarkStart w:id="698" w:name="_Toc51922781"/>
      <w:bookmarkStart w:id="699" w:name="_Toc122015838"/>
      <w:bookmarkStart w:id="700" w:name="_Toc130845001"/>
      <w:bookmarkStart w:id="701" w:name="_Toc138344498"/>
      <w:bookmarkStart w:id="702" w:name="_Toc145947004"/>
      <w:bookmarkStart w:id="703" w:name="_Toc153817444"/>
      <w:bookmarkStart w:id="704" w:name="_Toc161839762"/>
      <w:bookmarkStart w:id="705" w:name="_Toc186715776"/>
      <w:r w:rsidRPr="008D72A7">
        <w:t>6.1.</w:t>
      </w:r>
      <w:r w:rsidRPr="008D72A7">
        <w:rPr>
          <w:lang w:eastAsia="zh-CN"/>
        </w:rPr>
        <w:t>3</w:t>
      </w:r>
      <w:r w:rsidRPr="008D72A7">
        <w:t>.2.1</w:t>
      </w:r>
      <w:r w:rsidRPr="008D72A7">
        <w:tab/>
        <w:t>Description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06" w:name="_Toc26202319"/>
      <w:bookmarkStart w:id="707" w:name="_Toc22624258"/>
      <w:bookmarkStart w:id="708" w:name="_Toc22141056"/>
      <w:bookmarkStart w:id="709" w:name="_Toc26202505"/>
      <w:bookmarkStart w:id="710" w:name="_Toc34804215"/>
      <w:bookmarkStart w:id="711" w:name="_Toc35935786"/>
      <w:bookmarkStart w:id="712" w:name="_Toc45030006"/>
      <w:bookmarkStart w:id="713" w:name="_Toc51922366"/>
      <w:bookmarkStart w:id="714" w:name="_Toc51922782"/>
      <w:bookmarkStart w:id="715" w:name="_Toc122015839"/>
      <w:bookmarkStart w:id="716" w:name="_Toc130845002"/>
      <w:bookmarkStart w:id="717" w:name="_Toc138344499"/>
      <w:bookmarkStart w:id="718" w:name="_Toc145947005"/>
      <w:bookmarkStart w:id="719" w:name="_Toc153817445"/>
      <w:bookmarkStart w:id="720" w:name="_Toc161839763"/>
      <w:bookmarkStart w:id="721" w:name="_Toc186715777"/>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722"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722"/>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723"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723"/>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724" w:name="_PERM_MCCTEMPBM_CRPT13160013___2"/>
            <w:r>
              <w:t>-</w:t>
            </w:r>
            <w:r>
              <w:tab/>
              <w:t>POSITIONING_FAILED</w:t>
            </w:r>
          </w:p>
          <w:bookmarkEnd w:id="724"/>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725" w:name="_PERM_MCCTEMPBM_CRPT13160014___2"/>
            <w:r>
              <w:t>-</w:t>
            </w:r>
            <w:r>
              <w:tab/>
              <w:t>UNREACHABLE_USER</w:t>
            </w:r>
          </w:p>
          <w:bookmarkEnd w:id="725"/>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726" w:name="_Toc26202320"/>
      <w:bookmarkStart w:id="727" w:name="_Toc22624259"/>
      <w:bookmarkStart w:id="728" w:name="_Toc22141057"/>
      <w:bookmarkStart w:id="729" w:name="_Toc26202506"/>
      <w:bookmarkStart w:id="730" w:name="_Toc34804216"/>
      <w:bookmarkStart w:id="731" w:name="_Toc35935787"/>
      <w:bookmarkStart w:id="732" w:name="_Toc45030007"/>
      <w:bookmarkStart w:id="733" w:name="_Toc51922367"/>
      <w:bookmarkStart w:id="734" w:name="_Toc51922783"/>
      <w:bookmarkStart w:id="735" w:name="_Toc122015840"/>
      <w:bookmarkStart w:id="736" w:name="_Toc130845003"/>
      <w:bookmarkStart w:id="737" w:name="_Toc138344500"/>
      <w:bookmarkStart w:id="738" w:name="_Toc145947006"/>
      <w:bookmarkStart w:id="739" w:name="_Toc153817446"/>
      <w:bookmarkStart w:id="740" w:name="_Toc161839764"/>
      <w:bookmarkStart w:id="741" w:name="_Toc18671577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8A3D199" w14:textId="77777777" w:rsidR="008D72A7" w:rsidRPr="008D72A7" w:rsidRDefault="008D72A7" w:rsidP="00EF4063">
      <w:pPr>
        <w:pStyle w:val="Heading5"/>
      </w:pPr>
      <w:bookmarkStart w:id="742" w:name="_Toc26202321"/>
      <w:bookmarkStart w:id="743" w:name="_Toc22624260"/>
      <w:bookmarkStart w:id="744" w:name="_Toc22141058"/>
      <w:bookmarkStart w:id="745" w:name="_Toc26202507"/>
      <w:bookmarkStart w:id="746" w:name="_Toc34804217"/>
      <w:bookmarkStart w:id="747" w:name="_Toc35935788"/>
      <w:bookmarkStart w:id="748" w:name="_Toc45030008"/>
      <w:bookmarkStart w:id="749" w:name="_Toc51922368"/>
      <w:bookmarkStart w:id="750" w:name="_Toc51922784"/>
      <w:bookmarkStart w:id="751" w:name="_Toc122015841"/>
      <w:bookmarkStart w:id="752" w:name="_Toc130845004"/>
      <w:bookmarkStart w:id="753" w:name="_Toc138344501"/>
      <w:bookmarkStart w:id="754" w:name="_Toc145947007"/>
      <w:bookmarkStart w:id="755" w:name="_Toc153817447"/>
      <w:bookmarkStart w:id="756" w:name="_Toc161839765"/>
      <w:bookmarkStart w:id="757" w:name="_Toc186715779"/>
      <w:r w:rsidRPr="008D72A7">
        <w:t>6.1.</w:t>
      </w:r>
      <w:r w:rsidRPr="008D72A7">
        <w:rPr>
          <w:lang w:eastAsia="zh-CN"/>
        </w:rPr>
        <w:t>3</w:t>
      </w:r>
      <w:r w:rsidRPr="008D72A7">
        <w:t>.</w:t>
      </w:r>
      <w:r w:rsidRPr="008D72A7">
        <w:rPr>
          <w:lang w:eastAsia="zh-CN"/>
        </w:rPr>
        <w:t>3</w:t>
      </w:r>
      <w:r w:rsidRPr="008D72A7">
        <w:t>.1</w:t>
      </w:r>
      <w:r w:rsidRPr="008D72A7">
        <w:tab/>
        <w:t>Description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758" w:name="_Toc26202322"/>
      <w:bookmarkStart w:id="759" w:name="_Toc22624261"/>
      <w:bookmarkStart w:id="760" w:name="_Toc22141059"/>
      <w:bookmarkStart w:id="761" w:name="_Toc26202508"/>
      <w:bookmarkStart w:id="762" w:name="_Toc34804218"/>
      <w:bookmarkStart w:id="763" w:name="_Toc35935789"/>
      <w:bookmarkStart w:id="764" w:name="_Toc45030009"/>
      <w:bookmarkStart w:id="765" w:name="_Toc51922369"/>
      <w:bookmarkStart w:id="766" w:name="_Toc51922785"/>
      <w:bookmarkStart w:id="767" w:name="_Toc122015842"/>
      <w:bookmarkStart w:id="768" w:name="_Toc130845005"/>
      <w:bookmarkStart w:id="769" w:name="_Toc138344502"/>
      <w:bookmarkStart w:id="770" w:name="_Toc145947008"/>
      <w:bookmarkStart w:id="771" w:name="_Toc153817448"/>
      <w:bookmarkStart w:id="772" w:name="_Toc161839766"/>
      <w:bookmarkStart w:id="773" w:name="_Toc18671578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77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77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775" w:name="_Toc26202323"/>
      <w:bookmarkStart w:id="776" w:name="_Toc22624262"/>
      <w:bookmarkStart w:id="777" w:name="_Toc22141060"/>
      <w:bookmarkStart w:id="778" w:name="_Toc26202509"/>
      <w:bookmarkStart w:id="779" w:name="_Toc34804219"/>
      <w:bookmarkStart w:id="780" w:name="_Toc35935790"/>
      <w:bookmarkStart w:id="781" w:name="_Toc45030010"/>
      <w:bookmarkStart w:id="782" w:name="_Toc51922370"/>
      <w:bookmarkStart w:id="783" w:name="_Toc51922786"/>
      <w:bookmarkStart w:id="784" w:name="_Toc122015843"/>
      <w:bookmarkStart w:id="785" w:name="_Toc130845006"/>
      <w:bookmarkStart w:id="786" w:name="_Toc138344503"/>
      <w:bookmarkStart w:id="787" w:name="_Toc145947009"/>
      <w:bookmarkStart w:id="788" w:name="_Toc153817449"/>
      <w:bookmarkStart w:id="789" w:name="_Toc161839767"/>
      <w:bookmarkStart w:id="790" w:name="_Toc18671578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134BDC1C" w14:textId="77777777" w:rsidR="008D72A7" w:rsidRPr="008D72A7" w:rsidRDefault="008D72A7" w:rsidP="00EF4063">
      <w:pPr>
        <w:pStyle w:val="Heading5"/>
      </w:pPr>
      <w:bookmarkStart w:id="791" w:name="_Toc26202324"/>
      <w:bookmarkStart w:id="792" w:name="_Toc22624263"/>
      <w:bookmarkStart w:id="793" w:name="_Toc22141061"/>
      <w:bookmarkStart w:id="794" w:name="_Toc26202510"/>
      <w:bookmarkStart w:id="795" w:name="_Toc34804220"/>
      <w:bookmarkStart w:id="796" w:name="_Toc35935791"/>
      <w:bookmarkStart w:id="797" w:name="_Toc45030011"/>
      <w:bookmarkStart w:id="798" w:name="_Toc51922371"/>
      <w:bookmarkStart w:id="799" w:name="_Toc51922787"/>
      <w:bookmarkStart w:id="800" w:name="_Toc122015844"/>
      <w:bookmarkStart w:id="801" w:name="_Toc130845007"/>
      <w:bookmarkStart w:id="802" w:name="_Toc138344504"/>
      <w:bookmarkStart w:id="803" w:name="_Toc145947010"/>
      <w:bookmarkStart w:id="804" w:name="_Toc153817450"/>
      <w:bookmarkStart w:id="805" w:name="_Toc161839768"/>
      <w:bookmarkStart w:id="806" w:name="_Toc186715782"/>
      <w:r w:rsidRPr="008D72A7">
        <w:t>6.1.</w:t>
      </w:r>
      <w:r w:rsidRPr="008D72A7">
        <w:rPr>
          <w:lang w:eastAsia="zh-CN"/>
        </w:rPr>
        <w:t>3</w:t>
      </w:r>
      <w:r w:rsidRPr="008D72A7">
        <w:t>.</w:t>
      </w:r>
      <w:r w:rsidRPr="008D72A7">
        <w:rPr>
          <w:lang w:eastAsia="zh-CN"/>
        </w:rPr>
        <w:t>4</w:t>
      </w:r>
      <w:r w:rsidRPr="008D72A7">
        <w:t>.1</w:t>
      </w:r>
      <w:r w:rsidRPr="008D72A7">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807" w:name="_Toc26202325"/>
      <w:bookmarkStart w:id="808" w:name="_Toc22624264"/>
      <w:bookmarkStart w:id="809" w:name="_Toc22141062"/>
      <w:bookmarkStart w:id="810" w:name="_Toc26202511"/>
      <w:bookmarkStart w:id="811" w:name="_Toc34804221"/>
      <w:bookmarkStart w:id="812" w:name="_Toc35935792"/>
      <w:bookmarkStart w:id="813" w:name="_Toc45030012"/>
      <w:bookmarkStart w:id="814" w:name="_Toc51922372"/>
      <w:bookmarkStart w:id="815" w:name="_Toc51922788"/>
      <w:bookmarkStart w:id="816" w:name="_Toc122015845"/>
      <w:bookmarkStart w:id="817" w:name="_Toc130845008"/>
      <w:bookmarkStart w:id="818" w:name="_Toc138344505"/>
      <w:bookmarkStart w:id="819" w:name="_Toc145947011"/>
      <w:bookmarkStart w:id="820" w:name="_Toc153817451"/>
      <w:bookmarkStart w:id="821" w:name="_Toc161839769"/>
      <w:bookmarkStart w:id="822" w:name="_Toc18671578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823"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823"/>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824" w:name="_Toc22624265"/>
      <w:bookmarkStart w:id="825" w:name="_Toc22141063"/>
      <w:bookmarkStart w:id="826"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827" w:name="_Toc51922789"/>
      <w:bookmarkStart w:id="828" w:name="_Toc122015846"/>
      <w:bookmarkStart w:id="829" w:name="_Toc130845009"/>
      <w:bookmarkStart w:id="830" w:name="_Toc138344506"/>
      <w:bookmarkStart w:id="831" w:name="_Toc145947012"/>
      <w:bookmarkStart w:id="832" w:name="_Toc153817452"/>
      <w:bookmarkStart w:id="833" w:name="_Toc161839770"/>
      <w:bookmarkStart w:id="834" w:name="_Toc186715784"/>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827"/>
      <w:bookmarkEnd w:id="828"/>
      <w:bookmarkEnd w:id="829"/>
      <w:bookmarkEnd w:id="830"/>
      <w:bookmarkEnd w:id="831"/>
      <w:bookmarkEnd w:id="832"/>
      <w:bookmarkEnd w:id="833"/>
      <w:bookmarkEnd w:id="834"/>
    </w:p>
    <w:p w14:paraId="145AD7A4" w14:textId="77777777" w:rsidR="0016578E" w:rsidRPr="004A6A8E" w:rsidRDefault="0016578E" w:rsidP="00EF4063">
      <w:pPr>
        <w:pStyle w:val="Heading5"/>
      </w:pPr>
      <w:bookmarkStart w:id="835" w:name="_Toc51922790"/>
      <w:bookmarkStart w:id="836" w:name="_Toc122015847"/>
      <w:bookmarkStart w:id="837" w:name="_Toc130845010"/>
      <w:bookmarkStart w:id="838" w:name="_Toc138344507"/>
      <w:bookmarkStart w:id="839" w:name="_Toc145947013"/>
      <w:bookmarkStart w:id="840" w:name="_Toc153817453"/>
      <w:bookmarkStart w:id="841" w:name="_Toc161839771"/>
      <w:bookmarkStart w:id="842" w:name="_Toc186715785"/>
      <w:r w:rsidRPr="004A6A8E">
        <w:t>6.1.</w:t>
      </w:r>
      <w:r w:rsidRPr="004A6A8E">
        <w:rPr>
          <w:lang w:eastAsia="zh-CN"/>
        </w:rPr>
        <w:t>3</w:t>
      </w:r>
      <w:r w:rsidRPr="004A6A8E">
        <w:t>.</w:t>
      </w:r>
      <w:r>
        <w:rPr>
          <w:rFonts w:hint="eastAsia"/>
          <w:lang w:eastAsia="zh-CN"/>
        </w:rPr>
        <w:t>5</w:t>
      </w:r>
      <w:r w:rsidRPr="004A6A8E">
        <w:t>.1</w:t>
      </w:r>
      <w:r w:rsidRPr="004A6A8E">
        <w:tab/>
        <w:t>Description</w:t>
      </w:r>
      <w:bookmarkEnd w:id="835"/>
      <w:bookmarkEnd w:id="836"/>
      <w:bookmarkEnd w:id="837"/>
      <w:bookmarkEnd w:id="838"/>
      <w:bookmarkEnd w:id="839"/>
      <w:bookmarkEnd w:id="840"/>
      <w:bookmarkEnd w:id="841"/>
      <w:bookmarkEnd w:id="842"/>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843" w:name="_Toc51922791"/>
      <w:bookmarkStart w:id="844" w:name="_Toc122015848"/>
      <w:bookmarkStart w:id="845" w:name="_Toc130845011"/>
      <w:bookmarkStart w:id="846" w:name="_Toc138344508"/>
      <w:bookmarkStart w:id="847" w:name="_Toc145947014"/>
      <w:bookmarkStart w:id="848" w:name="_Toc153817454"/>
      <w:bookmarkStart w:id="849" w:name="_Toc161839772"/>
      <w:bookmarkStart w:id="850" w:name="_Toc186715786"/>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843"/>
      <w:bookmarkEnd w:id="844"/>
      <w:bookmarkEnd w:id="845"/>
      <w:bookmarkEnd w:id="846"/>
      <w:bookmarkEnd w:id="847"/>
      <w:bookmarkEnd w:id="848"/>
      <w:bookmarkEnd w:id="849"/>
      <w:bookmarkEnd w:id="850"/>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851"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851"/>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SimSun"/>
          <w:lang w:eastAsia="zh-CN"/>
        </w:rPr>
      </w:pPr>
      <w:bookmarkStart w:id="852" w:name="_Toc161839773"/>
      <w:bookmarkStart w:id="853" w:name="_Toc186715787"/>
      <w:r>
        <w:rPr>
          <w:rFonts w:eastAsia="SimSun"/>
        </w:rPr>
        <w:t>6.1.3.</w:t>
      </w:r>
      <w:r w:rsidR="00101BCA">
        <w:rPr>
          <w:rFonts w:eastAsia="SimSun"/>
        </w:rPr>
        <w:t>6</w:t>
      </w:r>
      <w:r>
        <w:rPr>
          <w:rFonts w:eastAsia="SimSun"/>
        </w:rPr>
        <w:tab/>
      </w:r>
      <w:r>
        <w:rPr>
          <w:rFonts w:eastAsia="SimSun"/>
          <w:lang w:eastAsia="zh-CN"/>
        </w:rPr>
        <w:t>Operation: perform-</w:t>
      </w:r>
      <w:r>
        <w:rPr>
          <w:rFonts w:eastAsia="DengXian"/>
        </w:rPr>
        <w:t>privacy-check-id-mapping</w:t>
      </w:r>
      <w:bookmarkEnd w:id="852"/>
      <w:bookmarkEnd w:id="853"/>
    </w:p>
    <w:p w14:paraId="337D76F5" w14:textId="1650DC0E" w:rsidR="00B66F18" w:rsidRDefault="00B66F18" w:rsidP="00B66F18">
      <w:pPr>
        <w:pStyle w:val="Heading5"/>
        <w:rPr>
          <w:rFonts w:eastAsia="SimSun"/>
          <w:lang w:eastAsia="en-US"/>
        </w:rPr>
      </w:pPr>
      <w:bookmarkStart w:id="854" w:name="_Toc161839774"/>
      <w:bookmarkStart w:id="855" w:name="_Toc186715788"/>
      <w:r>
        <w:rPr>
          <w:rFonts w:eastAsia="SimSun"/>
        </w:rPr>
        <w:t>6.1.3.</w:t>
      </w:r>
      <w:r w:rsidR="00101BCA">
        <w:rPr>
          <w:rFonts w:eastAsia="SimSun"/>
        </w:rPr>
        <w:t>6</w:t>
      </w:r>
      <w:r>
        <w:rPr>
          <w:rFonts w:eastAsia="SimSun"/>
        </w:rPr>
        <w:t>.1</w:t>
      </w:r>
      <w:r>
        <w:rPr>
          <w:rFonts w:eastAsia="SimSun"/>
        </w:rPr>
        <w:tab/>
        <w:t>Description</w:t>
      </w:r>
      <w:bookmarkEnd w:id="854"/>
      <w:bookmarkEnd w:id="855"/>
    </w:p>
    <w:p w14:paraId="6F495D28" w14:textId="77777777" w:rsidR="00B66F18" w:rsidRDefault="00B66F18" w:rsidP="00B66F18">
      <w:pPr>
        <w:rPr>
          <w:rFonts w:eastAsia="SimSun"/>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SimSun"/>
          <w:lang w:eastAsia="zh-CN"/>
        </w:rPr>
      </w:pPr>
      <w:bookmarkStart w:id="856" w:name="_Toc161839775"/>
      <w:bookmarkStart w:id="857" w:name="_Toc186715789"/>
      <w:r>
        <w:rPr>
          <w:rFonts w:eastAsia="SimSun"/>
        </w:rPr>
        <w:t>6.1.3.</w:t>
      </w:r>
      <w:r w:rsidR="00101BCA">
        <w:rPr>
          <w:rFonts w:eastAsia="SimSun"/>
        </w:rPr>
        <w:t>6</w:t>
      </w:r>
      <w:r>
        <w:rPr>
          <w:rFonts w:eastAsia="SimSun"/>
        </w:rPr>
        <w:t>.</w:t>
      </w:r>
      <w:r>
        <w:rPr>
          <w:rFonts w:eastAsia="SimSun"/>
          <w:lang w:eastAsia="zh-CN"/>
        </w:rPr>
        <w:t>2</w:t>
      </w:r>
      <w:r>
        <w:rPr>
          <w:rFonts w:eastAsia="SimSun"/>
        </w:rPr>
        <w:tab/>
      </w:r>
      <w:r>
        <w:rPr>
          <w:rFonts w:eastAsia="SimSun"/>
          <w:lang w:eastAsia="zh-CN"/>
        </w:rPr>
        <w:t>Operation Definition</w:t>
      </w:r>
      <w:bookmarkEnd w:id="856"/>
      <w:bookmarkEnd w:id="857"/>
    </w:p>
    <w:p w14:paraId="2F906E6C" w14:textId="6364EFFB" w:rsidR="00B66F18" w:rsidRDefault="00B66F18" w:rsidP="00B66F18">
      <w:pPr>
        <w:rPr>
          <w:rFonts w:eastAsia="SimSun"/>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858" w:name="_Toc26202326"/>
      <w:bookmarkStart w:id="859" w:name="_Toc26202512"/>
      <w:bookmarkStart w:id="860" w:name="_Toc34804222"/>
      <w:bookmarkStart w:id="861" w:name="_Toc35935793"/>
      <w:bookmarkStart w:id="862" w:name="_Toc45030013"/>
      <w:bookmarkStart w:id="863" w:name="_Toc51922373"/>
      <w:bookmarkStart w:id="864" w:name="_Toc51922792"/>
      <w:bookmarkStart w:id="865" w:name="_Toc122015849"/>
      <w:bookmarkStart w:id="866" w:name="_Toc130845012"/>
      <w:bookmarkStart w:id="867" w:name="_Toc138344509"/>
      <w:bookmarkStart w:id="868" w:name="_Toc145947015"/>
      <w:bookmarkStart w:id="869" w:name="_Toc153817455"/>
      <w:bookmarkStart w:id="870" w:name="_Toc161839776"/>
      <w:bookmarkStart w:id="871" w:name="_Toc186715790"/>
      <w:r w:rsidRPr="008D72A7">
        <w:t>6.1.</w:t>
      </w:r>
      <w:r w:rsidRPr="008D72A7">
        <w:rPr>
          <w:lang w:eastAsia="zh-CN"/>
        </w:rPr>
        <w:t>4</w:t>
      </w:r>
      <w:r w:rsidRPr="008D72A7">
        <w:tab/>
        <w:t>Notifications</w:t>
      </w:r>
      <w:bookmarkEnd w:id="824"/>
      <w:bookmarkEnd w:id="825"/>
      <w:bookmarkEnd w:id="826"/>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2AE3342" w14:textId="193C19E0" w:rsidR="008D72A7" w:rsidRDefault="008D72A7" w:rsidP="00EF4063">
      <w:pPr>
        <w:pStyle w:val="Heading4"/>
      </w:pPr>
      <w:bookmarkStart w:id="872" w:name="_Toc26202327"/>
      <w:bookmarkStart w:id="873" w:name="_Toc22624266"/>
      <w:bookmarkStart w:id="874" w:name="_Toc22141064"/>
      <w:bookmarkStart w:id="875" w:name="_Toc18853076"/>
      <w:bookmarkStart w:id="876" w:name="_Toc26202513"/>
      <w:bookmarkStart w:id="877" w:name="_Toc34804223"/>
      <w:bookmarkStart w:id="878" w:name="_Toc35935794"/>
      <w:bookmarkStart w:id="879" w:name="_Toc45030014"/>
      <w:bookmarkStart w:id="880" w:name="_Toc51922374"/>
      <w:bookmarkStart w:id="881" w:name="_Toc51922793"/>
      <w:bookmarkStart w:id="882" w:name="_Toc122015850"/>
      <w:bookmarkStart w:id="883" w:name="_Toc130845013"/>
      <w:bookmarkStart w:id="884" w:name="_Toc138344510"/>
      <w:bookmarkStart w:id="885" w:name="_Toc145947016"/>
      <w:bookmarkStart w:id="886" w:name="_Toc153817456"/>
      <w:bookmarkStart w:id="887" w:name="_Toc161839777"/>
      <w:bookmarkStart w:id="888" w:name="_Toc186715791"/>
      <w:r w:rsidRPr="008D72A7">
        <w:t>6.1.</w:t>
      </w:r>
      <w:r w:rsidRPr="008D72A7">
        <w:rPr>
          <w:lang w:eastAsia="zh-CN"/>
        </w:rPr>
        <w:t>4</w:t>
      </w:r>
      <w:r w:rsidRPr="008D72A7">
        <w:t>.1</w:t>
      </w:r>
      <w:r w:rsidRPr="008D72A7">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889" w:name="_Toc26202328"/>
      <w:bookmarkStart w:id="890" w:name="_Toc22624267"/>
      <w:bookmarkStart w:id="891" w:name="_Toc22141065"/>
      <w:bookmarkStart w:id="892" w:name="_Toc26202514"/>
      <w:bookmarkStart w:id="893" w:name="_Toc34804224"/>
      <w:bookmarkStart w:id="894" w:name="_Toc35935795"/>
      <w:bookmarkStart w:id="895" w:name="_Toc45030015"/>
      <w:bookmarkStart w:id="896" w:name="_Toc51922375"/>
      <w:bookmarkStart w:id="897" w:name="_Toc51922794"/>
      <w:bookmarkStart w:id="898" w:name="_Toc122015851"/>
      <w:bookmarkStart w:id="899" w:name="_Toc130845014"/>
      <w:bookmarkStart w:id="900" w:name="_Toc138344511"/>
      <w:bookmarkStart w:id="901" w:name="_Toc145947017"/>
      <w:bookmarkStart w:id="902" w:name="_Toc153817457"/>
      <w:bookmarkStart w:id="903" w:name="_Toc161839778"/>
      <w:bookmarkStart w:id="904" w:name="_Toc18853077"/>
      <w:bookmarkStart w:id="905" w:name="_Toc186715792"/>
      <w:r w:rsidRPr="008D72A7">
        <w:t>6.1.</w:t>
      </w:r>
      <w:r w:rsidRPr="008D72A7">
        <w:rPr>
          <w:lang w:eastAsia="zh-CN"/>
        </w:rPr>
        <w:t>4</w:t>
      </w:r>
      <w:r w:rsidRPr="008D72A7">
        <w:t>.2</w:t>
      </w:r>
      <w:r w:rsidRPr="008D72A7">
        <w:tab/>
      </w:r>
      <w:r w:rsidRPr="008D72A7">
        <w:rPr>
          <w:lang w:eastAsia="zh-CN"/>
        </w:rPr>
        <w:t>Eventnotify</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5"/>
    </w:p>
    <w:p w14:paraId="65294043" w14:textId="77777777" w:rsidR="008D72A7" w:rsidRPr="008D72A7" w:rsidRDefault="008D72A7" w:rsidP="00EF4063">
      <w:pPr>
        <w:pStyle w:val="Heading5"/>
        <w:rPr>
          <w:lang w:eastAsia="zh-CN"/>
        </w:rPr>
      </w:pPr>
      <w:bookmarkStart w:id="906" w:name="_Toc26202329"/>
      <w:bookmarkStart w:id="907" w:name="_Toc22624268"/>
      <w:bookmarkStart w:id="908" w:name="_Toc22141066"/>
      <w:bookmarkStart w:id="909" w:name="_Toc26202515"/>
      <w:bookmarkStart w:id="910" w:name="_Toc34804225"/>
      <w:bookmarkStart w:id="911" w:name="_Toc35935796"/>
      <w:bookmarkStart w:id="912" w:name="_Toc45030016"/>
      <w:bookmarkStart w:id="913" w:name="_Toc51922376"/>
      <w:bookmarkStart w:id="914" w:name="_Toc51922795"/>
      <w:bookmarkStart w:id="915" w:name="_Toc122015852"/>
      <w:bookmarkStart w:id="916" w:name="_Toc130845015"/>
      <w:bookmarkStart w:id="917" w:name="_Toc138344512"/>
      <w:bookmarkStart w:id="918" w:name="_Toc145947018"/>
      <w:bookmarkStart w:id="919" w:name="_Toc153817458"/>
      <w:bookmarkStart w:id="920" w:name="_Toc161839779"/>
      <w:bookmarkStart w:id="921" w:name="_Toc186715793"/>
      <w:r w:rsidRPr="008D72A7">
        <w:rPr>
          <w:sz w:val="24"/>
          <w:lang w:eastAsia="zh-CN"/>
        </w:rPr>
        <w:t>6.1.4.2.1</w:t>
      </w:r>
      <w:r w:rsidRPr="008D72A7">
        <w:tab/>
      </w:r>
      <w:r w:rsidRPr="008D72A7">
        <w:rPr>
          <w:lang w:eastAsia="zh-CN"/>
        </w:rPr>
        <w:t>Description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922" w:name="_Toc26202330"/>
      <w:bookmarkStart w:id="923" w:name="_Toc22624269"/>
      <w:bookmarkStart w:id="924" w:name="_Toc22141067"/>
      <w:bookmarkStart w:id="925" w:name="_Toc26202516"/>
      <w:bookmarkStart w:id="926" w:name="_Toc34804226"/>
      <w:bookmarkStart w:id="927" w:name="_Toc35935797"/>
      <w:bookmarkStart w:id="928" w:name="_Toc45030017"/>
      <w:bookmarkStart w:id="929" w:name="_Toc51922377"/>
      <w:bookmarkStart w:id="930" w:name="_Toc51922796"/>
      <w:bookmarkStart w:id="931" w:name="_Toc122015853"/>
      <w:bookmarkStart w:id="932" w:name="_Toc130845016"/>
      <w:bookmarkStart w:id="933" w:name="_Toc138344513"/>
      <w:bookmarkStart w:id="934" w:name="_Toc145947019"/>
      <w:bookmarkStart w:id="935" w:name="_Toc153817459"/>
      <w:bookmarkStart w:id="936" w:name="_Toc161839780"/>
      <w:bookmarkStart w:id="937" w:name="_Toc186715794"/>
      <w:r w:rsidRPr="008D72A7">
        <w:rPr>
          <w:lang w:eastAsia="zh-CN"/>
        </w:rPr>
        <w:t>6.1.4.2.2</w:t>
      </w:r>
      <w:r w:rsidRPr="008D72A7">
        <w:rPr>
          <w:lang w:eastAsia="zh-CN"/>
        </w:rPr>
        <w:tab/>
        <w:t>Notification Definition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938" w:name="_Toc26202331"/>
      <w:bookmarkStart w:id="939" w:name="_Toc22624270"/>
      <w:bookmarkStart w:id="940" w:name="_Toc22141068"/>
      <w:bookmarkStart w:id="941" w:name="_Toc26202517"/>
      <w:bookmarkStart w:id="942" w:name="_Toc34804227"/>
      <w:bookmarkStart w:id="943" w:name="_Toc35935798"/>
      <w:bookmarkStart w:id="944" w:name="_Toc45030018"/>
      <w:bookmarkStart w:id="945" w:name="_Toc51922378"/>
      <w:bookmarkStart w:id="946" w:name="_Toc51922797"/>
      <w:bookmarkStart w:id="947" w:name="_Toc122015854"/>
      <w:bookmarkStart w:id="948" w:name="_Toc130845017"/>
      <w:bookmarkStart w:id="949" w:name="_Toc138344514"/>
      <w:bookmarkStart w:id="950" w:name="_Toc145947020"/>
      <w:bookmarkStart w:id="951" w:name="_Toc153817460"/>
      <w:bookmarkStart w:id="952" w:name="_Toc161839781"/>
      <w:bookmarkStart w:id="953" w:name="_Toc186715795"/>
      <w:r w:rsidRPr="008D72A7">
        <w:rPr>
          <w:lang w:eastAsia="zh-CN"/>
        </w:rPr>
        <w:t>6.1.4.2.3</w:t>
      </w:r>
      <w:r w:rsidRPr="008D72A7">
        <w:rPr>
          <w:lang w:eastAsia="zh-CN"/>
        </w:rPr>
        <w:tab/>
        <w:t>Notification Standard Methods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6A53CC7" w14:textId="77777777" w:rsidR="008D72A7" w:rsidRPr="008D72A7" w:rsidRDefault="008D72A7" w:rsidP="00EF4063">
      <w:pPr>
        <w:pStyle w:val="Heading6"/>
        <w:numPr>
          <w:ilvl w:val="5"/>
          <w:numId w:val="0"/>
        </w:numPr>
        <w:ind w:left="1152" w:hanging="432"/>
      </w:pPr>
      <w:bookmarkStart w:id="954" w:name="_Toc26202332"/>
      <w:bookmarkStart w:id="955" w:name="_Toc22624271"/>
      <w:bookmarkStart w:id="956" w:name="_Toc22141069"/>
      <w:bookmarkStart w:id="957" w:name="_Toc11343370"/>
      <w:bookmarkStart w:id="958" w:name="_Toc26202518"/>
      <w:bookmarkStart w:id="959" w:name="_Toc34804228"/>
      <w:bookmarkStart w:id="960" w:name="_Toc35935799"/>
      <w:bookmarkStart w:id="961" w:name="_Toc45030019"/>
      <w:bookmarkStart w:id="962" w:name="_Toc51922379"/>
      <w:bookmarkStart w:id="963" w:name="_Toc51922798"/>
      <w:bookmarkStart w:id="964" w:name="_Toc122015855"/>
      <w:bookmarkStart w:id="965" w:name="_Toc130845018"/>
      <w:bookmarkStart w:id="966" w:name="_Toc138344515"/>
      <w:bookmarkStart w:id="967" w:name="_Toc145947021"/>
      <w:bookmarkStart w:id="968" w:name="_Toc153817461"/>
      <w:bookmarkStart w:id="969" w:name="_Toc161839782"/>
      <w:bookmarkStart w:id="970" w:name="_Toc186715796"/>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97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97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972"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973" w:name="_Toc35935800"/>
      <w:bookmarkStart w:id="974" w:name="_Toc45030020"/>
      <w:bookmarkStart w:id="975" w:name="_Toc51922380"/>
      <w:bookmarkStart w:id="976" w:name="_Toc51922799"/>
      <w:bookmarkStart w:id="977" w:name="_Toc122015856"/>
      <w:bookmarkStart w:id="978" w:name="_Toc130845019"/>
      <w:bookmarkStart w:id="979" w:name="_Toc138344516"/>
      <w:bookmarkStart w:id="980" w:name="_Toc145947022"/>
      <w:bookmarkStart w:id="981" w:name="_Toc153817462"/>
      <w:bookmarkStart w:id="982" w:name="_Toc161839783"/>
      <w:bookmarkStart w:id="983" w:name="_Toc186715797"/>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972"/>
      <w:bookmarkEnd w:id="973"/>
      <w:bookmarkEnd w:id="974"/>
      <w:bookmarkEnd w:id="975"/>
      <w:bookmarkEnd w:id="976"/>
      <w:bookmarkEnd w:id="977"/>
      <w:bookmarkEnd w:id="978"/>
      <w:bookmarkEnd w:id="979"/>
      <w:bookmarkEnd w:id="980"/>
      <w:bookmarkEnd w:id="981"/>
      <w:bookmarkEnd w:id="982"/>
      <w:bookmarkEnd w:id="983"/>
    </w:p>
    <w:p w14:paraId="6D79A293" w14:textId="77777777" w:rsidR="00F332EC" w:rsidRPr="00B24285" w:rsidRDefault="00F332EC" w:rsidP="00EF4063">
      <w:pPr>
        <w:pStyle w:val="Heading5"/>
        <w:rPr>
          <w:lang w:eastAsia="zh-CN"/>
        </w:rPr>
      </w:pPr>
      <w:bookmarkStart w:id="984" w:name="_Toc34804230"/>
      <w:bookmarkStart w:id="985" w:name="_Toc35935801"/>
      <w:bookmarkStart w:id="986" w:name="_Toc45030021"/>
      <w:bookmarkStart w:id="987" w:name="_Toc51922381"/>
      <w:bookmarkStart w:id="988" w:name="_Toc51922800"/>
      <w:bookmarkStart w:id="989" w:name="_Toc122015857"/>
      <w:bookmarkStart w:id="990" w:name="_Toc130845020"/>
      <w:bookmarkStart w:id="991" w:name="_Toc138344517"/>
      <w:bookmarkStart w:id="992" w:name="_Toc145947023"/>
      <w:bookmarkStart w:id="993" w:name="_Toc153817463"/>
      <w:bookmarkStart w:id="994" w:name="_Toc161839784"/>
      <w:bookmarkStart w:id="995" w:name="_Toc186715798"/>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984"/>
      <w:bookmarkEnd w:id="985"/>
      <w:bookmarkEnd w:id="986"/>
      <w:bookmarkEnd w:id="987"/>
      <w:bookmarkEnd w:id="988"/>
      <w:bookmarkEnd w:id="989"/>
      <w:bookmarkEnd w:id="990"/>
      <w:bookmarkEnd w:id="991"/>
      <w:bookmarkEnd w:id="992"/>
      <w:bookmarkEnd w:id="993"/>
      <w:bookmarkEnd w:id="994"/>
      <w:bookmarkEnd w:id="995"/>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996" w:name="_Toc34804231"/>
      <w:bookmarkStart w:id="997" w:name="_Toc35935802"/>
      <w:bookmarkStart w:id="998" w:name="_Toc45030022"/>
      <w:bookmarkStart w:id="999" w:name="_Toc51922382"/>
      <w:bookmarkStart w:id="1000" w:name="_Toc51922801"/>
      <w:bookmarkStart w:id="1001" w:name="_Toc122015858"/>
      <w:bookmarkStart w:id="1002" w:name="_Toc130845021"/>
      <w:bookmarkStart w:id="1003" w:name="_Toc138344518"/>
      <w:bookmarkStart w:id="1004" w:name="_Toc145947024"/>
      <w:bookmarkStart w:id="1005" w:name="_Toc153817464"/>
      <w:bookmarkStart w:id="1006" w:name="_Toc161839785"/>
      <w:bookmarkStart w:id="1007" w:name="_Toc186715799"/>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008" w:name="_Toc34804232"/>
      <w:bookmarkStart w:id="1009" w:name="_Toc35935803"/>
      <w:bookmarkStart w:id="1010" w:name="_Toc45030023"/>
      <w:bookmarkStart w:id="1011" w:name="_Toc51922383"/>
      <w:bookmarkStart w:id="1012" w:name="_Toc51922802"/>
      <w:bookmarkStart w:id="1013" w:name="_Toc122015859"/>
      <w:bookmarkStart w:id="1014" w:name="_Toc130845022"/>
      <w:bookmarkStart w:id="1015" w:name="_Toc138344519"/>
      <w:bookmarkStart w:id="1016" w:name="_Toc145947025"/>
      <w:bookmarkStart w:id="1017" w:name="_Toc153817465"/>
      <w:bookmarkStart w:id="1018" w:name="_Toc161839786"/>
      <w:bookmarkStart w:id="1019" w:name="_Toc186715800"/>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7AE12E65" w14:textId="77777777" w:rsidR="00F332EC" w:rsidRPr="00B24285" w:rsidRDefault="00F332EC" w:rsidP="00EF4063">
      <w:pPr>
        <w:pStyle w:val="Heading6"/>
        <w:numPr>
          <w:ilvl w:val="5"/>
          <w:numId w:val="0"/>
        </w:numPr>
        <w:ind w:left="1152" w:hanging="432"/>
      </w:pPr>
      <w:bookmarkStart w:id="1020" w:name="_Toc34804233"/>
      <w:bookmarkStart w:id="1021" w:name="_Toc35935804"/>
      <w:bookmarkStart w:id="1022" w:name="_Toc45030024"/>
      <w:bookmarkStart w:id="1023" w:name="_Toc51922384"/>
      <w:bookmarkStart w:id="1024" w:name="_Toc51922803"/>
      <w:bookmarkStart w:id="1025" w:name="_Toc122015860"/>
      <w:bookmarkStart w:id="1026" w:name="_Toc130845023"/>
      <w:bookmarkStart w:id="1027" w:name="_Toc138344520"/>
      <w:bookmarkStart w:id="1028" w:name="_Toc145947026"/>
      <w:bookmarkStart w:id="1029" w:name="_Toc153817466"/>
      <w:bookmarkStart w:id="1030" w:name="_Toc161839787"/>
      <w:bookmarkStart w:id="1031" w:name="_Toc186715801"/>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020"/>
      <w:bookmarkEnd w:id="1021"/>
      <w:bookmarkEnd w:id="1022"/>
      <w:bookmarkEnd w:id="1023"/>
      <w:bookmarkEnd w:id="1024"/>
      <w:bookmarkEnd w:id="1025"/>
      <w:bookmarkEnd w:id="1026"/>
      <w:bookmarkEnd w:id="1027"/>
      <w:bookmarkEnd w:id="1028"/>
      <w:bookmarkEnd w:id="1029"/>
      <w:bookmarkEnd w:id="1030"/>
      <w:bookmarkEnd w:id="1031"/>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032"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032"/>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033" w:name="_Toc26202333"/>
      <w:bookmarkStart w:id="1034" w:name="_Toc22624272"/>
      <w:bookmarkStart w:id="1035" w:name="_Toc22141070"/>
      <w:bookmarkStart w:id="1036" w:name="_Toc18853079"/>
      <w:bookmarkStart w:id="1037" w:name="_Toc26202519"/>
      <w:bookmarkStart w:id="1038" w:name="_Toc34804234"/>
      <w:bookmarkStart w:id="1039" w:name="_Toc35935805"/>
      <w:bookmarkStart w:id="1040" w:name="_Toc45030025"/>
      <w:bookmarkStart w:id="1041" w:name="_Toc51922385"/>
      <w:bookmarkStart w:id="1042" w:name="_Toc51922804"/>
      <w:bookmarkStart w:id="1043" w:name="_Toc122015861"/>
      <w:bookmarkStart w:id="1044" w:name="_Toc130845024"/>
      <w:bookmarkStart w:id="1045" w:name="_Toc138344521"/>
      <w:bookmarkStart w:id="1046" w:name="_Toc145947027"/>
      <w:bookmarkStart w:id="1047" w:name="_Toc153817467"/>
      <w:bookmarkStart w:id="1048" w:name="_Toc161839788"/>
      <w:bookmarkStart w:id="1049" w:name="_Toc186715802"/>
      <w:bookmarkEnd w:id="904"/>
      <w:r w:rsidRPr="008D72A7">
        <w:t>6.1.</w:t>
      </w:r>
      <w:r w:rsidRPr="008D72A7">
        <w:rPr>
          <w:lang w:eastAsia="zh-CN"/>
        </w:rPr>
        <w:t>5</w:t>
      </w:r>
      <w:r w:rsidRPr="008D72A7">
        <w:tab/>
        <w:t>Data Model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A6F9089" w14:textId="77777777" w:rsidR="008D72A7" w:rsidRPr="008D72A7" w:rsidRDefault="008D72A7" w:rsidP="00EF4063">
      <w:pPr>
        <w:pStyle w:val="Heading4"/>
      </w:pPr>
      <w:bookmarkStart w:id="1050" w:name="_Toc26202334"/>
      <w:bookmarkStart w:id="1051" w:name="_Toc22624273"/>
      <w:bookmarkStart w:id="1052" w:name="_Toc22141071"/>
      <w:bookmarkStart w:id="1053" w:name="_Toc18853080"/>
      <w:bookmarkStart w:id="1054" w:name="_Toc26202520"/>
      <w:bookmarkStart w:id="1055" w:name="_Toc34804235"/>
      <w:bookmarkStart w:id="1056" w:name="_Toc35935806"/>
      <w:bookmarkStart w:id="1057" w:name="_Toc45030026"/>
      <w:bookmarkStart w:id="1058" w:name="_Toc51922386"/>
      <w:bookmarkStart w:id="1059" w:name="_Toc51922805"/>
      <w:bookmarkStart w:id="1060" w:name="_Toc122015862"/>
      <w:bookmarkStart w:id="1061" w:name="_Toc130845025"/>
      <w:bookmarkStart w:id="1062" w:name="_Toc138344522"/>
      <w:bookmarkStart w:id="1063" w:name="_Toc145947028"/>
      <w:bookmarkStart w:id="1064" w:name="_Toc153817468"/>
      <w:bookmarkStart w:id="1065" w:name="_Toc161839789"/>
      <w:bookmarkStart w:id="1066" w:name="_Toc186715803"/>
      <w:r w:rsidRPr="008D72A7">
        <w:t>6.1.</w:t>
      </w:r>
      <w:r w:rsidRPr="008D72A7">
        <w:rPr>
          <w:lang w:eastAsia="zh-CN"/>
        </w:rPr>
        <w:t>5</w:t>
      </w:r>
      <w:r w:rsidRPr="008D72A7">
        <w:t>.1</w:t>
      </w:r>
      <w:r w:rsidRPr="008D72A7">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067" w:name="_Toc26202335"/>
      <w:bookmarkStart w:id="1068" w:name="_Toc22624274"/>
      <w:bookmarkStart w:id="1069" w:name="_Toc22141072"/>
      <w:bookmarkStart w:id="1070" w:name="_Toc18853081"/>
      <w:bookmarkStart w:id="1071" w:name="_Toc26202521"/>
      <w:bookmarkStart w:id="1072" w:name="_Toc34804236"/>
      <w:bookmarkStart w:id="1073" w:name="_Toc35935807"/>
      <w:bookmarkStart w:id="1074" w:name="_Toc45030027"/>
      <w:bookmarkStart w:id="1075" w:name="_Toc51922387"/>
      <w:bookmarkStart w:id="1076" w:name="_Toc51922806"/>
      <w:bookmarkStart w:id="1077" w:name="_Toc122015863"/>
      <w:bookmarkStart w:id="1078" w:name="_Toc130845026"/>
      <w:bookmarkStart w:id="1079" w:name="_Toc138344523"/>
      <w:bookmarkStart w:id="1080" w:name="_Toc145947029"/>
      <w:bookmarkStart w:id="1081" w:name="_Toc153817469"/>
      <w:bookmarkStart w:id="1082" w:name="_Toc161839790"/>
      <w:bookmarkStart w:id="1083" w:name="_Toc186715804"/>
      <w:r w:rsidRPr="008D72A7">
        <w:rPr>
          <w:lang w:val="en-US"/>
        </w:rPr>
        <w:t>6.1.</w:t>
      </w:r>
      <w:r w:rsidRPr="008D72A7">
        <w:rPr>
          <w:lang w:val="en-US" w:eastAsia="zh-CN"/>
        </w:rPr>
        <w:t>5</w:t>
      </w:r>
      <w:r w:rsidRPr="008D72A7">
        <w:rPr>
          <w:lang w:val="en-US"/>
        </w:rPr>
        <w:t>.2</w:t>
      </w:r>
      <w:r w:rsidRPr="008D72A7">
        <w:rPr>
          <w:lang w:val="en-US"/>
        </w:rPr>
        <w:tab/>
        <w:t>Structured data types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B5BEF60" w14:textId="77777777" w:rsidR="008D72A7" w:rsidRPr="008D72A7" w:rsidRDefault="008D72A7" w:rsidP="00EF4063">
      <w:pPr>
        <w:pStyle w:val="Heading5"/>
      </w:pPr>
      <w:bookmarkStart w:id="1084" w:name="_Toc26202336"/>
      <w:bookmarkStart w:id="1085" w:name="_Toc22624275"/>
      <w:bookmarkStart w:id="1086" w:name="_Toc22141073"/>
      <w:bookmarkStart w:id="1087" w:name="_Toc18853082"/>
      <w:bookmarkStart w:id="1088" w:name="_Toc26202522"/>
      <w:bookmarkStart w:id="1089" w:name="_Toc34804237"/>
      <w:bookmarkStart w:id="1090" w:name="_Toc35935808"/>
      <w:bookmarkStart w:id="1091" w:name="_Toc45030028"/>
      <w:bookmarkStart w:id="1092" w:name="_Toc51922388"/>
      <w:bookmarkStart w:id="1093" w:name="_Toc51922807"/>
      <w:bookmarkStart w:id="1094" w:name="_Toc122015864"/>
      <w:bookmarkStart w:id="1095" w:name="_Toc130845027"/>
      <w:bookmarkStart w:id="1096" w:name="_Toc138344524"/>
      <w:bookmarkStart w:id="1097" w:name="_Toc145947030"/>
      <w:bookmarkStart w:id="1098" w:name="_Toc153817470"/>
      <w:bookmarkStart w:id="1099" w:name="_Toc161839791"/>
      <w:bookmarkStart w:id="1100" w:name="_Toc186715805"/>
      <w:r w:rsidRPr="008D72A7">
        <w:t>6.1.</w:t>
      </w:r>
      <w:r w:rsidRPr="008D72A7">
        <w:rPr>
          <w:lang w:eastAsia="zh-CN"/>
        </w:rPr>
        <w:t>5</w:t>
      </w:r>
      <w:r w:rsidRPr="008D72A7">
        <w:t>.2.1</w:t>
      </w:r>
      <w:r w:rsidRPr="008D72A7">
        <w:tab/>
        <w:t>Introduction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101" w:name="_Toc26202337"/>
      <w:bookmarkStart w:id="1102" w:name="_Toc22624276"/>
      <w:bookmarkStart w:id="1103" w:name="_Toc22141074"/>
      <w:bookmarkStart w:id="1104" w:name="_Toc18853083"/>
      <w:bookmarkStart w:id="1105" w:name="_Toc26202523"/>
      <w:bookmarkStart w:id="1106" w:name="_Toc34804238"/>
      <w:bookmarkStart w:id="1107" w:name="_Toc35935809"/>
      <w:bookmarkStart w:id="1108" w:name="_Toc45030029"/>
      <w:bookmarkStart w:id="1109" w:name="_Toc51922389"/>
      <w:bookmarkStart w:id="1110" w:name="_Toc51922808"/>
      <w:bookmarkStart w:id="1111" w:name="_Toc122015865"/>
      <w:bookmarkStart w:id="1112" w:name="_Toc130845028"/>
      <w:bookmarkStart w:id="1113" w:name="_Toc138344525"/>
      <w:bookmarkStart w:id="1114" w:name="_Toc145947031"/>
      <w:bookmarkStart w:id="1115" w:name="_Toc153817471"/>
      <w:bookmarkStart w:id="1116" w:name="_Toc161839792"/>
      <w:bookmarkStart w:id="1117" w:name="_Toc186715806"/>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391B0D" w14:paraId="4A9FBB8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6247F5" w14:textId="4939467A" w:rsidR="00391B0D" w:rsidRDefault="00391B0D" w:rsidP="00391B0D">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106F6836" w14:textId="35518033" w:rsidR="00391B0D" w:rsidRPr="001418DB" w:rsidRDefault="00391B0D" w:rsidP="00391B0D">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1CFD89CE" w14:textId="12B0021E" w:rsidR="00391B0D" w:rsidRDefault="00391B0D" w:rsidP="00391B0D">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59C616D" w14:textId="054DE75C" w:rsidR="00391B0D" w:rsidRDefault="00391B0D" w:rsidP="00391B0D">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8B15937" w14:textId="77777777" w:rsidR="00391B0D" w:rsidRDefault="00391B0D" w:rsidP="00391B0D">
            <w:pPr>
              <w:pStyle w:val="TAL"/>
              <w:rPr>
                <w:lang w:eastAsia="zh-CN"/>
              </w:rPr>
            </w:pPr>
            <w:r>
              <w:rPr>
                <w:lang w:eastAsia="zh-CN"/>
              </w:rPr>
              <w:t>This IE shall be present if the request is for the location reporting over user plane.</w:t>
            </w:r>
          </w:p>
          <w:p w14:paraId="1B527847" w14:textId="66B84D93" w:rsidR="00391B0D" w:rsidRDefault="00391B0D" w:rsidP="00391B0D">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45DD01ED" w14:textId="77777777" w:rsidR="00391B0D" w:rsidRDefault="00391B0D" w:rsidP="00391B0D">
            <w:pPr>
              <w:pStyle w:val="TAL"/>
              <w:rPr>
                <w:rFonts w:cs="Arial"/>
                <w:szCs w:val="18"/>
              </w:rPr>
            </w:pPr>
          </w:p>
        </w:tc>
      </w:tr>
      <w:tr w:rsidR="00391B0D"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391B0D" w:rsidRDefault="00391B0D" w:rsidP="00391B0D">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391B0D" w:rsidRPr="001418DB" w:rsidRDefault="00391B0D" w:rsidP="00391B0D">
            <w:pPr>
              <w:pStyle w:val="TAL"/>
              <w:rPr>
                <w:lang w:eastAsia="zh-CN"/>
              </w:rPr>
            </w:pPr>
            <w:r w:rsidRPr="00B82322">
              <w:rPr>
                <w:rFonts w:cs="Arial"/>
                <w:szCs w:val="18"/>
              </w:rPr>
              <w:t>array(</w:t>
            </w:r>
            <w:bookmarkStart w:id="1118" w:name="_Hlk142683907"/>
            <w:r w:rsidRPr="00B82322">
              <w:rPr>
                <w:rFonts w:cs="Arial"/>
                <w:szCs w:val="18"/>
              </w:rPr>
              <w:t>RangingSlResult</w:t>
            </w:r>
            <w:bookmarkEnd w:id="111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391B0D" w:rsidRDefault="00391B0D" w:rsidP="00391B0D">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391B0D" w:rsidRDefault="00391B0D" w:rsidP="00391B0D">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391B0D" w:rsidRDefault="00391B0D" w:rsidP="00391B0D">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391B0D" w:rsidRDefault="00391B0D" w:rsidP="00391B0D">
            <w:pPr>
              <w:pStyle w:val="TAL"/>
              <w:rPr>
                <w:rFonts w:cs="Arial"/>
                <w:szCs w:val="18"/>
              </w:rPr>
            </w:pPr>
            <w:r>
              <w:rPr>
                <w:rFonts w:cs="Arial" w:hint="eastAsia"/>
                <w:szCs w:val="18"/>
                <w:lang w:eastAsia="zh-CN"/>
              </w:rPr>
              <w:t>R</w:t>
            </w:r>
            <w:r>
              <w:rPr>
                <w:rFonts w:cs="Arial"/>
                <w:szCs w:val="18"/>
                <w:lang w:eastAsia="zh-CN"/>
              </w:rPr>
              <w:t>anging_SL</w:t>
            </w:r>
          </w:p>
        </w:tc>
      </w:tr>
      <w:tr w:rsidR="00391B0D"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391B0D" w:rsidRDefault="00391B0D" w:rsidP="00391B0D">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391B0D" w:rsidRPr="001418DB" w:rsidRDefault="00391B0D" w:rsidP="00391B0D">
            <w:pPr>
              <w:pStyle w:val="TAL"/>
              <w:rPr>
                <w:lang w:eastAsia="zh-CN"/>
              </w:rPr>
            </w:pPr>
            <w:r w:rsidRPr="00B82322">
              <w:rPr>
                <w:rFonts w:cs="Arial"/>
                <w:szCs w:val="18"/>
              </w:rPr>
              <w:t>array(</w:t>
            </w:r>
            <w:bookmarkStart w:id="1119" w:name="_Hlk142683982"/>
            <w:r w:rsidRPr="00B82322">
              <w:rPr>
                <w:rFonts w:cs="Arial"/>
                <w:szCs w:val="18"/>
              </w:rPr>
              <w:t>RelatedU</w:t>
            </w:r>
            <w:r>
              <w:rPr>
                <w:rFonts w:cs="Arial"/>
                <w:szCs w:val="18"/>
              </w:rPr>
              <w:t>e</w:t>
            </w:r>
            <w:bookmarkEnd w:id="111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391B0D" w:rsidRDefault="00391B0D" w:rsidP="00391B0D">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391B0D" w:rsidRDefault="00391B0D" w:rsidP="00391B0D">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391B0D" w:rsidRDefault="00391B0D" w:rsidP="00391B0D">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391B0D" w:rsidRDefault="00391B0D" w:rsidP="00391B0D">
            <w:pPr>
              <w:pStyle w:val="TAL"/>
              <w:rPr>
                <w:rFonts w:cs="Arial"/>
                <w:szCs w:val="18"/>
              </w:rPr>
            </w:pPr>
            <w:r>
              <w:rPr>
                <w:rFonts w:cs="Arial" w:hint="eastAsia"/>
                <w:szCs w:val="18"/>
                <w:lang w:eastAsia="zh-CN"/>
              </w:rPr>
              <w:t>R</w:t>
            </w:r>
            <w:r>
              <w:rPr>
                <w:rFonts w:cs="Arial"/>
                <w:szCs w:val="18"/>
                <w:lang w:eastAsia="zh-CN"/>
              </w:rPr>
              <w:t>anging_SL</w:t>
            </w:r>
          </w:p>
        </w:tc>
      </w:tr>
      <w:tr w:rsidR="00391B0D"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391B0D" w:rsidRPr="00B82322" w:rsidRDefault="00391B0D" w:rsidP="00391B0D">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391B0D" w:rsidRPr="00B82322" w:rsidRDefault="00391B0D" w:rsidP="00391B0D">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391B0D" w:rsidRPr="00B82322" w:rsidRDefault="00391B0D" w:rsidP="00391B0D">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391B0D" w:rsidRPr="00B82322" w:rsidRDefault="00391B0D" w:rsidP="00391B0D">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391B0D" w:rsidRDefault="00391B0D" w:rsidP="00391B0D">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391B0D" w:rsidRDefault="00391B0D" w:rsidP="00391B0D">
            <w:pPr>
              <w:pStyle w:val="TAL"/>
              <w:rPr>
                <w:rFonts w:cs="Arial"/>
                <w:szCs w:val="18"/>
                <w:lang w:eastAsia="zh-CN"/>
              </w:rPr>
            </w:pPr>
          </w:p>
          <w:p w14:paraId="3659036F" w14:textId="6633A6AF" w:rsidR="00391B0D" w:rsidRDefault="00391B0D" w:rsidP="00391B0D">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391B0D" w:rsidRDefault="00391B0D" w:rsidP="00391B0D">
            <w:pPr>
              <w:pStyle w:val="TAL"/>
              <w:rPr>
                <w:rFonts w:cs="Arial"/>
                <w:szCs w:val="18"/>
                <w:lang w:eastAsia="zh-CN"/>
              </w:rPr>
            </w:pPr>
            <w:r w:rsidRPr="007179B6">
              <w:rPr>
                <w:rFonts w:cs="Arial"/>
                <w:szCs w:val="18"/>
                <w:lang w:eastAsia="zh-CN"/>
              </w:rPr>
              <w:lastRenderedPageBreak/>
              <w:t>MUTIQOS</w:t>
            </w:r>
          </w:p>
        </w:tc>
      </w:tr>
      <w:tr w:rsidR="00391B0D"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391B0D" w:rsidRDefault="00391B0D" w:rsidP="00391B0D">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391B0D" w:rsidRDefault="00391B0D" w:rsidP="00391B0D">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391B0D" w:rsidRDefault="00391B0D" w:rsidP="00391B0D">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391B0D" w:rsidRDefault="00391B0D" w:rsidP="00391B0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391B0D" w:rsidRDefault="00391B0D" w:rsidP="00391B0D">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391B0D" w:rsidRDefault="00391B0D" w:rsidP="00391B0D">
            <w:pPr>
              <w:pStyle w:val="TAL"/>
              <w:rPr>
                <w:lang w:eastAsia="zh-CN"/>
              </w:rPr>
            </w:pPr>
          </w:p>
          <w:p w14:paraId="502BB69E" w14:textId="79911E99" w:rsidR="00391B0D" w:rsidRDefault="00391B0D" w:rsidP="00391B0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391B0D" w:rsidRPr="007179B6" w:rsidRDefault="00391B0D" w:rsidP="00391B0D">
            <w:pPr>
              <w:pStyle w:val="TAL"/>
              <w:rPr>
                <w:rFonts w:cs="Arial"/>
                <w:szCs w:val="18"/>
                <w:lang w:eastAsia="zh-CN"/>
              </w:rPr>
            </w:pPr>
            <w:r>
              <w:rPr>
                <w:rFonts w:cs="Arial"/>
                <w:szCs w:val="18"/>
                <w:lang w:eastAsia="zh-CN"/>
              </w:rPr>
              <w:t>Ranging_SL</w:t>
            </w:r>
          </w:p>
        </w:tc>
      </w:tr>
      <w:tr w:rsidR="00391B0D"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391B0D" w:rsidRDefault="00391B0D" w:rsidP="00391B0D">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391B0D" w:rsidRDefault="00391B0D" w:rsidP="00391B0D">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391B0D" w:rsidRDefault="00391B0D" w:rsidP="00391B0D">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391B0D" w:rsidRDefault="00391B0D" w:rsidP="00391B0D">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391B0D" w:rsidRDefault="00391B0D" w:rsidP="00391B0D">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391B0D" w:rsidRDefault="00391B0D" w:rsidP="00391B0D">
            <w:pPr>
              <w:pStyle w:val="TAL"/>
              <w:rPr>
                <w:rFonts w:cs="Arial"/>
                <w:szCs w:val="18"/>
                <w:lang w:eastAsia="zh-CN"/>
              </w:rPr>
            </w:pPr>
            <w:r>
              <w:rPr>
                <w:rFonts w:cs="Arial"/>
                <w:szCs w:val="18"/>
                <w:lang w:eastAsia="zh-CN"/>
              </w:rPr>
              <w:t>MBSR</w:t>
            </w:r>
          </w:p>
        </w:tc>
      </w:tr>
      <w:tr w:rsidR="00391B0D"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391B0D" w:rsidRDefault="00391B0D" w:rsidP="00391B0D">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5735D79F" w:rsidR="00391B0D" w:rsidRDefault="00391B0D" w:rsidP="00391B0D">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391B0D" w:rsidRDefault="00391B0D" w:rsidP="00391B0D">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120" w:name="_Toc26202338"/>
      <w:bookmarkStart w:id="1121" w:name="_Toc22624277"/>
      <w:bookmarkStart w:id="1122" w:name="_Toc22141075"/>
      <w:bookmarkStart w:id="1123" w:name="_Toc18853084"/>
      <w:bookmarkStart w:id="1124" w:name="_Toc26202524"/>
      <w:bookmarkStart w:id="1125" w:name="_Toc34804239"/>
      <w:bookmarkStart w:id="1126" w:name="_Toc35935810"/>
      <w:bookmarkStart w:id="1127" w:name="_Toc45030030"/>
      <w:bookmarkStart w:id="1128" w:name="_Toc51922390"/>
      <w:bookmarkStart w:id="1129" w:name="_Toc51922809"/>
      <w:bookmarkStart w:id="1130" w:name="_Toc122015866"/>
      <w:bookmarkStart w:id="1131" w:name="_Toc130845029"/>
      <w:bookmarkStart w:id="1132" w:name="_Toc138344526"/>
      <w:bookmarkStart w:id="1133" w:name="_Toc145947032"/>
      <w:bookmarkStart w:id="1134" w:name="_Toc153817472"/>
      <w:bookmarkStart w:id="1135" w:name="_Toc161839793"/>
      <w:bookmarkStart w:id="1136" w:name="_Toc186715807"/>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137"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137"/>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138" w:name="_Toc26202339"/>
      <w:bookmarkStart w:id="1139" w:name="_Toc26202525"/>
      <w:bookmarkStart w:id="1140" w:name="_Toc34804240"/>
      <w:bookmarkStart w:id="1141" w:name="_Toc35935811"/>
      <w:bookmarkStart w:id="1142" w:name="_Toc45030031"/>
      <w:bookmarkStart w:id="1143" w:name="_Toc22624278"/>
      <w:bookmarkStart w:id="1144" w:name="_Toc22141076"/>
    </w:p>
    <w:p w14:paraId="4008167A" w14:textId="77777777" w:rsidR="008D72A7" w:rsidRPr="008D72A7" w:rsidRDefault="008D72A7" w:rsidP="00EF4063">
      <w:pPr>
        <w:pStyle w:val="Heading5"/>
        <w:rPr>
          <w:lang w:eastAsia="zh-CN"/>
        </w:rPr>
      </w:pPr>
      <w:bookmarkStart w:id="1145" w:name="_Toc51922391"/>
      <w:bookmarkStart w:id="1146" w:name="_Toc51922810"/>
      <w:bookmarkStart w:id="1147" w:name="_Toc122015867"/>
      <w:bookmarkStart w:id="1148" w:name="_Toc130845030"/>
      <w:bookmarkStart w:id="1149" w:name="_Toc138344527"/>
      <w:bookmarkStart w:id="1150" w:name="_Toc145947033"/>
      <w:bookmarkStart w:id="1151" w:name="_Toc153817473"/>
      <w:bookmarkStart w:id="1152" w:name="_Toc161839794"/>
      <w:bookmarkStart w:id="1153" w:name="_Toc186715808"/>
      <w:r w:rsidRPr="008D72A7">
        <w:t>6.1.</w:t>
      </w:r>
      <w:r w:rsidRPr="008D72A7">
        <w:rPr>
          <w:lang w:eastAsia="zh-CN"/>
        </w:rPr>
        <w:t>5</w:t>
      </w:r>
      <w:r w:rsidRPr="008D72A7">
        <w:t>.2.</w:t>
      </w:r>
      <w:r w:rsidRPr="008D72A7">
        <w:rPr>
          <w:lang w:eastAsia="zh-CN"/>
        </w:rPr>
        <w:t>4</w:t>
      </w:r>
      <w:r w:rsidRPr="008D72A7">
        <w:tab/>
        <w:t>Type: CancelLocData</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154" w:name="_Toc22624279"/>
      <w:bookmarkStart w:id="1155" w:name="_Toc22141077"/>
    </w:p>
    <w:p w14:paraId="218F694E" w14:textId="77777777" w:rsidR="008D72A7" w:rsidRPr="008D72A7" w:rsidRDefault="008D72A7" w:rsidP="00EF4063">
      <w:pPr>
        <w:pStyle w:val="Heading5"/>
        <w:rPr>
          <w:lang w:eastAsia="zh-CN"/>
        </w:rPr>
      </w:pPr>
      <w:bookmarkStart w:id="1156" w:name="_Toc26202340"/>
      <w:bookmarkStart w:id="1157" w:name="_Toc26202526"/>
      <w:bookmarkStart w:id="1158" w:name="_Toc34804241"/>
      <w:bookmarkStart w:id="1159" w:name="_Toc35935812"/>
      <w:bookmarkStart w:id="1160" w:name="_Toc45030032"/>
      <w:bookmarkStart w:id="1161" w:name="_Toc51922392"/>
      <w:bookmarkStart w:id="1162" w:name="_Toc51922811"/>
      <w:bookmarkStart w:id="1163" w:name="_Toc122015868"/>
      <w:bookmarkStart w:id="1164" w:name="_Toc130845031"/>
      <w:bookmarkStart w:id="1165" w:name="_Toc138344528"/>
      <w:bookmarkStart w:id="1166" w:name="_Toc145947034"/>
      <w:bookmarkStart w:id="1167" w:name="_Toc153817474"/>
      <w:bookmarkStart w:id="1168" w:name="_Toc161839795"/>
      <w:bookmarkStart w:id="1169" w:name="_Toc186715809"/>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170" w:name="_Toc22624280"/>
      <w:bookmarkStart w:id="1171" w:name="_Toc22141078"/>
    </w:p>
    <w:p w14:paraId="0FB495E5" w14:textId="77777777" w:rsidR="008D72A7" w:rsidRPr="008D72A7" w:rsidRDefault="008D72A7" w:rsidP="00EF4063">
      <w:pPr>
        <w:pStyle w:val="Heading5"/>
        <w:rPr>
          <w:lang w:eastAsia="zh-CN"/>
        </w:rPr>
      </w:pPr>
      <w:bookmarkStart w:id="1172" w:name="_Toc26202341"/>
      <w:bookmarkStart w:id="1173" w:name="_Toc26202527"/>
      <w:bookmarkStart w:id="1174" w:name="_Toc34804242"/>
      <w:bookmarkStart w:id="1175" w:name="_Toc35935813"/>
      <w:bookmarkStart w:id="1176" w:name="_Toc45030033"/>
      <w:bookmarkStart w:id="1177" w:name="_Toc51922393"/>
      <w:bookmarkStart w:id="1178" w:name="_Toc51922812"/>
      <w:bookmarkStart w:id="1179" w:name="_Toc122015869"/>
      <w:bookmarkStart w:id="1180" w:name="_Toc130845032"/>
      <w:bookmarkStart w:id="1181" w:name="_Toc138344529"/>
      <w:bookmarkStart w:id="1182" w:name="_Toc145947035"/>
      <w:bookmarkStart w:id="1183" w:name="_Toc153817475"/>
      <w:bookmarkStart w:id="1184" w:name="_Toc161839796"/>
      <w:bookmarkStart w:id="1185" w:name="_Toc18671581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91B0D" w14:paraId="3EBA4DA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2E471F0" w14:textId="4A5DF805" w:rsidR="00391B0D" w:rsidRDefault="00391B0D" w:rsidP="00391B0D">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0F3E2D3" w14:textId="1200AF43" w:rsidR="00391B0D" w:rsidRDefault="00391B0D" w:rsidP="00391B0D">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517BF1" w14:textId="3F504FD8" w:rsidR="00391B0D" w:rsidRDefault="00391B0D" w:rsidP="00391B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0C845F" w14:textId="0713D548" w:rsidR="00391B0D" w:rsidRDefault="00391B0D" w:rsidP="00391B0D">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073F2238" w14:textId="1EE9ED65" w:rsidR="00391B0D" w:rsidRPr="009413E0" w:rsidRDefault="00391B0D" w:rsidP="00391B0D">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C107738" w14:textId="77777777" w:rsidR="00391B0D" w:rsidRDefault="00391B0D" w:rsidP="00391B0D">
            <w:pPr>
              <w:pStyle w:val="TAL"/>
              <w:rPr>
                <w:lang w:eastAsia="zh-CN"/>
              </w:rPr>
            </w:pPr>
          </w:p>
        </w:tc>
      </w:tr>
      <w:tr w:rsidR="00391B0D"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91B0D" w:rsidRDefault="00391B0D" w:rsidP="00391B0D">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91B0D" w:rsidRDefault="00391B0D" w:rsidP="00391B0D">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91B0D" w:rsidRDefault="00391B0D" w:rsidP="00391B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91B0D" w:rsidRDefault="00391B0D" w:rsidP="00391B0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91B0D" w:rsidRPr="009413E0" w:rsidRDefault="00391B0D" w:rsidP="00391B0D">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91B0D" w:rsidRDefault="00391B0D" w:rsidP="00391B0D">
            <w:pPr>
              <w:pStyle w:val="TAL"/>
              <w:rPr>
                <w:lang w:eastAsia="zh-CN"/>
              </w:rPr>
            </w:pPr>
          </w:p>
        </w:tc>
      </w:tr>
      <w:tr w:rsidR="00391B0D"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391B0D" w:rsidRDefault="00391B0D" w:rsidP="00391B0D">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391B0D" w:rsidRDefault="00391B0D" w:rsidP="00391B0D">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391B0D" w:rsidRDefault="00391B0D" w:rsidP="00391B0D">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391B0D" w:rsidRDefault="00391B0D" w:rsidP="00391B0D">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391B0D" w:rsidRDefault="00391B0D" w:rsidP="00391B0D">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391B0D" w:rsidRDefault="00391B0D" w:rsidP="00391B0D">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391B0D" w:rsidRDefault="00391B0D" w:rsidP="00391B0D">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391B0D" w:rsidRDefault="00391B0D" w:rsidP="00391B0D">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391B0D" w:rsidRDefault="00391B0D" w:rsidP="00391B0D">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391B0D" w:rsidRDefault="00391B0D" w:rsidP="00391B0D">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391B0D" w:rsidRDefault="00391B0D" w:rsidP="00391B0D">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391B0D" w:rsidRDefault="00391B0D" w:rsidP="00391B0D">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391B0D" w:rsidRDefault="00391B0D" w:rsidP="00391B0D">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391B0D" w:rsidRDefault="00391B0D" w:rsidP="00391B0D">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391B0D" w:rsidRDefault="00391B0D" w:rsidP="00391B0D">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391B0D" w:rsidRDefault="00391B0D" w:rsidP="00391B0D">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391B0D" w:rsidRDefault="00391B0D" w:rsidP="00391B0D">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391B0D" w:rsidRDefault="00391B0D" w:rsidP="00391B0D">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391B0D" w:rsidRDefault="00391B0D" w:rsidP="00391B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391B0D" w:rsidRDefault="00391B0D" w:rsidP="00391B0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391B0D" w:rsidRDefault="00391B0D" w:rsidP="00391B0D">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391B0D" w:rsidRDefault="00391B0D" w:rsidP="00391B0D">
            <w:pPr>
              <w:pStyle w:val="TAL"/>
              <w:rPr>
                <w:rFonts w:cs="Arial"/>
                <w:szCs w:val="18"/>
                <w:lang w:eastAsia="zh-CN"/>
              </w:rPr>
            </w:pPr>
          </w:p>
          <w:p w14:paraId="2AFFFC6B" w14:textId="77777777" w:rsidR="00391B0D" w:rsidRDefault="00391B0D" w:rsidP="00391B0D">
            <w:pPr>
              <w:pStyle w:val="TAL"/>
              <w:rPr>
                <w:rFonts w:cs="Arial"/>
                <w:szCs w:val="18"/>
                <w:lang w:eastAsia="zh-CN"/>
              </w:rPr>
            </w:pPr>
            <w:r>
              <w:rPr>
                <w:rFonts w:cs="Arial"/>
                <w:szCs w:val="18"/>
                <w:lang w:eastAsia="zh-CN"/>
              </w:rPr>
              <w:t>When present, this IE shall indicate the integrity result.</w:t>
            </w:r>
          </w:p>
          <w:p w14:paraId="5DF41596" w14:textId="77777777" w:rsidR="00391B0D" w:rsidRDefault="00391B0D" w:rsidP="00391B0D">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391B0D" w:rsidRPr="00E440E8" w:rsidRDefault="00391B0D" w:rsidP="00391B0D">
            <w:pPr>
              <w:pStyle w:val="TAL"/>
              <w:rPr>
                <w:rFonts w:cs="Arial"/>
                <w:szCs w:val="18"/>
                <w:lang w:eastAsia="zh-CN"/>
              </w:rPr>
            </w:pPr>
          </w:p>
        </w:tc>
      </w:tr>
    </w:tbl>
    <w:p w14:paraId="4B57A92B" w14:textId="77777777" w:rsidR="008D72A7" w:rsidRDefault="008D72A7" w:rsidP="008D72A7">
      <w:bookmarkStart w:id="1186" w:name="_Toc22624281"/>
      <w:bookmarkStart w:id="1187" w:name="_Toc22141079"/>
    </w:p>
    <w:p w14:paraId="7D01C344" w14:textId="77777777" w:rsidR="008D72A7" w:rsidRPr="008D72A7" w:rsidRDefault="008D72A7" w:rsidP="00EF4063">
      <w:pPr>
        <w:pStyle w:val="Heading5"/>
        <w:rPr>
          <w:lang w:eastAsia="zh-CN"/>
        </w:rPr>
      </w:pPr>
      <w:bookmarkStart w:id="1188" w:name="_Toc26202342"/>
      <w:bookmarkStart w:id="1189" w:name="_Toc26202528"/>
      <w:bookmarkStart w:id="1190" w:name="_Toc34804243"/>
      <w:bookmarkStart w:id="1191" w:name="_Toc35935814"/>
      <w:bookmarkStart w:id="1192" w:name="_Toc45030034"/>
      <w:bookmarkStart w:id="1193" w:name="_Toc51922394"/>
      <w:bookmarkStart w:id="1194" w:name="_Toc51922813"/>
      <w:bookmarkStart w:id="1195" w:name="_Toc122015870"/>
      <w:bookmarkStart w:id="1196" w:name="_Toc130845033"/>
      <w:bookmarkStart w:id="1197" w:name="_Toc138344530"/>
      <w:bookmarkStart w:id="1198" w:name="_Toc145947036"/>
      <w:bookmarkStart w:id="1199" w:name="_Toc153817476"/>
      <w:bookmarkStart w:id="1200" w:name="_Toc161839797"/>
      <w:bookmarkStart w:id="1201" w:name="_Toc186715811"/>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1202" w:name="_Toc22624282"/>
      <w:bookmarkStart w:id="1203" w:name="_Toc22141080"/>
    </w:p>
    <w:p w14:paraId="791D80D2" w14:textId="77777777" w:rsidR="008D72A7" w:rsidRPr="008D72A7" w:rsidRDefault="008D72A7" w:rsidP="00EF4063">
      <w:pPr>
        <w:pStyle w:val="Heading5"/>
        <w:rPr>
          <w:lang w:eastAsia="zh-CN"/>
        </w:rPr>
      </w:pPr>
      <w:bookmarkStart w:id="1204" w:name="_Toc26202343"/>
      <w:bookmarkStart w:id="1205" w:name="_Toc26202529"/>
      <w:bookmarkStart w:id="1206" w:name="_Toc34804244"/>
      <w:bookmarkStart w:id="1207" w:name="_Toc35935815"/>
      <w:bookmarkStart w:id="1208" w:name="_Toc45030035"/>
      <w:bookmarkStart w:id="1209" w:name="_Toc51922395"/>
      <w:bookmarkStart w:id="1210" w:name="_Toc51922814"/>
      <w:bookmarkStart w:id="1211" w:name="_Toc122015871"/>
      <w:bookmarkStart w:id="1212" w:name="_Toc130845034"/>
      <w:bookmarkStart w:id="1213" w:name="_Toc138344531"/>
      <w:bookmarkStart w:id="1214" w:name="_Toc145947037"/>
      <w:bookmarkStart w:id="1215" w:name="_Toc153817477"/>
      <w:bookmarkStart w:id="1216" w:name="_Toc161839798"/>
      <w:bookmarkStart w:id="1217" w:name="_Toc186715812"/>
      <w:r w:rsidRPr="008D72A7">
        <w:lastRenderedPageBreak/>
        <w:t>6.1.</w:t>
      </w:r>
      <w:r w:rsidRPr="008D72A7">
        <w:rPr>
          <w:lang w:eastAsia="zh-CN"/>
        </w:rPr>
        <w:t>5</w:t>
      </w:r>
      <w:r w:rsidRPr="008D72A7">
        <w:t>.2.</w:t>
      </w:r>
      <w:r w:rsidRPr="008D72A7">
        <w:rPr>
          <w:lang w:eastAsia="zh-CN"/>
        </w:rPr>
        <w:t>8</w:t>
      </w:r>
      <w:r w:rsidRPr="008D72A7">
        <w:tab/>
      </w:r>
      <w:bookmarkEnd w:id="1202"/>
      <w:bookmarkEnd w:id="1203"/>
      <w:bookmarkEnd w:id="1204"/>
      <w:bookmarkEnd w:id="1205"/>
      <w:bookmarkEnd w:id="1206"/>
      <w:bookmarkEnd w:id="1207"/>
      <w:r w:rsidR="0014411C">
        <w:rPr>
          <w:rFonts w:hint="eastAsia"/>
          <w:lang w:eastAsia="zh-CN"/>
        </w:rPr>
        <w:t>Void</w:t>
      </w:r>
      <w:bookmarkEnd w:id="1208"/>
      <w:bookmarkEnd w:id="1209"/>
      <w:bookmarkEnd w:id="1210"/>
      <w:bookmarkEnd w:id="1211"/>
      <w:bookmarkEnd w:id="1212"/>
      <w:bookmarkEnd w:id="1213"/>
      <w:bookmarkEnd w:id="1214"/>
      <w:bookmarkEnd w:id="1215"/>
      <w:bookmarkEnd w:id="1216"/>
      <w:bookmarkEnd w:id="1217"/>
    </w:p>
    <w:p w14:paraId="7BE4023B" w14:textId="77777777" w:rsidR="00F332EC" w:rsidRPr="00B24285" w:rsidRDefault="00F332EC" w:rsidP="00EF4063">
      <w:pPr>
        <w:pStyle w:val="Heading5"/>
        <w:rPr>
          <w:lang w:eastAsia="zh-CN"/>
        </w:rPr>
      </w:pPr>
      <w:bookmarkStart w:id="1218" w:name="_Toc34804245"/>
      <w:bookmarkStart w:id="1219" w:name="_Toc35935816"/>
      <w:bookmarkStart w:id="1220" w:name="_Toc45030036"/>
      <w:bookmarkStart w:id="1221" w:name="_Toc51922396"/>
      <w:bookmarkStart w:id="1222" w:name="_Toc51922815"/>
      <w:bookmarkStart w:id="1223" w:name="_Toc122015872"/>
      <w:bookmarkStart w:id="1224" w:name="_Toc130845035"/>
      <w:bookmarkStart w:id="1225" w:name="_Toc138344532"/>
      <w:bookmarkStart w:id="1226" w:name="_Toc145947038"/>
      <w:bookmarkStart w:id="1227" w:name="_Toc153817478"/>
      <w:bookmarkStart w:id="1228" w:name="_Toc161839799"/>
      <w:bookmarkStart w:id="1229" w:name="_Toc186715813"/>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218"/>
      <w:bookmarkEnd w:id="1219"/>
      <w:bookmarkEnd w:id="1220"/>
      <w:bookmarkEnd w:id="1221"/>
      <w:bookmarkEnd w:id="1222"/>
      <w:bookmarkEnd w:id="1223"/>
      <w:bookmarkEnd w:id="1224"/>
      <w:bookmarkEnd w:id="1225"/>
      <w:bookmarkEnd w:id="1226"/>
      <w:bookmarkEnd w:id="1227"/>
      <w:bookmarkEnd w:id="1228"/>
      <w:bookmarkEnd w:id="1229"/>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230" w:name="_Toc510696637"/>
      <w:bookmarkStart w:id="1231" w:name="_Toc51922397"/>
    </w:p>
    <w:p w14:paraId="6B05AE57" w14:textId="77777777" w:rsidR="007C6ECB" w:rsidRDefault="007C6ECB" w:rsidP="00EF4063">
      <w:pPr>
        <w:pStyle w:val="Heading5"/>
      </w:pPr>
      <w:bookmarkStart w:id="1232" w:name="_Toc51922816"/>
      <w:bookmarkStart w:id="1233" w:name="_Toc122015873"/>
      <w:bookmarkStart w:id="1234" w:name="_Toc130845036"/>
      <w:bookmarkStart w:id="1235" w:name="_Toc138344533"/>
      <w:bookmarkStart w:id="1236" w:name="_Toc145947039"/>
      <w:bookmarkStart w:id="1237" w:name="_Toc153817479"/>
      <w:bookmarkStart w:id="1238" w:name="_Toc161839800"/>
      <w:bookmarkStart w:id="1239" w:name="_Toc186715814"/>
      <w:r>
        <w:t>6.1.5.2.</w:t>
      </w:r>
      <w:r>
        <w:rPr>
          <w:rFonts w:hint="eastAsia"/>
          <w:lang w:eastAsia="zh-CN"/>
        </w:rPr>
        <w:t>10</w:t>
      </w:r>
      <w:r>
        <w:tab/>
        <w:t xml:space="preserve">Type: </w:t>
      </w:r>
      <w:bookmarkEnd w:id="1230"/>
      <w:r>
        <w:t>LocUpdateSubs</w:t>
      </w:r>
      <w:bookmarkEnd w:id="1231"/>
      <w:bookmarkEnd w:id="1232"/>
      <w:bookmarkEnd w:id="1233"/>
      <w:bookmarkEnd w:id="1234"/>
      <w:bookmarkEnd w:id="1235"/>
      <w:bookmarkEnd w:id="1236"/>
      <w:bookmarkEnd w:id="1237"/>
      <w:bookmarkEnd w:id="1238"/>
      <w:bookmarkEnd w:id="123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240" w:name="_Toc122015874"/>
      <w:bookmarkStart w:id="1241" w:name="_Toc130845037"/>
      <w:bookmarkStart w:id="1242" w:name="_Toc138344534"/>
      <w:bookmarkStart w:id="1243" w:name="_Toc145947040"/>
      <w:bookmarkStart w:id="1244" w:name="_Toc153817480"/>
      <w:bookmarkStart w:id="1245" w:name="_Toc161839801"/>
      <w:bookmarkStart w:id="1246" w:name="_Toc186715815"/>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1240"/>
      <w:bookmarkEnd w:id="1241"/>
      <w:bookmarkEnd w:id="1242"/>
      <w:bookmarkEnd w:id="1243"/>
      <w:bookmarkEnd w:id="1244"/>
      <w:bookmarkEnd w:id="1245"/>
      <w:bookmarkEnd w:id="1246"/>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247" w:name="_Toc122015875"/>
      <w:bookmarkStart w:id="1248" w:name="_Toc130845038"/>
      <w:bookmarkStart w:id="1249" w:name="_Toc138344535"/>
      <w:bookmarkStart w:id="1250" w:name="_Toc145947041"/>
      <w:bookmarkStart w:id="1251" w:name="_Toc153817481"/>
      <w:bookmarkStart w:id="1252" w:name="_Toc161839802"/>
      <w:bookmarkStart w:id="1253" w:name="_Toc186715816"/>
      <w:r>
        <w:t>6.1.</w:t>
      </w:r>
      <w:r>
        <w:rPr>
          <w:lang w:eastAsia="zh-CN"/>
        </w:rPr>
        <w:t>5</w:t>
      </w:r>
      <w:r>
        <w:t>.2.</w:t>
      </w:r>
      <w:r>
        <w:rPr>
          <w:rFonts w:hint="eastAsia"/>
          <w:lang w:eastAsia="zh-CN"/>
        </w:rPr>
        <w:t>12</w:t>
      </w:r>
      <w:r>
        <w:tab/>
        <w:t xml:space="preserve">Type: </w:t>
      </w:r>
      <w:r>
        <w:rPr>
          <w:lang w:eastAsia="zh-CN"/>
        </w:rPr>
        <w:t>EventNotifyDataExt</w:t>
      </w:r>
      <w:bookmarkEnd w:id="1247"/>
      <w:bookmarkEnd w:id="1248"/>
      <w:bookmarkEnd w:id="1249"/>
      <w:bookmarkEnd w:id="1250"/>
      <w:bookmarkEnd w:id="1251"/>
      <w:bookmarkEnd w:id="1252"/>
      <w:bookmarkEnd w:id="125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254" w:name="_Toc20150406"/>
      <w:bookmarkStart w:id="1255" w:name="_Toc25168653"/>
      <w:bookmarkStart w:id="1256" w:name="_Toc27593072"/>
      <w:bookmarkStart w:id="1257" w:name="_Toc34147943"/>
      <w:bookmarkStart w:id="1258" w:name="_Toc36463327"/>
      <w:bookmarkStart w:id="1259" w:name="_Toc43215167"/>
      <w:bookmarkStart w:id="1260" w:name="_Toc45032415"/>
      <w:bookmarkStart w:id="1261" w:name="_Toc49849904"/>
      <w:bookmarkStart w:id="1262" w:name="_Toc51873418"/>
      <w:bookmarkStart w:id="1263" w:name="_Toc56517546"/>
      <w:bookmarkStart w:id="1264" w:name="_Toc58594447"/>
      <w:bookmarkStart w:id="1265" w:name="_Toc122015876"/>
      <w:bookmarkStart w:id="1266" w:name="_Toc130845039"/>
      <w:bookmarkStart w:id="1267" w:name="_Toc138344536"/>
      <w:bookmarkStart w:id="1268" w:name="_Toc145947042"/>
      <w:bookmarkStart w:id="1269" w:name="_Toc153817482"/>
      <w:bookmarkStart w:id="1270" w:name="_Toc161839803"/>
      <w:bookmarkStart w:id="1271" w:name="_Toc186715817"/>
      <w:r>
        <w:t>6.1.5.2.</w:t>
      </w:r>
      <w:r>
        <w:rPr>
          <w:rFonts w:hint="eastAsia"/>
          <w:lang w:eastAsia="zh-CN"/>
        </w:rPr>
        <w:t>13</w:t>
      </w:r>
      <w:r>
        <w:tab/>
        <w:t>Type: AreaEventInfo</w:t>
      </w:r>
      <w:bookmarkEnd w:id="1254"/>
      <w:bookmarkEnd w:id="1255"/>
      <w:bookmarkEnd w:id="1256"/>
      <w:bookmarkEnd w:id="1257"/>
      <w:bookmarkEnd w:id="1258"/>
      <w:bookmarkEnd w:id="1259"/>
      <w:bookmarkEnd w:id="1260"/>
      <w:bookmarkEnd w:id="1261"/>
      <w:bookmarkEnd w:id="1262"/>
      <w:bookmarkEnd w:id="1263"/>
      <w:bookmarkEnd w:id="1264"/>
      <w:r>
        <w:t>Addition</w:t>
      </w:r>
      <w:bookmarkEnd w:id="1265"/>
      <w:bookmarkEnd w:id="1266"/>
      <w:bookmarkEnd w:id="1267"/>
      <w:bookmarkEnd w:id="1268"/>
      <w:bookmarkEnd w:id="1269"/>
      <w:bookmarkEnd w:id="1270"/>
      <w:bookmarkEnd w:id="1271"/>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272" w:name="_Toc122015877"/>
      <w:bookmarkStart w:id="1273" w:name="_Toc130845040"/>
      <w:bookmarkStart w:id="1274" w:name="_Toc138344537"/>
      <w:bookmarkStart w:id="1275" w:name="_Toc145947043"/>
      <w:bookmarkStart w:id="1276" w:name="_Toc153817483"/>
      <w:bookmarkStart w:id="1277" w:name="_Toc161839804"/>
      <w:bookmarkStart w:id="1278" w:name="_Toc186715818"/>
      <w:r>
        <w:t>6.1.5.2.</w:t>
      </w:r>
      <w:r>
        <w:rPr>
          <w:rFonts w:hint="eastAsia"/>
          <w:lang w:eastAsia="zh-CN"/>
        </w:rPr>
        <w:t>14</w:t>
      </w:r>
      <w:r>
        <w:tab/>
        <w:t>Type: AreaEventInfoExt</w:t>
      </w:r>
      <w:bookmarkEnd w:id="1272"/>
      <w:bookmarkEnd w:id="1273"/>
      <w:bookmarkEnd w:id="1274"/>
      <w:bookmarkEnd w:id="1275"/>
      <w:bookmarkEnd w:id="1276"/>
      <w:bookmarkEnd w:id="1277"/>
      <w:bookmarkEnd w:id="127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279" w:name="_Toc145947044"/>
      <w:bookmarkStart w:id="1280" w:name="_Toc153817484"/>
      <w:bookmarkStart w:id="1281" w:name="_Toc161839805"/>
      <w:bookmarkStart w:id="1282" w:name="_Toc186715819"/>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279"/>
      <w:bookmarkEnd w:id="1280"/>
      <w:bookmarkEnd w:id="1281"/>
      <w:bookmarkEnd w:id="1282"/>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283" w:name="_Toc145947045"/>
      <w:bookmarkStart w:id="1284" w:name="_Toc153817485"/>
      <w:bookmarkStart w:id="1285" w:name="_Toc161839806"/>
      <w:bookmarkStart w:id="1286" w:name="_Toc186715820"/>
      <w:r>
        <w:t>6.1.5.2.</w:t>
      </w:r>
      <w:r w:rsidR="006F332F">
        <w:rPr>
          <w:lang w:eastAsia="zh-CN"/>
        </w:rPr>
        <w:t>16</w:t>
      </w:r>
      <w:r>
        <w:tab/>
        <w:t xml:space="preserve">Type: </w:t>
      </w:r>
      <w:r>
        <w:rPr>
          <w:lang w:eastAsia="zh-CN"/>
        </w:rPr>
        <w:t>AlertLimit</w:t>
      </w:r>
      <w:bookmarkEnd w:id="1283"/>
      <w:bookmarkEnd w:id="1284"/>
      <w:bookmarkEnd w:id="1285"/>
      <w:bookmarkEnd w:id="128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287" w:name="_Toc153817486"/>
      <w:bookmarkStart w:id="1288" w:name="_Toc161839807"/>
      <w:bookmarkStart w:id="1289" w:name="_Toc186715821"/>
      <w:r>
        <w:t>6.1.5.2.</w:t>
      </w:r>
      <w:r>
        <w:rPr>
          <w:lang w:eastAsia="zh-CN"/>
        </w:rPr>
        <w:t>17</w:t>
      </w:r>
      <w:r>
        <w:tab/>
        <w:t>Type: UpLocRepInfoAf</w:t>
      </w:r>
      <w:bookmarkEnd w:id="1287"/>
      <w:bookmarkEnd w:id="1288"/>
      <w:bookmarkEnd w:id="1289"/>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290" w:name="_Toc153817487"/>
      <w:bookmarkStart w:id="1291" w:name="_Toc161839808"/>
      <w:bookmarkStart w:id="1292" w:name="_Toc186715822"/>
      <w:r>
        <w:lastRenderedPageBreak/>
        <w:t>6.1.5.2.</w:t>
      </w:r>
      <w:r>
        <w:rPr>
          <w:lang w:eastAsia="zh-CN"/>
        </w:rPr>
        <w:t>18</w:t>
      </w:r>
      <w:r>
        <w:tab/>
        <w:t xml:space="preserve">Type: </w:t>
      </w:r>
      <w:bookmarkStart w:id="1293" w:name="_Hlk142341131"/>
      <w:r w:rsidRPr="004D7604">
        <w:t>UpCumEvtRptCriteria</w:t>
      </w:r>
      <w:bookmarkEnd w:id="1290"/>
      <w:bookmarkEnd w:id="1291"/>
      <w:bookmarkEnd w:id="1292"/>
      <w:bookmarkEnd w:id="1293"/>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294" w:name="_Toc153817488"/>
      <w:bookmarkStart w:id="1295" w:name="_Toc161839809"/>
      <w:bookmarkStart w:id="1296" w:name="_Toc186715823"/>
      <w:r>
        <w:t>6.1.</w:t>
      </w:r>
      <w:r>
        <w:rPr>
          <w:lang w:eastAsia="zh-CN"/>
        </w:rPr>
        <w:t>5</w:t>
      </w:r>
      <w:r>
        <w:t>.2.</w:t>
      </w:r>
      <w:r w:rsidR="00501A4D">
        <w:rPr>
          <w:lang w:eastAsia="zh-CN"/>
        </w:rPr>
        <w:t>19</w:t>
      </w:r>
      <w:r>
        <w:tab/>
        <w:t>Type: AddLocationDatas</w:t>
      </w:r>
      <w:bookmarkEnd w:id="1294"/>
      <w:bookmarkEnd w:id="1295"/>
      <w:bookmarkEnd w:id="1296"/>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297" w:name="_Toc153817489"/>
      <w:bookmarkStart w:id="1298" w:name="_Toc161839810"/>
      <w:bookmarkStart w:id="1299" w:name="_Hlk149835093"/>
      <w:bookmarkStart w:id="1300" w:name="_Toc186715824"/>
      <w:r>
        <w:t>6.1.5.2.</w:t>
      </w:r>
      <w:r w:rsidR="00501A4D">
        <w:t>20</w:t>
      </w:r>
      <w:r>
        <w:tab/>
        <w:t>Type: LocationDataExt</w:t>
      </w:r>
      <w:bookmarkEnd w:id="1297"/>
      <w:bookmarkEnd w:id="1298"/>
      <w:bookmarkEnd w:id="130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299"/>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301" w:name="_Hlk143752206"/>
      <w:r>
        <w:rPr>
          <w:rFonts w:ascii="Arial" w:hAnsi="Arial"/>
          <w:sz w:val="22"/>
        </w:rPr>
        <w:t>RelatedU</w:t>
      </w:r>
      <w:r w:rsidR="00733551">
        <w:rPr>
          <w:rFonts w:ascii="Arial" w:hAnsi="Arial"/>
          <w:sz w:val="22"/>
        </w:rPr>
        <w:t>e</w:t>
      </w:r>
      <w:bookmarkEnd w:id="1301"/>
    </w:p>
    <w:p w14:paraId="7684D1DD" w14:textId="77F540E5" w:rsidR="00EA76B9" w:rsidRDefault="00EA76B9" w:rsidP="00EA76B9">
      <w:pPr>
        <w:pStyle w:val="TH"/>
        <w:rPr>
          <w:noProof/>
        </w:rPr>
      </w:pPr>
      <w:bookmarkStart w:id="1302"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302"/>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SimSun"/>
        </w:rPr>
      </w:pPr>
      <w:bookmarkStart w:id="1303" w:name="_Toc161839811"/>
      <w:bookmarkStart w:id="1304" w:name="_Toc186715825"/>
      <w:r>
        <w:rPr>
          <w:rFonts w:eastAsia="SimSun"/>
        </w:rPr>
        <w:t>6.1.5.2.22</w:t>
      </w:r>
      <w:r>
        <w:rPr>
          <w:rFonts w:eastAsia="SimSun"/>
        </w:rPr>
        <w:tab/>
        <w:t xml:space="preserve">Type: </w:t>
      </w:r>
      <w:r>
        <w:rPr>
          <w:rFonts w:eastAsia="SimSun"/>
          <w:lang w:eastAsia="zh-CN"/>
        </w:rPr>
        <w:t>PrivacyCheckIdMappingReqData</w:t>
      </w:r>
      <w:bookmarkEnd w:id="1303"/>
      <w:bookmarkEnd w:id="1304"/>
    </w:p>
    <w:p w14:paraId="335CB6B0" w14:textId="48F8B6E2" w:rsidR="00BC6445" w:rsidRDefault="00BC6445" w:rsidP="00BC6445">
      <w:pPr>
        <w:pStyle w:val="TH"/>
        <w:rPr>
          <w:rFonts w:eastAsia="SimSun"/>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SimSun"/>
        </w:rPr>
      </w:pPr>
      <w:bookmarkStart w:id="1305" w:name="_Toc161839812"/>
      <w:bookmarkStart w:id="1306" w:name="_Toc186715826"/>
      <w:r>
        <w:rPr>
          <w:rFonts w:eastAsia="SimSun"/>
        </w:rPr>
        <w:lastRenderedPageBreak/>
        <w:t>6.1.5.2.23</w:t>
      </w:r>
      <w:r>
        <w:rPr>
          <w:rFonts w:eastAsia="SimSun"/>
        </w:rPr>
        <w:tab/>
        <w:t xml:space="preserve">Type: </w:t>
      </w:r>
      <w:r>
        <w:rPr>
          <w:rFonts w:eastAsia="SimSun"/>
          <w:lang w:eastAsia="zh-CN"/>
        </w:rPr>
        <w:t>PrivacyCheckIdMappingRespData</w:t>
      </w:r>
      <w:bookmarkEnd w:id="1305"/>
      <w:bookmarkEnd w:id="1306"/>
    </w:p>
    <w:p w14:paraId="3DA54F4F" w14:textId="0EB88AEF" w:rsidR="00BC6445" w:rsidRDefault="00BC6445" w:rsidP="00BC6445">
      <w:pPr>
        <w:pStyle w:val="TH"/>
        <w:rPr>
          <w:rFonts w:eastAsia="SimSun"/>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6.1.5.2.24</w:t>
      </w:r>
      <w:r>
        <w:rPr>
          <w:rFonts w:ascii="Arial" w:eastAsia="SimSun" w:hAnsi="Arial"/>
          <w:sz w:val="22"/>
        </w:rPr>
        <w:tab/>
      </w:r>
      <w:r w:rsidR="00061587">
        <w:rPr>
          <w:rFonts w:ascii="Arial" w:eastAsia="SimSun"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307" w:name="_Toc161839813"/>
      <w:bookmarkStart w:id="1308" w:name="_Toc186715827"/>
      <w:r>
        <w:rPr>
          <w:rFonts w:eastAsia="SimSun"/>
        </w:rPr>
        <w:t>6.1.5.2.25</w:t>
      </w:r>
      <w:r>
        <w:rPr>
          <w:rFonts w:eastAsiaTheme="minorEastAsia"/>
        </w:rPr>
        <w:tab/>
      </w:r>
      <w:r w:rsidR="00061587">
        <w:rPr>
          <w:rFonts w:eastAsiaTheme="minorEastAsia"/>
        </w:rPr>
        <w:t>Void</w:t>
      </w:r>
      <w:bookmarkEnd w:id="1307"/>
      <w:bookmarkEnd w:id="1308"/>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6.1.5.2.26</w:t>
      </w:r>
      <w:r>
        <w:rPr>
          <w:rFonts w:ascii="Arial" w:eastAsia="SimSun" w:hAnsi="Arial"/>
          <w:sz w:val="22"/>
        </w:rPr>
        <w:tab/>
      </w:r>
      <w:r w:rsidR="00061587">
        <w:rPr>
          <w:rFonts w:ascii="Arial" w:eastAsia="SimSun"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309" w:name="_Toc186715828"/>
      <w:r>
        <w:t>6.1.5.2.27</w:t>
      </w:r>
      <w:r>
        <w:tab/>
        <w:t>Type: IntegrityProtectionLevel</w:t>
      </w:r>
      <w:bookmarkEnd w:id="1309"/>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310" w:name="_Toc186715829"/>
      <w:r>
        <w:lastRenderedPageBreak/>
        <w:t>6.1.5.2.28</w:t>
      </w:r>
      <w:r>
        <w:tab/>
        <w:t>Type: IntegrityResult</w:t>
      </w:r>
      <w:bookmarkEnd w:id="1310"/>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false: the integrity requiremesnt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311" w:name="_Toc26202344"/>
      <w:bookmarkStart w:id="1312" w:name="_Toc22624283"/>
      <w:bookmarkStart w:id="1313" w:name="_Toc22141081"/>
      <w:bookmarkStart w:id="1314" w:name="_Toc18853085"/>
      <w:bookmarkStart w:id="1315" w:name="_Toc26202530"/>
      <w:bookmarkStart w:id="1316" w:name="_Toc34804246"/>
      <w:bookmarkStart w:id="1317" w:name="_Toc35935817"/>
      <w:bookmarkStart w:id="1318" w:name="_Toc45030037"/>
      <w:bookmarkStart w:id="1319" w:name="_Toc51922398"/>
      <w:bookmarkStart w:id="1320" w:name="_Toc51922817"/>
      <w:bookmarkStart w:id="1321" w:name="_Toc122015878"/>
      <w:bookmarkStart w:id="1322" w:name="_Toc130845041"/>
      <w:bookmarkStart w:id="1323" w:name="_Toc138344538"/>
      <w:bookmarkStart w:id="1324" w:name="_Toc145947046"/>
      <w:bookmarkStart w:id="1325" w:name="_Toc153817490"/>
      <w:bookmarkStart w:id="1326" w:name="_Toc161839814"/>
      <w:bookmarkStart w:id="1327" w:name="_Toc186715830"/>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3AC2B55" w14:textId="77777777" w:rsidR="008D72A7" w:rsidRPr="008D72A7" w:rsidRDefault="008D72A7" w:rsidP="00EF4063">
      <w:pPr>
        <w:pStyle w:val="Heading5"/>
      </w:pPr>
      <w:bookmarkStart w:id="1328" w:name="_Toc26202345"/>
      <w:bookmarkStart w:id="1329" w:name="_Toc22624284"/>
      <w:bookmarkStart w:id="1330" w:name="_Toc22141082"/>
      <w:bookmarkStart w:id="1331" w:name="_Toc18853086"/>
      <w:bookmarkStart w:id="1332" w:name="_Toc26202531"/>
      <w:bookmarkStart w:id="1333" w:name="_Toc34804247"/>
      <w:bookmarkStart w:id="1334" w:name="_Toc35935818"/>
      <w:bookmarkStart w:id="1335" w:name="_Toc45030038"/>
      <w:bookmarkStart w:id="1336" w:name="_Toc51922399"/>
      <w:bookmarkStart w:id="1337" w:name="_Toc51922818"/>
      <w:bookmarkStart w:id="1338" w:name="_Toc122015879"/>
      <w:bookmarkStart w:id="1339" w:name="_Toc130845042"/>
      <w:bookmarkStart w:id="1340" w:name="_Toc138344539"/>
      <w:bookmarkStart w:id="1341" w:name="_Toc145947047"/>
      <w:bookmarkStart w:id="1342" w:name="_Toc153817491"/>
      <w:bookmarkStart w:id="1343" w:name="_Toc161839815"/>
      <w:bookmarkStart w:id="1344" w:name="_Toc186715831"/>
      <w:r w:rsidRPr="008D72A7">
        <w:t>6.1.</w:t>
      </w:r>
      <w:r w:rsidRPr="008D72A7">
        <w:rPr>
          <w:lang w:eastAsia="zh-CN"/>
        </w:rPr>
        <w:t>5</w:t>
      </w:r>
      <w:r w:rsidRPr="008D72A7">
        <w:t>.3.1</w:t>
      </w:r>
      <w:r w:rsidRPr="008D72A7">
        <w:tab/>
        <w:t>Introduction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345" w:name="_Toc26202346"/>
      <w:bookmarkStart w:id="1346" w:name="_Toc22624285"/>
      <w:bookmarkStart w:id="1347" w:name="_Toc22141083"/>
      <w:bookmarkStart w:id="1348" w:name="_Toc18853087"/>
      <w:bookmarkStart w:id="1349" w:name="_Toc26202532"/>
      <w:bookmarkStart w:id="1350" w:name="_Toc34804248"/>
      <w:bookmarkStart w:id="1351" w:name="_Toc35935819"/>
      <w:bookmarkStart w:id="1352" w:name="_Toc45030039"/>
      <w:bookmarkStart w:id="1353" w:name="_Toc51922400"/>
      <w:bookmarkStart w:id="1354" w:name="_Toc51922819"/>
      <w:bookmarkStart w:id="1355" w:name="_Toc122015880"/>
      <w:bookmarkStart w:id="1356" w:name="_Toc130845043"/>
      <w:bookmarkStart w:id="1357" w:name="_Toc138344540"/>
      <w:bookmarkStart w:id="1358" w:name="_Toc145947048"/>
      <w:bookmarkStart w:id="1359" w:name="_Toc153817492"/>
      <w:bookmarkStart w:id="1360" w:name="_Toc161839816"/>
      <w:bookmarkStart w:id="1361" w:name="_Toc186715832"/>
      <w:r w:rsidRPr="008D72A7">
        <w:t>6.1.</w:t>
      </w:r>
      <w:r w:rsidRPr="008D72A7">
        <w:rPr>
          <w:lang w:eastAsia="zh-CN"/>
        </w:rPr>
        <w:t>5</w:t>
      </w:r>
      <w:r w:rsidRPr="008D72A7">
        <w:t>.3.2</w:t>
      </w:r>
      <w:r w:rsidRPr="008D72A7">
        <w:tab/>
        <w:t>Simple data types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362" w:name="_Toc26202347"/>
      <w:bookmarkStart w:id="1363" w:name="_Toc22624286"/>
      <w:bookmarkStart w:id="1364" w:name="_Toc22141084"/>
      <w:bookmarkStart w:id="1365" w:name="_Toc18853088"/>
      <w:bookmarkStart w:id="1366" w:name="_Toc26202533"/>
      <w:bookmarkStart w:id="1367" w:name="_Toc34804249"/>
      <w:bookmarkStart w:id="1368" w:name="_Toc35935820"/>
      <w:bookmarkStart w:id="1369" w:name="_Toc45030040"/>
      <w:bookmarkStart w:id="1370" w:name="_Toc51922401"/>
      <w:bookmarkStart w:id="1371" w:name="_Toc51922820"/>
      <w:bookmarkStart w:id="1372" w:name="_Toc122015881"/>
      <w:bookmarkStart w:id="1373" w:name="_Toc130845044"/>
      <w:bookmarkStart w:id="1374" w:name="_Toc138344541"/>
      <w:bookmarkStart w:id="1375" w:name="_Toc145947049"/>
      <w:bookmarkStart w:id="1376" w:name="_Toc153817493"/>
      <w:bookmarkStart w:id="1377" w:name="_Toc161839817"/>
      <w:bookmarkStart w:id="1378" w:name="_Toc186715833"/>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379" w:name="_Toc26202348"/>
      <w:bookmarkStart w:id="1380" w:name="_Toc22624287"/>
      <w:bookmarkStart w:id="1381" w:name="_Toc22141085"/>
      <w:bookmarkStart w:id="1382" w:name="_Toc18853089"/>
      <w:bookmarkStart w:id="1383" w:name="_Toc26202534"/>
      <w:bookmarkStart w:id="1384" w:name="_Toc34804250"/>
      <w:bookmarkStart w:id="1385" w:name="_Toc35935821"/>
      <w:bookmarkStart w:id="1386" w:name="_Toc45030041"/>
      <w:bookmarkStart w:id="1387" w:name="_Toc51922402"/>
      <w:bookmarkStart w:id="1388" w:name="_Toc51922821"/>
      <w:bookmarkStart w:id="1389" w:name="_Toc122015882"/>
      <w:bookmarkStart w:id="1390" w:name="_Toc130845045"/>
      <w:bookmarkStart w:id="1391" w:name="_Toc138344542"/>
      <w:bookmarkStart w:id="1392" w:name="_Toc145947050"/>
      <w:bookmarkStart w:id="1393" w:name="_Toc153817494"/>
      <w:bookmarkStart w:id="1394" w:name="_Toc161839818"/>
      <w:bookmarkStart w:id="1395" w:name="_Toc186715834"/>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396" w:name="_Toc22624288"/>
      <w:bookmarkStart w:id="1397"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398" w:name="_Toc26202349"/>
      <w:bookmarkStart w:id="1399" w:name="_Toc26202535"/>
      <w:bookmarkStart w:id="1400" w:name="_Toc34804251"/>
      <w:bookmarkStart w:id="1401" w:name="_Toc35935822"/>
      <w:bookmarkStart w:id="1402" w:name="_Toc45030042"/>
      <w:bookmarkStart w:id="1403" w:name="_Toc51922403"/>
      <w:bookmarkStart w:id="1404" w:name="_Toc51922822"/>
      <w:bookmarkStart w:id="1405" w:name="_Toc122015883"/>
      <w:bookmarkStart w:id="1406" w:name="_Toc130845046"/>
      <w:bookmarkStart w:id="1407" w:name="_Toc138344543"/>
      <w:bookmarkStart w:id="1408" w:name="_Toc145947051"/>
      <w:bookmarkStart w:id="1409" w:name="_Toc153817495"/>
      <w:bookmarkStart w:id="1410" w:name="_Toc161839819"/>
      <w:bookmarkStart w:id="1411" w:name="_Toc186715835"/>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412" w:name="_Toc22624289"/>
      <w:bookmarkStart w:id="1413"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414" w:name="_Toc26202350"/>
      <w:bookmarkStart w:id="1415" w:name="_Toc26202536"/>
      <w:bookmarkStart w:id="1416" w:name="_Toc34804252"/>
      <w:bookmarkStart w:id="1417" w:name="_Toc35935823"/>
      <w:bookmarkStart w:id="1418" w:name="_Toc45030043"/>
      <w:bookmarkStart w:id="1419" w:name="_Toc51922404"/>
      <w:bookmarkStart w:id="1420" w:name="_Toc51922823"/>
      <w:bookmarkStart w:id="1421" w:name="_Toc122015884"/>
      <w:bookmarkStart w:id="1422" w:name="_Toc130845047"/>
      <w:bookmarkStart w:id="1423" w:name="_Toc138344544"/>
      <w:bookmarkStart w:id="1424" w:name="_Toc145947052"/>
      <w:bookmarkStart w:id="1425" w:name="_Toc153817496"/>
      <w:bookmarkStart w:id="1426" w:name="_Toc161839820"/>
      <w:bookmarkStart w:id="1427" w:name="_Toc186715836"/>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28" w:name="_Toc122015885"/>
      <w:bookmarkStart w:id="1429" w:name="_Toc130845048"/>
      <w:bookmarkStart w:id="1430" w:name="_Toc138344545"/>
      <w:bookmarkStart w:id="1431" w:name="_Toc145947053"/>
      <w:bookmarkStart w:id="1432" w:name="_Toc153817497"/>
      <w:bookmarkStart w:id="1433" w:name="_Toc161839821"/>
      <w:bookmarkStart w:id="1434" w:name="_Toc186715837"/>
      <w:r>
        <w:t>6.1.5.3.</w:t>
      </w:r>
      <w:r>
        <w:rPr>
          <w:rFonts w:hint="eastAsia"/>
        </w:rPr>
        <w:t>7</w:t>
      </w:r>
      <w:r w:rsidR="006B79A1">
        <w:tab/>
      </w:r>
      <w:r>
        <w:t xml:space="preserve">Enumeration: </w:t>
      </w:r>
      <w:r w:rsidRPr="00043171">
        <w:t>FailureCause</w:t>
      </w:r>
      <w:bookmarkEnd w:id="1428"/>
      <w:bookmarkEnd w:id="1429"/>
      <w:bookmarkEnd w:id="1430"/>
      <w:bookmarkEnd w:id="1431"/>
      <w:bookmarkEnd w:id="1432"/>
      <w:bookmarkEnd w:id="1433"/>
      <w:bookmarkEnd w:id="1434"/>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35" w:name="_Toc122015886"/>
      <w:bookmarkStart w:id="1436" w:name="_Toc130845049"/>
      <w:bookmarkStart w:id="1437" w:name="_Toc138344546"/>
      <w:bookmarkStart w:id="1438" w:name="_Toc145947054"/>
      <w:bookmarkStart w:id="1439" w:name="_Toc153817498"/>
      <w:bookmarkStart w:id="1440" w:name="_Toc161839822"/>
      <w:bookmarkStart w:id="1441" w:name="_Toc186715838"/>
      <w:r>
        <w:t>6.1.5.3.</w:t>
      </w:r>
      <w:r>
        <w:rPr>
          <w:rFonts w:hint="eastAsia"/>
        </w:rPr>
        <w:t>8</w:t>
      </w:r>
      <w:r>
        <w:tab/>
        <w:t>Enumeration: SuccessType</w:t>
      </w:r>
      <w:bookmarkEnd w:id="1435"/>
      <w:bookmarkEnd w:id="1436"/>
      <w:bookmarkEnd w:id="1437"/>
      <w:bookmarkEnd w:id="1438"/>
      <w:bookmarkEnd w:id="1439"/>
      <w:bookmarkEnd w:id="1440"/>
      <w:bookmarkEnd w:id="144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442" w:name="_Toc138344547"/>
      <w:bookmarkStart w:id="1443" w:name="_Toc145947055"/>
      <w:bookmarkStart w:id="1444" w:name="_Toc153817499"/>
      <w:bookmarkStart w:id="1445" w:name="_Toc161839823"/>
      <w:bookmarkStart w:id="1446" w:name="_Toc186715839"/>
      <w:r>
        <w:lastRenderedPageBreak/>
        <w:t>6.1.</w:t>
      </w:r>
      <w:r>
        <w:rPr>
          <w:lang w:eastAsia="zh-CN"/>
        </w:rPr>
        <w:t>5</w:t>
      </w:r>
      <w:r>
        <w:t>.3.</w:t>
      </w:r>
      <w:r w:rsidR="00C5161A">
        <w:t>9</w:t>
      </w:r>
      <w:r>
        <w:tab/>
        <w:t>Enumeration: ReportingInd</w:t>
      </w:r>
      <w:bookmarkEnd w:id="1442"/>
      <w:bookmarkEnd w:id="1443"/>
      <w:bookmarkEnd w:id="1444"/>
      <w:bookmarkEnd w:id="1445"/>
      <w:bookmarkEnd w:id="1446"/>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447" w:name="_Toc114771354"/>
      <w:bookmarkStart w:id="1448" w:name="_Toc138344318"/>
      <w:bookmarkStart w:id="1449" w:name="_Toc145946683"/>
      <w:bookmarkStart w:id="1450" w:name="_Toc186715840"/>
      <w:r>
        <w:t>6.1.5.3.10</w:t>
      </w:r>
      <w:r>
        <w:tab/>
        <w:t>Enumeration: IntegrityComputingEntity</w:t>
      </w:r>
      <w:bookmarkEnd w:id="1450"/>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447"/>
      <w:bookmarkEnd w:id="1448"/>
      <w:bookmarkEnd w:id="1449"/>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451" w:name="_Toc26202355"/>
      <w:bookmarkStart w:id="1452" w:name="_Toc22624294"/>
      <w:bookmarkStart w:id="1453" w:name="_Toc22141092"/>
      <w:bookmarkStart w:id="1454" w:name="_Toc18853094"/>
      <w:bookmarkStart w:id="1455" w:name="_Toc26202541"/>
      <w:bookmarkStart w:id="1456" w:name="_Toc34804253"/>
      <w:bookmarkStart w:id="1457" w:name="_Toc35935824"/>
      <w:bookmarkStart w:id="1458" w:name="_Toc45030044"/>
      <w:bookmarkStart w:id="1459" w:name="_Toc51922405"/>
      <w:bookmarkStart w:id="1460" w:name="_Toc51922824"/>
      <w:bookmarkStart w:id="1461" w:name="_Toc122015887"/>
      <w:bookmarkStart w:id="1462" w:name="_Toc130845050"/>
      <w:bookmarkStart w:id="1463" w:name="_Toc138344548"/>
      <w:bookmarkStart w:id="1464" w:name="_Toc145947056"/>
      <w:bookmarkStart w:id="1465" w:name="_Toc153817500"/>
      <w:bookmarkStart w:id="1466" w:name="_Toc161839824"/>
      <w:bookmarkStart w:id="1467" w:name="_Toc186715841"/>
      <w:r w:rsidRPr="008D72A7">
        <w:t>6.1.</w:t>
      </w:r>
      <w:r w:rsidRPr="008D72A7">
        <w:rPr>
          <w:lang w:eastAsia="zh-CN"/>
        </w:rPr>
        <w:t>6</w:t>
      </w:r>
      <w:r w:rsidRPr="008D72A7">
        <w:tab/>
        <w:t>Error Handling</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491F978" w14:textId="77777777" w:rsidR="008D72A7" w:rsidRPr="008D72A7" w:rsidRDefault="008D72A7" w:rsidP="00EF4063">
      <w:pPr>
        <w:pStyle w:val="Heading4"/>
      </w:pPr>
      <w:bookmarkStart w:id="1468" w:name="_Toc26202356"/>
      <w:bookmarkStart w:id="1469" w:name="_Toc22624295"/>
      <w:bookmarkStart w:id="1470" w:name="_Toc22141093"/>
      <w:bookmarkStart w:id="1471" w:name="_Toc18853095"/>
      <w:bookmarkStart w:id="1472" w:name="_Toc26202542"/>
      <w:bookmarkStart w:id="1473" w:name="_Toc34804254"/>
      <w:bookmarkStart w:id="1474" w:name="_Toc35935825"/>
      <w:bookmarkStart w:id="1475" w:name="_Toc45030045"/>
      <w:bookmarkStart w:id="1476" w:name="_Toc51922406"/>
      <w:bookmarkStart w:id="1477" w:name="_Toc51922825"/>
      <w:bookmarkStart w:id="1478" w:name="_Toc122015888"/>
      <w:bookmarkStart w:id="1479" w:name="_Toc130845051"/>
      <w:bookmarkStart w:id="1480" w:name="_Toc138344549"/>
      <w:bookmarkStart w:id="1481" w:name="_Toc145947057"/>
      <w:bookmarkStart w:id="1482" w:name="_Toc153817501"/>
      <w:bookmarkStart w:id="1483" w:name="_Toc161839825"/>
      <w:bookmarkStart w:id="1484" w:name="_Toc186715842"/>
      <w:r w:rsidRPr="008D72A7">
        <w:t>6.1.</w:t>
      </w:r>
      <w:r w:rsidRPr="008D72A7">
        <w:rPr>
          <w:lang w:eastAsia="zh-CN"/>
        </w:rPr>
        <w:t>6</w:t>
      </w:r>
      <w:r w:rsidRPr="008D72A7">
        <w:t>.1</w:t>
      </w:r>
      <w:r w:rsidRPr="008D72A7">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485" w:name="_Toc26202357"/>
      <w:bookmarkStart w:id="1486" w:name="_Toc22624296"/>
      <w:bookmarkStart w:id="1487" w:name="_Toc22141094"/>
      <w:bookmarkStart w:id="1488" w:name="_Toc18853096"/>
      <w:bookmarkStart w:id="1489" w:name="_Toc26202543"/>
      <w:bookmarkStart w:id="1490" w:name="_Toc34804255"/>
      <w:bookmarkStart w:id="1491" w:name="_Toc35935826"/>
      <w:bookmarkStart w:id="1492" w:name="_Toc45030046"/>
      <w:bookmarkStart w:id="1493" w:name="_Toc51922407"/>
      <w:bookmarkStart w:id="1494" w:name="_Toc51922826"/>
      <w:bookmarkStart w:id="1495" w:name="_Toc122015889"/>
      <w:bookmarkStart w:id="1496" w:name="_Toc130845052"/>
      <w:bookmarkStart w:id="1497" w:name="_Toc138344550"/>
      <w:bookmarkStart w:id="1498" w:name="_Toc145947058"/>
      <w:bookmarkStart w:id="1499" w:name="_Toc153817502"/>
      <w:bookmarkStart w:id="1500" w:name="_Toc161839826"/>
      <w:bookmarkStart w:id="1501" w:name="_Toc186715843"/>
      <w:r w:rsidRPr="008D72A7">
        <w:t>6.1.</w:t>
      </w:r>
      <w:r w:rsidRPr="008D72A7">
        <w:rPr>
          <w:lang w:eastAsia="zh-CN"/>
        </w:rPr>
        <w:t>6</w:t>
      </w:r>
      <w:r w:rsidRPr="008D72A7">
        <w:t>.2</w:t>
      </w:r>
      <w:r w:rsidRPr="008D72A7">
        <w:tab/>
        <w:t>Protocol Errors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502" w:name="_Toc26202358"/>
      <w:bookmarkStart w:id="1503" w:name="_Toc22624297"/>
      <w:bookmarkStart w:id="1504" w:name="_Toc22141095"/>
      <w:bookmarkStart w:id="1505" w:name="_Toc18853097"/>
      <w:bookmarkStart w:id="1506" w:name="_Toc26202544"/>
      <w:bookmarkStart w:id="1507" w:name="_Toc34804256"/>
      <w:bookmarkStart w:id="1508" w:name="_Toc35935827"/>
      <w:bookmarkStart w:id="1509" w:name="_Toc45030047"/>
      <w:bookmarkStart w:id="1510" w:name="_Toc51922408"/>
      <w:bookmarkStart w:id="1511" w:name="_Toc51922827"/>
      <w:bookmarkStart w:id="1512" w:name="_Toc122015890"/>
      <w:bookmarkStart w:id="1513" w:name="_Toc130845053"/>
      <w:bookmarkStart w:id="1514" w:name="_Toc138344551"/>
      <w:bookmarkStart w:id="1515" w:name="_Toc145947059"/>
      <w:bookmarkStart w:id="1516" w:name="_Toc153817503"/>
      <w:bookmarkStart w:id="1517" w:name="_Toc161839827"/>
      <w:bookmarkStart w:id="1518" w:name="_Toc186715844"/>
      <w:r w:rsidRPr="008D72A7">
        <w:t>6.1.</w:t>
      </w:r>
      <w:r w:rsidRPr="008D72A7">
        <w:rPr>
          <w:lang w:eastAsia="zh-CN"/>
        </w:rPr>
        <w:t>6</w:t>
      </w:r>
      <w:r w:rsidRPr="008D72A7">
        <w:t>.3</w:t>
      </w:r>
      <w:r w:rsidRPr="008D72A7">
        <w:tab/>
        <w:t>Application Errors</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SimSun"/>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SimSun"/>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SimSun"/>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519" w:name="_Toc26202359"/>
      <w:bookmarkStart w:id="1520" w:name="_Toc22624298"/>
      <w:bookmarkStart w:id="1521" w:name="_Toc22141096"/>
      <w:bookmarkStart w:id="1522" w:name="_Toc18853098"/>
      <w:bookmarkStart w:id="1523" w:name="_Toc26202545"/>
      <w:bookmarkStart w:id="1524" w:name="_Toc34804257"/>
      <w:bookmarkStart w:id="1525" w:name="_Toc35935828"/>
      <w:bookmarkStart w:id="1526" w:name="_Toc45030048"/>
      <w:bookmarkStart w:id="1527" w:name="_Toc51922409"/>
      <w:bookmarkStart w:id="1528" w:name="_Toc51922828"/>
      <w:bookmarkStart w:id="1529" w:name="_Toc122015891"/>
      <w:bookmarkStart w:id="1530" w:name="_Toc130845054"/>
      <w:bookmarkStart w:id="1531" w:name="_Toc138344552"/>
      <w:bookmarkStart w:id="1532" w:name="_Toc145947060"/>
      <w:bookmarkStart w:id="1533" w:name="_Toc153817504"/>
      <w:bookmarkStart w:id="1534" w:name="_Toc161839828"/>
      <w:bookmarkStart w:id="1535" w:name="_Toc186715845"/>
      <w:r w:rsidRPr="006128D2">
        <w:rPr>
          <w:lang w:val="en-US"/>
        </w:rPr>
        <w:t>6.1.</w:t>
      </w:r>
      <w:r w:rsidR="00BB2BE5">
        <w:rPr>
          <w:rFonts w:hint="eastAsia"/>
          <w:lang w:val="en-US" w:eastAsia="zh-CN"/>
        </w:rPr>
        <w:t>7</w:t>
      </w:r>
      <w:r w:rsidRPr="006128D2">
        <w:rPr>
          <w:lang w:val="en-US"/>
        </w:rPr>
        <w:tab/>
        <w:t>Feature negotiation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bl>
    <w:p w14:paraId="36387CD1" w14:textId="77777777" w:rsidR="008D72A7" w:rsidRDefault="008D72A7" w:rsidP="008D72A7"/>
    <w:p w14:paraId="30192C14" w14:textId="77777777" w:rsidR="00F748C1" w:rsidRDefault="00F748C1" w:rsidP="00EF4063">
      <w:pPr>
        <w:pStyle w:val="Heading3"/>
        <w:rPr>
          <w:lang w:val="en-US"/>
        </w:rPr>
      </w:pPr>
      <w:bookmarkStart w:id="1536" w:name="_Toc34804258"/>
      <w:bookmarkStart w:id="1537" w:name="_Toc35935829"/>
      <w:bookmarkStart w:id="1538" w:name="_Toc45030049"/>
      <w:bookmarkStart w:id="1539" w:name="_Toc51922410"/>
      <w:bookmarkStart w:id="1540" w:name="_Toc51922829"/>
      <w:bookmarkStart w:id="1541" w:name="_Toc122015892"/>
      <w:bookmarkStart w:id="1542" w:name="_Toc130845055"/>
      <w:bookmarkStart w:id="1543" w:name="_Toc138344553"/>
      <w:bookmarkStart w:id="1544" w:name="_Toc145947061"/>
      <w:bookmarkStart w:id="1545" w:name="_Toc153817505"/>
      <w:bookmarkStart w:id="1546" w:name="_Toc161839829"/>
      <w:bookmarkStart w:id="1547" w:name="_Toc186715846"/>
      <w:r>
        <w:rPr>
          <w:lang w:val="en-US"/>
        </w:rPr>
        <w:t>6.1.</w:t>
      </w:r>
      <w:r>
        <w:rPr>
          <w:rFonts w:hint="eastAsia"/>
          <w:lang w:val="en-US" w:eastAsia="zh-CN"/>
        </w:rPr>
        <w:t>8</w:t>
      </w:r>
      <w:r>
        <w:rPr>
          <w:lang w:val="en-US"/>
        </w:rPr>
        <w:tab/>
        <w:t>Security</w:t>
      </w:r>
      <w:bookmarkEnd w:id="1536"/>
      <w:bookmarkEnd w:id="1537"/>
      <w:bookmarkEnd w:id="1538"/>
      <w:bookmarkEnd w:id="1539"/>
      <w:bookmarkEnd w:id="1540"/>
      <w:bookmarkEnd w:id="1541"/>
      <w:bookmarkEnd w:id="1542"/>
      <w:bookmarkEnd w:id="1543"/>
      <w:bookmarkEnd w:id="1544"/>
      <w:bookmarkEnd w:id="1545"/>
      <w:bookmarkEnd w:id="1546"/>
      <w:bookmarkEnd w:id="1547"/>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548" w:name="_Toc25074008"/>
      <w:bookmarkStart w:id="1549" w:name="_Toc34063200"/>
      <w:bookmarkStart w:id="1550" w:name="_Toc43120185"/>
      <w:bookmarkStart w:id="1551" w:name="_Toc49768242"/>
      <w:bookmarkStart w:id="1552" w:name="_Toc51867092"/>
      <w:bookmarkStart w:id="1553" w:name="_Toc122015893"/>
      <w:bookmarkStart w:id="1554" w:name="_Toc130845056"/>
      <w:bookmarkStart w:id="1555" w:name="_Toc138344554"/>
      <w:bookmarkStart w:id="1556" w:name="_Toc145947062"/>
      <w:bookmarkStart w:id="1557" w:name="_Toc153817506"/>
      <w:bookmarkStart w:id="1558" w:name="_Toc161839830"/>
      <w:bookmarkStart w:id="1559" w:name="_Toc186715847"/>
      <w:r>
        <w:rPr>
          <w:lang w:val="en-US"/>
        </w:rPr>
        <w:t>6.1.</w:t>
      </w:r>
      <w:r>
        <w:rPr>
          <w:rFonts w:hint="eastAsia"/>
          <w:lang w:val="en-US" w:eastAsia="zh-CN"/>
        </w:rPr>
        <w:t>9</w:t>
      </w:r>
      <w:r>
        <w:rPr>
          <w:lang w:val="en-US"/>
        </w:rPr>
        <w:tab/>
      </w:r>
      <w:bookmarkEnd w:id="1548"/>
      <w:bookmarkEnd w:id="1549"/>
      <w:bookmarkEnd w:id="1550"/>
      <w:bookmarkEnd w:id="1551"/>
      <w:bookmarkEnd w:id="1552"/>
      <w:r>
        <w:rPr>
          <w:lang w:val="en-US"/>
        </w:rPr>
        <w:t>HTTP redirection</w:t>
      </w:r>
      <w:bookmarkEnd w:id="1553"/>
      <w:bookmarkEnd w:id="1554"/>
      <w:bookmarkEnd w:id="1555"/>
      <w:bookmarkEnd w:id="1556"/>
      <w:bookmarkEnd w:id="1557"/>
      <w:bookmarkEnd w:id="1558"/>
      <w:bookmarkEnd w:id="1559"/>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560" w:name="_Toc26202360"/>
      <w:bookmarkStart w:id="1561" w:name="_Toc22624299"/>
      <w:bookmarkStart w:id="1562" w:name="_Toc22141097"/>
      <w:bookmarkStart w:id="1563" w:name="_Toc18853099"/>
      <w:bookmarkStart w:id="1564" w:name="_Toc26202546"/>
      <w:bookmarkStart w:id="1565" w:name="_Toc34804259"/>
      <w:bookmarkStart w:id="1566" w:name="_Toc35935830"/>
      <w:bookmarkStart w:id="1567" w:name="_Toc45030050"/>
      <w:bookmarkStart w:id="1568" w:name="_Toc51922411"/>
      <w:bookmarkStart w:id="1569" w:name="_Toc51922830"/>
      <w:bookmarkStart w:id="1570" w:name="_Toc122015894"/>
      <w:bookmarkStart w:id="1571" w:name="_Toc130845057"/>
      <w:bookmarkStart w:id="1572" w:name="_Toc138344555"/>
      <w:bookmarkStart w:id="1573" w:name="_Toc145947063"/>
      <w:bookmarkStart w:id="1574" w:name="_Toc153817507"/>
      <w:bookmarkStart w:id="1575" w:name="_Toc161839831"/>
      <w:bookmarkStart w:id="1576" w:name="_Toc186715848"/>
      <w:r w:rsidR="009D54C9">
        <w:lastRenderedPageBreak/>
        <w:t>Annex A (normative):</w:t>
      </w:r>
      <w:r w:rsidR="009D54C9">
        <w:br/>
        <w:t>OpenAPI specification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0CAB788F" w14:textId="77777777" w:rsidR="008D72A7" w:rsidRDefault="008D72A7" w:rsidP="00254A98">
      <w:pPr>
        <w:pStyle w:val="Heading1"/>
        <w:rPr>
          <w:lang w:eastAsia="zh-CN"/>
        </w:rPr>
      </w:pPr>
      <w:bookmarkStart w:id="1577" w:name="_Toc26202361"/>
      <w:bookmarkStart w:id="1578" w:name="_Toc22624300"/>
      <w:bookmarkStart w:id="1579" w:name="_Toc22141098"/>
      <w:bookmarkStart w:id="1580" w:name="_Toc18853100"/>
      <w:bookmarkStart w:id="1581" w:name="_Toc26202547"/>
      <w:bookmarkStart w:id="1582" w:name="_Toc34804260"/>
      <w:bookmarkStart w:id="1583" w:name="_Toc35935831"/>
      <w:bookmarkStart w:id="1584" w:name="_Toc45030051"/>
      <w:bookmarkStart w:id="1585" w:name="_Toc51922412"/>
      <w:bookmarkStart w:id="1586" w:name="_Toc51922831"/>
      <w:bookmarkStart w:id="1587" w:name="_Toc122015895"/>
      <w:bookmarkStart w:id="1588" w:name="_Toc130845058"/>
      <w:bookmarkStart w:id="1589" w:name="_Toc138344556"/>
      <w:bookmarkStart w:id="1590" w:name="_Toc145947064"/>
      <w:bookmarkStart w:id="1591" w:name="_Toc153817508"/>
      <w:bookmarkStart w:id="1592" w:name="_Toc161839832"/>
      <w:bookmarkStart w:id="1593" w:name="_Toc186715849"/>
      <w:r w:rsidRPr="008D72A7">
        <w:t>A.1</w:t>
      </w:r>
      <w:r w:rsidRPr="008D72A7">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594" w:name="_Toc26202362"/>
      <w:bookmarkStart w:id="1595" w:name="_Toc22624301"/>
      <w:bookmarkStart w:id="1596" w:name="_Toc22141099"/>
      <w:bookmarkStart w:id="1597" w:name="_Toc18853101"/>
      <w:bookmarkStart w:id="1598" w:name="_Toc26202548"/>
      <w:bookmarkStart w:id="1599" w:name="_Toc34804261"/>
      <w:bookmarkStart w:id="1600" w:name="_Toc35935832"/>
      <w:bookmarkStart w:id="1601" w:name="_Toc45030052"/>
      <w:bookmarkStart w:id="1602" w:name="_Toc51922413"/>
      <w:bookmarkStart w:id="1603" w:name="_Toc51922832"/>
      <w:bookmarkStart w:id="1604" w:name="_Toc122015896"/>
      <w:bookmarkStart w:id="1605" w:name="_Toc130845059"/>
      <w:bookmarkStart w:id="1606" w:name="_Toc138344557"/>
      <w:bookmarkStart w:id="1607" w:name="_Toc145947065"/>
      <w:bookmarkStart w:id="1608" w:name="_Toc153817509"/>
      <w:bookmarkStart w:id="1609" w:name="_Toc161839833"/>
      <w:bookmarkStart w:id="1610" w:name="_Toc186715850"/>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5849CB2D" w14:textId="77777777" w:rsidR="008D72A7" w:rsidRPr="008D72A7" w:rsidRDefault="008D72A7" w:rsidP="008D72A7">
      <w:pPr>
        <w:pStyle w:val="PL"/>
      </w:pPr>
      <w:bookmarkStart w:id="1611" w:name="OLE_LINK5"/>
      <w:r>
        <w:t>openapi: 3.0.0</w:t>
      </w:r>
    </w:p>
    <w:p w14:paraId="2204649A" w14:textId="77777777" w:rsidR="008D72A7" w:rsidRPr="00C67917" w:rsidRDefault="008D72A7" w:rsidP="008D72A7">
      <w:pPr>
        <w:pStyle w:val="PL"/>
      </w:pPr>
      <w:r>
        <w:t>info:</w:t>
      </w:r>
    </w:p>
    <w:bookmarkEnd w:id="1611"/>
    <w:p w14:paraId="5069AE1E" w14:textId="2188E134"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612" w:name="OLE_LINK2"/>
      <w:r>
        <w:t>externalDocs:</w:t>
      </w:r>
    </w:p>
    <w:bookmarkEnd w:id="1612"/>
    <w:p w14:paraId="43C16036" w14:textId="1B343D51"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1B219C">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lastRenderedPageBreak/>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1AB1B57D" w:rsidR="008D72A7" w:rsidRDefault="007C6ECB" w:rsidP="007C6ECB">
      <w:pPr>
        <w:pStyle w:val="PL"/>
        <w:rPr>
          <w:rFonts w:eastAsia="DengXian"/>
        </w:rPr>
      </w:pPr>
      <w:r w:rsidRPr="004638A2">
        <w:rPr>
          <w:rFonts w:eastAsia="DengXian"/>
        </w:rPr>
        <w:t xml:space="preserve">                  $ref: 'TS29571_CommonData.yaml#/components/responses/default'</w:t>
      </w:r>
    </w:p>
    <w:p w14:paraId="591A603E" w14:textId="77777777" w:rsidR="00782BC3" w:rsidRDefault="00782BC3" w:rsidP="00782BC3">
      <w:pPr>
        <w:pStyle w:val="PL"/>
        <w:rPr>
          <w:rFonts w:eastAsia="DengXian"/>
        </w:rPr>
      </w:pPr>
      <w:r>
        <w:rPr>
          <w:rFonts w:eastAsia="DengXian"/>
        </w:rPr>
        <w:t xml:space="preserve">  /perform-privacy-check-id-mapping:</w:t>
      </w:r>
    </w:p>
    <w:p w14:paraId="63EB1AD7" w14:textId="77777777" w:rsidR="00782BC3" w:rsidRDefault="00782BC3" w:rsidP="00782BC3">
      <w:pPr>
        <w:pStyle w:val="PL"/>
        <w:rPr>
          <w:rFonts w:eastAsia="DengXian"/>
        </w:rPr>
      </w:pPr>
      <w:r>
        <w:rPr>
          <w:rFonts w:eastAsia="DengXian"/>
        </w:rPr>
        <w:t xml:space="preserve">    post:</w:t>
      </w:r>
    </w:p>
    <w:p w14:paraId="4D718EA9" w14:textId="77777777" w:rsidR="00782BC3" w:rsidRDefault="00782BC3" w:rsidP="00782BC3">
      <w:pPr>
        <w:pStyle w:val="PL"/>
        <w:rPr>
          <w:rFonts w:eastAsia="SimSun"/>
        </w:rPr>
      </w:pPr>
      <w:r>
        <w:rPr>
          <w:rFonts w:eastAsia="DengXian"/>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DengXian"/>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DengXian"/>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DengXian"/>
        </w:rPr>
      </w:pPr>
      <w:r>
        <w:rPr>
          <w:rFonts w:eastAsia="DengXian"/>
        </w:rPr>
        <w:t xml:space="preserve">      requestBody:</w:t>
      </w:r>
    </w:p>
    <w:p w14:paraId="068F5DFB" w14:textId="77777777" w:rsidR="00782BC3" w:rsidRDefault="00782BC3" w:rsidP="00782BC3">
      <w:pPr>
        <w:pStyle w:val="PL"/>
        <w:rPr>
          <w:rFonts w:eastAsia="DengXian"/>
        </w:rPr>
      </w:pPr>
      <w:r>
        <w:rPr>
          <w:rFonts w:eastAsia="DengXian"/>
        </w:rPr>
        <w:t xml:space="preserve">        content:</w:t>
      </w:r>
    </w:p>
    <w:p w14:paraId="45150953" w14:textId="77777777" w:rsidR="00782BC3" w:rsidRDefault="00782BC3" w:rsidP="00782BC3">
      <w:pPr>
        <w:pStyle w:val="PL"/>
        <w:rPr>
          <w:rFonts w:eastAsia="DengXian"/>
        </w:rPr>
      </w:pPr>
      <w:r>
        <w:rPr>
          <w:rFonts w:eastAsia="DengXian"/>
        </w:rPr>
        <w:t xml:space="preserve">          application/json:</w:t>
      </w:r>
    </w:p>
    <w:p w14:paraId="53139642" w14:textId="77777777" w:rsidR="00782BC3" w:rsidRDefault="00782BC3" w:rsidP="00782BC3">
      <w:pPr>
        <w:pStyle w:val="PL"/>
        <w:rPr>
          <w:rFonts w:eastAsia="DengXian"/>
        </w:rPr>
      </w:pPr>
      <w:r>
        <w:rPr>
          <w:rFonts w:eastAsia="DengXian"/>
        </w:rPr>
        <w:t xml:space="preserve">            schema:</w:t>
      </w:r>
    </w:p>
    <w:p w14:paraId="31784B67" w14:textId="77777777" w:rsidR="00782BC3" w:rsidRDefault="00782BC3" w:rsidP="00782BC3">
      <w:pPr>
        <w:pStyle w:val="PL"/>
        <w:rPr>
          <w:rFonts w:eastAsia="DengXian"/>
        </w:rPr>
      </w:pPr>
      <w:r>
        <w:rPr>
          <w:rFonts w:eastAsia="DengXian"/>
        </w:rPr>
        <w:t xml:space="preserve">              $ref: '#/components/schemas/PrivacyCheckIdMappingReqData'</w:t>
      </w:r>
    </w:p>
    <w:p w14:paraId="6EF177B2" w14:textId="77777777" w:rsidR="00782BC3" w:rsidRDefault="00782BC3" w:rsidP="00782BC3">
      <w:pPr>
        <w:pStyle w:val="PL"/>
        <w:rPr>
          <w:rFonts w:eastAsia="DengXian"/>
        </w:rPr>
      </w:pPr>
      <w:r>
        <w:rPr>
          <w:rFonts w:eastAsia="DengXian"/>
        </w:rPr>
        <w:t xml:space="preserve">        required: true</w:t>
      </w:r>
    </w:p>
    <w:p w14:paraId="4089DA3B" w14:textId="77777777" w:rsidR="00782BC3" w:rsidRDefault="00782BC3" w:rsidP="00782BC3">
      <w:pPr>
        <w:pStyle w:val="PL"/>
        <w:rPr>
          <w:rFonts w:eastAsia="DengXian"/>
        </w:rPr>
      </w:pPr>
      <w:r>
        <w:rPr>
          <w:rFonts w:eastAsia="DengXian"/>
        </w:rPr>
        <w:t xml:space="preserve">      responses:</w:t>
      </w:r>
    </w:p>
    <w:p w14:paraId="0385D8F0" w14:textId="77777777" w:rsidR="00782BC3" w:rsidRDefault="00782BC3" w:rsidP="00782BC3">
      <w:pPr>
        <w:pStyle w:val="PL"/>
        <w:rPr>
          <w:rFonts w:eastAsia="SimSun"/>
        </w:rPr>
      </w:pPr>
      <w:r>
        <w:t xml:space="preserve">        '200':</w:t>
      </w:r>
    </w:p>
    <w:p w14:paraId="40E017F3" w14:textId="77777777" w:rsidR="00782BC3" w:rsidRDefault="00782BC3" w:rsidP="00782BC3">
      <w:pPr>
        <w:pStyle w:val="PL"/>
      </w:pPr>
      <w:r>
        <w:t xml:space="preserve">          description: Successful result for </w:t>
      </w:r>
      <w:r>
        <w:rPr>
          <w:rFonts w:eastAsia="DengXian"/>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DengXian"/>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DengXian"/>
        </w:rPr>
      </w:pPr>
      <w:r>
        <w:rPr>
          <w:rFonts w:eastAsia="DengXian"/>
        </w:rPr>
        <w:t xml:space="preserve">        '400':</w:t>
      </w:r>
    </w:p>
    <w:p w14:paraId="04D9829C" w14:textId="77777777" w:rsidR="00782BC3" w:rsidRDefault="00782BC3" w:rsidP="00782BC3">
      <w:pPr>
        <w:pStyle w:val="PL"/>
        <w:rPr>
          <w:rFonts w:eastAsia="DengXian"/>
        </w:rPr>
      </w:pPr>
      <w:r>
        <w:rPr>
          <w:rFonts w:eastAsia="DengXian"/>
        </w:rPr>
        <w:t xml:space="preserve">          $ref: 'TS29571_CommonData.yaml#/components/responses/400'</w:t>
      </w:r>
    </w:p>
    <w:p w14:paraId="27745305" w14:textId="77777777" w:rsidR="00782BC3" w:rsidRDefault="00782BC3" w:rsidP="00782BC3">
      <w:pPr>
        <w:pStyle w:val="PL"/>
        <w:rPr>
          <w:rFonts w:eastAsia="DengXian"/>
        </w:rPr>
      </w:pPr>
      <w:r>
        <w:rPr>
          <w:rFonts w:eastAsia="DengXian"/>
        </w:rPr>
        <w:t xml:space="preserve">        '401':</w:t>
      </w:r>
    </w:p>
    <w:p w14:paraId="34A1B112" w14:textId="77777777" w:rsidR="00782BC3" w:rsidRDefault="00782BC3" w:rsidP="00782BC3">
      <w:pPr>
        <w:pStyle w:val="PL"/>
        <w:rPr>
          <w:rFonts w:eastAsia="DengXian"/>
        </w:rPr>
      </w:pPr>
      <w:r>
        <w:rPr>
          <w:rFonts w:eastAsia="DengXian"/>
        </w:rPr>
        <w:t xml:space="preserve">          $ref: 'TS29571_CommonData.yaml#/components/responses/401'</w:t>
      </w:r>
    </w:p>
    <w:p w14:paraId="3A12D99B" w14:textId="77777777" w:rsidR="00782BC3" w:rsidRDefault="00782BC3" w:rsidP="00782BC3">
      <w:pPr>
        <w:pStyle w:val="PL"/>
        <w:rPr>
          <w:rFonts w:eastAsia="DengXian"/>
        </w:rPr>
      </w:pPr>
      <w:r>
        <w:rPr>
          <w:rFonts w:eastAsia="DengXian"/>
        </w:rPr>
        <w:t xml:space="preserve">        '403':</w:t>
      </w:r>
    </w:p>
    <w:p w14:paraId="0032CF87" w14:textId="77777777" w:rsidR="00782BC3" w:rsidRDefault="00782BC3" w:rsidP="00782BC3">
      <w:pPr>
        <w:pStyle w:val="PL"/>
        <w:rPr>
          <w:rFonts w:eastAsia="DengXian"/>
        </w:rPr>
      </w:pPr>
      <w:r>
        <w:rPr>
          <w:rFonts w:eastAsia="DengXian"/>
        </w:rPr>
        <w:t xml:space="preserve">          $ref: 'TS29571_CommonData.yaml#/components/responses/403'</w:t>
      </w:r>
    </w:p>
    <w:p w14:paraId="385014B5" w14:textId="77777777" w:rsidR="00782BC3" w:rsidRDefault="00782BC3" w:rsidP="00782BC3">
      <w:pPr>
        <w:pStyle w:val="PL"/>
        <w:rPr>
          <w:rFonts w:eastAsia="DengXian"/>
        </w:rPr>
      </w:pPr>
      <w:r>
        <w:rPr>
          <w:rFonts w:eastAsia="DengXian"/>
        </w:rPr>
        <w:t xml:space="preserve">        '404':</w:t>
      </w:r>
    </w:p>
    <w:p w14:paraId="7337331A" w14:textId="77777777" w:rsidR="00782BC3" w:rsidRDefault="00782BC3" w:rsidP="00782BC3">
      <w:pPr>
        <w:pStyle w:val="PL"/>
        <w:rPr>
          <w:rFonts w:eastAsia="DengXian"/>
        </w:rPr>
      </w:pPr>
      <w:r>
        <w:rPr>
          <w:rFonts w:eastAsia="DengXian"/>
        </w:rPr>
        <w:t xml:space="preserve">          $ref: 'TS29571_CommonData.yaml#/components/responses/404'</w:t>
      </w:r>
    </w:p>
    <w:p w14:paraId="27B06262" w14:textId="77777777" w:rsidR="00782BC3" w:rsidRDefault="00782BC3" w:rsidP="00782BC3">
      <w:pPr>
        <w:pStyle w:val="PL"/>
        <w:rPr>
          <w:rFonts w:eastAsia="DengXian"/>
        </w:rPr>
      </w:pPr>
      <w:r>
        <w:rPr>
          <w:rFonts w:eastAsia="DengXian"/>
        </w:rPr>
        <w:t xml:space="preserve">        '411':</w:t>
      </w:r>
    </w:p>
    <w:p w14:paraId="34BB1FD8" w14:textId="77777777" w:rsidR="00782BC3" w:rsidRDefault="00782BC3" w:rsidP="00782BC3">
      <w:pPr>
        <w:pStyle w:val="PL"/>
        <w:rPr>
          <w:rFonts w:eastAsia="DengXian"/>
        </w:rPr>
      </w:pPr>
      <w:r>
        <w:rPr>
          <w:rFonts w:eastAsia="DengXian"/>
        </w:rPr>
        <w:t xml:space="preserve">          $ref: 'TS29571_CommonData.yaml#/components/responses/411'</w:t>
      </w:r>
    </w:p>
    <w:p w14:paraId="09C17DEF" w14:textId="77777777" w:rsidR="00782BC3" w:rsidRDefault="00782BC3" w:rsidP="00782BC3">
      <w:pPr>
        <w:pStyle w:val="PL"/>
        <w:rPr>
          <w:rFonts w:eastAsia="DengXian"/>
        </w:rPr>
      </w:pPr>
      <w:r>
        <w:rPr>
          <w:rFonts w:eastAsia="DengXian"/>
        </w:rPr>
        <w:t xml:space="preserve">        '413':</w:t>
      </w:r>
    </w:p>
    <w:p w14:paraId="5F08F2D8" w14:textId="77777777" w:rsidR="00782BC3" w:rsidRDefault="00782BC3" w:rsidP="00782BC3">
      <w:pPr>
        <w:pStyle w:val="PL"/>
        <w:rPr>
          <w:rFonts w:eastAsia="DengXian"/>
        </w:rPr>
      </w:pPr>
      <w:r>
        <w:rPr>
          <w:rFonts w:eastAsia="DengXian"/>
        </w:rPr>
        <w:t xml:space="preserve">          $ref: 'TS29571_CommonData.yaml#/components/responses/413'</w:t>
      </w:r>
    </w:p>
    <w:p w14:paraId="75592B12" w14:textId="77777777" w:rsidR="00782BC3" w:rsidRDefault="00782BC3" w:rsidP="00782BC3">
      <w:pPr>
        <w:pStyle w:val="PL"/>
        <w:rPr>
          <w:rFonts w:eastAsia="DengXian"/>
        </w:rPr>
      </w:pPr>
      <w:r>
        <w:rPr>
          <w:rFonts w:eastAsia="DengXian"/>
        </w:rPr>
        <w:t xml:space="preserve">        '415':</w:t>
      </w:r>
    </w:p>
    <w:p w14:paraId="78D6533D" w14:textId="77777777" w:rsidR="00782BC3" w:rsidRDefault="00782BC3" w:rsidP="00782BC3">
      <w:pPr>
        <w:pStyle w:val="PL"/>
        <w:rPr>
          <w:rFonts w:eastAsia="DengXian"/>
        </w:rPr>
      </w:pPr>
      <w:r>
        <w:rPr>
          <w:rFonts w:eastAsia="DengXian"/>
        </w:rPr>
        <w:t xml:space="preserve">          $ref: 'TS29571_CommonData.yaml#/components/responses/415'</w:t>
      </w:r>
    </w:p>
    <w:p w14:paraId="5144352F" w14:textId="77777777" w:rsidR="00782BC3" w:rsidRDefault="00782BC3" w:rsidP="00782BC3">
      <w:pPr>
        <w:pStyle w:val="PL"/>
        <w:rPr>
          <w:rFonts w:eastAsia="DengXian"/>
        </w:rPr>
      </w:pPr>
      <w:r>
        <w:rPr>
          <w:rFonts w:eastAsia="DengXian"/>
        </w:rPr>
        <w:t xml:space="preserve">        '429':</w:t>
      </w:r>
    </w:p>
    <w:p w14:paraId="40B926D0" w14:textId="77777777" w:rsidR="00782BC3" w:rsidRDefault="00782BC3" w:rsidP="00782BC3">
      <w:pPr>
        <w:pStyle w:val="PL"/>
        <w:rPr>
          <w:rFonts w:eastAsia="DengXian"/>
        </w:rPr>
      </w:pPr>
      <w:r>
        <w:rPr>
          <w:rFonts w:eastAsia="DengXian"/>
        </w:rPr>
        <w:t xml:space="preserve">          $ref: 'TS29571_CommonData.yaml#/components/responses/429'</w:t>
      </w:r>
    </w:p>
    <w:p w14:paraId="1A12D221" w14:textId="77777777" w:rsidR="00782BC3" w:rsidRDefault="00782BC3" w:rsidP="00782BC3">
      <w:pPr>
        <w:pStyle w:val="PL"/>
        <w:rPr>
          <w:rFonts w:eastAsia="DengXian"/>
        </w:rPr>
      </w:pPr>
      <w:r>
        <w:rPr>
          <w:rFonts w:eastAsia="DengXian"/>
        </w:rPr>
        <w:t xml:space="preserve">        '500':</w:t>
      </w:r>
    </w:p>
    <w:p w14:paraId="5F140A49" w14:textId="77777777" w:rsidR="00782BC3" w:rsidRDefault="00782BC3" w:rsidP="00782BC3">
      <w:pPr>
        <w:pStyle w:val="PL"/>
        <w:rPr>
          <w:rFonts w:eastAsia="DengXian"/>
        </w:rPr>
      </w:pPr>
      <w:r>
        <w:rPr>
          <w:rFonts w:eastAsia="DengXian"/>
        </w:rPr>
        <w:t xml:space="preserve">          $ref: 'TS29571_CommonData.yaml#/components/responses/500'</w:t>
      </w:r>
    </w:p>
    <w:p w14:paraId="1EDB8B9B" w14:textId="77777777" w:rsidR="00782BC3" w:rsidRDefault="00782BC3" w:rsidP="00782BC3">
      <w:pPr>
        <w:pStyle w:val="PL"/>
        <w:rPr>
          <w:rFonts w:eastAsia="DengXian"/>
        </w:rPr>
      </w:pPr>
      <w:r>
        <w:rPr>
          <w:rFonts w:eastAsia="DengXian"/>
        </w:rPr>
        <w:t xml:space="preserve">        '50</w:t>
      </w:r>
      <w:r>
        <w:rPr>
          <w:rFonts w:eastAsia="DengXian"/>
          <w:lang w:eastAsia="zh-CN"/>
        </w:rPr>
        <w:t>2</w:t>
      </w:r>
      <w:r>
        <w:rPr>
          <w:rFonts w:eastAsia="DengXian"/>
        </w:rPr>
        <w:t>':</w:t>
      </w:r>
    </w:p>
    <w:p w14:paraId="6787812A" w14:textId="77777777" w:rsidR="00782BC3" w:rsidRDefault="00782BC3" w:rsidP="00782BC3">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730984" w14:textId="77777777" w:rsidR="00782BC3" w:rsidRDefault="00782BC3" w:rsidP="00782BC3">
      <w:pPr>
        <w:pStyle w:val="PL"/>
        <w:rPr>
          <w:rFonts w:eastAsia="DengXian"/>
        </w:rPr>
      </w:pPr>
      <w:r>
        <w:rPr>
          <w:rFonts w:eastAsia="DengXian"/>
        </w:rPr>
        <w:t xml:space="preserve">        '503':</w:t>
      </w:r>
    </w:p>
    <w:p w14:paraId="5C40DDF3" w14:textId="77777777" w:rsidR="00782BC3" w:rsidRDefault="00782BC3" w:rsidP="00782BC3">
      <w:pPr>
        <w:pStyle w:val="PL"/>
        <w:rPr>
          <w:rFonts w:eastAsia="DengXian"/>
        </w:rPr>
      </w:pPr>
      <w:r>
        <w:rPr>
          <w:rFonts w:eastAsia="DengXian"/>
        </w:rPr>
        <w:t xml:space="preserve">          $ref: 'TS29571_CommonData.yaml#/components/responses/503'</w:t>
      </w:r>
    </w:p>
    <w:p w14:paraId="3F8F9AAE" w14:textId="77777777" w:rsidR="00782BC3" w:rsidRDefault="00782BC3" w:rsidP="00782BC3">
      <w:pPr>
        <w:pStyle w:val="PL"/>
        <w:rPr>
          <w:rFonts w:eastAsia="DengXian"/>
        </w:rPr>
      </w:pPr>
      <w:r>
        <w:rPr>
          <w:rFonts w:eastAsia="DengXian"/>
        </w:rPr>
        <w:t xml:space="preserve">        '504':</w:t>
      </w:r>
    </w:p>
    <w:p w14:paraId="032DD22B" w14:textId="77777777" w:rsidR="00782BC3" w:rsidRDefault="00782BC3" w:rsidP="00782BC3">
      <w:pPr>
        <w:pStyle w:val="PL"/>
        <w:rPr>
          <w:rFonts w:eastAsia="DengXian"/>
        </w:rPr>
      </w:pPr>
      <w:r>
        <w:rPr>
          <w:rFonts w:eastAsia="DengXian"/>
        </w:rPr>
        <w:t xml:space="preserve">          $ref: 'TS29571_CommonData.yaml#/components/responses/504'</w:t>
      </w:r>
    </w:p>
    <w:p w14:paraId="0FE45DA4" w14:textId="77777777" w:rsidR="00782BC3" w:rsidRDefault="00782BC3" w:rsidP="00782BC3">
      <w:pPr>
        <w:pStyle w:val="PL"/>
        <w:rPr>
          <w:rFonts w:eastAsia="DengXian"/>
        </w:rPr>
      </w:pPr>
      <w:r>
        <w:rPr>
          <w:rFonts w:eastAsia="DengXian"/>
        </w:rPr>
        <w:t xml:space="preserve">        default:</w:t>
      </w:r>
    </w:p>
    <w:p w14:paraId="2E8C3B80" w14:textId="362957D9" w:rsidR="00782BC3" w:rsidRDefault="00782BC3" w:rsidP="007C6ECB">
      <w:pPr>
        <w:pStyle w:val="PL"/>
        <w:rPr>
          <w:rFonts w:eastAsia="DengXian"/>
          <w:lang w:eastAsia="zh-CN"/>
        </w:rPr>
      </w:pPr>
      <w:r>
        <w:rPr>
          <w:rFonts w:eastAsia="DengXian"/>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DengXian"/>
          <w:lang w:eastAsia="zh-CN"/>
        </w:rPr>
      </w:pPr>
      <w:r>
        <w:t xml:space="preserve">            ngmlc-loc:loc-update-subs:invoke: Access to invoke Location update </w:t>
      </w:r>
      <w:r>
        <w:rPr>
          <w:rFonts w:eastAsia="DengXian"/>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66153AC7" w:rsidR="006816F3" w:rsidRPr="00613CC8" w:rsidRDefault="00CC7A37" w:rsidP="00CC7A37">
      <w:pPr>
        <w:pStyle w:val="PL"/>
        <w:rPr>
          <w:lang w:eastAsia="zh-CN"/>
        </w:rPr>
      </w:pPr>
      <w:r w:rsidRPr="00331B3E">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lastRenderedPageBreak/>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lastRenderedPageBreak/>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DengXian"/>
        </w:rPr>
      </w:pPr>
      <w:r>
        <w:t xml:space="preserve">        </w:t>
      </w:r>
      <w:r w:rsidR="009C23BE" w:rsidRPr="00EF4063">
        <w:rPr>
          <w:rFonts w:eastAsia="DengXian"/>
        </w:rPr>
        <w:t>accuracyFulfilmentIndicator:</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r w:rsidR="009C23BE" w:rsidRPr="00EF4063">
        <w:rPr>
          <w:rFonts w:eastAsia="DengXian"/>
        </w:rPr>
        <w:t>failureCause:</w:t>
      </w:r>
    </w:p>
    <w:p w14:paraId="3D9AFAAB" w14:textId="63266FAB" w:rsidR="009C23BE" w:rsidRDefault="00587B6B" w:rsidP="009C23BE">
      <w:pPr>
        <w:pStyle w:val="PL"/>
        <w:rPr>
          <w:rFonts w:eastAsia="DengXian"/>
          <w:lang w:eastAsia="zh-CN"/>
        </w:rPr>
      </w:pPr>
      <w:r w:rsidRPr="003B2883">
        <w:t xml:space="preserve">          </w:t>
      </w:r>
      <w:r w:rsidR="009C23BE" w:rsidRPr="002E7305">
        <w:rPr>
          <w:rFonts w:eastAsia="DengXian"/>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lastRenderedPageBreak/>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4C93D48A" w:rsidR="002964A3" w:rsidRPr="006306AB" w:rsidRDefault="00316BBA" w:rsidP="00740B14">
      <w:pPr>
        <w:pStyle w:val="PL"/>
        <w:rPr>
          <w:lang w:eastAsia="zh-CN"/>
        </w:rPr>
      </w:pPr>
      <w:r>
        <w:rPr>
          <w:lang w:eastAsia="zh-CN"/>
        </w:rPr>
        <w:t xml:space="preserve">          $ref: '#/components/schemas/IntegrityResult'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lastRenderedPageBreak/>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IntegrityRequirements:</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timeToAlert: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'#/components/schemas/TimeToAlert'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targetIntegrityRisk:</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'#/components/schemas/TargetIntegrityRisk'</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'#/components/schemas/AlertLimit'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horizontalProtectionLevel</w:t>
      </w:r>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horizontalProtectionLevel:</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'#/components/schemas/HorizontalProtectionLevel'</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verticalProtectionLevel:</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0DEF4246" w:rsidR="00EA76B9" w:rsidRDefault="00EA76B9" w:rsidP="00EA76B9">
      <w:pPr>
        <w:pStyle w:val="PL"/>
      </w:pPr>
      <w:r>
        <w:t xml:space="preserve">    RelatedU</w:t>
      </w:r>
      <w:r w:rsidR="00B875DC">
        <w:t>e</w:t>
      </w:r>
      <w:r>
        <w:t>:</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2ECE3D0A" w:rsidR="00EA76B9" w:rsidRDefault="00EA76B9" w:rsidP="00EA76B9">
      <w:pPr>
        <w:pStyle w:val="PL"/>
      </w:pPr>
      <w:r>
        <w:rPr>
          <w:lang w:val="en-US"/>
        </w:rPr>
        <w:t xml:space="preserve">        - </w:t>
      </w:r>
      <w:r>
        <w:t>relatedU</w:t>
      </w:r>
      <w:r w:rsidR="00EF69EA">
        <w:t>e</w:t>
      </w:r>
      <w:r>
        <w:t>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390878A8" w:rsidR="00EA76B9" w:rsidRDefault="00EA76B9" w:rsidP="00EA76B9">
      <w:pPr>
        <w:pStyle w:val="PL"/>
        <w:rPr>
          <w:lang w:eastAsia="en-US"/>
        </w:rPr>
      </w:pPr>
      <w:r>
        <w:t xml:space="preserve">        relatedU</w:t>
      </w:r>
      <w:r w:rsidR="00B875DC">
        <w:t>e</w:t>
      </w:r>
      <w:r>
        <w:t>Type:</w:t>
      </w:r>
    </w:p>
    <w:p w14:paraId="0A7B7396" w14:textId="15099E93" w:rsidR="00EA76B9" w:rsidRDefault="00EA76B9" w:rsidP="00EA76B9">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6D846BEA" w:rsidR="00176D4C" w:rsidRDefault="00176D4C" w:rsidP="00176D4C">
      <w:pPr>
        <w:pStyle w:val="PL"/>
      </w:pPr>
      <w:r>
        <w:t xml:space="preserve">        gpsi</w:t>
      </w:r>
      <w:r w:rsidR="004A7798">
        <w:t>List</w:t>
      </w:r>
      <w:r>
        <w:t>:</w:t>
      </w:r>
    </w:p>
    <w:p w14:paraId="0C2CDFBB" w14:textId="15AF9977" w:rsidR="004A7798" w:rsidRDefault="004A7798" w:rsidP="00176D4C">
      <w:pPr>
        <w:pStyle w:val="PL"/>
        <w:rPr>
          <w:lang w:val="en-US"/>
        </w:rPr>
      </w:pPr>
      <w:r>
        <w:t xml:space="preserve">          </w:t>
      </w:r>
      <w:r w:rsidRPr="00A1631A">
        <w:rPr>
          <w:lang w:val="en-US"/>
        </w:rPr>
        <w:t>type: array</w:t>
      </w:r>
    </w:p>
    <w:p w14:paraId="0C9F20DB" w14:textId="5B717CE0" w:rsidR="004A7798" w:rsidRDefault="004A7798" w:rsidP="00176D4C">
      <w:pPr>
        <w:pStyle w:val="PL"/>
      </w:pPr>
      <w:r>
        <w:rPr>
          <w:lang w:val="en-US"/>
        </w:rPr>
        <w:t xml:space="preserve">          </w:t>
      </w:r>
      <w:r w:rsidRPr="00A1631A">
        <w:rPr>
          <w:lang w:val="en-US"/>
        </w:rPr>
        <w:t>items:</w:t>
      </w:r>
    </w:p>
    <w:p w14:paraId="61482031" w14:textId="6DD945F7" w:rsidR="00176D4C" w:rsidRDefault="00176D4C" w:rsidP="00176D4C">
      <w:pPr>
        <w:pStyle w:val="PL"/>
      </w:pPr>
      <w:r>
        <w:t xml:space="preserve">          </w:t>
      </w:r>
      <w:r w:rsidR="004A7798">
        <w:t xml:space="preserve">  </w:t>
      </w:r>
      <w:r>
        <w:t>$ref: 'TS29571_CommonData.yaml#/components/schemas/Gpsi'</w:t>
      </w:r>
    </w:p>
    <w:p w14:paraId="435E1349" w14:textId="0E1836BF" w:rsidR="004A7798" w:rsidRDefault="004A7798" w:rsidP="00176D4C">
      <w:pPr>
        <w:pStyle w:val="PL"/>
      </w:pPr>
      <w:r>
        <w:t xml:space="preserve">          </w:t>
      </w:r>
      <w:r>
        <w:rPr>
          <w:rFonts w:hint="eastAsia"/>
          <w:lang w:val="en-US" w:eastAsia="zh-CN"/>
        </w:rPr>
        <w:t>minItems: 1</w:t>
      </w:r>
    </w:p>
    <w:p w14:paraId="2707D5B0" w14:textId="2343EF4B"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CF4201">
        <w:rPr>
          <w:rFonts w:ascii="Courier New" w:hAnsi="Courier New"/>
          <w:sz w:val="16"/>
        </w:rPr>
        <w:t>s</w:t>
      </w:r>
      <w:r>
        <w:rPr>
          <w:rFonts w:ascii="Courier New" w:hAnsi="Courier New"/>
          <w:sz w:val="16"/>
        </w:rPr>
        <w:t>:</w:t>
      </w:r>
    </w:p>
    <w:p w14:paraId="1AC54EC8" w14:textId="77777777" w:rsidR="00CF4201" w:rsidRPr="00A1631A" w:rsidRDefault="00CF4201" w:rsidP="00CF4201">
      <w:pPr>
        <w:pStyle w:val="PL"/>
        <w:rPr>
          <w:lang w:val="en-US"/>
        </w:rPr>
      </w:pPr>
      <w:r w:rsidRPr="00A1631A">
        <w:rPr>
          <w:lang w:val="en-US"/>
        </w:rPr>
        <w:t xml:space="preserve">          type: array</w:t>
      </w:r>
    </w:p>
    <w:p w14:paraId="003FE020" w14:textId="3C297963" w:rsidR="00CF4201" w:rsidRDefault="00CF4201" w:rsidP="004424A9">
      <w:pPr>
        <w:pStyle w:val="PL"/>
      </w:pPr>
      <w:r w:rsidRPr="00A1631A">
        <w:rPr>
          <w:lang w:val="en-US"/>
        </w:rPr>
        <w:t xml:space="preserve">          items:</w:t>
      </w:r>
    </w:p>
    <w:p w14:paraId="729D8B43" w14:textId="16051933" w:rsidR="00176D4C" w:rsidRDefault="00CF4201" w:rsidP="00176D4C">
      <w:pPr>
        <w:pStyle w:val="PL"/>
      </w:pPr>
      <w:r>
        <w:t xml:space="preserve">  </w:t>
      </w:r>
      <w:r w:rsidR="00176D4C">
        <w:t xml:space="preserve">          $ref: 'TS29571_CommonData.yaml#/components/schemas/ApplicationlayerId'</w:t>
      </w:r>
    </w:p>
    <w:p w14:paraId="21AD088F" w14:textId="77777777" w:rsidR="00CF4201" w:rsidRDefault="00CF4201" w:rsidP="00CF4201">
      <w:pPr>
        <w:pStyle w:val="PL"/>
      </w:pPr>
      <w:r>
        <w:rPr>
          <w:rFonts w:hint="eastAsia"/>
          <w:lang w:val="en-US" w:eastAsia="zh-CN"/>
        </w:rPr>
        <w:t xml:space="preserve">          minItems: 1</w:t>
      </w:r>
    </w:p>
    <w:p w14:paraId="3965342E" w14:textId="1EF44567" w:rsidR="004E06A9" w:rsidRDefault="004E06A9" w:rsidP="004E06A9">
      <w:pPr>
        <w:pStyle w:val="PL"/>
      </w:pPr>
      <w:r>
        <w:t xml:space="preserve">        externalClientId:</w:t>
      </w:r>
    </w:p>
    <w:p w14:paraId="7A8FA671" w14:textId="77777777" w:rsidR="004E06A9" w:rsidRDefault="004E06A9" w:rsidP="004E06A9">
      <w:pPr>
        <w:pStyle w:val="PL"/>
      </w:pPr>
      <w:r>
        <w:t xml:space="preserve">          $ref: '#/components/schemas/ExternalClientIdentification'</w:t>
      </w:r>
    </w:p>
    <w:p w14:paraId="73F1462B" w14:textId="77777777" w:rsidR="004E06A9" w:rsidRDefault="004E06A9" w:rsidP="004E06A9">
      <w:pPr>
        <w:pStyle w:val="PL"/>
      </w:pPr>
      <w:r>
        <w:t xml:space="preserve">        afId:</w:t>
      </w:r>
    </w:p>
    <w:p w14:paraId="3A1C5793" w14:textId="27DF6078" w:rsidR="004E06A9" w:rsidRDefault="004E06A9" w:rsidP="00176D4C">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47780220"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8C0092">
        <w:rPr>
          <w:rFonts w:ascii="Courier New" w:hAnsi="Courier New"/>
          <w:sz w:val="16"/>
        </w:rPr>
        <w:t>s</w:t>
      </w:r>
      <w:r>
        <w:rPr>
          <w:rFonts w:ascii="Courier New" w:hAnsi="Courier New"/>
          <w:sz w:val="16"/>
        </w:rPr>
        <w:t>:</w:t>
      </w:r>
    </w:p>
    <w:p w14:paraId="7E9D4D46" w14:textId="77777777" w:rsidR="008C0092" w:rsidRPr="00A1631A" w:rsidRDefault="008C0092" w:rsidP="008C0092">
      <w:pPr>
        <w:pStyle w:val="PL"/>
        <w:rPr>
          <w:lang w:val="en-US"/>
        </w:rPr>
      </w:pPr>
      <w:r w:rsidRPr="00A1631A">
        <w:rPr>
          <w:lang w:val="en-US"/>
        </w:rPr>
        <w:t xml:space="preserve">          type: array</w:t>
      </w:r>
    </w:p>
    <w:p w14:paraId="61F65160" w14:textId="6111BCD9" w:rsidR="008C0092" w:rsidRDefault="008C0092" w:rsidP="004424A9">
      <w:pPr>
        <w:pStyle w:val="PL"/>
      </w:pPr>
      <w:r w:rsidRPr="00A1631A">
        <w:rPr>
          <w:lang w:val="en-US"/>
        </w:rPr>
        <w:t xml:space="preserve">          items:</w:t>
      </w:r>
    </w:p>
    <w:p w14:paraId="16BC3DBB" w14:textId="5992F2FF" w:rsidR="00176D4C" w:rsidRDefault="008C0092" w:rsidP="00176D4C">
      <w:pPr>
        <w:pStyle w:val="PL"/>
      </w:pPr>
      <w:r>
        <w:t xml:space="preserve">  </w:t>
      </w:r>
      <w:r w:rsidR="00176D4C">
        <w:t xml:space="preserve">          $ref: 'TS29571_CommonData.yaml#/components/schemas/ApplicationlayerId'</w:t>
      </w:r>
    </w:p>
    <w:p w14:paraId="75811346" w14:textId="3038C46E" w:rsidR="008C0092" w:rsidRDefault="008C0092" w:rsidP="00176D4C">
      <w:pPr>
        <w:pStyle w:val="PL"/>
      </w:pPr>
      <w:r>
        <w:rPr>
          <w:rFonts w:hint="eastAsia"/>
          <w:lang w:val="en-US" w:eastAsia="zh-CN"/>
        </w:rPr>
        <w:t xml:space="preserve">          minItems: 1</w:t>
      </w:r>
    </w:p>
    <w:p w14:paraId="4E98DBE4" w14:textId="32134808" w:rsidR="00176D4C" w:rsidRDefault="00176D4C" w:rsidP="00176D4C">
      <w:pPr>
        <w:pStyle w:val="PL"/>
      </w:pPr>
      <w:r>
        <w:t xml:space="preserve">        gpsi</w:t>
      </w:r>
      <w:r w:rsidR="008C0092">
        <w:t>List</w:t>
      </w:r>
      <w:r>
        <w:t>:</w:t>
      </w:r>
    </w:p>
    <w:p w14:paraId="5F466467" w14:textId="77777777" w:rsidR="008C0092" w:rsidRPr="00A1631A" w:rsidRDefault="008C0092" w:rsidP="008C0092">
      <w:pPr>
        <w:pStyle w:val="PL"/>
        <w:rPr>
          <w:lang w:val="en-US"/>
        </w:rPr>
      </w:pPr>
      <w:r w:rsidRPr="00A1631A">
        <w:rPr>
          <w:lang w:val="en-US"/>
        </w:rPr>
        <w:t xml:space="preserve">          type: array</w:t>
      </w:r>
    </w:p>
    <w:p w14:paraId="28BF2A42" w14:textId="19BF70A0" w:rsidR="008C0092" w:rsidRDefault="008C0092" w:rsidP="00176D4C">
      <w:pPr>
        <w:pStyle w:val="PL"/>
      </w:pPr>
      <w:r w:rsidRPr="00A1631A">
        <w:rPr>
          <w:lang w:val="en-US"/>
        </w:rPr>
        <w:t xml:space="preserve">          items:</w:t>
      </w:r>
    </w:p>
    <w:p w14:paraId="59389311" w14:textId="44632A92" w:rsidR="00176D4C" w:rsidRDefault="008C0092" w:rsidP="00176D4C">
      <w:pPr>
        <w:pStyle w:val="PL"/>
      </w:pPr>
      <w:r>
        <w:t xml:space="preserve">  </w:t>
      </w:r>
      <w:r w:rsidR="00176D4C">
        <w:t xml:space="preserve">          $ref: 'TS29571_CommonData.yaml#/components/schemas/Gpsi'</w:t>
      </w:r>
    </w:p>
    <w:p w14:paraId="2A0601FE" w14:textId="35C2E1A8" w:rsidR="00EA76B9" w:rsidRDefault="008C0092" w:rsidP="00F332EC">
      <w:pPr>
        <w:pStyle w:val="PL"/>
        <w:rPr>
          <w:lang w:eastAsia="zh-CN"/>
        </w:rPr>
      </w:pPr>
      <w:r>
        <w:rPr>
          <w:rFonts w:hint="eastAsia"/>
          <w:lang w:val="en-US" w:eastAsia="zh-CN"/>
        </w:rPr>
        <w:t xml:space="preserve">          minItems: 1</w:t>
      </w:r>
    </w:p>
    <w:p w14:paraId="6C61563D" w14:textId="77777777" w:rsidR="00E85B77" w:rsidRDefault="00E85B77" w:rsidP="00E85B77">
      <w:pPr>
        <w:pStyle w:val="PL"/>
        <w:rPr>
          <w:lang w:val="en-US"/>
        </w:rPr>
      </w:pPr>
    </w:p>
    <w:p w14:paraId="6D366309"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E85B77">
      <w:pPr>
        <w:pStyle w:val="PL"/>
        <w:rPr>
          <w:rFonts w:eastAsia="MS Mincho"/>
          <w:lang w:val="en-US" w:eastAsia="ja-JP"/>
        </w:rPr>
      </w:pPr>
    </w:p>
    <w:p w14:paraId="39134B4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E85B77">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lastRenderedPageBreak/>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094360">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1314AB33" w:rsidR="00094360" w:rsidRDefault="00094360" w:rsidP="00094360">
      <w:pPr>
        <w:pStyle w:val="PL"/>
      </w:pPr>
      <w:r>
        <w:t xml:space="preserve">        - type: string</w:t>
      </w:r>
    </w:p>
    <w:p w14:paraId="1AF8749C" w14:textId="49A00DA2" w:rsidR="00417B9F" w:rsidRDefault="00417B9F" w:rsidP="00094360">
      <w:pPr>
        <w:pStyle w:val="PL"/>
      </w:pPr>
    </w:p>
    <w:p w14:paraId="6BC2636B" w14:textId="77777777" w:rsidR="00417B9F" w:rsidRDefault="00417B9F" w:rsidP="00417B9F">
      <w:pPr>
        <w:pStyle w:val="PL"/>
      </w:pPr>
      <w:r>
        <w:t xml:space="preserve">    IntegrityComputingEntity:</w:t>
      </w:r>
    </w:p>
    <w:p w14:paraId="1B6D0219" w14:textId="77777777" w:rsidR="00417B9F" w:rsidRDefault="00417B9F" w:rsidP="00417B9F">
      <w:pPr>
        <w:pStyle w:val="PL"/>
      </w:pPr>
      <w:r>
        <w:t xml:space="preserve">      description: Integrity Computing Entity</w:t>
      </w:r>
    </w:p>
    <w:p w14:paraId="3FF6473C" w14:textId="77777777" w:rsidR="00417B9F" w:rsidRDefault="00417B9F" w:rsidP="00417B9F">
      <w:pPr>
        <w:pStyle w:val="PL"/>
      </w:pPr>
      <w:r>
        <w:t xml:space="preserve">      anyOf:</w:t>
      </w:r>
    </w:p>
    <w:p w14:paraId="66178D94" w14:textId="77777777" w:rsidR="00417B9F" w:rsidRDefault="00417B9F" w:rsidP="00417B9F">
      <w:pPr>
        <w:pStyle w:val="PL"/>
      </w:pPr>
      <w:r>
        <w:t xml:space="preserve">        - type: string</w:t>
      </w:r>
    </w:p>
    <w:p w14:paraId="309F5D3B" w14:textId="77777777" w:rsidR="00417B9F" w:rsidRDefault="00417B9F" w:rsidP="00417B9F">
      <w:pPr>
        <w:pStyle w:val="PL"/>
      </w:pPr>
      <w:r>
        <w:t xml:space="preserve">          enum:</w:t>
      </w:r>
    </w:p>
    <w:p w14:paraId="6CC85A93" w14:textId="77777777" w:rsidR="00417B9F" w:rsidRDefault="00417B9F" w:rsidP="00417B9F">
      <w:pPr>
        <w:pStyle w:val="PL"/>
      </w:pPr>
      <w:r>
        <w:t xml:space="preserve">            - UE</w:t>
      </w:r>
    </w:p>
    <w:p w14:paraId="5D47B7CE" w14:textId="77777777" w:rsidR="00417B9F" w:rsidRDefault="00417B9F" w:rsidP="00417B9F">
      <w:pPr>
        <w:pStyle w:val="PL"/>
      </w:pPr>
      <w:r>
        <w:t xml:space="preserve">            - LMF</w:t>
      </w:r>
    </w:p>
    <w:p w14:paraId="23634429" w14:textId="77777777" w:rsidR="00417B9F" w:rsidRDefault="00417B9F" w:rsidP="00417B9F">
      <w:pPr>
        <w:pStyle w:val="PL"/>
      </w:pPr>
      <w:r>
        <w:t xml:space="preserve">            - BOTH</w:t>
      </w:r>
    </w:p>
    <w:p w14:paraId="5D1EEE46" w14:textId="6438528E" w:rsidR="00BE2B4D" w:rsidRDefault="00417B9F" w:rsidP="00BE2B4D">
      <w:pPr>
        <w:pStyle w:val="PL"/>
      </w:pPr>
      <w:r>
        <w:t xml:space="preserve">        - type: string</w:t>
      </w:r>
    </w:p>
    <w:p w14:paraId="0D8A8D35" w14:textId="01D1ED1D" w:rsidR="00094360" w:rsidRDefault="00094360" w:rsidP="006C5D01">
      <w:pPr>
        <w:pStyle w:val="PL"/>
        <w:rPr>
          <w:lang w:eastAsia="zh-CN"/>
        </w:rPr>
      </w:pPr>
    </w:p>
    <w:p w14:paraId="3872FA6F" w14:textId="500AEA62" w:rsidR="00481CD5" w:rsidRDefault="00481CD5" w:rsidP="00481CD5">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481CD5">
      <w:pPr>
        <w:pStyle w:val="PL"/>
      </w:pPr>
      <w:r>
        <w:t xml:space="preserve">      </w:t>
      </w:r>
      <w:r>
        <w:rPr>
          <w:lang w:val="en-US"/>
        </w:rPr>
        <w:t xml:space="preserve">description: </w:t>
      </w:r>
      <w:r>
        <w:t>Contains one or more LocationData</w:t>
      </w:r>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1613" w:name="_Toc26202363"/>
      <w:bookmarkStart w:id="1614" w:name="_Toc22624302"/>
      <w:bookmarkStart w:id="1615" w:name="_Toc22141100"/>
      <w:bookmarkStart w:id="1616" w:name="_Toc18853102"/>
      <w:bookmarkStart w:id="1617" w:name="_Toc26202549"/>
      <w:bookmarkStart w:id="1618" w:name="_Toc34804262"/>
      <w:bookmarkStart w:id="1619" w:name="_Toc35935833"/>
      <w:bookmarkStart w:id="1620" w:name="_Toc45030053"/>
      <w:bookmarkStart w:id="1621" w:name="_Toc51922414"/>
      <w:bookmarkStart w:id="1622" w:name="_Toc51922833"/>
      <w:bookmarkStart w:id="1623" w:name="_Toc122015897"/>
      <w:bookmarkStart w:id="1624" w:name="_Toc130845060"/>
      <w:bookmarkStart w:id="1625" w:name="_Toc138344558"/>
      <w:bookmarkStart w:id="1626" w:name="_Toc145947066"/>
      <w:bookmarkStart w:id="1627" w:name="_Toc153817510"/>
      <w:bookmarkStart w:id="1628" w:name="_Toc161839834"/>
      <w:bookmarkStart w:id="1629" w:name="historyclause"/>
      <w:bookmarkStart w:id="1630" w:name="_Toc186715851"/>
      <w:r>
        <w:lastRenderedPageBreak/>
        <w:t>Annex B (informative):</w:t>
      </w:r>
      <w:r>
        <w:br/>
        <w:t>Change history</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30"/>
    </w:p>
    <w:bookmarkEnd w:id="162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B07E87" w:rsidP="00F60DFE">
            <w:pPr>
              <w:pStyle w:val="TAC"/>
              <w:rPr>
                <w:sz w:val="16"/>
                <w:szCs w:val="16"/>
                <w:lang w:eastAsia="zh-CN"/>
              </w:rPr>
            </w:pPr>
            <w:hyperlink r:id="rId35" w:history="1">
              <w:r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B07E87" w:rsidP="00F60DFE">
            <w:pPr>
              <w:pStyle w:val="TAC"/>
              <w:rPr>
                <w:sz w:val="16"/>
                <w:szCs w:val="16"/>
                <w:lang w:eastAsia="zh-CN"/>
              </w:rPr>
            </w:pPr>
            <w:hyperlink r:id="rId36" w:history="1">
              <w:r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B07E87" w:rsidP="00F60DFE">
            <w:pPr>
              <w:pStyle w:val="TAC"/>
              <w:rPr>
                <w:sz w:val="16"/>
                <w:szCs w:val="16"/>
                <w:lang w:eastAsia="zh-CN"/>
              </w:rPr>
            </w:pPr>
            <w:hyperlink r:id="rId37" w:history="1">
              <w:r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B07E87" w:rsidP="00F60DFE">
            <w:pPr>
              <w:pStyle w:val="TAC"/>
              <w:rPr>
                <w:sz w:val="16"/>
                <w:szCs w:val="16"/>
                <w:lang w:eastAsia="zh-CN"/>
              </w:rPr>
            </w:pPr>
            <w:hyperlink r:id="rId38" w:history="1">
              <w:r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B07E87" w:rsidP="00F60DFE">
            <w:pPr>
              <w:pStyle w:val="TAC"/>
              <w:rPr>
                <w:sz w:val="16"/>
                <w:szCs w:val="16"/>
                <w:lang w:eastAsia="zh-CN"/>
              </w:rPr>
            </w:pPr>
            <w:hyperlink r:id="rId39" w:history="1">
              <w:r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B07E87" w:rsidP="00F60DFE">
            <w:pPr>
              <w:pStyle w:val="TAC"/>
              <w:rPr>
                <w:sz w:val="16"/>
                <w:szCs w:val="16"/>
                <w:lang w:eastAsia="zh-CN"/>
              </w:rPr>
            </w:pPr>
            <w:hyperlink r:id="rId40"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B07E87" w:rsidP="00840EA9">
            <w:pPr>
              <w:pStyle w:val="TAC"/>
              <w:rPr>
                <w:sz w:val="16"/>
                <w:szCs w:val="16"/>
                <w:lang w:eastAsia="zh-CN"/>
              </w:rPr>
            </w:pPr>
            <w:hyperlink r:id="rId41"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B07E87" w:rsidP="00840EA9">
            <w:pPr>
              <w:pStyle w:val="TAC"/>
              <w:rPr>
                <w:sz w:val="16"/>
                <w:szCs w:val="16"/>
                <w:lang w:eastAsia="zh-CN"/>
              </w:rPr>
            </w:pPr>
            <w:hyperlink r:id="rId42"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9C37D9" w14:paraId="42C22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D19B777" w14:textId="51EAA82C" w:rsidR="009C37D9" w:rsidRDefault="009C37D9" w:rsidP="006A3A89">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3EBF" w14:textId="3A883850" w:rsidR="009C37D9" w:rsidRDefault="009C37D9" w:rsidP="006A3A89">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42285" w14:textId="1674908B" w:rsidR="009C37D9" w:rsidRPr="003C13E1" w:rsidRDefault="00284655" w:rsidP="009C37D9">
            <w:pPr>
              <w:pStyle w:val="TAC"/>
              <w:rPr>
                <w:sz w:val="16"/>
                <w:szCs w:val="16"/>
              </w:rPr>
            </w:pPr>
            <w:r w:rsidRPr="00284655">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D08FC" w14:textId="10845944" w:rsidR="009C37D9" w:rsidRPr="00BE1299" w:rsidRDefault="009C37D9" w:rsidP="006A3A89">
            <w:pPr>
              <w:pStyle w:val="TAL"/>
              <w:rPr>
                <w:sz w:val="16"/>
                <w:szCs w:val="16"/>
              </w:rPr>
            </w:pPr>
            <w:r w:rsidRPr="009C37D9">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E55A8" w14:textId="11A86289" w:rsidR="009C37D9" w:rsidRPr="00E47479" w:rsidRDefault="00627D6B" w:rsidP="00627D6B">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8EB04" w14:textId="2382457C" w:rsidR="009C37D9" w:rsidRPr="00BE1299" w:rsidRDefault="009C37D9" w:rsidP="006A3A89">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9CE241" w14:textId="01C76E6B" w:rsidR="009C37D9" w:rsidRPr="00BE1299" w:rsidRDefault="009C37D9" w:rsidP="006A3A89">
            <w:pPr>
              <w:pStyle w:val="TAL"/>
              <w:rPr>
                <w:sz w:val="16"/>
                <w:szCs w:val="16"/>
              </w:rPr>
            </w:pPr>
            <w:r w:rsidRPr="009C37D9">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09D60" w14:textId="3373130A" w:rsidR="009C37D9" w:rsidRPr="00564596" w:rsidRDefault="009C37D9" w:rsidP="006A3A89">
            <w:pPr>
              <w:pStyle w:val="TAC"/>
              <w:rPr>
                <w:rFonts w:eastAsiaTheme="minorEastAsia"/>
                <w:sz w:val="16"/>
                <w:szCs w:val="16"/>
                <w:lang w:eastAsia="zh-CN"/>
              </w:rPr>
            </w:pPr>
            <w:r>
              <w:rPr>
                <w:rFonts w:eastAsiaTheme="minorEastAsia"/>
                <w:sz w:val="16"/>
                <w:szCs w:val="16"/>
                <w:lang w:eastAsia="zh-CN"/>
              </w:rPr>
              <w:t>18.7</w:t>
            </w:r>
            <w:r w:rsidRPr="00564596">
              <w:rPr>
                <w:rFonts w:eastAsiaTheme="minorEastAsia"/>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4DCD1" w14:textId="77777777" w:rsidR="000047CB" w:rsidRDefault="000047CB">
      <w:r>
        <w:separator/>
      </w:r>
    </w:p>
  </w:endnote>
  <w:endnote w:type="continuationSeparator" w:id="0">
    <w:p w14:paraId="0844ED4D" w14:textId="77777777" w:rsidR="000047CB" w:rsidRDefault="0000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4D255" w14:textId="77777777" w:rsidR="000047CB" w:rsidRDefault="000047CB">
      <w:r>
        <w:separator/>
      </w:r>
    </w:p>
  </w:footnote>
  <w:footnote w:type="continuationSeparator" w:id="0">
    <w:p w14:paraId="4491876B" w14:textId="77777777" w:rsidR="000047CB" w:rsidRDefault="00004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5B199" w14:textId="1FD672CB"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255">
      <w:rPr>
        <w:rFonts w:ascii="Arial" w:hAnsi="Arial" w:cs="Arial"/>
        <w:b/>
        <w:noProof/>
        <w:sz w:val="18"/>
        <w:szCs w:val="18"/>
      </w:rPr>
      <w:t>3GPP TS 29.515 V18.7.0 (2024-12)</w:t>
    </w:r>
    <w:r>
      <w:rPr>
        <w:rFonts w:ascii="Arial" w:hAnsi="Arial" w:cs="Arial"/>
        <w:b/>
        <w:sz w:val="18"/>
        <w:szCs w:val="18"/>
      </w:rPr>
      <w:fldChar w:fldCharType="end"/>
    </w:r>
  </w:p>
  <w:p w14:paraId="414B0BCE" w14:textId="6DB15419"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7D6B">
      <w:rPr>
        <w:rFonts w:ascii="Arial" w:hAnsi="Arial" w:cs="Arial"/>
        <w:b/>
        <w:noProof/>
        <w:sz w:val="18"/>
        <w:szCs w:val="18"/>
      </w:rPr>
      <w:t>72</w:t>
    </w:r>
    <w:r>
      <w:rPr>
        <w:rFonts w:ascii="Arial" w:hAnsi="Arial" w:cs="Arial"/>
        <w:b/>
        <w:sz w:val="18"/>
        <w:szCs w:val="18"/>
      </w:rPr>
      <w:fldChar w:fldCharType="end"/>
    </w:r>
  </w:p>
  <w:p w14:paraId="7710B3C7" w14:textId="4241A617"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255">
      <w:rPr>
        <w:rFonts w:ascii="Arial" w:hAnsi="Arial" w:cs="Arial"/>
        <w:b/>
        <w:noProof/>
        <w:sz w:val="18"/>
        <w:szCs w:val="18"/>
      </w:rPr>
      <w:t>Release 18</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83457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8672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2916468">
    <w:abstractNumId w:val="11"/>
  </w:num>
  <w:num w:numId="4" w16cid:durableId="1614944795">
    <w:abstractNumId w:val="16"/>
  </w:num>
  <w:num w:numId="5" w16cid:durableId="2036228402">
    <w:abstractNumId w:val="12"/>
  </w:num>
  <w:num w:numId="6" w16cid:durableId="785932813">
    <w:abstractNumId w:val="13"/>
  </w:num>
  <w:num w:numId="7" w16cid:durableId="301230342">
    <w:abstractNumId w:val="14"/>
  </w:num>
  <w:num w:numId="8" w16cid:durableId="1901014426">
    <w:abstractNumId w:val="9"/>
  </w:num>
  <w:num w:numId="9" w16cid:durableId="2088719863">
    <w:abstractNumId w:val="7"/>
  </w:num>
  <w:num w:numId="10" w16cid:durableId="637027050">
    <w:abstractNumId w:val="6"/>
  </w:num>
  <w:num w:numId="11" w16cid:durableId="1199391098">
    <w:abstractNumId w:val="5"/>
  </w:num>
  <w:num w:numId="12" w16cid:durableId="717240691">
    <w:abstractNumId w:val="4"/>
  </w:num>
  <w:num w:numId="13" w16cid:durableId="341053758">
    <w:abstractNumId w:val="8"/>
  </w:num>
  <w:num w:numId="14" w16cid:durableId="830025566">
    <w:abstractNumId w:val="3"/>
  </w:num>
  <w:num w:numId="15" w16cid:durableId="629675035">
    <w:abstractNumId w:val="2"/>
  </w:num>
  <w:num w:numId="16" w16cid:durableId="283970415">
    <w:abstractNumId w:val="1"/>
  </w:num>
  <w:num w:numId="17" w16cid:durableId="1826357656">
    <w:abstractNumId w:val="0"/>
  </w:num>
  <w:num w:numId="18" w16cid:durableId="6823614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47CB"/>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06C2"/>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4655"/>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1BB"/>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515C"/>
    <w:rsid w:val="00390F76"/>
    <w:rsid w:val="00391A56"/>
    <w:rsid w:val="00391B0D"/>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24A9"/>
    <w:rsid w:val="00445AD9"/>
    <w:rsid w:val="00446E68"/>
    <w:rsid w:val="004527AF"/>
    <w:rsid w:val="00452FC8"/>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2A6B"/>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176E0"/>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27D6B"/>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BDB"/>
    <w:rsid w:val="006B79A1"/>
    <w:rsid w:val="006C15E9"/>
    <w:rsid w:val="006C3D95"/>
    <w:rsid w:val="006C4BD0"/>
    <w:rsid w:val="006C5D0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26C62"/>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37D9"/>
    <w:rsid w:val="009C4027"/>
    <w:rsid w:val="009C4492"/>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255"/>
    <w:rsid w:val="00BA6966"/>
    <w:rsid w:val="00BB1435"/>
    <w:rsid w:val="00BB2080"/>
    <w:rsid w:val="00BB26D1"/>
    <w:rsid w:val="00BB2BE5"/>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496A"/>
    <w:rsid w:val="00C155F3"/>
    <w:rsid w:val="00C2466B"/>
    <w:rsid w:val="00C24D64"/>
    <w:rsid w:val="00C2532B"/>
    <w:rsid w:val="00C27F7D"/>
    <w:rsid w:val="00C3126F"/>
    <w:rsid w:val="00C33079"/>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3F40"/>
    <w:rsid w:val="00C9603E"/>
    <w:rsid w:val="00C9697E"/>
    <w:rsid w:val="00C971AB"/>
    <w:rsid w:val="00CA13CF"/>
    <w:rsid w:val="00CA1A16"/>
    <w:rsid w:val="00CA3D0C"/>
    <w:rsid w:val="00CB5B3B"/>
    <w:rsid w:val="00CC0A28"/>
    <w:rsid w:val="00CC1298"/>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201"/>
    <w:rsid w:val="00CF7137"/>
    <w:rsid w:val="00D02B56"/>
    <w:rsid w:val="00D0615C"/>
    <w:rsid w:val="00D15FD0"/>
    <w:rsid w:val="00D1773D"/>
    <w:rsid w:val="00D20288"/>
    <w:rsid w:val="00D20422"/>
    <w:rsid w:val="00D21455"/>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5CA9"/>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152"/>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78196-9187-4804-A48D-F6420B67A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1</Pages>
  <Words>24384</Words>
  <Characters>138995</Characters>
  <Application>Microsoft Office Word</Application>
  <DocSecurity>0</DocSecurity>
  <Lines>1158</Lines>
  <Paragraphs>326</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163053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29.500_CR0450R2_(Rel-19)_TEI19</cp:lastModifiedBy>
  <cp:revision>656</cp:revision>
  <cp:lastPrinted>2019-02-25T07:05:00Z</cp:lastPrinted>
  <dcterms:created xsi:type="dcterms:W3CDTF">2022-05-27T06:20:00Z</dcterms:created>
  <dcterms:modified xsi:type="dcterms:W3CDTF">2025-01-02T12:10:00Z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