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AD2254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192618DB" w14:textId="77777777" w:rsidR="00AD2ACA" w:rsidRPr="004B5057" w:rsidRDefault="00AD2ACA" w:rsidP="00AD2ACA">
      <w:pPr>
        <w:pStyle w:val="TH"/>
        <w:rPr>
          <w:lang w:eastAsia="zh-CN"/>
        </w:rPr>
      </w:pPr>
      <w:r w:rsidRPr="004B5057">
        <w:rPr>
          <w:lang w:eastAsia="zh-CN"/>
        </w:rPr>
        <w:t>Table L.2.1: GST translation</w:t>
      </w:r>
    </w:p>
    <w:tbl>
      <w:tblPr>
        <w:tblW w:w="892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559"/>
        <w:gridCol w:w="1276"/>
        <w:gridCol w:w="2410"/>
      </w:tblGrid>
      <w:tr w:rsidR="00AD2ACA" w:rsidRPr="004B5057" w14:paraId="01D60816" w14:textId="77777777" w:rsidTr="00046770">
        <w:trPr>
          <w:trHeight w:val="42"/>
        </w:trPr>
        <w:tc>
          <w:tcPr>
            <w:tcW w:w="84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5944F51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GST parameters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5B3B464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ServiceProfile attributes</w:t>
            </w:r>
          </w:p>
        </w:tc>
        <w:tc>
          <w:tcPr>
            <w:tcW w:w="4253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5A1C0B43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SliceProfile Parameter</w:t>
            </w:r>
          </w:p>
        </w:tc>
        <w:tc>
          <w:tcPr>
            <w:tcW w:w="241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0E8E641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Configuration Parameters</w:t>
            </w:r>
          </w:p>
        </w:tc>
      </w:tr>
      <w:tr w:rsidR="00AD2ACA" w:rsidRPr="004B5057" w14:paraId="692F14B5" w14:textId="77777777" w:rsidTr="00046770">
        <w:trPr>
          <w:trHeight w:val="42"/>
        </w:trPr>
        <w:tc>
          <w:tcPr>
            <w:tcW w:w="84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B00D783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587F50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7018EC89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TopSlice</w:t>
            </w: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br/>
              <w:t>SubnetProfile attributes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073727A7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RANSlice</w:t>
            </w: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br/>
              <w:t>SubnetProfile attributes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69F8EA16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CNSlice SubnetProfile attributes</w:t>
            </w:r>
          </w:p>
        </w:tc>
        <w:tc>
          <w:tcPr>
            <w:tcW w:w="2410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D394595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</w:tr>
      <w:tr w:rsidR="00AD2ACA" w:rsidRPr="004B5057" w14:paraId="64B5FE1F" w14:textId="77777777" w:rsidTr="00046770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E3A4AB4" w14:textId="77777777" w:rsidR="00AD2ACA" w:rsidRPr="00AD2ACA" w:rsidRDefault="00AD2ACA" w:rsidP="00AD2ACA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AD2ACA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AD2ACA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D50CB43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F928416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2E2030F" w14:textId="77777777" w:rsidR="00AD2ACA" w:rsidRPr="004B5057" w:rsidRDefault="00AD2ACA" w:rsidP="00AD2ACA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39BF95E" w14:textId="77777777" w:rsidR="00AD2ACA" w:rsidRPr="004B5057" w:rsidRDefault="00AD2ACA" w:rsidP="00AD2ACA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1BA575B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r>
              <w:rPr>
                <w:szCs w:val="22"/>
                <w:lang w:val="en-IN"/>
              </w:rPr>
              <w:t xml:space="preserve">clause </w:t>
            </w:r>
            <w:r w:rsidRPr="008D47EC">
              <w:rPr>
                <w:szCs w:val="22"/>
                <w:lang w:val="en-IN"/>
              </w:rPr>
              <w:t>5.3.96</w:t>
            </w:r>
            <w:r>
              <w:rPr>
                <w:szCs w:val="22"/>
                <w:lang w:val="en-IN"/>
              </w:rPr>
              <w:t xml:space="preserve"> </w:t>
            </w:r>
            <w:r w:rsidRPr="004B5057">
              <w:rPr>
                <w:szCs w:val="22"/>
                <w:lang w:val="en-IN"/>
              </w:rPr>
              <w:t>IOC NSACFFunction:</w:t>
            </w:r>
            <w:r w:rsidRPr="004B5057">
              <w:rPr>
                <w:szCs w:val="22"/>
                <w:lang w:val="en-IN"/>
              </w:rPr>
              <w:br/>
            </w:r>
            <w:r w:rsidRPr="004B5057">
              <w:rPr>
                <w:lang w:val="en-IN"/>
              </w:rPr>
              <w:t>NsacfInfoSnssai.maxNumberofUEs</w:t>
            </w:r>
          </w:p>
        </w:tc>
      </w:tr>
      <w:tr w:rsidR="00AD2ACA" w:rsidRPr="004B5057" w14:paraId="10240BF3" w14:textId="77777777" w:rsidTr="00046770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4E2D0B8" w14:textId="77777777" w:rsidR="00AD2ACA" w:rsidRPr="00AD2ACA" w:rsidRDefault="00AD2ACA" w:rsidP="00AD2ACA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AD2ACA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AD2ACA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C6DEB12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maxNumberofConns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FE015A4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maxNumberofPDUSessions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2AAF10B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2EE233E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4CAB8E6" w14:textId="03630C76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r>
              <w:rPr>
                <w:szCs w:val="22"/>
                <w:lang w:val="en-IN"/>
              </w:rPr>
              <w:t xml:space="preserve">clause </w:t>
            </w:r>
            <w:r w:rsidRPr="008D47EC">
              <w:rPr>
                <w:szCs w:val="22"/>
                <w:lang w:val="en-IN"/>
              </w:rPr>
              <w:t>5.3.96</w:t>
            </w:r>
            <w:r>
              <w:rPr>
                <w:szCs w:val="22"/>
                <w:lang w:val="en-IN"/>
              </w:rPr>
              <w:t xml:space="preserve"> </w:t>
            </w:r>
            <w:r w:rsidRPr="004B5057">
              <w:rPr>
                <w:szCs w:val="22"/>
                <w:lang w:val="en-IN"/>
              </w:rPr>
              <w:t>IOC NSACFFunction:</w:t>
            </w:r>
            <w:r w:rsidRPr="004B5057">
              <w:rPr>
                <w:szCs w:val="22"/>
                <w:lang w:val="en-IN"/>
              </w:rPr>
              <w:br/>
            </w:r>
            <w:r w:rsidRPr="004B5057">
              <w:rPr>
                <w:lang w:val="en-IN"/>
              </w:rPr>
              <w:t>NsacfInfoSnssai.maxNumberofPDUSessions</w:t>
            </w:r>
          </w:p>
        </w:tc>
      </w:tr>
    </w:tbl>
    <w:p w14:paraId="56DC7CA9" w14:textId="77777777" w:rsidR="00AD2ACA" w:rsidRPr="004B5057" w:rsidRDefault="00AD2ACA" w:rsidP="00AD2ACA">
      <w:pPr>
        <w:rPr>
          <w:lang w:eastAsia="zh-CN"/>
        </w:rPr>
      </w:pP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39" w:name="_MON_1717414227"/>
    <w:bookmarkEnd w:id="39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75pt;height:209.1pt" o:ole="">
            <v:imagedata r:id="rId9" o:title=""/>
          </v:shape>
          <o:OLEObject Type="Embed" ProgID="Word.Document.12" ShapeID="_x0000_i1025" DrawAspect="Content" ObjectID="_1798617514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0" w:name="_Toc59183449"/>
      <w:bookmarkStart w:id="41" w:name="_Toc59184915"/>
      <w:bookmarkStart w:id="42" w:name="_Toc59195850"/>
      <w:bookmarkStart w:id="43" w:name="_Toc59440279"/>
      <w:bookmarkStart w:id="44" w:name="_Toc67990710"/>
      <w:r>
        <w:lastRenderedPageBreak/>
        <w:t>Annex M (normative):</w:t>
      </w:r>
      <w:r>
        <w:br/>
        <w:t>Managed NF Service state handling</w:t>
      </w:r>
      <w:bookmarkEnd w:id="40"/>
      <w:bookmarkEnd w:id="41"/>
      <w:bookmarkEnd w:id="42"/>
      <w:bookmarkEnd w:id="43"/>
      <w:bookmarkEnd w:id="44"/>
    </w:p>
    <w:p w14:paraId="0DBBAA45" w14:textId="77777777" w:rsidR="005E5B5B" w:rsidRDefault="005E5B5B" w:rsidP="005E5B5B">
      <w:pPr>
        <w:pStyle w:val="Heading1"/>
      </w:pPr>
      <w:bookmarkStart w:id="45" w:name="_Toc59183450"/>
      <w:bookmarkStart w:id="46" w:name="_Toc59184916"/>
      <w:bookmarkStart w:id="47" w:name="_Toc59195851"/>
      <w:bookmarkStart w:id="48" w:name="_Toc59440280"/>
      <w:bookmarkStart w:id="49" w:name="_Toc67990711"/>
      <w:r>
        <w:t>M.1</w:t>
      </w:r>
      <w:r>
        <w:tab/>
        <w:t>Combined state diagram for a Managed NF Service</w:t>
      </w:r>
      <w:bookmarkEnd w:id="45"/>
      <w:bookmarkEnd w:id="46"/>
      <w:bookmarkEnd w:id="47"/>
      <w:bookmarkEnd w:id="48"/>
      <w:bookmarkEnd w:id="49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5pt;height:248.3pt" o:ole="">
            <v:imagedata r:id="rId11" o:title=""/>
          </v:shape>
          <o:OLEObject Type="Embed" ProgID="Word.Document.8" ShapeID="_x0000_i1026" DrawAspect="Content" ObjectID="_1798617515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0" w:name="_Toc59183451"/>
      <w:bookmarkStart w:id="51" w:name="_Toc59184917"/>
      <w:bookmarkStart w:id="52" w:name="_Toc59195852"/>
      <w:bookmarkStart w:id="53" w:name="_Toc59440281"/>
      <w:bookmarkStart w:id="54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55" w:name="_Toc106192984"/>
      <w:bookmarkStart w:id="56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55"/>
      <w:bookmarkEnd w:id="56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7" w:name="_Toc106192985"/>
      <w:bookmarkStart w:id="58" w:name="_Toc138065998"/>
      <w:r>
        <w:t>Q</w:t>
      </w:r>
      <w:r w:rsidRPr="00630925">
        <w:t>.</w:t>
      </w:r>
      <w:r>
        <w:t>1</w:t>
      </w:r>
      <w:r w:rsidRPr="00630925">
        <w:tab/>
      </w:r>
      <w:bookmarkEnd w:id="57"/>
      <w:bookmarkEnd w:id="58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60D4F0AF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r w:rsidR="00693941">
        <w:rPr>
          <w:color w:val="808080"/>
        </w:rPr>
        <w:t>1</w:t>
      </w:r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64224BE1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r w:rsidR="00693941">
        <w:rPr>
          <w:color w:val="808080"/>
        </w:rPr>
        <w:t>1</w:t>
      </w:r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12C5DC92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r w:rsidR="00693941">
        <w:rPr>
          <w:color w:val="808080"/>
        </w:rPr>
        <w:t>1</w:t>
      </w:r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Default="009475CA" w:rsidP="000F7AA2">
      <w:pPr>
        <w:rPr>
          <w:lang w:eastAsia="zh-CN"/>
        </w:rPr>
      </w:pPr>
    </w:p>
    <w:p w14:paraId="70AF3B1F" w14:textId="1FBFB169" w:rsidR="00893E3A" w:rsidRDefault="00893E3A" w:rsidP="00893E3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4</w:t>
      </w:r>
      <w:r>
        <w:tab/>
        <w:t>T</w:t>
      </w:r>
      <w:r w:rsidRPr="00630925">
        <w:t>he</w:t>
      </w:r>
      <w:r>
        <w:t xml:space="preserve"> Figure</w:t>
      </w:r>
      <w:r w:rsidRPr="00630925">
        <w:t xml:space="preserve"> </w:t>
      </w:r>
      <w:r w:rsidRPr="00C504E1">
        <w:t xml:space="preserve">4.2.1.1-X: </w:t>
      </w:r>
      <w:r w:rsidRPr="002B0B77">
        <w:t>NRM fragment to support energy saving based on Energy Cost Reporting</w:t>
      </w:r>
    </w:p>
    <w:p w14:paraId="6A58EE2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@startuml TS28.541 Figure NRECMappingRule</w:t>
      </w:r>
    </w:p>
    <w:p w14:paraId="70B5DCE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hide empty members</w:t>
      </w:r>
    </w:p>
    <w:p w14:paraId="0BE7AE3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hide circle</w:t>
      </w:r>
    </w:p>
    <w:p w14:paraId="5212F481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skinparam class {</w:t>
      </w:r>
    </w:p>
    <w:p w14:paraId="3C3ADD1E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BackgroundColor White</w:t>
      </w:r>
    </w:p>
    <w:p w14:paraId="3941A31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ArrowColor Black</w:t>
      </w:r>
    </w:p>
    <w:p w14:paraId="261A5F0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BorderColor Black</w:t>
      </w:r>
    </w:p>
    <w:p w14:paraId="5CBB854D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}</w:t>
      </w:r>
    </w:p>
    <w:p w14:paraId="20F5AFF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skinparam ClassStereotypeFontStyle normal </w:t>
      </w:r>
    </w:p>
    <w:p w14:paraId="0C6B89A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top to bottom direction</w:t>
      </w:r>
    </w:p>
    <w:p w14:paraId="148C314C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skinparam nodesep 40</w:t>
      </w:r>
    </w:p>
    <w:p w14:paraId="614BE67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37D5ED8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ManagedEntity &lt;&lt;ProxyClass&gt;&gt;</w:t>
      </w:r>
    </w:p>
    <w:p w14:paraId="25061CA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note left</w:t>
      </w:r>
    </w:p>
    <w:p w14:paraId="7685E684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Represents the following IOCs:</w:t>
      </w:r>
    </w:p>
    <w:p w14:paraId="09E94A78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SubNetwork or</w:t>
      </w:r>
    </w:p>
    <w:p w14:paraId="55DAA274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ManagedElement </w:t>
      </w:r>
    </w:p>
    <w:p w14:paraId="3F97133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end note</w:t>
      </w:r>
    </w:p>
    <w:p w14:paraId="21C8B4A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2BC6CFFF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" ManagedEntity" &lt;&lt;ProxyClass&gt;&gt;</w:t>
      </w:r>
    </w:p>
    <w:p w14:paraId="05262A01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note left</w:t>
      </w:r>
    </w:p>
    <w:p w14:paraId="24261CF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Represents the following IOCs:</w:t>
      </w:r>
    </w:p>
    <w:p w14:paraId="6531F6D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GNBCUCPFunction</w:t>
      </w:r>
    </w:p>
    <w:p w14:paraId="48D7580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end note</w:t>
      </w:r>
    </w:p>
    <w:p w14:paraId="085971D8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6A7128C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class NRECMappingRule &lt;&lt;InformationObjectClass&gt;&gt;</w:t>
      </w:r>
    </w:p>
    <w:p w14:paraId="12358AA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2B14B28F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NRECMappingRule "*" -u-* "1" ManagedEntity: &lt;&lt;names&gt;&gt;</w:t>
      </w:r>
    </w:p>
    <w:p w14:paraId="5412F0E3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NRECMappingRule "0..1" &lt;-u "*" " ManagedEntity": " +nRECMappingRuleRef"</w:t>
      </w:r>
    </w:p>
    <w:p w14:paraId="75B0259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019F8FCB" w14:textId="77777777" w:rsidR="00893E3A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@enduml</w:t>
      </w:r>
    </w:p>
    <w:p w14:paraId="615C022F" w14:textId="77777777" w:rsidR="00893E3A" w:rsidRDefault="00893E3A" w:rsidP="00893E3A">
      <w:pPr>
        <w:pStyle w:val="PL"/>
        <w:shd w:val="clear" w:color="auto" w:fill="E7E6E6"/>
        <w:rPr>
          <w:color w:val="808080"/>
        </w:rPr>
      </w:pPr>
    </w:p>
    <w:p w14:paraId="04D10502" w14:textId="77777777" w:rsidR="00893E3A" w:rsidRPr="00CF1E15" w:rsidRDefault="00893E3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4BAB7ABF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 w:rsidR="00693941">
        <w:rPr>
          <w:color w:val="808080"/>
        </w:rPr>
        <w:t>1</w:t>
      </w:r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0C90C396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 w:rsidR="00693941">
        <w:rPr>
          <w:color w:val="808080"/>
        </w:rPr>
        <w:t>1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lastRenderedPageBreak/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0"/>
      <w:bookmarkEnd w:id="51"/>
      <w:bookmarkEnd w:id="52"/>
      <w:bookmarkEnd w:id="53"/>
      <w:bookmarkEnd w:id="5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69E4E2A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0CD79F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47021C8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370DFE3A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2EDEC8F8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33D09A07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64B1C067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122F22A9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5516ECF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1014C4A2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07C82EA1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25B19DAC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Pr="00783DB4" w:rsidRDefault="00F33AB4" w:rsidP="00F33AB4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Pr="00783DB4" w:rsidRDefault="00F33AB4" w:rsidP="00F33AB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3998F6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TS28.541 Rel18 correction to Forge reference</w:t>
            </w:r>
            <w:r w:rsidR="00337812" w:rsidRPr="00783DB4">
              <w:rPr>
                <w:rFonts w:cs="Arial"/>
                <w:sz w:val="16"/>
                <w:szCs w:val="16"/>
              </w:rPr>
              <w:t xml:space="preserve"> - MCC: the change is Annex D could not be implemented due to Void clause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7A3C63" w:rsidRPr="00B44DEE" w14:paraId="27D3293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2A1162" w14:textId="6AE07798" w:rsidR="007A3C63" w:rsidRPr="00783DB4" w:rsidRDefault="007A3C63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992D9" w14:textId="4058FBE7" w:rsidR="007A3C63" w:rsidRPr="00783DB4" w:rsidRDefault="007A3C63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7C27" w14:textId="1849C92C" w:rsidR="007A3C63" w:rsidRPr="00783DB4" w:rsidRDefault="007A3C63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EBE89" w14:textId="30C4A629" w:rsidR="007A3C63" w:rsidRPr="00783DB4" w:rsidRDefault="007A3C63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D0437F" w14:textId="03273330" w:rsidR="007A3C63" w:rsidRPr="00783DB4" w:rsidRDefault="007A3C63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A1BAF" w14:textId="11E36612" w:rsidR="007A3C63" w:rsidRPr="00783DB4" w:rsidRDefault="007A3C63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4B30F" w14:textId="5BCF8BC5" w:rsidR="007A3C63" w:rsidRPr="00783DB4" w:rsidRDefault="007A3C63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61FE9" w14:textId="4431DD22" w:rsidR="007A3C63" w:rsidRPr="00783DB4" w:rsidRDefault="007A3C63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055A6A" w:rsidRPr="00B44DEE" w14:paraId="1BC143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E3D9B" w14:textId="6042CF81" w:rsidR="00055A6A" w:rsidRPr="00783DB4" w:rsidRDefault="00055A6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E2327" w14:textId="7E1F7DF2" w:rsidR="00055A6A" w:rsidRPr="00783DB4" w:rsidRDefault="00055A6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395B" w14:textId="74114606" w:rsidR="00055A6A" w:rsidRPr="00783DB4" w:rsidRDefault="00055A6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15A7" w14:textId="192FB74F" w:rsidR="00055A6A" w:rsidRPr="00783DB4" w:rsidRDefault="00055A6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B66FB" w14:textId="5698180E" w:rsidR="00055A6A" w:rsidRPr="00783DB4" w:rsidRDefault="00055A6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A97AE" w14:textId="23DFC06E" w:rsidR="00055A6A" w:rsidRPr="00783DB4" w:rsidRDefault="00055A6A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9DFA8" w14:textId="59E612A7" w:rsidR="00055A6A" w:rsidRPr="00783DB4" w:rsidRDefault="00055A6A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 the capitalisation of stereotype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E3CF" w14:textId="6A667093" w:rsidR="00055A6A" w:rsidRPr="00783DB4" w:rsidRDefault="00055A6A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9A76A1" w:rsidRPr="00B44DEE" w14:paraId="38B481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B4D33" w14:textId="7FDB7662" w:rsidR="009A76A1" w:rsidRPr="00783DB4" w:rsidRDefault="009A76A1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D5CB2" w14:textId="21597E39" w:rsidR="009A76A1" w:rsidRPr="00783DB4" w:rsidRDefault="009A76A1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D0DD" w14:textId="0E2FE0E6" w:rsidR="009A76A1" w:rsidRPr="00783DB4" w:rsidRDefault="009A76A1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E6A9A" w14:textId="014C047D" w:rsidR="009A76A1" w:rsidRPr="00783DB4" w:rsidRDefault="009A76A1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C7841" w14:textId="5C54D03A" w:rsidR="009A76A1" w:rsidRPr="00783DB4" w:rsidRDefault="009A76A1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E1514" w14:textId="3CC53057" w:rsidR="009A76A1" w:rsidRPr="00783DB4" w:rsidRDefault="009A76A1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B7455" w14:textId="73DC54CA" w:rsidR="009A76A1" w:rsidRPr="00783DB4" w:rsidRDefault="009A76A1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AD970" w14:textId="66ADCBC2" w:rsidR="009A76A1" w:rsidRPr="00783DB4" w:rsidRDefault="009A76A1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D61090" w:rsidRPr="00B44DEE" w14:paraId="727E2DD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EE72D" w14:textId="6DB1C455" w:rsidR="00D61090" w:rsidRPr="00783DB4" w:rsidRDefault="00D61090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75256" w14:textId="57C5DD4D" w:rsidR="00D61090" w:rsidRPr="00783DB4" w:rsidRDefault="00D61090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6E6D" w14:textId="4D829652" w:rsidR="00D61090" w:rsidRPr="00783DB4" w:rsidRDefault="00D61090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F4CD9" w14:textId="5CC7A684" w:rsidR="00D61090" w:rsidRPr="00783DB4" w:rsidRDefault="00D61090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40769" w14:textId="724C0418" w:rsidR="00D61090" w:rsidRPr="00783DB4" w:rsidRDefault="00D61090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D142B" w14:textId="69460D5E" w:rsidR="00D61090" w:rsidRPr="00783DB4" w:rsidRDefault="00D61090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DBAB56" w14:textId="3F7BCAB5" w:rsidR="00D61090" w:rsidRPr="00783DB4" w:rsidRDefault="00D61090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Align data types for attributes rimRSMonitoringStartTime and rimRSMonitoringStopTime - Stage 2 and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8C36E" w14:textId="0B1C4964" w:rsidR="00D61090" w:rsidRPr="00783DB4" w:rsidRDefault="00D61090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5A5ABB" w:rsidRPr="00B44DEE" w14:paraId="5D0EAC2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E966B" w14:textId="16EEF9B6" w:rsidR="005A5ABB" w:rsidRPr="00783DB4" w:rsidRDefault="005A5ABB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lastRenderedPageBreak/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D5CD0" w14:textId="68EE6EAA" w:rsidR="005A5ABB" w:rsidRPr="00783DB4" w:rsidRDefault="005A5ABB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7E84" w14:textId="7FBCB9A5" w:rsidR="005A5ABB" w:rsidRPr="00783DB4" w:rsidRDefault="005A5ABB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579C" w14:textId="1E186EC3" w:rsidR="005A5ABB" w:rsidRPr="00783DB4" w:rsidRDefault="005A5ABB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1299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5C45A" w14:textId="2A5E041C" w:rsidR="005A5ABB" w:rsidRPr="00783DB4" w:rsidRDefault="005A5ABB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1A91E0" w14:textId="73D074C5" w:rsidR="005A5ABB" w:rsidRPr="00783DB4" w:rsidRDefault="005A5ABB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B2EC5" w14:textId="1F1C982A" w:rsidR="005A5ABB" w:rsidRPr="00783DB4" w:rsidRDefault="005A5ABB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Rel18 correction to NFProfile used in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00BA" w14:textId="27063AA2" w:rsidR="005A5ABB" w:rsidRPr="00783DB4" w:rsidRDefault="005A5ABB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A30072" w:rsidRPr="00B44DEE" w14:paraId="0A86ABD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8F140" w14:textId="6B7AA5BA" w:rsidR="00A30072" w:rsidRPr="00783DB4" w:rsidRDefault="00A30072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BEEF5" w14:textId="5B34B5DF" w:rsidR="00A30072" w:rsidRPr="00783DB4" w:rsidRDefault="00A30072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428" w14:textId="73F35C43" w:rsidR="00A30072" w:rsidRPr="00783DB4" w:rsidRDefault="00A30072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F7A05" w14:textId="10321C08" w:rsidR="00A30072" w:rsidRPr="00783DB4" w:rsidRDefault="00A30072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1301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8E117" w14:textId="6D6A2796" w:rsidR="00A30072" w:rsidRPr="00783DB4" w:rsidRDefault="00A30072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A00FF0" w14:textId="1C7D86AD" w:rsidR="00A30072" w:rsidRPr="00783DB4" w:rsidRDefault="00A30072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04933" w14:textId="16A464F4" w:rsidR="00A30072" w:rsidRPr="00783DB4" w:rsidRDefault="00A30072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Rel18 correction to attribute definition to InterfaceUpfInfoItem and IpInterface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4E94B" w14:textId="3BC1B0C5" w:rsidR="00A30072" w:rsidRPr="00783DB4" w:rsidRDefault="00A30072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F6125E" w:rsidRPr="00B44DEE" w14:paraId="4ADCA3B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F2297" w14:textId="0D82915C" w:rsidR="00F6125E" w:rsidRPr="00783DB4" w:rsidRDefault="00F6125E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EC495" w14:textId="650F2806" w:rsidR="00F6125E" w:rsidRPr="00783DB4" w:rsidRDefault="00F6125E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E24" w14:textId="671EB4E6" w:rsidR="00F6125E" w:rsidRPr="00783DB4" w:rsidRDefault="00F6125E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C0823" w14:textId="117F5176" w:rsidR="00F6125E" w:rsidRPr="00783DB4" w:rsidRDefault="00F6125E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1311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1177B" w14:textId="5C64E931" w:rsidR="00F6125E" w:rsidRPr="00783DB4" w:rsidRDefault="00F6125E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EB1C2" w14:textId="2652E806" w:rsidR="00F6125E" w:rsidRPr="00783DB4" w:rsidRDefault="00F6125E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644C8" w14:textId="559C053F" w:rsidR="00F6125E" w:rsidRPr="00783DB4" w:rsidRDefault="00F6125E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 xml:space="preserve">Rel-18 CR 28.541 correction on LMF related interface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9764F" w14:textId="5D821E46" w:rsidR="00F6125E" w:rsidRPr="00783DB4" w:rsidRDefault="00F6125E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CB040A" w:rsidRPr="00B44DEE" w14:paraId="4CDEE6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BE966" w14:textId="1E321D3A" w:rsidR="00CB040A" w:rsidRPr="00783DB4" w:rsidRDefault="00CB040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5E425" w14:textId="039806BA" w:rsidR="00CB040A" w:rsidRPr="00783DB4" w:rsidRDefault="00CB040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D1C" w14:textId="43428B18" w:rsidR="00CB040A" w:rsidRPr="00783DB4" w:rsidRDefault="00CB040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F8174" w14:textId="7A46BA13" w:rsidR="00CB040A" w:rsidRPr="00783DB4" w:rsidRDefault="00CB040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1316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62783" w14:textId="065D6710" w:rsidR="00CB040A" w:rsidRPr="00783DB4" w:rsidRDefault="00CB040A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6CDC5" w14:textId="4847838A" w:rsidR="00CB040A" w:rsidRPr="00783DB4" w:rsidRDefault="00CB040A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0B7BD" w14:textId="7A8E1DD8" w:rsidR="00CB040A" w:rsidRPr="00783DB4" w:rsidRDefault="00CB040A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28.541 YANG mount information for MeContext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597D8" w14:textId="391BEA12" w:rsidR="00CB040A" w:rsidRPr="00783DB4" w:rsidRDefault="00CB040A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D80E9C" w:rsidRPr="00B44DEE" w14:paraId="6E9D6D1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02F80" w14:textId="286E1904" w:rsidR="00D80E9C" w:rsidRPr="00783DB4" w:rsidRDefault="00D80E9C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B2E4B" w14:textId="22C28167" w:rsidR="00D80E9C" w:rsidRPr="00783DB4" w:rsidRDefault="00D80E9C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E98E" w14:textId="03FC263A" w:rsidR="00D80E9C" w:rsidRPr="00783DB4" w:rsidRDefault="00D80E9C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BE598" w14:textId="1AEB02D2" w:rsidR="00D80E9C" w:rsidRPr="00783DB4" w:rsidRDefault="00D80E9C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1321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DF78" w14:textId="44D7E0D2" w:rsidR="00D80E9C" w:rsidRPr="00783DB4" w:rsidRDefault="00D80E9C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0E3F8" w14:textId="28D8AA6A" w:rsidR="00D80E9C" w:rsidRPr="00783DB4" w:rsidRDefault="00D80E9C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69814" w14:textId="1B0E5AFC" w:rsidR="00D80E9C" w:rsidRPr="00783DB4" w:rsidRDefault="00D80E9C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Rel-18 CR TS 28.541 Correct the NRM for RACH 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52231" w14:textId="10C52B0D" w:rsidR="00D80E9C" w:rsidRPr="00783DB4" w:rsidRDefault="00D80E9C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334068" w:rsidRPr="00B44DEE" w14:paraId="339000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F22BE" w14:textId="414B5443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49CD3" w14:textId="01EC55E7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47A2" w14:textId="759C8087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SP-241196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5EACB" w14:textId="0B47FE7B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D3887" w14:textId="63FA6B4E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E5129" w14:textId="18F37923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5B9F" w14:textId="3C362A76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correct the description of NTN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3D8C6" w14:textId="73BD45C0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334068" w:rsidRPr="00B44DEE" w14:paraId="32CBF50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119F7" w14:textId="62A81DF0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3E0826" w14:textId="669161AB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7777" w14:textId="0FFBA512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2EC05" w14:textId="4F7AF979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542D8" w14:textId="3BC174EB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26029" w14:textId="07AF2CAC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0034C" w14:textId="0507C2C5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TS 28.541 Correct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B64F0" w14:textId="3F29BCA7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334068" w:rsidRPr="00B44DEE" w14:paraId="644B5FD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4CB72" w14:textId="725CDA06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D9D65" w14:textId="6F251083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0262" w14:textId="43F857EA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SP-241181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44983" w14:textId="66517908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4ED3E" w14:textId="5E9D0ABC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E6EBE" w14:textId="49B1BE8A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FB3561" w14:textId="15C7A123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TS 28.541 Correct AIML associations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BB995" w14:textId="3F372DB5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334068" w:rsidRPr="00B44DEE" w14:paraId="5FAF6C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B57CFB" w14:textId="7BF76700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87CA8" w14:textId="5D375D1D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F9D8" w14:textId="29518493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7B1E0" w14:textId="42E791B8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FD97B" w14:textId="48CE14AA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D72E4E" w14:textId="24FB88EA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85263" w14:textId="267D7D94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Move InterPlmnFQDN to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D50BE" w14:textId="42E146D4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334068" w:rsidRPr="00B44DEE" w14:paraId="733E501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820740" w14:textId="2FFC13F4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A4C" w14:textId="74963920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6A5B" w14:textId="3757C9B4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FE93F" w14:textId="60C0339A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D49A" w14:textId="4888766F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FF30F" w14:textId="363451D9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C5B7D" w14:textId="374763A5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Align with TS 38.423 to introduce NRM definitions for NG-RAN energy cost Reporting supporting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ED0D6" w14:textId="57671732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334068" w:rsidRPr="00B44DEE" w14:paraId="1B5F4D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D3D68" w14:textId="421A7763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9C20F" w14:textId="0C62E710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75EB" w14:textId="3DE1D11D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SP-241199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68240" w14:textId="1034BD4A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AFAED7" w14:textId="524E6FFC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31C90" w14:textId="262B07EA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B8B78" w14:textId="48C6725B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correction to misalignment of stage 3 for qFMonitoredSatelliteBackhaulCategories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23530" w14:textId="28F1AD63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334068" w:rsidRPr="00B44DEE" w14:paraId="3B2054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55E4" w14:textId="4946F8F9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2EFEF" w14:textId="42CA5015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7114" w14:textId="1B200D65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DCA28" w14:textId="5BDB6F07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13BB7" w14:textId="0C3F4347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CDDDC" w14:textId="7204A533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7F67E" w14:textId="001DD67E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Fix allowedValues property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983B1C" w14:textId="5A9568BC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334068" w:rsidRPr="00B44DEE" w14:paraId="2671C82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DE1" w14:textId="666F177C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FA393" w14:textId="4EE4D26D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1924" w14:textId="37AE9696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SP-241195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852A5" w14:textId="37428E63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7523D" w14:textId="0F5D455C" w:rsidR="00334068" w:rsidRPr="00783DB4" w:rsidRDefault="00334068" w:rsidP="0033406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AE73F" w14:textId="083A824A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623BE" w14:textId="13BA538D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CR TS 28.541 Fix wrong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61148" w14:textId="30DFCFDC" w:rsidR="00334068" w:rsidRPr="00783DB4" w:rsidRDefault="00334068" w:rsidP="00334068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18.9.0</w:t>
            </w:r>
          </w:p>
        </w:tc>
      </w:tr>
      <w:tr w:rsidR="00D17875" w:rsidRPr="00D17875" w14:paraId="1EC94167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EF789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B02C2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AAF6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C7B15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A94B2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B72FC2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FD6B4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Correction to misalignment of stage 2 and stage 3 for CellIndividualOffset and QOffsetRangeList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C9E32" w14:textId="2D124FBA" w:rsidR="00D17875" w:rsidRPr="00783DB4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D17875" w:rsidRPr="00D17875" w14:paraId="68134F90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B0A74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CC34F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65E6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AAE4E0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B2151" w14:textId="5B1AE6A3" w:rsidR="00D17875" w:rsidRPr="00D17875" w:rsidRDefault="009A6C4C" w:rsidP="00D1787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DA0641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EBFAF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 both stage2 and stage3 for NRNetwork and EUtraNetwork NRM fragement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C6EC5" w14:textId="68AB2B8B" w:rsidR="00D17875" w:rsidRPr="00783DB4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D17875" w:rsidRPr="00D17875" w14:paraId="0391ECEE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19741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466FD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D199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8C4AE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E28D7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1B3F2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11DB7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Align allowed value for ueAccProbabilityDist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D9DF0" w14:textId="198F9F6F" w:rsidR="00D17875" w:rsidRPr="00783DB4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D17875" w:rsidRPr="00D17875" w14:paraId="226EBFCA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74863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0C274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905E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4F30C7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F18D6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89BB7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A8A61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 the reference of alarm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B8F59" w14:textId="0A5904FE" w:rsidR="00D17875" w:rsidRPr="00783DB4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46101569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A7899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4160EB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0153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F7AA2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007C83" w14:textId="6DF1837D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55F6B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5DB1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 on the property of attibutes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94DA0" w14:textId="5B69FB24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7F0BF236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A9EB6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76FB5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2017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C1B6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0352B" w14:textId="04BC3124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46220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5459B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 to sliceAvailability and sliceSubnetAvailability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C3F4C" w14:textId="7349B6D8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D17875" w:rsidRPr="00D17875" w14:paraId="5856C7F8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93218C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7AFC1B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68894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25766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FE8C0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101F6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53015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OpenAPI SS Stage 3 for energy cost mapping rule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256E4" w14:textId="71749CFC" w:rsidR="00D17875" w:rsidRPr="00783DB4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D17875" w:rsidRPr="00D17875" w14:paraId="6D7F6174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9FE1B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6262E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7A6B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C2E31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E70A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05149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B3185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Corrections to energy cost mapping rule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7602E" w14:textId="162CE027" w:rsidR="00D17875" w:rsidRPr="00783DB4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0AF4CC5B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8C0A8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3C5E5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CC5E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BF462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B4352" w14:textId="197E92E9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27409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FA4F8A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TS28.541  Fix  Documentation column of NRCellDU.pLMNInfoList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CA4BE9" w14:textId="5F6FE476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D17875" w:rsidRPr="00D17875" w14:paraId="0219F674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172AAC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CCB849" w14:textId="77777777" w:rsidR="00D17875" w:rsidRPr="00783DB4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C45F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87A75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2E9D6B" w14:textId="77777777" w:rsidR="00D17875" w:rsidRPr="00D17875" w:rsidRDefault="00D17875" w:rsidP="00D17875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9CD37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28B6D" w14:textId="77777777" w:rsidR="00D17875" w:rsidRPr="00D17875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28.541 YANG Corrections SA5-157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BA346" w14:textId="255529A4" w:rsidR="00D17875" w:rsidRPr="00783DB4" w:rsidRDefault="00D17875" w:rsidP="00D17875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54505EB8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D911A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47593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8528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43A00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21679" w14:textId="3B112F45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4FF31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ECF7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 isWritable property for Slicing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A122D" w14:textId="49736229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06434D56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41E4D0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D820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384A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741AE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1398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F7F08" w14:textId="05F28130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9596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7BC3A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 the openAPI definition for maxNumberofUEs to align with satge 2 definition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0CE7EC" w14:textId="3956B142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02330C7F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33FF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9942E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7AAF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D5A79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4B811" w14:textId="0CC88E4A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60B11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34913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Corrections on PLMNInfo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A7035E" w14:textId="653DFC7D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35BA11C0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5757B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8C493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33E4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5684D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F2DD7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E38BD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3AE3B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Rel18 CR TS28.541 correction to default value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00C24" w14:textId="6A6745CA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1DE180A6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032EA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E0915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4ECF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F2F7F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DDBDF" w14:textId="095B1713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8F7D2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7E5DD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Rel18 CR TS28.541 correction to stage 2 and stage 3 attribute name inconsistence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406D" w14:textId="2970320E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337B1837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ABDABD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34C11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05FD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47E45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D0239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B006E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CC2685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Update configuration parameters for GST translation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E9CBF" w14:textId="50E80029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52046E36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060A8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58FC39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05D3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D957E1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D1F9E" w14:textId="060D1155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2B1CF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C41FF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Rel18 CR TS28541 correction to stage 2 and stage 3 for blockListEntry and blockListEntryIdleMode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AC8769" w14:textId="12415495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2CC9127D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B35C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887B9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79A2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602E3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19796E" w14:textId="51232292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46F4C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E643E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Fix some incorrect reference numbers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869C0" w14:textId="67673D45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60444132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80E36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625E1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7FC49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6444C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A71843" w14:textId="239030F6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5A9775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14A8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28.541 correction on DefaultNotificationSubscription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513E2" w14:textId="5249431F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44AB50A8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F5201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9DC7C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5F15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880E5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35A9FB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6E563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AF3AF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28.541 correction on dnnInfoList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36FFF" w14:textId="37B87B53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6F167048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3EC9D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90A11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0F82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3C631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72914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FD80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0F76BB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 28.541 Correction of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4ADD3E" w14:textId="6CB4B05F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9A6C4C" w:rsidRPr="00D17875" w14:paraId="6C4BC68C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E756A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B35B4" w14:textId="77777777" w:rsidR="009A6C4C" w:rsidRPr="00783DB4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1E33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SP-241657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8B3BE7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1438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8601A8" w14:textId="77777777" w:rsidR="009A6C4C" w:rsidRPr="00D17875" w:rsidRDefault="009A6C4C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A63B8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073F2" w14:textId="77777777" w:rsidR="009A6C4C" w:rsidRPr="00D17875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D17875">
              <w:rPr>
                <w:rFonts w:cs="Arial"/>
                <w:sz w:val="16"/>
                <w:szCs w:val="16"/>
              </w:rPr>
              <w:t>Rel-18 CR TS28.541  Delete unused attributes blockedDurStartTime and blockedDurEndTime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FCC62F" w14:textId="0EFCB7A5" w:rsidR="009A6C4C" w:rsidRPr="00783DB4" w:rsidRDefault="009A6C4C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18.10.0</w:t>
            </w:r>
          </w:p>
        </w:tc>
      </w:tr>
      <w:tr w:rsidR="00404423" w:rsidRPr="00D17875" w14:paraId="566CE8F9" w14:textId="77777777" w:rsidTr="00D1787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F616E6" w14:textId="38702725" w:rsidR="00404423" w:rsidRPr="00783DB4" w:rsidRDefault="00404423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2025-01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9553E" w14:textId="385ADA42" w:rsidR="00404423" w:rsidRPr="00783DB4" w:rsidRDefault="00783DB4" w:rsidP="009A6C4C">
            <w:pPr>
              <w:pStyle w:val="TAC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DD46" w14:textId="77777777" w:rsidR="00404423" w:rsidRPr="00D17875" w:rsidRDefault="00404423" w:rsidP="009A6C4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0B7A6" w14:textId="77777777" w:rsidR="00404423" w:rsidRPr="00D17875" w:rsidRDefault="00404423" w:rsidP="009A6C4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23764" w14:textId="77777777" w:rsidR="00404423" w:rsidRPr="00D17875" w:rsidRDefault="00404423" w:rsidP="009A6C4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43DA3D" w14:textId="77777777" w:rsidR="00404423" w:rsidRPr="00D17875" w:rsidRDefault="00404423" w:rsidP="009A6C4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800A6" w14:textId="5DFDD9E3" w:rsidR="00404423" w:rsidRPr="00D17875" w:rsidRDefault="00404423" w:rsidP="009A6C4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YANG files as attachments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D9369" w14:textId="03AA44E7" w:rsidR="00404423" w:rsidRPr="00783DB4" w:rsidRDefault="00404423" w:rsidP="009A6C4C">
            <w:pPr>
              <w:pStyle w:val="TAL"/>
              <w:rPr>
                <w:rFonts w:cs="Arial"/>
                <w:sz w:val="16"/>
                <w:szCs w:val="16"/>
              </w:rPr>
            </w:pPr>
            <w:r w:rsidRPr="00783DB4">
              <w:rPr>
                <w:rFonts w:cs="Arial"/>
                <w:sz w:val="16"/>
                <w:szCs w:val="16"/>
              </w:rPr>
              <w:t>18.10.1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F50DB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3669F" w14:textId="77777777" w:rsidR="00A52EC0" w:rsidRDefault="00A52EC0">
      <w:r>
        <w:separator/>
      </w:r>
    </w:p>
  </w:endnote>
  <w:endnote w:type="continuationSeparator" w:id="0">
    <w:p w14:paraId="03D45D5C" w14:textId="77777777" w:rsidR="00A52EC0" w:rsidRDefault="00A5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7688F" w14:textId="77777777" w:rsidR="00A52EC0" w:rsidRDefault="00A52EC0">
      <w:r>
        <w:separator/>
      </w:r>
    </w:p>
  </w:footnote>
  <w:footnote w:type="continuationSeparator" w:id="0">
    <w:p w14:paraId="144E9562" w14:textId="77777777" w:rsidR="00A52EC0" w:rsidRDefault="00A52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35FD790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363A1D">
      <w:rPr>
        <w:rFonts w:ascii="Arial" w:hAnsi="Arial" w:cs="Arial"/>
        <w:b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t>.</w:t>
    </w:r>
    <w:r w:rsidR="00404423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404423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-</w:t>
    </w:r>
    <w:r w:rsidR="00472FE1">
      <w:rPr>
        <w:rFonts w:ascii="Arial" w:hAnsi="Arial" w:cs="Arial"/>
        <w:b/>
        <w:sz w:val="18"/>
        <w:szCs w:val="18"/>
      </w:rPr>
      <w:t>0</w:t>
    </w:r>
    <w:r w:rsidR="00404423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6sFAFm2lF4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5A6A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14E1"/>
    <w:rsid w:val="00082409"/>
    <w:rsid w:val="0008530A"/>
    <w:rsid w:val="00091F09"/>
    <w:rsid w:val="00092693"/>
    <w:rsid w:val="000957C5"/>
    <w:rsid w:val="000964D1"/>
    <w:rsid w:val="000B227D"/>
    <w:rsid w:val="000B3241"/>
    <w:rsid w:val="000C0D25"/>
    <w:rsid w:val="000C1EB7"/>
    <w:rsid w:val="000C47C3"/>
    <w:rsid w:val="000D2E02"/>
    <w:rsid w:val="000D2E43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36A6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6B8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554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094A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4068"/>
    <w:rsid w:val="003356CF"/>
    <w:rsid w:val="00337812"/>
    <w:rsid w:val="0034799E"/>
    <w:rsid w:val="003510A2"/>
    <w:rsid w:val="00352BF2"/>
    <w:rsid w:val="00354477"/>
    <w:rsid w:val="0035462D"/>
    <w:rsid w:val="0036144B"/>
    <w:rsid w:val="00362796"/>
    <w:rsid w:val="00363A1D"/>
    <w:rsid w:val="003649F4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423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99C"/>
    <w:rsid w:val="00470B03"/>
    <w:rsid w:val="004710E8"/>
    <w:rsid w:val="004725FB"/>
    <w:rsid w:val="00472FE1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474"/>
    <w:rsid w:val="00593601"/>
    <w:rsid w:val="00595C7B"/>
    <w:rsid w:val="00597B11"/>
    <w:rsid w:val="005A5ABB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750A4"/>
    <w:rsid w:val="006822EA"/>
    <w:rsid w:val="00682C3B"/>
    <w:rsid w:val="00685EF4"/>
    <w:rsid w:val="00693941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600F"/>
    <w:rsid w:val="00731D19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3DB4"/>
    <w:rsid w:val="007861C2"/>
    <w:rsid w:val="00791AFA"/>
    <w:rsid w:val="007A03B5"/>
    <w:rsid w:val="007A0F59"/>
    <w:rsid w:val="007A1772"/>
    <w:rsid w:val="007A245D"/>
    <w:rsid w:val="007A25AE"/>
    <w:rsid w:val="007A3C63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132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93E3A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2B6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A6C4C"/>
    <w:rsid w:val="009A76A1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0072"/>
    <w:rsid w:val="00A35172"/>
    <w:rsid w:val="00A37029"/>
    <w:rsid w:val="00A43290"/>
    <w:rsid w:val="00A45E4F"/>
    <w:rsid w:val="00A51CE8"/>
    <w:rsid w:val="00A52668"/>
    <w:rsid w:val="00A52EC0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37DE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2ACA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007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585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5806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6A2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040A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17875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3ED4"/>
    <w:rsid w:val="00D5564D"/>
    <w:rsid w:val="00D561C4"/>
    <w:rsid w:val="00D57972"/>
    <w:rsid w:val="00D60967"/>
    <w:rsid w:val="00D61090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0E9C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D7C23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6F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2719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3464"/>
    <w:rsid w:val="00F4538A"/>
    <w:rsid w:val="00F45DBE"/>
    <w:rsid w:val="00F50DBF"/>
    <w:rsid w:val="00F528EF"/>
    <w:rsid w:val="00F55900"/>
    <w:rsid w:val="00F56C32"/>
    <w:rsid w:val="00F57581"/>
    <w:rsid w:val="00F60122"/>
    <w:rsid w:val="00F6125E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39</Pages>
  <Words>14469</Words>
  <Characters>82474</Characters>
  <Application>Microsoft Office Word</Application>
  <DocSecurity>0</DocSecurity>
  <Lines>687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96750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</cp:lastModifiedBy>
  <cp:revision>10</cp:revision>
  <cp:lastPrinted>2019-02-25T14:05:00Z</cp:lastPrinted>
  <dcterms:created xsi:type="dcterms:W3CDTF">2024-09-25T13:22:00Z</dcterms:created>
  <dcterms:modified xsi:type="dcterms:W3CDTF">2025-01-17T10:12:00Z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